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923" w:type="dxa"/>
        <w:tblLayout w:type="fixed"/>
        <w:tblCellMar>
          <w:left w:w="57" w:type="dxa"/>
          <w:right w:w="57" w:type="dxa"/>
        </w:tblCellMar>
        <w:tblLook w:val="0000" w:firstRow="0" w:lastRow="0" w:firstColumn="0" w:lastColumn="0" w:noHBand="0" w:noVBand="0"/>
      </w:tblPr>
      <w:tblGrid>
        <w:gridCol w:w="1191"/>
        <w:gridCol w:w="417"/>
        <w:gridCol w:w="9"/>
        <w:gridCol w:w="3625"/>
        <w:gridCol w:w="145"/>
        <w:gridCol w:w="4536"/>
      </w:tblGrid>
      <w:tr w:rsidR="00CF7167" w:rsidRPr="00CF7167" w:rsidTr="003F6975">
        <w:trPr>
          <w:cantSplit/>
        </w:trPr>
        <w:tc>
          <w:tcPr>
            <w:tcW w:w="1191" w:type="dxa"/>
            <w:vMerge w:val="restart"/>
          </w:tcPr>
          <w:p w:rsidR="00CF7167" w:rsidRPr="00CF7167" w:rsidRDefault="00CF7167" w:rsidP="00CF7167">
            <w:pPr>
              <w:rPr>
                <w:sz w:val="20"/>
                <w:szCs w:val="20"/>
              </w:rPr>
            </w:pPr>
            <w:bookmarkStart w:id="0" w:name="dnum" w:colFirst="2" w:colLast="2"/>
            <w:bookmarkStart w:id="1" w:name="dtableau"/>
            <w:r w:rsidRPr="00CF7167">
              <w:rPr>
                <w:noProof/>
                <w:sz w:val="20"/>
                <w:szCs w:val="20"/>
                <w:lang w:eastAsia="zh-CN"/>
              </w:rPr>
              <w:drawing>
                <wp:inline distT="0" distB="0" distL="0" distR="0" wp14:anchorId="7DAA164D" wp14:editId="01267CF1">
                  <wp:extent cx="647700" cy="828675"/>
                  <wp:effectExtent l="0" t="0" r="0" b="0"/>
                  <wp:docPr id="3" name="Picture 3"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1" w:type="dxa"/>
            <w:gridSpan w:val="3"/>
            <w:vMerge w:val="restart"/>
          </w:tcPr>
          <w:p w:rsidR="00CF7167" w:rsidRPr="00CF7167" w:rsidRDefault="00CF7167" w:rsidP="00CF7167">
            <w:pPr>
              <w:rPr>
                <w:sz w:val="16"/>
                <w:szCs w:val="16"/>
              </w:rPr>
            </w:pPr>
            <w:r w:rsidRPr="00CF7167">
              <w:rPr>
                <w:sz w:val="16"/>
                <w:szCs w:val="16"/>
              </w:rPr>
              <w:t>INTERNATIONAL TELECOMMUNICATION UNION</w:t>
            </w:r>
          </w:p>
          <w:p w:rsidR="00CF7167" w:rsidRPr="00CF7167" w:rsidRDefault="00CF7167" w:rsidP="00CF7167">
            <w:pPr>
              <w:rPr>
                <w:b/>
                <w:bCs/>
                <w:sz w:val="26"/>
                <w:szCs w:val="26"/>
              </w:rPr>
            </w:pPr>
            <w:r w:rsidRPr="00CF7167">
              <w:rPr>
                <w:b/>
                <w:bCs/>
                <w:sz w:val="26"/>
                <w:szCs w:val="26"/>
              </w:rPr>
              <w:t>TELECOMMUNICATION</w:t>
            </w:r>
            <w:r w:rsidRPr="00CF7167">
              <w:rPr>
                <w:b/>
                <w:bCs/>
                <w:sz w:val="26"/>
                <w:szCs w:val="26"/>
              </w:rPr>
              <w:br/>
              <w:t>STANDARDIZATION SECTOR</w:t>
            </w:r>
          </w:p>
          <w:p w:rsidR="00CF7167" w:rsidRPr="00CF7167" w:rsidRDefault="00CF7167" w:rsidP="00CF7167">
            <w:pPr>
              <w:rPr>
                <w:sz w:val="20"/>
                <w:szCs w:val="20"/>
              </w:rPr>
            </w:pPr>
            <w:r w:rsidRPr="00CF7167">
              <w:rPr>
                <w:sz w:val="20"/>
                <w:szCs w:val="20"/>
              </w:rPr>
              <w:t xml:space="preserve">STUDY PERIOD </w:t>
            </w:r>
            <w:bookmarkStart w:id="2" w:name="dstudyperiod"/>
            <w:r w:rsidRPr="00CF7167">
              <w:rPr>
                <w:sz w:val="20"/>
                <w:szCs w:val="20"/>
              </w:rPr>
              <w:t>2017-2020</w:t>
            </w:r>
            <w:bookmarkEnd w:id="2"/>
          </w:p>
        </w:tc>
        <w:tc>
          <w:tcPr>
            <w:tcW w:w="4681" w:type="dxa"/>
            <w:gridSpan w:val="2"/>
            <w:vAlign w:val="center"/>
          </w:tcPr>
          <w:p w:rsidR="00CF7167" w:rsidRPr="00CF7167" w:rsidRDefault="00CF7167" w:rsidP="00042A51">
            <w:pPr>
              <w:pStyle w:val="Docnumber"/>
            </w:pPr>
            <w:r>
              <w:t>SG2-TD416</w:t>
            </w:r>
            <w:r w:rsidR="00592680">
              <w:t>-R</w:t>
            </w:r>
            <w:r w:rsidR="00042A51">
              <w:t>2</w:t>
            </w:r>
            <w:r>
              <w:t>/GEN</w:t>
            </w:r>
          </w:p>
        </w:tc>
      </w:tr>
      <w:tr w:rsidR="00CF7167" w:rsidRPr="00CF7167" w:rsidTr="003F6975">
        <w:trPr>
          <w:cantSplit/>
        </w:trPr>
        <w:tc>
          <w:tcPr>
            <w:tcW w:w="1191" w:type="dxa"/>
            <w:vMerge/>
          </w:tcPr>
          <w:p w:rsidR="00CF7167" w:rsidRPr="00CF7167" w:rsidRDefault="00CF7167" w:rsidP="00CF7167">
            <w:pPr>
              <w:rPr>
                <w:smallCaps/>
                <w:sz w:val="20"/>
              </w:rPr>
            </w:pPr>
            <w:bookmarkStart w:id="3" w:name="dsg" w:colFirst="2" w:colLast="2"/>
            <w:bookmarkEnd w:id="0"/>
          </w:p>
        </w:tc>
        <w:tc>
          <w:tcPr>
            <w:tcW w:w="4051" w:type="dxa"/>
            <w:gridSpan w:val="3"/>
            <w:vMerge/>
          </w:tcPr>
          <w:p w:rsidR="00CF7167" w:rsidRPr="00CF7167" w:rsidRDefault="00CF7167" w:rsidP="00CF7167">
            <w:pPr>
              <w:rPr>
                <w:smallCaps/>
                <w:sz w:val="20"/>
              </w:rPr>
            </w:pPr>
          </w:p>
        </w:tc>
        <w:tc>
          <w:tcPr>
            <w:tcW w:w="4681" w:type="dxa"/>
            <w:gridSpan w:val="2"/>
          </w:tcPr>
          <w:p w:rsidR="00CF7167" w:rsidRPr="00CF7167" w:rsidRDefault="00CF7167" w:rsidP="00CF7167">
            <w:pPr>
              <w:jc w:val="right"/>
              <w:rPr>
                <w:b/>
                <w:bCs/>
                <w:smallCaps/>
                <w:sz w:val="28"/>
                <w:szCs w:val="28"/>
              </w:rPr>
            </w:pPr>
            <w:r>
              <w:rPr>
                <w:b/>
                <w:bCs/>
                <w:smallCaps/>
                <w:sz w:val="28"/>
                <w:szCs w:val="28"/>
              </w:rPr>
              <w:t>STUDY GROUP 2</w:t>
            </w:r>
          </w:p>
        </w:tc>
      </w:tr>
      <w:bookmarkEnd w:id="3"/>
      <w:tr w:rsidR="00CF7167" w:rsidRPr="00CF7167" w:rsidTr="003F6975">
        <w:trPr>
          <w:cantSplit/>
        </w:trPr>
        <w:tc>
          <w:tcPr>
            <w:tcW w:w="1191" w:type="dxa"/>
            <w:vMerge/>
            <w:tcBorders>
              <w:bottom w:val="single" w:sz="12" w:space="0" w:color="auto"/>
            </w:tcBorders>
          </w:tcPr>
          <w:p w:rsidR="00CF7167" w:rsidRPr="00CF7167" w:rsidRDefault="00CF7167" w:rsidP="00CF7167">
            <w:pPr>
              <w:rPr>
                <w:b/>
                <w:bCs/>
                <w:sz w:val="26"/>
              </w:rPr>
            </w:pPr>
          </w:p>
        </w:tc>
        <w:tc>
          <w:tcPr>
            <w:tcW w:w="4051" w:type="dxa"/>
            <w:gridSpan w:val="3"/>
            <w:vMerge/>
            <w:tcBorders>
              <w:bottom w:val="single" w:sz="12" w:space="0" w:color="auto"/>
            </w:tcBorders>
          </w:tcPr>
          <w:p w:rsidR="00CF7167" w:rsidRPr="00CF7167" w:rsidRDefault="00CF7167" w:rsidP="00CF7167">
            <w:pPr>
              <w:rPr>
                <w:b/>
                <w:bCs/>
                <w:sz w:val="26"/>
              </w:rPr>
            </w:pPr>
          </w:p>
        </w:tc>
        <w:tc>
          <w:tcPr>
            <w:tcW w:w="4681" w:type="dxa"/>
            <w:gridSpan w:val="2"/>
            <w:tcBorders>
              <w:bottom w:val="single" w:sz="12" w:space="0" w:color="auto"/>
            </w:tcBorders>
            <w:vAlign w:val="center"/>
          </w:tcPr>
          <w:p w:rsidR="00CF7167" w:rsidRPr="00CF7167" w:rsidRDefault="00CF7167" w:rsidP="00CF7167">
            <w:pPr>
              <w:jc w:val="right"/>
              <w:rPr>
                <w:b/>
                <w:bCs/>
                <w:sz w:val="28"/>
                <w:szCs w:val="28"/>
              </w:rPr>
            </w:pPr>
            <w:r w:rsidRPr="00CF7167">
              <w:rPr>
                <w:b/>
                <w:bCs/>
                <w:sz w:val="28"/>
                <w:szCs w:val="28"/>
              </w:rPr>
              <w:t>Original: English</w:t>
            </w:r>
          </w:p>
        </w:tc>
      </w:tr>
      <w:tr w:rsidR="00CF7167" w:rsidRPr="00CF7167" w:rsidTr="003F6975">
        <w:trPr>
          <w:cantSplit/>
        </w:trPr>
        <w:tc>
          <w:tcPr>
            <w:tcW w:w="1617" w:type="dxa"/>
            <w:gridSpan w:val="3"/>
          </w:tcPr>
          <w:p w:rsidR="00CF7167" w:rsidRPr="00CF7167" w:rsidRDefault="00CF7167" w:rsidP="00CF7167">
            <w:pPr>
              <w:rPr>
                <w:b/>
                <w:bCs/>
              </w:rPr>
            </w:pPr>
            <w:bookmarkStart w:id="4" w:name="dbluepink" w:colFirst="1" w:colLast="1"/>
            <w:bookmarkStart w:id="5" w:name="dmeeting" w:colFirst="2" w:colLast="2"/>
            <w:r w:rsidRPr="00CF7167">
              <w:rPr>
                <w:b/>
                <w:bCs/>
              </w:rPr>
              <w:t>Question(s):</w:t>
            </w:r>
          </w:p>
        </w:tc>
        <w:tc>
          <w:tcPr>
            <w:tcW w:w="3625" w:type="dxa"/>
          </w:tcPr>
          <w:p w:rsidR="00CF7167" w:rsidRPr="00CF7167" w:rsidRDefault="00CF7167" w:rsidP="00CF7167">
            <w:r w:rsidRPr="00CF7167">
              <w:t>3</w:t>
            </w:r>
            <w:r>
              <w:t>/2</w:t>
            </w:r>
          </w:p>
        </w:tc>
        <w:tc>
          <w:tcPr>
            <w:tcW w:w="4681" w:type="dxa"/>
            <w:gridSpan w:val="2"/>
          </w:tcPr>
          <w:p w:rsidR="00CF7167" w:rsidRPr="00CF7167" w:rsidRDefault="00CF7167" w:rsidP="00CF7167">
            <w:pPr>
              <w:jc w:val="right"/>
            </w:pPr>
            <w:r w:rsidRPr="00CF7167">
              <w:t>Geneva, 4-13 July 2018</w:t>
            </w:r>
          </w:p>
        </w:tc>
      </w:tr>
      <w:tr w:rsidR="00CF7167" w:rsidRPr="00CF7167" w:rsidTr="003F6975">
        <w:trPr>
          <w:cantSplit/>
        </w:trPr>
        <w:tc>
          <w:tcPr>
            <w:tcW w:w="9923" w:type="dxa"/>
            <w:gridSpan w:val="6"/>
          </w:tcPr>
          <w:p w:rsidR="00CF7167" w:rsidRPr="00CF7167" w:rsidRDefault="00CF7167" w:rsidP="00CF7167">
            <w:pPr>
              <w:jc w:val="center"/>
              <w:rPr>
                <w:b/>
                <w:bCs/>
              </w:rPr>
            </w:pPr>
            <w:bookmarkStart w:id="6" w:name="ddoctype" w:colFirst="0" w:colLast="0"/>
            <w:bookmarkEnd w:id="4"/>
            <w:bookmarkEnd w:id="5"/>
            <w:r w:rsidRPr="00CF7167">
              <w:rPr>
                <w:b/>
                <w:bCs/>
              </w:rPr>
              <w:t>TD</w:t>
            </w:r>
          </w:p>
        </w:tc>
      </w:tr>
      <w:tr w:rsidR="00CF7167" w:rsidRPr="00CF7167" w:rsidTr="003F6975">
        <w:trPr>
          <w:cantSplit/>
        </w:trPr>
        <w:tc>
          <w:tcPr>
            <w:tcW w:w="1617" w:type="dxa"/>
            <w:gridSpan w:val="3"/>
          </w:tcPr>
          <w:p w:rsidR="00CF7167" w:rsidRPr="00CF7167" w:rsidRDefault="00CF7167" w:rsidP="00CF7167">
            <w:pPr>
              <w:rPr>
                <w:b/>
                <w:bCs/>
              </w:rPr>
            </w:pPr>
            <w:bookmarkStart w:id="7" w:name="dsource" w:colFirst="1" w:colLast="1"/>
            <w:bookmarkEnd w:id="6"/>
            <w:r w:rsidRPr="00CF7167">
              <w:rPr>
                <w:b/>
                <w:bCs/>
              </w:rPr>
              <w:t>Source:</w:t>
            </w:r>
          </w:p>
        </w:tc>
        <w:tc>
          <w:tcPr>
            <w:tcW w:w="8306" w:type="dxa"/>
            <w:gridSpan w:val="3"/>
          </w:tcPr>
          <w:p w:rsidR="00CF7167" w:rsidRPr="00CF7167" w:rsidRDefault="00CF7167" w:rsidP="00CF7167">
            <w:r w:rsidRPr="00CF7167">
              <w:t>Editor, E.sup.fdr</w:t>
            </w:r>
          </w:p>
        </w:tc>
      </w:tr>
      <w:tr w:rsidR="00CF7167" w:rsidRPr="00CF7167" w:rsidTr="003F6975">
        <w:trPr>
          <w:cantSplit/>
        </w:trPr>
        <w:tc>
          <w:tcPr>
            <w:tcW w:w="1617" w:type="dxa"/>
            <w:gridSpan w:val="3"/>
          </w:tcPr>
          <w:p w:rsidR="00CF7167" w:rsidRPr="00CF7167" w:rsidRDefault="00CF7167" w:rsidP="00CF7167">
            <w:bookmarkStart w:id="8" w:name="dtitle1" w:colFirst="1" w:colLast="1"/>
            <w:bookmarkEnd w:id="7"/>
            <w:r w:rsidRPr="00CF7167">
              <w:rPr>
                <w:b/>
                <w:bCs/>
              </w:rPr>
              <w:t>Title:</w:t>
            </w:r>
          </w:p>
        </w:tc>
        <w:tc>
          <w:tcPr>
            <w:tcW w:w="8306" w:type="dxa"/>
            <w:gridSpan w:val="3"/>
          </w:tcPr>
          <w:p w:rsidR="00CF7167" w:rsidRPr="00CF7167" w:rsidRDefault="00592680" w:rsidP="00FE0548">
            <w:r>
              <w:t xml:space="preserve">Latest </w:t>
            </w:r>
            <w:r w:rsidR="00CF7167" w:rsidRPr="00CF7167">
              <w:t>draft E.sup.fdr</w:t>
            </w:r>
          </w:p>
        </w:tc>
      </w:tr>
      <w:tr w:rsidR="00CF7167" w:rsidRPr="00CF7167" w:rsidTr="003F6975">
        <w:trPr>
          <w:cantSplit/>
        </w:trPr>
        <w:tc>
          <w:tcPr>
            <w:tcW w:w="1617" w:type="dxa"/>
            <w:gridSpan w:val="3"/>
            <w:tcBorders>
              <w:bottom w:val="single" w:sz="8" w:space="0" w:color="auto"/>
            </w:tcBorders>
          </w:tcPr>
          <w:p w:rsidR="00CF7167" w:rsidRPr="00CF7167" w:rsidRDefault="00CF7167" w:rsidP="00CF7167">
            <w:pPr>
              <w:rPr>
                <w:b/>
                <w:bCs/>
              </w:rPr>
            </w:pPr>
            <w:bookmarkStart w:id="9" w:name="dpurpose" w:colFirst="1" w:colLast="1"/>
            <w:bookmarkEnd w:id="8"/>
            <w:r w:rsidRPr="00CF7167">
              <w:rPr>
                <w:b/>
                <w:bCs/>
              </w:rPr>
              <w:t>Purpose:</w:t>
            </w:r>
          </w:p>
        </w:tc>
        <w:tc>
          <w:tcPr>
            <w:tcW w:w="8306" w:type="dxa"/>
            <w:gridSpan w:val="3"/>
            <w:tcBorders>
              <w:bottom w:val="single" w:sz="8" w:space="0" w:color="auto"/>
            </w:tcBorders>
          </w:tcPr>
          <w:p w:rsidR="00CF7167" w:rsidRPr="00CF7167" w:rsidRDefault="00CF7167" w:rsidP="00CF7167">
            <w:r w:rsidRPr="00CF7167">
              <w:t>Other</w:t>
            </w:r>
          </w:p>
        </w:tc>
      </w:tr>
      <w:bookmarkEnd w:id="1"/>
      <w:bookmarkEnd w:id="9"/>
      <w:tr w:rsidR="00856C7A" w:rsidRPr="00364979" w:rsidTr="00856C7A">
        <w:trPr>
          <w:cantSplit/>
        </w:trPr>
        <w:tc>
          <w:tcPr>
            <w:tcW w:w="1608" w:type="dxa"/>
            <w:gridSpan w:val="2"/>
            <w:tcBorders>
              <w:top w:val="single" w:sz="8" w:space="0" w:color="auto"/>
              <w:bottom w:val="single" w:sz="8" w:space="0" w:color="auto"/>
            </w:tcBorders>
          </w:tcPr>
          <w:p w:rsidR="00856C7A" w:rsidRPr="00136DDD" w:rsidRDefault="00856C7A" w:rsidP="00856C7A">
            <w:pPr>
              <w:rPr>
                <w:b/>
                <w:bCs/>
              </w:rPr>
            </w:pPr>
            <w:r w:rsidRPr="00136DDD">
              <w:rPr>
                <w:b/>
                <w:bCs/>
              </w:rPr>
              <w:t>Contact:</w:t>
            </w:r>
          </w:p>
        </w:tc>
        <w:tc>
          <w:tcPr>
            <w:tcW w:w="3779" w:type="dxa"/>
            <w:gridSpan w:val="3"/>
            <w:tcBorders>
              <w:top w:val="single" w:sz="8" w:space="0" w:color="auto"/>
              <w:bottom w:val="single" w:sz="8" w:space="0" w:color="auto"/>
            </w:tcBorders>
          </w:tcPr>
          <w:p w:rsidR="00856C7A" w:rsidRPr="00136DDD" w:rsidRDefault="00042A51" w:rsidP="0010065D">
            <w:sdt>
              <w:sdtPr>
                <w:rPr>
                  <w:rFonts w:eastAsia="MS Mincho"/>
                  <w:lang w:val="en-US"/>
                </w:rPr>
                <w:alias w:val="ContactNameOrgCountry"/>
                <w:tag w:val="ContactNameOrgCountry"/>
                <w:id w:val="-130639986"/>
                <w:placeholder>
                  <w:docPart w:val="A91B5E6354D743CBB3191FC91212D428"/>
                </w:placeholder>
                <w:text w:multiLine="1"/>
              </w:sdtPr>
              <w:sdtEndPr/>
              <w:sdtContent>
                <w:r w:rsidR="0010065D" w:rsidRPr="0010065D">
                  <w:rPr>
                    <w:rFonts w:eastAsia="MS Mincho"/>
                    <w:lang w:val="en-US"/>
                  </w:rPr>
                  <w:t xml:space="preserve">Noriyuki Araki </w:t>
                </w:r>
                <w:r w:rsidR="0010065D" w:rsidRPr="0010065D">
                  <w:rPr>
                    <w:rFonts w:eastAsia="MS Mincho"/>
                    <w:lang w:val="en-US"/>
                  </w:rPr>
                  <w:br/>
                </w:r>
                <w:r w:rsidR="0010065D">
                  <w:rPr>
                    <w:rFonts w:eastAsia="MS Mincho" w:hint="eastAsia"/>
                    <w:lang w:val="en-US"/>
                  </w:rPr>
                  <w:t>NTT</w:t>
                </w:r>
                <w:r w:rsidR="0010065D" w:rsidRPr="0010065D">
                  <w:rPr>
                    <w:rFonts w:eastAsia="MS Mincho"/>
                    <w:lang w:val="en-US"/>
                  </w:rPr>
                  <w:t xml:space="preserve"> </w:t>
                </w:r>
                <w:r w:rsidR="0010065D">
                  <w:rPr>
                    <w:rFonts w:eastAsia="MS Mincho"/>
                    <w:lang w:val="en-US"/>
                  </w:rPr>
                  <w:br/>
                </w:r>
                <w:r w:rsidR="0010065D">
                  <w:rPr>
                    <w:rFonts w:eastAsia="MS Mincho" w:hint="eastAsia"/>
                    <w:lang w:val="en-US"/>
                  </w:rPr>
                  <w:t>Japan</w:t>
                </w:r>
              </w:sdtContent>
            </w:sdt>
          </w:p>
        </w:tc>
        <w:sdt>
          <w:sdtPr>
            <w:alias w:val="ContactTelFaxEmail"/>
            <w:tag w:val="ContactTelFaxEmail"/>
            <w:id w:val="-2140561428"/>
            <w:placeholder>
              <w:docPart w:val="437903216CDF42D8AFCFCB5DAA1ABCBD"/>
            </w:placeholder>
          </w:sdtPr>
          <w:sdtEndPr/>
          <w:sdtContent>
            <w:tc>
              <w:tcPr>
                <w:tcW w:w="4536" w:type="dxa"/>
                <w:tcBorders>
                  <w:top w:val="single" w:sz="8" w:space="0" w:color="auto"/>
                  <w:bottom w:val="single" w:sz="8" w:space="0" w:color="auto"/>
                </w:tcBorders>
              </w:tcPr>
              <w:p w:rsidR="00856C7A" w:rsidRPr="00FF1151" w:rsidRDefault="006D0873" w:rsidP="000F6DCB">
                <w:pPr>
                  <w:rPr>
                    <w:lang w:val="pt-BR"/>
                  </w:rPr>
                </w:pPr>
                <w:r>
                  <w:rPr>
                    <w:lang w:val="pt-BR"/>
                  </w:rPr>
                  <w:t>Tel: +</w:t>
                </w:r>
                <w:r>
                  <w:rPr>
                    <w:rFonts w:eastAsia="MS Mincho" w:hint="eastAsia"/>
                    <w:lang w:val="pt-BR"/>
                  </w:rPr>
                  <w:t>81 29 868 6365</w:t>
                </w:r>
                <w:r>
                  <w:rPr>
                    <w:lang w:val="pt-BR"/>
                  </w:rPr>
                  <w:br/>
                  <w:t xml:space="preserve">E-mail: </w:t>
                </w:r>
                <w:hyperlink r:id="rId8" w:history="1">
                  <w:r w:rsidR="00CF7167" w:rsidRPr="00503F48">
                    <w:rPr>
                      <w:rStyle w:val="Hyperlink"/>
                      <w:rFonts w:ascii="Times New Roman" w:eastAsia="MS Mincho" w:hAnsi="Times New Roman" w:hint="eastAsia"/>
                      <w:lang w:val="pt-BR"/>
                    </w:rPr>
                    <w:t>araki.noriyuki</w:t>
                  </w:r>
                  <w:r w:rsidR="00CF7167" w:rsidRPr="00503F48">
                    <w:rPr>
                      <w:rStyle w:val="Hyperlink"/>
                      <w:rFonts w:ascii="Times New Roman" w:hAnsi="Times New Roman"/>
                      <w:lang w:val="pt-BR"/>
                    </w:rPr>
                    <w:t>@</w:t>
                  </w:r>
                  <w:r w:rsidR="00CF7167" w:rsidRPr="00503F48">
                    <w:rPr>
                      <w:rStyle w:val="Hyperlink"/>
                      <w:rFonts w:ascii="Times New Roman" w:eastAsia="MS Mincho" w:hAnsi="Times New Roman" w:hint="eastAsia"/>
                      <w:lang w:val="pt-BR"/>
                    </w:rPr>
                    <w:t>lab.ntt.co.jp</w:t>
                  </w:r>
                </w:hyperlink>
                <w:r w:rsidR="00CF7167">
                  <w:rPr>
                    <w:rFonts w:eastAsia="MS Mincho"/>
                    <w:lang w:val="pt-BR"/>
                  </w:rPr>
                  <w:t xml:space="preserve"> </w:t>
                </w:r>
              </w:p>
            </w:tc>
          </w:sdtContent>
        </w:sdt>
      </w:tr>
    </w:tbl>
    <w:p w:rsidR="00DB0706" w:rsidRPr="00FF1151" w:rsidRDefault="00DB0706" w:rsidP="0089088E">
      <w:pPr>
        <w:rPr>
          <w:lang w:val="pt-BR"/>
        </w:rPr>
      </w:pPr>
    </w:p>
    <w:tbl>
      <w:tblPr>
        <w:tblW w:w="9923" w:type="dxa"/>
        <w:tblLayout w:type="fixed"/>
        <w:tblCellMar>
          <w:left w:w="57" w:type="dxa"/>
          <w:right w:w="57" w:type="dxa"/>
        </w:tblCellMar>
        <w:tblLook w:val="0000" w:firstRow="0" w:lastRow="0" w:firstColumn="0" w:lastColumn="0" w:noHBand="0" w:noVBand="0"/>
      </w:tblPr>
      <w:tblGrid>
        <w:gridCol w:w="1607"/>
        <w:gridCol w:w="8316"/>
      </w:tblGrid>
      <w:tr w:rsidR="0089088E" w:rsidRPr="00136DDD" w:rsidTr="00592680">
        <w:trPr>
          <w:cantSplit/>
        </w:trPr>
        <w:tc>
          <w:tcPr>
            <w:tcW w:w="1607" w:type="dxa"/>
          </w:tcPr>
          <w:p w:rsidR="0089088E" w:rsidRPr="00136DDD" w:rsidRDefault="0089088E" w:rsidP="005976A1">
            <w:pPr>
              <w:rPr>
                <w:b/>
                <w:bCs/>
              </w:rPr>
            </w:pPr>
            <w:r w:rsidRPr="00136DDD">
              <w:rPr>
                <w:b/>
                <w:bCs/>
              </w:rPr>
              <w:t>Keywords:</w:t>
            </w:r>
          </w:p>
        </w:tc>
        <w:tc>
          <w:tcPr>
            <w:tcW w:w="8316" w:type="dxa"/>
          </w:tcPr>
          <w:p w:rsidR="0089088E" w:rsidRPr="00136DDD" w:rsidRDefault="00042A51" w:rsidP="005976A1">
            <w:sdt>
              <w:sdtPr>
                <w:rPr>
                  <w:rFonts w:eastAsia="MS Mincho"/>
                </w:rPr>
                <w:alias w:val="Keywords"/>
                <w:tag w:val="Keywords"/>
                <w:id w:val="-1329598096"/>
                <w:placeholder>
                  <w:docPart w:val="C259800AD439456F86001229E9F6B8CD"/>
                </w:placeholder>
                <w:dataBinding w:prefixMappings="xmlns:ns0='http://purl.org/dc/elements/1.1/' xmlns:ns1='http://schemas.openxmlformats.org/package/2006/metadata/core-properties' " w:xpath="/ns1:coreProperties[1]/ns1:keywords[1]" w:storeItemID="{6C3C8BC8-F283-45AE-878A-BAB7291924A1}"/>
                <w:text/>
              </w:sdtPr>
              <w:sdtEndPr/>
              <w:sdtContent>
                <w:r w:rsidR="006D0873">
                  <w:rPr>
                    <w:rFonts w:eastAsia="MS Mincho" w:hint="eastAsia"/>
                  </w:rPr>
                  <w:t>T</w:t>
                </w:r>
                <w:r w:rsidR="006D0873" w:rsidRPr="006D0873">
                  <w:rPr>
                    <w:rFonts w:eastAsia="MS Mincho"/>
                  </w:rPr>
                  <w:t>erminology; disaster relief system; network resilience; recovery</w:t>
                </w:r>
                <w:r w:rsidR="002530D3">
                  <w:rPr>
                    <w:rFonts w:eastAsia="MS Mincho"/>
                  </w:rPr>
                  <w:t>;</w:t>
                </w:r>
              </w:sdtContent>
            </w:sdt>
          </w:p>
        </w:tc>
      </w:tr>
      <w:tr w:rsidR="0089088E" w:rsidRPr="00136DDD" w:rsidTr="00592680">
        <w:trPr>
          <w:cantSplit/>
        </w:trPr>
        <w:tc>
          <w:tcPr>
            <w:tcW w:w="1607" w:type="dxa"/>
          </w:tcPr>
          <w:p w:rsidR="0089088E" w:rsidRPr="00136DDD" w:rsidRDefault="0089088E" w:rsidP="005976A1">
            <w:pPr>
              <w:rPr>
                <w:b/>
                <w:bCs/>
              </w:rPr>
            </w:pPr>
            <w:r w:rsidRPr="00136DDD">
              <w:rPr>
                <w:b/>
                <w:bCs/>
              </w:rPr>
              <w:t>Abstract:</w:t>
            </w:r>
          </w:p>
        </w:tc>
        <w:tc>
          <w:tcPr>
            <w:tcW w:w="8316" w:type="dxa"/>
          </w:tcPr>
          <w:p w:rsidR="0089088E" w:rsidRPr="006D0873" w:rsidRDefault="00042A51" w:rsidP="00363639">
            <w:pPr>
              <w:rPr>
                <w:rFonts w:eastAsia="MS Mincho"/>
              </w:rPr>
            </w:pPr>
            <w:sdt>
              <w:sdtPr>
                <w:rPr>
                  <w:rFonts w:eastAsia="MS Mincho"/>
                </w:rPr>
                <w:alias w:val="Abstract"/>
                <w:tag w:val="Abstract"/>
                <w:id w:val="-939903723"/>
                <w:placeholder>
                  <w:docPart w:val="492BE26494BC4227B909FEB578E10484"/>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r w:rsidR="003B2BDE" w:rsidRPr="003B2BDE">
                  <w:rPr>
                    <w:rFonts w:eastAsia="MS Mincho"/>
                  </w:rPr>
                  <w:t>This document contains the latest version of draft E.sup.fdr</w:t>
                </w:r>
                <w:r w:rsidR="003B2BDE">
                  <w:t xml:space="preserve"> </w:t>
                </w:r>
                <w:r w:rsidR="003B2BDE">
                  <w:rPr>
                    <w:rFonts w:eastAsia="MS Mincho" w:hint="eastAsia"/>
                  </w:rPr>
                  <w:t>agre</w:t>
                </w:r>
                <w:r w:rsidR="003B2BDE" w:rsidRPr="003B2BDE">
                  <w:t>ed</w:t>
                </w:r>
                <w:r w:rsidR="003B2BDE" w:rsidRPr="003B2BDE">
                  <w:rPr>
                    <w:rFonts w:eastAsia="MS Mincho"/>
                  </w:rPr>
                  <w:t xml:space="preserve"> at the</w:t>
                </w:r>
                <w:r w:rsidR="003B2BDE">
                  <w:rPr>
                    <w:rFonts w:eastAsia="MS Mincho"/>
                  </w:rPr>
                  <w:t xml:space="preserve"> Q3/2 meeting held in July 2018</w:t>
                </w:r>
                <w:r w:rsidR="003B2BDE">
                  <w:rPr>
                    <w:rFonts w:eastAsia="MS Mincho" w:hint="eastAsia"/>
                  </w:rPr>
                  <w:t>.</w:t>
                </w:r>
              </w:sdtContent>
            </w:sdt>
          </w:p>
        </w:tc>
      </w:tr>
    </w:tbl>
    <w:p w:rsidR="00592680" w:rsidRDefault="00592680" w:rsidP="00592680">
      <w:pPr>
        <w:tabs>
          <w:tab w:val="left" w:pos="7050"/>
        </w:tabs>
        <w:rPr>
          <w:rFonts w:eastAsia="MS Mincho"/>
          <w:b/>
        </w:rPr>
      </w:pPr>
    </w:p>
    <w:p w:rsidR="00592680" w:rsidRPr="0066457B" w:rsidRDefault="00592680" w:rsidP="00592680">
      <w:pPr>
        <w:tabs>
          <w:tab w:val="left" w:pos="7050"/>
        </w:tabs>
        <w:rPr>
          <w:rFonts w:eastAsia="MS Mincho"/>
          <w:b/>
        </w:rPr>
      </w:pPr>
      <w:r>
        <w:rPr>
          <w:rFonts w:eastAsia="MS Mincho" w:hint="eastAsia"/>
          <w:b/>
        </w:rPr>
        <w:t>Supplement to</w:t>
      </w:r>
      <w:r>
        <w:rPr>
          <w:rFonts w:eastAsia="MS Mincho" w:hint="eastAsia"/>
        </w:rPr>
        <w:t xml:space="preserve"> </w:t>
      </w:r>
      <w:r w:rsidRPr="007229CA">
        <w:rPr>
          <w:rFonts w:hint="eastAsia"/>
          <w:b/>
        </w:rPr>
        <w:t xml:space="preserve">ITU-T </w:t>
      </w:r>
      <w:r>
        <w:rPr>
          <w:rFonts w:eastAsia="MS Mincho" w:hint="eastAsia"/>
          <w:b/>
        </w:rPr>
        <w:t>E-series Recommendations</w:t>
      </w:r>
    </w:p>
    <w:p w:rsidR="00592680" w:rsidRPr="001E1A24" w:rsidRDefault="00592680" w:rsidP="00592680">
      <w:pPr>
        <w:tabs>
          <w:tab w:val="left" w:pos="7050"/>
        </w:tabs>
        <w:rPr>
          <w:b/>
        </w:rPr>
      </w:pPr>
    </w:p>
    <w:p w:rsidR="00592680" w:rsidRDefault="00592680" w:rsidP="00592680">
      <w:pPr>
        <w:jc w:val="center"/>
        <w:rPr>
          <w:rFonts w:eastAsia="MS Mincho"/>
          <w:b/>
        </w:rPr>
      </w:pPr>
    </w:p>
    <w:p w:rsidR="00592680" w:rsidRPr="00FE139C" w:rsidRDefault="00592680" w:rsidP="00592680">
      <w:pPr>
        <w:jc w:val="center"/>
        <w:rPr>
          <w:rFonts w:eastAsia="MS Mincho"/>
          <w:b/>
          <w:sz w:val="28"/>
        </w:rPr>
      </w:pPr>
      <w:r w:rsidRPr="00FE139C">
        <w:rPr>
          <w:rFonts w:eastAsia="MS Mincho" w:hint="eastAsia"/>
          <w:b/>
          <w:sz w:val="28"/>
        </w:rPr>
        <w:t>Framework of disaster management for disaster relief systems</w:t>
      </w:r>
    </w:p>
    <w:p w:rsidR="00592680" w:rsidRPr="007F4E5B" w:rsidRDefault="00592680" w:rsidP="00592680">
      <w:pPr>
        <w:jc w:val="center"/>
        <w:rPr>
          <w:b/>
          <w:sz w:val="28"/>
          <w:szCs w:val="28"/>
        </w:rPr>
      </w:pPr>
    </w:p>
    <w:p w:rsidR="00592680" w:rsidRPr="007F4E5B" w:rsidRDefault="00592680" w:rsidP="00592680">
      <w:pPr>
        <w:pStyle w:val="Headingb"/>
        <w:rPr>
          <w:szCs w:val="24"/>
          <w:lang w:eastAsia="ja-JP"/>
        </w:rPr>
      </w:pPr>
      <w:r w:rsidRPr="007F4E5B">
        <w:rPr>
          <w:szCs w:val="24"/>
        </w:rPr>
        <w:t>Summary</w:t>
      </w:r>
    </w:p>
    <w:p w:rsidR="00592680" w:rsidRDefault="00592680" w:rsidP="00592680">
      <w:pPr>
        <w:pStyle w:val="Textjustified"/>
        <w:rPr>
          <w:lang w:eastAsia="ja-JP"/>
        </w:rPr>
      </w:pPr>
      <w:r w:rsidRPr="007F4E5B">
        <w:rPr>
          <w:lang w:eastAsia="ja-JP"/>
        </w:rPr>
        <w:t>Information</w:t>
      </w:r>
      <w:r w:rsidRPr="007F4E5B">
        <w:rPr>
          <w:rFonts w:hint="eastAsia"/>
          <w:lang w:eastAsia="ja-JP"/>
        </w:rPr>
        <w:t xml:space="preserve"> and </w:t>
      </w:r>
      <w:r w:rsidRPr="007F4E5B">
        <w:rPr>
          <w:lang w:eastAsia="ja-JP"/>
        </w:rPr>
        <w:t>communication</w:t>
      </w:r>
      <w:r w:rsidRPr="007F4E5B">
        <w:rPr>
          <w:rFonts w:hint="eastAsia"/>
          <w:lang w:eastAsia="ja-JP"/>
        </w:rPr>
        <w:t xml:space="preserve"> technologies (ICT) provide crucial services and systems for our daily </w:t>
      </w:r>
      <w:r w:rsidRPr="007F4E5B">
        <w:rPr>
          <w:lang w:eastAsia="ja-JP"/>
        </w:rPr>
        <w:t>lives</w:t>
      </w:r>
      <w:r w:rsidRPr="007F4E5B">
        <w:rPr>
          <w:rFonts w:hint="eastAsia"/>
          <w:lang w:eastAsia="ja-JP"/>
        </w:rPr>
        <w:t xml:space="preserve"> as well as </w:t>
      </w:r>
      <w:r w:rsidRPr="007F4E5B">
        <w:rPr>
          <w:lang w:eastAsia="ja-JP"/>
        </w:rPr>
        <w:t xml:space="preserve">in </w:t>
      </w:r>
      <w:r w:rsidRPr="007F4E5B">
        <w:rPr>
          <w:rFonts w:hint="eastAsia"/>
          <w:lang w:eastAsia="ja-JP"/>
        </w:rPr>
        <w:t xml:space="preserve">emergency and </w:t>
      </w:r>
      <w:r w:rsidRPr="007F4E5B">
        <w:rPr>
          <w:lang w:eastAsia="ja-JP"/>
        </w:rPr>
        <w:t>disaster</w:t>
      </w:r>
      <w:r w:rsidRPr="007F4E5B">
        <w:rPr>
          <w:rFonts w:hint="eastAsia"/>
          <w:lang w:eastAsia="ja-JP"/>
        </w:rPr>
        <w:t xml:space="preserve"> situations.</w:t>
      </w:r>
      <w:r>
        <w:rPr>
          <w:rFonts w:hint="eastAsia"/>
          <w:lang w:eastAsia="ja-JP"/>
        </w:rPr>
        <w:t xml:space="preserve"> </w:t>
      </w:r>
      <w:r w:rsidRPr="007F4E5B">
        <w:rPr>
          <w:lang w:eastAsia="ja-JP"/>
        </w:rPr>
        <w:t xml:space="preserve">Disaster relief </w:t>
      </w:r>
      <w:r w:rsidRPr="007F4E5B">
        <w:rPr>
          <w:rFonts w:hint="eastAsia"/>
          <w:lang w:eastAsia="ja-JP"/>
        </w:rPr>
        <w:t xml:space="preserve">systems that are used during and after disasters provide people with timely and useful information </w:t>
      </w:r>
      <w:r w:rsidRPr="007F4E5B">
        <w:rPr>
          <w:lang w:eastAsia="ja-JP"/>
        </w:rPr>
        <w:t>that</w:t>
      </w:r>
      <w:r w:rsidRPr="007F4E5B">
        <w:rPr>
          <w:rFonts w:hint="eastAsia"/>
          <w:lang w:eastAsia="ja-JP"/>
        </w:rPr>
        <w:t xml:space="preserve"> is used for rescue, evacuation, safety confirmation and even for life sustainability.</w:t>
      </w:r>
    </w:p>
    <w:p w:rsidR="00592680" w:rsidRDefault="00592680" w:rsidP="00592680">
      <w:pPr>
        <w:pStyle w:val="Textjustified"/>
        <w:rPr>
          <w:lang w:eastAsia="ja-JP"/>
        </w:rPr>
      </w:pPr>
      <w:r>
        <w:rPr>
          <w:rFonts w:hint="eastAsia"/>
          <w:lang w:eastAsia="ja-JP"/>
        </w:rPr>
        <w:t xml:space="preserve">This document provides </w:t>
      </w:r>
      <w:r w:rsidRPr="007F4E5B">
        <w:rPr>
          <w:rFonts w:hint="eastAsia"/>
          <w:lang w:eastAsia="ja-JP"/>
        </w:rPr>
        <w:t xml:space="preserve">the high-level category of disaster relief (DR) systems including early warning </w:t>
      </w:r>
      <w:r w:rsidRPr="007F4E5B">
        <w:rPr>
          <w:lang w:eastAsia="ja-JP"/>
        </w:rPr>
        <w:t>systems</w:t>
      </w:r>
      <w:r w:rsidRPr="007F4E5B">
        <w:rPr>
          <w:rFonts w:hint="eastAsia"/>
          <w:lang w:eastAsia="ja-JP"/>
        </w:rPr>
        <w:t xml:space="preserve">, </w:t>
      </w:r>
      <w:r w:rsidRPr="007F4E5B">
        <w:rPr>
          <w:lang w:eastAsia="ja-JP"/>
        </w:rPr>
        <w:t>identifies</w:t>
      </w:r>
      <w:r w:rsidRPr="007F4E5B">
        <w:rPr>
          <w:rFonts w:hint="eastAsia"/>
          <w:lang w:eastAsia="ja-JP"/>
        </w:rPr>
        <w:t xml:space="preserve"> the services and systems that need common specification</w:t>
      </w:r>
      <w:r w:rsidRPr="007F4E5B">
        <w:rPr>
          <w:lang w:eastAsia="ja-JP"/>
        </w:rPr>
        <w:t>s</w:t>
      </w:r>
      <w:r>
        <w:rPr>
          <w:rFonts w:hint="eastAsia"/>
          <w:lang w:eastAsia="ja-JP"/>
        </w:rPr>
        <w:t xml:space="preserve"> or requirements. Also, this document describes new study area of disaster relief systems, which includes newly produced ITU-T </w:t>
      </w:r>
      <w:r>
        <w:rPr>
          <w:lang w:eastAsia="ja-JP"/>
        </w:rPr>
        <w:t>Recommendations</w:t>
      </w:r>
      <w:r>
        <w:rPr>
          <w:rFonts w:hint="eastAsia"/>
          <w:lang w:eastAsia="ja-JP"/>
        </w:rPr>
        <w:t>, and its requirements.</w:t>
      </w:r>
    </w:p>
    <w:p w:rsidR="00592680" w:rsidRPr="007F4E5B" w:rsidRDefault="00592680" w:rsidP="00592680">
      <w:pPr>
        <w:pStyle w:val="Textjustified"/>
        <w:rPr>
          <w:lang w:eastAsia="ja-JP"/>
        </w:rPr>
      </w:pPr>
    </w:p>
    <w:p w:rsidR="00592680" w:rsidRPr="007F4E5B" w:rsidRDefault="00592680" w:rsidP="00592680">
      <w:pPr>
        <w:pStyle w:val="Headingb"/>
        <w:rPr>
          <w:szCs w:val="24"/>
          <w:lang w:eastAsia="ja-JP"/>
        </w:rPr>
      </w:pPr>
      <w:r w:rsidRPr="007F4E5B">
        <w:rPr>
          <w:szCs w:val="24"/>
        </w:rPr>
        <w:t>Keywords</w:t>
      </w:r>
    </w:p>
    <w:p w:rsidR="00592680" w:rsidRPr="007F4E5B" w:rsidRDefault="00592680" w:rsidP="00592680">
      <w:r w:rsidRPr="007F4E5B">
        <w:rPr>
          <w:rFonts w:hint="eastAsia"/>
        </w:rPr>
        <w:t>Early warning, disaster relief</w:t>
      </w:r>
    </w:p>
    <w:p w:rsidR="00592680" w:rsidRDefault="00592680" w:rsidP="00592680">
      <w:pPr>
        <w:spacing w:before="0" w:after="160" w:line="259" w:lineRule="auto"/>
        <w:rPr>
          <w:rFonts w:eastAsia="MS Mincho"/>
        </w:rPr>
      </w:pPr>
    </w:p>
    <w:p w:rsidR="00592680" w:rsidRDefault="00592680" w:rsidP="00592680">
      <w:pPr>
        <w:spacing w:before="0" w:after="160" w:line="259" w:lineRule="auto"/>
        <w:rPr>
          <w:rFonts w:eastAsia="MS Mincho"/>
        </w:rPr>
      </w:pPr>
      <w:r>
        <w:rPr>
          <w:rFonts w:eastAsia="MS Mincho"/>
        </w:rPr>
        <w:br w:type="page"/>
      </w:r>
    </w:p>
    <w:p w:rsidR="00592680" w:rsidRPr="0066457B" w:rsidRDefault="00592680" w:rsidP="00592680">
      <w:pPr>
        <w:tabs>
          <w:tab w:val="left" w:pos="7050"/>
        </w:tabs>
        <w:rPr>
          <w:rFonts w:eastAsia="MS Mincho"/>
          <w:b/>
        </w:rPr>
      </w:pPr>
      <w:r>
        <w:rPr>
          <w:rFonts w:eastAsia="MS Mincho" w:hint="eastAsia"/>
          <w:b/>
        </w:rPr>
        <w:lastRenderedPageBreak/>
        <w:t>Supplement to</w:t>
      </w:r>
      <w:r>
        <w:rPr>
          <w:rFonts w:eastAsia="MS Mincho" w:hint="eastAsia"/>
        </w:rPr>
        <w:t xml:space="preserve"> </w:t>
      </w:r>
      <w:r w:rsidRPr="007229CA">
        <w:rPr>
          <w:rFonts w:hint="eastAsia"/>
          <w:b/>
        </w:rPr>
        <w:t xml:space="preserve">ITU-T </w:t>
      </w:r>
      <w:r>
        <w:rPr>
          <w:rFonts w:eastAsia="MS Mincho" w:hint="eastAsia"/>
          <w:b/>
        </w:rPr>
        <w:t>E-series Recommendations</w:t>
      </w:r>
    </w:p>
    <w:p w:rsidR="00592680" w:rsidRDefault="00592680" w:rsidP="00592680">
      <w:pPr>
        <w:jc w:val="center"/>
        <w:rPr>
          <w:rFonts w:eastAsia="MS Mincho"/>
          <w:b/>
        </w:rPr>
      </w:pPr>
    </w:p>
    <w:p w:rsidR="00592680" w:rsidRPr="00FE139C" w:rsidRDefault="00592680" w:rsidP="00592680">
      <w:pPr>
        <w:jc w:val="center"/>
        <w:rPr>
          <w:b/>
          <w:sz w:val="28"/>
        </w:rPr>
      </w:pPr>
      <w:r w:rsidRPr="00FE139C">
        <w:rPr>
          <w:rFonts w:eastAsia="MS Mincho" w:hint="eastAsia"/>
          <w:b/>
          <w:sz w:val="28"/>
        </w:rPr>
        <w:t>Framework of disaster management for disaster relief systems</w:t>
      </w:r>
    </w:p>
    <w:p w:rsidR="00592680" w:rsidRPr="007F4E5B" w:rsidRDefault="00592680" w:rsidP="00592680"/>
    <w:p w:rsidR="00592680" w:rsidRPr="007F4E5B" w:rsidRDefault="00592680" w:rsidP="00EA6019">
      <w:pPr>
        <w:pStyle w:val="Heading1"/>
        <w:numPr>
          <w:ilvl w:val="0"/>
          <w:numId w:val="18"/>
        </w:numPr>
        <w:rPr>
          <w:lang w:eastAsia="ja-JP"/>
        </w:rPr>
      </w:pPr>
      <w:bookmarkStart w:id="10" w:name="_Toc393114318"/>
      <w:r w:rsidRPr="007F4E5B">
        <w:rPr>
          <w:rFonts w:hint="eastAsia"/>
        </w:rPr>
        <w:t>Scope</w:t>
      </w:r>
      <w:bookmarkEnd w:id="10"/>
    </w:p>
    <w:p w:rsidR="00592680" w:rsidRPr="007F4E5B" w:rsidRDefault="00592680" w:rsidP="00592680">
      <w:pPr>
        <w:pStyle w:val="Textjustified"/>
        <w:rPr>
          <w:lang w:eastAsia="ja-JP"/>
        </w:rPr>
      </w:pPr>
      <w:r w:rsidRPr="007F4E5B">
        <w:rPr>
          <w:rFonts w:hint="eastAsia"/>
          <w:lang w:eastAsia="ja-JP"/>
        </w:rPr>
        <w:t xml:space="preserve">This </w:t>
      </w:r>
      <w:r>
        <w:rPr>
          <w:rFonts w:hint="eastAsia"/>
          <w:lang w:eastAsia="ja-JP"/>
        </w:rPr>
        <w:t xml:space="preserve">Supplement describes </w:t>
      </w:r>
      <w:r w:rsidRPr="007F4E5B">
        <w:rPr>
          <w:rFonts w:hint="eastAsia"/>
          <w:lang w:eastAsia="ja-JP"/>
        </w:rPr>
        <w:t xml:space="preserve">the high-level category of disaster relief (DR) systems including early warning </w:t>
      </w:r>
      <w:r w:rsidRPr="007F4E5B">
        <w:rPr>
          <w:lang w:eastAsia="ja-JP"/>
        </w:rPr>
        <w:t>systems</w:t>
      </w:r>
      <w:r w:rsidRPr="007F4E5B">
        <w:rPr>
          <w:rFonts w:hint="eastAsia"/>
          <w:lang w:eastAsia="ja-JP"/>
        </w:rPr>
        <w:t xml:space="preserve">, </w:t>
      </w:r>
      <w:r w:rsidRPr="007F4E5B">
        <w:rPr>
          <w:lang w:eastAsia="ja-JP"/>
        </w:rPr>
        <w:t>identifies</w:t>
      </w:r>
      <w:r w:rsidRPr="007F4E5B">
        <w:rPr>
          <w:rFonts w:hint="eastAsia"/>
          <w:lang w:eastAsia="ja-JP"/>
        </w:rPr>
        <w:t xml:space="preserve"> the services and systems that need common specification</w:t>
      </w:r>
      <w:r w:rsidRPr="007F4E5B">
        <w:rPr>
          <w:lang w:eastAsia="ja-JP"/>
        </w:rPr>
        <w:t>s</w:t>
      </w:r>
      <w:r w:rsidRPr="007F4E5B">
        <w:rPr>
          <w:rFonts w:hint="eastAsia"/>
          <w:lang w:eastAsia="ja-JP"/>
        </w:rPr>
        <w:t>, and describes the</w:t>
      </w:r>
      <w:r w:rsidRPr="007F4E5B">
        <w:rPr>
          <w:lang w:eastAsia="ja-JP"/>
        </w:rPr>
        <w:t>ir</w:t>
      </w:r>
      <w:r w:rsidRPr="007F4E5B">
        <w:rPr>
          <w:rFonts w:hint="eastAsia"/>
          <w:lang w:eastAsia="ja-JP"/>
        </w:rPr>
        <w:t xml:space="preserve"> requirements </w:t>
      </w:r>
      <w:r w:rsidRPr="007F4E5B">
        <w:rPr>
          <w:lang w:eastAsia="ja-JP"/>
        </w:rPr>
        <w:t xml:space="preserve">as we progress </w:t>
      </w:r>
      <w:r w:rsidRPr="007F4E5B">
        <w:rPr>
          <w:rFonts w:hint="eastAsia"/>
          <w:lang w:eastAsia="ja-JP"/>
        </w:rPr>
        <w:t>towards the next steps in standard</w:t>
      </w:r>
      <w:r w:rsidRPr="007F4E5B">
        <w:rPr>
          <w:lang w:eastAsia="ja-JP"/>
        </w:rPr>
        <w:t>ization</w:t>
      </w:r>
      <w:r w:rsidRPr="007F4E5B">
        <w:rPr>
          <w:rFonts w:hint="eastAsia"/>
          <w:lang w:eastAsia="ja-JP"/>
        </w:rPr>
        <w:t xml:space="preserve">. It </w:t>
      </w:r>
      <w:r w:rsidRPr="007F4E5B">
        <w:rPr>
          <w:lang w:eastAsia="ja-JP"/>
        </w:rPr>
        <w:t>should be</w:t>
      </w:r>
      <w:r w:rsidRPr="007F4E5B">
        <w:rPr>
          <w:rFonts w:hint="eastAsia"/>
          <w:lang w:eastAsia="ja-JP"/>
        </w:rPr>
        <w:t xml:space="preserve"> noted that </w:t>
      </w:r>
      <w:r w:rsidRPr="007F4E5B">
        <w:rPr>
          <w:lang w:eastAsia="ja-JP"/>
        </w:rPr>
        <w:t xml:space="preserve">the </w:t>
      </w:r>
      <w:r w:rsidRPr="007F4E5B">
        <w:rPr>
          <w:rFonts w:hint="eastAsia"/>
          <w:lang w:eastAsia="ja-JP"/>
        </w:rPr>
        <w:t xml:space="preserve">service descriptions in the document </w:t>
      </w:r>
      <w:r w:rsidRPr="007F4E5B">
        <w:rPr>
          <w:lang w:eastAsia="ja-JP"/>
        </w:rPr>
        <w:t>are designed</w:t>
      </w:r>
      <w:r w:rsidRPr="007F4E5B">
        <w:rPr>
          <w:rFonts w:hint="eastAsia"/>
          <w:lang w:eastAsia="ja-JP"/>
        </w:rPr>
        <w:t xml:space="preserve"> to identify common service elements, </w:t>
      </w:r>
      <w:r w:rsidRPr="007F4E5B">
        <w:rPr>
          <w:lang w:eastAsia="ja-JP"/>
        </w:rPr>
        <w:t xml:space="preserve">and allow us to </w:t>
      </w:r>
      <w:r w:rsidRPr="007F4E5B">
        <w:rPr>
          <w:rFonts w:hint="eastAsia"/>
          <w:lang w:eastAsia="ja-JP"/>
        </w:rPr>
        <w:t xml:space="preserve">derive the </w:t>
      </w:r>
      <w:r w:rsidRPr="007F4E5B">
        <w:rPr>
          <w:lang w:eastAsia="ja-JP"/>
        </w:rPr>
        <w:t>requirements that</w:t>
      </w:r>
      <w:r w:rsidRPr="007F4E5B">
        <w:rPr>
          <w:rFonts w:hint="eastAsia"/>
          <w:lang w:eastAsia="ja-JP"/>
        </w:rPr>
        <w:t xml:space="preserve"> </w:t>
      </w:r>
      <w:r w:rsidRPr="007F4E5B">
        <w:rPr>
          <w:lang w:eastAsia="ja-JP"/>
        </w:rPr>
        <w:t>will result in</w:t>
      </w:r>
      <w:r w:rsidRPr="007F4E5B">
        <w:rPr>
          <w:rFonts w:hint="eastAsia"/>
          <w:lang w:eastAsia="ja-JP"/>
        </w:rPr>
        <w:t xml:space="preserve"> fundamental</w:t>
      </w:r>
      <w:r w:rsidRPr="007F4E5B">
        <w:rPr>
          <w:lang w:eastAsia="ja-JP"/>
        </w:rPr>
        <w:t xml:space="preserve"> </w:t>
      </w:r>
      <w:r w:rsidRPr="007F4E5B">
        <w:rPr>
          <w:rFonts w:hint="eastAsia"/>
          <w:lang w:eastAsia="ja-JP"/>
        </w:rPr>
        <w:t>network</w:t>
      </w:r>
      <w:r w:rsidRPr="007F4E5B">
        <w:rPr>
          <w:lang w:eastAsia="ja-JP"/>
        </w:rPr>
        <w:t xml:space="preserve"> capabilities</w:t>
      </w:r>
      <w:r w:rsidRPr="007F4E5B">
        <w:rPr>
          <w:rFonts w:hint="eastAsia"/>
          <w:lang w:eastAsia="ja-JP"/>
        </w:rPr>
        <w:t>.</w:t>
      </w:r>
      <w:r w:rsidRPr="007F4E5B">
        <w:rPr>
          <w:lang w:eastAsia="ja-JP"/>
        </w:rPr>
        <w:t xml:space="preserve"> </w:t>
      </w:r>
    </w:p>
    <w:p w:rsidR="00592680" w:rsidRPr="007F4E5B" w:rsidRDefault="00592680" w:rsidP="00592680">
      <w:pPr>
        <w:pStyle w:val="Textjustified"/>
        <w:rPr>
          <w:lang w:eastAsia="ja-JP"/>
        </w:rPr>
      </w:pPr>
      <w:r w:rsidRPr="007F4E5B">
        <w:rPr>
          <w:rFonts w:hint="eastAsia"/>
          <w:lang w:eastAsia="ja-JP"/>
        </w:rPr>
        <w:t>The</w:t>
      </w:r>
      <w:r w:rsidRPr="00DE0F56">
        <w:rPr>
          <w:rFonts w:hint="eastAsia"/>
          <w:lang w:eastAsia="ja-JP"/>
        </w:rPr>
        <w:t xml:space="preserve"> </w:t>
      </w:r>
      <w:r>
        <w:rPr>
          <w:rFonts w:hint="eastAsia"/>
          <w:lang w:eastAsia="ja-JP"/>
        </w:rPr>
        <w:t>framework of disaster management</w:t>
      </w:r>
      <w:r w:rsidRPr="007F4E5B">
        <w:rPr>
          <w:rFonts w:hint="eastAsia"/>
          <w:lang w:eastAsia="ja-JP"/>
        </w:rPr>
        <w:t xml:space="preserve"> for </w:t>
      </w:r>
      <w:r w:rsidRPr="007F4E5B">
        <w:rPr>
          <w:lang w:eastAsia="ja-JP"/>
        </w:rPr>
        <w:t>network</w:t>
      </w:r>
      <w:r w:rsidRPr="007F4E5B">
        <w:rPr>
          <w:rFonts w:hint="eastAsia"/>
          <w:lang w:eastAsia="ja-JP"/>
        </w:rPr>
        <w:t xml:space="preserve"> </w:t>
      </w:r>
      <w:r w:rsidRPr="007F4E5B">
        <w:rPr>
          <w:lang w:eastAsia="ja-JP"/>
        </w:rPr>
        <w:t>resilienc</w:t>
      </w:r>
      <w:r w:rsidRPr="007F4E5B">
        <w:rPr>
          <w:rFonts w:hint="eastAsia"/>
          <w:lang w:eastAsia="ja-JP"/>
        </w:rPr>
        <w:t>e and recovery (NRR) are described in the companion document</w:t>
      </w:r>
      <w:r w:rsidRPr="007F4E5B">
        <w:rPr>
          <w:rFonts w:hint="eastAsia"/>
          <w:lang w:val="en-US" w:eastAsia="ja-JP"/>
        </w:rPr>
        <w:t xml:space="preserve"> [b-</w:t>
      </w:r>
      <w:r>
        <w:rPr>
          <w:rFonts w:hint="eastAsia"/>
          <w:lang w:val="en-US" w:eastAsia="ja-JP"/>
        </w:rPr>
        <w:t>ITU-T G-sup.35</w:t>
      </w:r>
      <w:r w:rsidRPr="007F4E5B">
        <w:rPr>
          <w:rFonts w:hint="eastAsia"/>
          <w:lang w:val="en-US" w:eastAsia="ja-JP"/>
        </w:rPr>
        <w:t>]</w:t>
      </w:r>
      <w:r w:rsidRPr="007F4E5B">
        <w:rPr>
          <w:rFonts w:hint="eastAsia"/>
          <w:lang w:eastAsia="ja-JP"/>
        </w:rPr>
        <w:t xml:space="preserve">. </w:t>
      </w:r>
    </w:p>
    <w:p w:rsidR="00592680" w:rsidRPr="007F4E5B" w:rsidRDefault="00592680" w:rsidP="00EA6019">
      <w:pPr>
        <w:pStyle w:val="Heading1"/>
        <w:numPr>
          <w:ilvl w:val="0"/>
          <w:numId w:val="18"/>
        </w:numPr>
      </w:pPr>
      <w:bookmarkStart w:id="11" w:name="_Toc388861495"/>
      <w:bookmarkStart w:id="12" w:name="_Toc388862161"/>
      <w:bookmarkStart w:id="13" w:name="_Toc388862221"/>
      <w:bookmarkStart w:id="14" w:name="_Toc388863066"/>
      <w:bookmarkStart w:id="15" w:name="_Toc388863218"/>
      <w:bookmarkStart w:id="16" w:name="_Toc388863580"/>
      <w:bookmarkStart w:id="17" w:name="_Toc388863637"/>
      <w:bookmarkStart w:id="18" w:name="_Toc393114319"/>
      <w:bookmarkEnd w:id="11"/>
      <w:bookmarkEnd w:id="12"/>
      <w:bookmarkEnd w:id="13"/>
      <w:bookmarkEnd w:id="14"/>
      <w:bookmarkEnd w:id="15"/>
      <w:bookmarkEnd w:id="16"/>
      <w:bookmarkEnd w:id="17"/>
      <w:r w:rsidRPr="007F4E5B">
        <w:t>References</w:t>
      </w:r>
      <w:bookmarkEnd w:id="18"/>
    </w:p>
    <w:p w:rsidR="00592680" w:rsidRPr="00C326F3" w:rsidRDefault="00592680" w:rsidP="00592680">
      <w:pPr>
        <w:ind w:left="1985" w:hangingChars="827" w:hanging="1985"/>
        <w:rPr>
          <w:rStyle w:val="10"/>
          <w:rFonts w:eastAsia="MS Mincho"/>
          <w:i/>
        </w:rPr>
      </w:pPr>
      <w:r w:rsidRPr="007F4E5B" w:rsidDel="00C326F3">
        <w:t xml:space="preserve"> </w:t>
      </w:r>
      <w:r w:rsidRPr="007F4E5B">
        <w:rPr>
          <w:rFonts w:hint="eastAsia"/>
        </w:rPr>
        <w:t>[ITU-T E.106]</w:t>
      </w:r>
      <w:r w:rsidRPr="007F4E5B">
        <w:tab/>
      </w:r>
      <w:r w:rsidRPr="007F4E5B">
        <w:rPr>
          <w:rFonts w:hint="eastAsia"/>
        </w:rPr>
        <w:t xml:space="preserve">Recommendation </w:t>
      </w:r>
      <w:r>
        <w:rPr>
          <w:rFonts w:eastAsia="MS Mincho" w:hint="eastAsia"/>
        </w:rPr>
        <w:t xml:space="preserve">ITU-T </w:t>
      </w:r>
      <w:r w:rsidRPr="007F4E5B">
        <w:rPr>
          <w:rFonts w:hint="eastAsia"/>
        </w:rPr>
        <w:t>E.106 (2003)</w:t>
      </w:r>
      <w:r>
        <w:rPr>
          <w:rFonts w:eastAsia="MS Mincho" w:hint="eastAsia"/>
        </w:rPr>
        <w:t>,</w:t>
      </w:r>
      <w:r w:rsidRPr="007F4E5B">
        <w:rPr>
          <w:rFonts w:hint="eastAsia"/>
        </w:rPr>
        <w:t xml:space="preserve"> </w:t>
      </w:r>
      <w:r w:rsidRPr="00C326F3">
        <w:rPr>
          <w:i/>
        </w:rPr>
        <w:t>International Emergency Preference Scheme (IEPS) for disaster relief operations</w:t>
      </w:r>
      <w:r w:rsidRPr="00C326F3">
        <w:rPr>
          <w:rStyle w:val="10"/>
          <w:i/>
        </w:rPr>
        <w:t xml:space="preserve"> End-user multimedia QoS categories</w:t>
      </w:r>
      <w:r w:rsidRPr="00C326F3">
        <w:rPr>
          <w:rStyle w:val="10"/>
          <w:rFonts w:eastAsia="MS Mincho" w:hint="eastAsia"/>
        </w:rPr>
        <w:t>.</w:t>
      </w:r>
    </w:p>
    <w:p w:rsidR="00592680" w:rsidRPr="00C326F3" w:rsidRDefault="00592680" w:rsidP="00592680">
      <w:pPr>
        <w:ind w:left="1985" w:hanging="1985"/>
        <w:rPr>
          <w:rFonts w:eastAsia="MS Mincho"/>
        </w:rPr>
      </w:pPr>
      <w:r w:rsidRPr="007F4E5B">
        <w:rPr>
          <w:rFonts w:hint="eastAsia"/>
        </w:rPr>
        <w:t>[ITU-T E.107]</w:t>
      </w:r>
      <w:r w:rsidRPr="007F4E5B">
        <w:rPr>
          <w:rFonts w:hint="eastAsia"/>
        </w:rPr>
        <w:tab/>
        <w:t xml:space="preserve">Recommendation </w:t>
      </w:r>
      <w:r>
        <w:rPr>
          <w:rFonts w:eastAsia="MS Mincho" w:hint="eastAsia"/>
        </w:rPr>
        <w:t xml:space="preserve">ITU-T </w:t>
      </w:r>
      <w:r w:rsidRPr="007F4E5B">
        <w:rPr>
          <w:rFonts w:hint="eastAsia"/>
        </w:rPr>
        <w:t>E.107 (2007)</w:t>
      </w:r>
      <w:r>
        <w:rPr>
          <w:rFonts w:eastAsia="MS Mincho" w:hint="eastAsia"/>
        </w:rPr>
        <w:t>,</w:t>
      </w:r>
      <w:r w:rsidRPr="007F4E5B">
        <w:rPr>
          <w:rFonts w:hint="eastAsia"/>
        </w:rPr>
        <w:t xml:space="preserve"> </w:t>
      </w:r>
      <w:r w:rsidRPr="00C326F3">
        <w:rPr>
          <w:i/>
        </w:rPr>
        <w:t>Emergency Telecommunications Service (ETS) and interconnection framework for national implementations of ETS</w:t>
      </w:r>
      <w:r w:rsidRPr="00C326F3">
        <w:rPr>
          <w:rFonts w:eastAsia="MS Mincho" w:hint="eastAsia"/>
        </w:rPr>
        <w:t>.</w:t>
      </w:r>
    </w:p>
    <w:p w:rsidR="00592680" w:rsidRPr="001A7217" w:rsidRDefault="00592680" w:rsidP="00592680">
      <w:pPr>
        <w:ind w:left="1985" w:hanging="1985"/>
        <w:rPr>
          <w:rFonts w:eastAsia="MS Mincho"/>
        </w:rPr>
      </w:pPr>
      <w:r w:rsidRPr="001A7217">
        <w:rPr>
          <w:rFonts w:eastAsia="SimSun" w:hint="eastAsia"/>
        </w:rPr>
        <w:t>[</w:t>
      </w:r>
      <w:r w:rsidRPr="001A7217">
        <w:rPr>
          <w:rFonts w:eastAsia="SimSun"/>
        </w:rPr>
        <w:t>ITU-T E.</w:t>
      </w:r>
      <w:r w:rsidRPr="001A7217">
        <w:rPr>
          <w:rFonts w:eastAsia="MS Mincho" w:hint="eastAsia"/>
        </w:rPr>
        <w:t>10</w:t>
      </w:r>
      <w:r w:rsidRPr="001A7217">
        <w:rPr>
          <w:rFonts w:eastAsia="SimSun"/>
        </w:rPr>
        <w:t>8</w:t>
      </w:r>
      <w:r w:rsidRPr="001A7217">
        <w:rPr>
          <w:rFonts w:eastAsia="SimSun" w:hint="eastAsia"/>
        </w:rPr>
        <w:t xml:space="preserve">] </w:t>
      </w:r>
      <w:r w:rsidRPr="001A7217">
        <w:rPr>
          <w:rFonts w:eastAsia="SimSun" w:hint="eastAsia"/>
        </w:rPr>
        <w:tab/>
        <w:t>Recommendation ITU-T E.</w:t>
      </w:r>
      <w:r w:rsidRPr="001A7217">
        <w:rPr>
          <w:rFonts w:eastAsia="MS Mincho" w:hint="eastAsia"/>
        </w:rPr>
        <w:t>108</w:t>
      </w:r>
      <w:r w:rsidRPr="001A7217">
        <w:rPr>
          <w:rFonts w:eastAsia="SimSun" w:hint="eastAsia"/>
        </w:rPr>
        <w:t xml:space="preserve"> (</w:t>
      </w:r>
      <w:r w:rsidRPr="001A7217">
        <w:rPr>
          <w:rFonts w:eastAsia="MS Mincho" w:hint="eastAsia"/>
        </w:rPr>
        <w:t>2016</w:t>
      </w:r>
      <w:r w:rsidRPr="001A7217">
        <w:rPr>
          <w:rFonts w:eastAsia="SimSun" w:hint="eastAsia"/>
        </w:rPr>
        <w:t xml:space="preserve">), </w:t>
      </w:r>
      <w:r w:rsidRPr="001A7217">
        <w:rPr>
          <w:rFonts w:eastAsia="MS Mincho" w:hint="eastAsia"/>
          <w:i/>
        </w:rPr>
        <w:t>Requirement for a disaster relief mobile message service</w:t>
      </w:r>
      <w:r w:rsidRPr="001A7217">
        <w:rPr>
          <w:rFonts w:eastAsia="MS Mincho" w:hint="eastAsia"/>
        </w:rPr>
        <w:t>.</w:t>
      </w:r>
    </w:p>
    <w:p w:rsidR="00592680" w:rsidRPr="001A7217" w:rsidRDefault="00592680" w:rsidP="00592680">
      <w:pPr>
        <w:ind w:left="1985" w:hanging="1985"/>
        <w:rPr>
          <w:rFonts w:eastAsia="MS Mincho"/>
        </w:rPr>
      </w:pPr>
      <w:r w:rsidRPr="001A7217">
        <w:rPr>
          <w:rFonts w:eastAsia="SimSun" w:hint="eastAsia"/>
        </w:rPr>
        <w:t>[</w:t>
      </w:r>
      <w:r w:rsidRPr="001A7217">
        <w:rPr>
          <w:rFonts w:eastAsia="SimSun"/>
        </w:rPr>
        <w:t>ITU-T E.</w:t>
      </w:r>
      <w:r w:rsidRPr="001A7217">
        <w:rPr>
          <w:rFonts w:eastAsia="MS Mincho" w:hint="eastAsia"/>
        </w:rPr>
        <w:t>119</w:t>
      </w:r>
      <w:r w:rsidRPr="001A7217">
        <w:rPr>
          <w:rFonts w:eastAsia="SimSun" w:hint="eastAsia"/>
        </w:rPr>
        <w:t xml:space="preserve">] </w:t>
      </w:r>
      <w:r w:rsidRPr="001A7217">
        <w:rPr>
          <w:rFonts w:eastAsia="SimSun" w:hint="eastAsia"/>
        </w:rPr>
        <w:tab/>
        <w:t>Recommendation ITU-T E.</w:t>
      </w:r>
      <w:r w:rsidRPr="001A7217">
        <w:rPr>
          <w:rFonts w:eastAsia="MS Mincho" w:hint="eastAsia"/>
        </w:rPr>
        <w:t>119</w:t>
      </w:r>
      <w:r w:rsidRPr="001A7217">
        <w:rPr>
          <w:rFonts w:eastAsia="SimSun" w:hint="eastAsia"/>
        </w:rPr>
        <w:t xml:space="preserve"> (</w:t>
      </w:r>
      <w:r w:rsidRPr="001A7217">
        <w:rPr>
          <w:rFonts w:eastAsia="MS Mincho" w:hint="eastAsia"/>
        </w:rPr>
        <w:t>2017</w:t>
      </w:r>
      <w:r w:rsidRPr="001A7217">
        <w:rPr>
          <w:rFonts w:eastAsia="SimSun" w:hint="eastAsia"/>
        </w:rPr>
        <w:t xml:space="preserve">), </w:t>
      </w:r>
      <w:r w:rsidRPr="001A7217">
        <w:rPr>
          <w:rFonts w:eastAsia="MS Mincho" w:hint="eastAsia"/>
          <w:i/>
        </w:rPr>
        <w:t>Requirement for safety confirmation and broadcast message service for disaster relief</w:t>
      </w:r>
      <w:r w:rsidRPr="001A7217">
        <w:rPr>
          <w:rFonts w:eastAsia="MS Mincho" w:hint="eastAsia"/>
        </w:rPr>
        <w:t>.</w:t>
      </w:r>
    </w:p>
    <w:p w:rsidR="00592680" w:rsidRPr="00263EAF" w:rsidRDefault="00592680" w:rsidP="00592680">
      <w:pPr>
        <w:ind w:left="1985" w:hanging="1985"/>
        <w:rPr>
          <w:rFonts w:eastAsia="MS Mincho"/>
          <w:bCs/>
        </w:rPr>
      </w:pPr>
      <w:r w:rsidRPr="007F4E5B">
        <w:rPr>
          <w:rFonts w:hint="eastAsia"/>
        </w:rPr>
        <w:t>[ITU-T E.123]</w:t>
      </w:r>
      <w:r w:rsidRPr="007F4E5B">
        <w:rPr>
          <w:rFonts w:hint="eastAsia"/>
        </w:rPr>
        <w:tab/>
        <w:t xml:space="preserve">Recommendation </w:t>
      </w:r>
      <w:r>
        <w:rPr>
          <w:rFonts w:eastAsia="MS Mincho" w:hint="eastAsia"/>
        </w:rPr>
        <w:t xml:space="preserve">ITU-T </w:t>
      </w:r>
      <w:r w:rsidRPr="007F4E5B">
        <w:rPr>
          <w:rFonts w:hint="eastAsia"/>
        </w:rPr>
        <w:t>E.123 (2001)</w:t>
      </w:r>
      <w:r>
        <w:rPr>
          <w:rFonts w:eastAsia="MS Mincho" w:hint="eastAsia"/>
        </w:rPr>
        <w:t>,</w:t>
      </w:r>
      <w:r w:rsidRPr="007F4E5B">
        <w:rPr>
          <w:rFonts w:hint="eastAsia"/>
        </w:rPr>
        <w:t xml:space="preserve"> </w:t>
      </w:r>
      <w:r w:rsidRPr="00263EAF">
        <w:rPr>
          <w:bCs/>
          <w:i/>
        </w:rPr>
        <w:t>Notation for national and international telephone numbers, e-mail addresses and Web addresses</w:t>
      </w:r>
      <w:r>
        <w:rPr>
          <w:rFonts w:eastAsia="MS Mincho" w:hint="eastAsia"/>
          <w:bCs/>
        </w:rPr>
        <w:t>.</w:t>
      </w:r>
    </w:p>
    <w:p w:rsidR="00592680" w:rsidRPr="003B2BDE" w:rsidRDefault="00592680" w:rsidP="00592680">
      <w:pPr>
        <w:ind w:left="1985" w:hanging="1985"/>
        <w:rPr>
          <w:bCs/>
          <w:lang w:val="fr-CH"/>
        </w:rPr>
      </w:pPr>
      <w:r w:rsidRPr="003B2BDE">
        <w:rPr>
          <w:lang w:val="fr-CH"/>
        </w:rPr>
        <w:t xml:space="preserve">[ITU-T </w:t>
      </w:r>
      <w:r w:rsidRPr="003B2BDE">
        <w:rPr>
          <w:bCs/>
          <w:lang w:val="fr-CH"/>
        </w:rPr>
        <w:t>I.255.4</w:t>
      </w:r>
      <w:r w:rsidRPr="003B2BDE">
        <w:rPr>
          <w:lang w:val="fr-CH"/>
        </w:rPr>
        <w:t>]</w:t>
      </w:r>
      <w:r w:rsidRPr="003B2BDE">
        <w:rPr>
          <w:lang w:val="fr-CH"/>
        </w:rPr>
        <w:tab/>
        <w:t xml:space="preserve">Recommendation </w:t>
      </w:r>
      <w:r w:rsidRPr="003B2BDE">
        <w:rPr>
          <w:rFonts w:eastAsia="MS Mincho"/>
          <w:lang w:val="fr-CH"/>
        </w:rPr>
        <w:t xml:space="preserve">ITU-T </w:t>
      </w:r>
      <w:r w:rsidRPr="003B2BDE">
        <w:rPr>
          <w:bCs/>
          <w:lang w:val="fr-CH"/>
        </w:rPr>
        <w:t>I.255.4</w:t>
      </w:r>
      <w:r w:rsidRPr="003B2BDE">
        <w:rPr>
          <w:lang w:val="fr-CH"/>
        </w:rPr>
        <w:t xml:space="preserve"> (1990) </w:t>
      </w:r>
      <w:r w:rsidRPr="003B2BDE">
        <w:rPr>
          <w:bCs/>
          <w:lang w:val="fr-CH"/>
        </w:rPr>
        <w:t>PRIORITY SERVICE</w:t>
      </w:r>
    </w:p>
    <w:p w:rsidR="00592680" w:rsidRPr="00263EAF" w:rsidRDefault="00592680" w:rsidP="00592680">
      <w:pPr>
        <w:ind w:left="1985" w:hanging="1985"/>
        <w:rPr>
          <w:i/>
        </w:rPr>
      </w:pPr>
      <w:r w:rsidRPr="007F4E5B">
        <w:rPr>
          <w:rFonts w:hint="eastAsia"/>
        </w:rPr>
        <w:t>[ITU-T M.3350]</w:t>
      </w:r>
      <w:r w:rsidRPr="007F4E5B">
        <w:rPr>
          <w:rFonts w:hint="eastAsia"/>
        </w:rPr>
        <w:tab/>
        <w:t xml:space="preserve">Recommendation </w:t>
      </w:r>
      <w:r>
        <w:rPr>
          <w:rFonts w:eastAsia="MS Mincho" w:hint="eastAsia"/>
        </w:rPr>
        <w:t xml:space="preserve">ITU-T </w:t>
      </w:r>
      <w:r w:rsidRPr="007F4E5B">
        <w:rPr>
          <w:rFonts w:hint="eastAsia"/>
        </w:rPr>
        <w:t>M.3350 (2004)</w:t>
      </w:r>
      <w:r>
        <w:rPr>
          <w:rFonts w:eastAsia="MS Mincho" w:hint="eastAsia"/>
        </w:rPr>
        <w:t>,</w:t>
      </w:r>
      <w:r w:rsidRPr="007F4E5B">
        <w:rPr>
          <w:rFonts w:hint="eastAsia"/>
        </w:rPr>
        <w:t xml:space="preserve"> </w:t>
      </w:r>
      <w:r w:rsidRPr="00263EAF">
        <w:rPr>
          <w:i/>
        </w:rPr>
        <w:t>TMN service management requirements for information interchange across the TMN X</w:t>
      </w:r>
      <w:r w:rsidRPr="00263EAF">
        <w:rPr>
          <w:i/>
        </w:rPr>
        <w:noBreakHyphen/>
        <w:t>interface to support provisioning of</w:t>
      </w:r>
      <w:r w:rsidRPr="00263EAF">
        <w:rPr>
          <w:rFonts w:hint="eastAsia"/>
          <w:i/>
        </w:rPr>
        <w:t xml:space="preserve"> </w:t>
      </w:r>
      <w:r w:rsidRPr="00263EAF">
        <w:rPr>
          <w:i/>
        </w:rPr>
        <w:t>Emergency Telecommunication Service (ETS</w:t>
      </w:r>
      <w:r w:rsidRPr="00263EAF">
        <w:rPr>
          <w:rFonts w:hint="eastAsia"/>
          <w:i/>
        </w:rPr>
        <w:t>)</w:t>
      </w:r>
    </w:p>
    <w:p w:rsidR="00592680" w:rsidRPr="007F4E5B" w:rsidRDefault="00592680" w:rsidP="00592680">
      <w:pPr>
        <w:ind w:left="1985" w:hangingChars="827" w:hanging="1985"/>
      </w:pPr>
      <w:r w:rsidRPr="007F4E5B">
        <w:t>[ITU-T H.7</w:t>
      </w:r>
      <w:r w:rsidRPr="007F4E5B">
        <w:rPr>
          <w:rFonts w:hint="eastAsia"/>
        </w:rPr>
        <w:t>8</w:t>
      </w:r>
      <w:r w:rsidRPr="007F4E5B">
        <w:t xml:space="preserve">0] </w:t>
      </w:r>
      <w:r w:rsidRPr="007F4E5B">
        <w:rPr>
          <w:rFonts w:hint="eastAsia"/>
        </w:rPr>
        <w:tab/>
      </w:r>
      <w:r w:rsidRPr="007F4E5B">
        <w:t>Recommendation ITU-T H.7</w:t>
      </w:r>
      <w:r w:rsidRPr="007F4E5B">
        <w:rPr>
          <w:rFonts w:hint="eastAsia"/>
        </w:rPr>
        <w:t>8</w:t>
      </w:r>
      <w:r w:rsidRPr="007F4E5B">
        <w:t>0 (20</w:t>
      </w:r>
      <w:r w:rsidRPr="007F4E5B">
        <w:rPr>
          <w:rFonts w:hint="eastAsia"/>
        </w:rPr>
        <w:t>12</w:t>
      </w:r>
      <w:r w:rsidRPr="007F4E5B">
        <w:t xml:space="preserve">), </w:t>
      </w:r>
      <w:r w:rsidRPr="007F4E5B">
        <w:rPr>
          <w:rFonts w:hint="eastAsia"/>
          <w:i/>
        </w:rPr>
        <w:t xml:space="preserve">Digital signage: Service requirements and </w:t>
      </w:r>
      <w:r w:rsidRPr="007F4E5B">
        <w:rPr>
          <w:i/>
        </w:rPr>
        <w:t>IPTV</w:t>
      </w:r>
      <w:r w:rsidRPr="007F4E5B">
        <w:rPr>
          <w:rFonts w:hint="eastAsia"/>
          <w:i/>
        </w:rPr>
        <w:t>-based architecture</w:t>
      </w:r>
      <w:r w:rsidRPr="007F4E5B">
        <w:rPr>
          <w:i/>
        </w:rPr>
        <w:t>.</w:t>
      </w:r>
      <w:r w:rsidRPr="007F4E5B">
        <w:rPr>
          <w:rFonts w:hint="eastAsia"/>
        </w:rPr>
        <w:t xml:space="preserve"> </w:t>
      </w:r>
    </w:p>
    <w:p w:rsidR="00592680" w:rsidRPr="007F4E5B" w:rsidRDefault="00592680" w:rsidP="00592680">
      <w:pPr>
        <w:ind w:left="1985" w:hangingChars="827" w:hanging="1985"/>
      </w:pPr>
      <w:r w:rsidRPr="007F4E5B">
        <w:t>[ITU-T H.7</w:t>
      </w:r>
      <w:r w:rsidRPr="007F4E5B">
        <w:rPr>
          <w:rFonts w:hint="eastAsia"/>
        </w:rPr>
        <w:t>8</w:t>
      </w:r>
      <w:r>
        <w:rPr>
          <w:rFonts w:eastAsia="MS Mincho" w:hint="eastAsia"/>
        </w:rPr>
        <w:t>5.0</w:t>
      </w:r>
      <w:r w:rsidRPr="007F4E5B">
        <w:t xml:space="preserve">] </w:t>
      </w:r>
      <w:r w:rsidRPr="007F4E5B">
        <w:rPr>
          <w:rFonts w:hint="eastAsia"/>
        </w:rPr>
        <w:tab/>
      </w:r>
      <w:r w:rsidRPr="007F4E5B">
        <w:t>Recommendation ITU-T H.7</w:t>
      </w:r>
      <w:r w:rsidRPr="007F4E5B">
        <w:rPr>
          <w:rFonts w:hint="eastAsia"/>
        </w:rPr>
        <w:t>8</w:t>
      </w:r>
      <w:r>
        <w:rPr>
          <w:rFonts w:eastAsia="MS Mincho" w:hint="eastAsia"/>
        </w:rPr>
        <w:t>5.0</w:t>
      </w:r>
      <w:r w:rsidRPr="007F4E5B">
        <w:t xml:space="preserve"> (20</w:t>
      </w:r>
      <w:r>
        <w:rPr>
          <w:rFonts w:hint="eastAsia"/>
        </w:rPr>
        <w:t>1</w:t>
      </w:r>
      <w:r>
        <w:rPr>
          <w:rFonts w:eastAsia="MS Mincho" w:hint="eastAsia"/>
        </w:rPr>
        <w:t>4</w:t>
      </w:r>
      <w:r w:rsidRPr="007F4E5B">
        <w:t xml:space="preserve">), </w:t>
      </w:r>
      <w:r w:rsidRPr="007F4E5B">
        <w:rPr>
          <w:rFonts w:hint="eastAsia"/>
          <w:i/>
        </w:rPr>
        <w:t xml:space="preserve">Digital signage: </w:t>
      </w:r>
      <w:r>
        <w:rPr>
          <w:rFonts w:eastAsia="MS Mincho" w:hint="eastAsia"/>
          <w:i/>
        </w:rPr>
        <w:t>R</w:t>
      </w:r>
      <w:r w:rsidRPr="007F4E5B">
        <w:rPr>
          <w:rFonts w:hint="eastAsia"/>
          <w:i/>
        </w:rPr>
        <w:t xml:space="preserve">equirements </w:t>
      </w:r>
      <w:r>
        <w:rPr>
          <w:rFonts w:eastAsia="MS Mincho" w:hint="eastAsia"/>
          <w:i/>
        </w:rPr>
        <w:t>of disaster information services</w:t>
      </w:r>
      <w:r w:rsidRPr="006002D6">
        <w:t>.</w:t>
      </w:r>
      <w:r w:rsidRPr="006002D6">
        <w:rPr>
          <w:rFonts w:hint="eastAsia"/>
        </w:rPr>
        <w:t xml:space="preserve"> </w:t>
      </w:r>
    </w:p>
    <w:p w:rsidR="00592680" w:rsidRPr="00263EAF" w:rsidRDefault="00592680" w:rsidP="00592680">
      <w:pPr>
        <w:ind w:left="1985" w:hangingChars="827" w:hanging="1985"/>
        <w:rPr>
          <w:rFonts w:eastAsia="MS Mincho"/>
        </w:rPr>
      </w:pPr>
      <w:r w:rsidRPr="007F4E5B">
        <w:rPr>
          <w:rFonts w:hint="eastAsia"/>
        </w:rPr>
        <w:t>[</w:t>
      </w:r>
      <w:r w:rsidRPr="007F4E5B">
        <w:t>ITU-T F.790</w:t>
      </w:r>
      <w:r w:rsidRPr="007F4E5B">
        <w:rPr>
          <w:rFonts w:hint="eastAsia"/>
        </w:rPr>
        <w:t>]</w:t>
      </w:r>
      <w:r w:rsidRPr="007F4E5B">
        <w:tab/>
        <w:t>Recommendation ITU-T H.790 (2007),</w:t>
      </w:r>
      <w:r w:rsidRPr="007F4E5B" w:rsidDel="00263EAF">
        <w:rPr>
          <w:rFonts w:hint="eastAsia"/>
        </w:rPr>
        <w:t xml:space="preserve"> </w:t>
      </w:r>
      <w:r w:rsidRPr="00263EAF">
        <w:rPr>
          <w:i/>
        </w:rPr>
        <w:t>Telecommunications accessibility guidelines for older persons and persons with disabilities</w:t>
      </w:r>
      <w:r w:rsidRPr="00C326F3">
        <w:rPr>
          <w:rFonts w:eastAsia="MS Mincho" w:hint="eastAsia"/>
        </w:rPr>
        <w:t>.</w:t>
      </w:r>
    </w:p>
    <w:p w:rsidR="00592680" w:rsidRPr="00263EAF" w:rsidRDefault="00592680" w:rsidP="00592680">
      <w:pPr>
        <w:ind w:left="1985" w:hangingChars="827" w:hanging="1985"/>
        <w:rPr>
          <w:rFonts w:eastAsia="MS Mincho"/>
          <w:i/>
        </w:rPr>
      </w:pPr>
      <w:r w:rsidRPr="007F4E5B">
        <w:t>[</w:t>
      </w:r>
      <w:r w:rsidRPr="007F4E5B">
        <w:rPr>
          <w:rFonts w:hint="eastAsia"/>
        </w:rPr>
        <w:t>3GPP TS 22.268</w:t>
      </w:r>
      <w:r w:rsidRPr="007F4E5B">
        <w:t>]</w:t>
      </w:r>
      <w:r w:rsidRPr="007F4E5B">
        <w:tab/>
      </w:r>
      <w:r w:rsidRPr="007F4E5B">
        <w:rPr>
          <w:rFonts w:hint="eastAsia"/>
        </w:rPr>
        <w:t>Technical Specification 3GPP TS 22.268 V11.40 (2012-03)</w:t>
      </w:r>
      <w:r>
        <w:rPr>
          <w:rFonts w:eastAsia="MS Mincho" w:hint="eastAsia"/>
        </w:rPr>
        <w:t>,</w:t>
      </w:r>
      <w:r w:rsidRPr="007F4E5B">
        <w:rPr>
          <w:rFonts w:hint="eastAsia"/>
        </w:rPr>
        <w:t xml:space="preserve"> </w:t>
      </w:r>
      <w:r w:rsidRPr="007F4E5B">
        <w:rPr>
          <w:rFonts w:hint="eastAsia"/>
          <w:i/>
        </w:rPr>
        <w:t>3</w:t>
      </w:r>
      <w:r w:rsidRPr="007F4E5B">
        <w:rPr>
          <w:rFonts w:hint="eastAsia"/>
          <w:i/>
          <w:vertAlign w:val="superscript"/>
        </w:rPr>
        <w:t>rd</w:t>
      </w:r>
      <w:r w:rsidRPr="007F4E5B">
        <w:rPr>
          <w:rFonts w:hint="eastAsia"/>
          <w:i/>
        </w:rPr>
        <w:t xml:space="preserve"> Generation Partnership Project: Technical specification Group Services and System Aspects; Public Warning System (PWS) requirements (Release 11)</w:t>
      </w:r>
      <w:r w:rsidRPr="00263EAF">
        <w:rPr>
          <w:rFonts w:eastAsia="MS Mincho" w:hint="eastAsia"/>
        </w:rPr>
        <w:t>.</w:t>
      </w:r>
    </w:p>
    <w:p w:rsidR="00592680" w:rsidRPr="007F4E5B" w:rsidRDefault="00592680" w:rsidP="00592680">
      <w:pPr>
        <w:ind w:left="1985" w:hangingChars="827" w:hanging="1985"/>
        <w:rPr>
          <w:i/>
        </w:rPr>
      </w:pPr>
      <w:r w:rsidRPr="007F4E5B">
        <w:lastRenderedPageBreak/>
        <w:t>[</w:t>
      </w:r>
      <w:r w:rsidRPr="007F4E5B">
        <w:rPr>
          <w:rFonts w:hint="eastAsia"/>
        </w:rPr>
        <w:t>3GPP TS 23.041</w:t>
      </w:r>
      <w:r w:rsidRPr="007F4E5B">
        <w:t>]</w:t>
      </w:r>
      <w:r w:rsidRPr="007F4E5B">
        <w:tab/>
      </w:r>
      <w:r w:rsidRPr="007F4E5B">
        <w:rPr>
          <w:rFonts w:hint="eastAsia"/>
        </w:rPr>
        <w:t xml:space="preserve">Technical Specification 3GPP TS 23.041 </w:t>
      </w:r>
      <w:r w:rsidRPr="007F4E5B">
        <w:t>V11.3.0 (2012-06)</w:t>
      </w:r>
      <w:r>
        <w:rPr>
          <w:rFonts w:eastAsia="MS Mincho" w:hint="eastAsia"/>
        </w:rPr>
        <w:t>,</w:t>
      </w:r>
      <w:r w:rsidRPr="007F4E5B">
        <w:rPr>
          <w:rFonts w:hint="eastAsia"/>
        </w:rPr>
        <w:t xml:space="preserve"> </w:t>
      </w:r>
      <w:r w:rsidRPr="007F4E5B">
        <w:rPr>
          <w:rFonts w:hint="eastAsia"/>
          <w:i/>
        </w:rPr>
        <w:t>3</w:t>
      </w:r>
      <w:r w:rsidRPr="007F4E5B">
        <w:rPr>
          <w:rFonts w:hint="eastAsia"/>
          <w:i/>
          <w:vertAlign w:val="superscript"/>
        </w:rPr>
        <w:t>rd</w:t>
      </w:r>
      <w:r w:rsidRPr="007F4E5B">
        <w:rPr>
          <w:rFonts w:hint="eastAsia"/>
          <w:i/>
        </w:rPr>
        <w:t xml:space="preserve"> Generation Partnership Project:</w:t>
      </w:r>
      <w:r w:rsidRPr="007F4E5B">
        <w:t xml:space="preserve"> </w:t>
      </w:r>
      <w:r w:rsidRPr="007F4E5B">
        <w:rPr>
          <w:i/>
        </w:rPr>
        <w:t>Technical Specification Group Core Network and Terminals;</w:t>
      </w:r>
      <w:r w:rsidRPr="007F4E5B">
        <w:rPr>
          <w:rFonts w:hint="eastAsia"/>
          <w:i/>
        </w:rPr>
        <w:t xml:space="preserve"> </w:t>
      </w:r>
      <w:r w:rsidRPr="007F4E5B">
        <w:rPr>
          <w:i/>
        </w:rPr>
        <w:t>Technical realization of Cell Broadcast Service (CBS)(Release 11)</w:t>
      </w:r>
      <w:r w:rsidRPr="007F4E5B">
        <w:rPr>
          <w:rFonts w:hint="eastAsia"/>
          <w:i/>
        </w:rPr>
        <w:t>)</w:t>
      </w:r>
      <w:r w:rsidRPr="00263EAF">
        <w:rPr>
          <w:rFonts w:eastAsia="MS Mincho" w:hint="eastAsia"/>
        </w:rPr>
        <w:t xml:space="preserve"> .</w:t>
      </w:r>
    </w:p>
    <w:p w:rsidR="00592680" w:rsidRPr="00263EAF" w:rsidRDefault="00592680" w:rsidP="00592680">
      <w:pPr>
        <w:ind w:left="1985" w:hangingChars="827" w:hanging="1985"/>
        <w:rPr>
          <w:rFonts w:eastAsia="MS Mincho"/>
          <w:bCs/>
          <w:i/>
          <w:iCs/>
        </w:rPr>
      </w:pPr>
      <w:r w:rsidRPr="007F4E5B">
        <w:t>[3GPP2 C.S0005]</w:t>
      </w:r>
      <w:r w:rsidRPr="007F4E5B">
        <w:tab/>
        <w:t>3GPP2 C.S0005-F v1.0 (December 2012)</w:t>
      </w:r>
      <w:r>
        <w:rPr>
          <w:rFonts w:eastAsia="MS Mincho" w:hint="eastAsia"/>
        </w:rPr>
        <w:t>,</w:t>
      </w:r>
      <w:r w:rsidRPr="007F4E5B">
        <w:rPr>
          <w:rFonts w:hint="eastAsia"/>
        </w:rPr>
        <w:t xml:space="preserve"> </w:t>
      </w:r>
      <w:r w:rsidRPr="007F4E5B">
        <w:rPr>
          <w:i/>
        </w:rPr>
        <w:t>3rd Generation Partnership Project</w:t>
      </w:r>
      <w:r w:rsidRPr="007F4E5B">
        <w:rPr>
          <w:rFonts w:hint="eastAsia"/>
          <w:i/>
        </w:rPr>
        <w:t xml:space="preserve"> 2</w:t>
      </w:r>
      <w:r w:rsidRPr="007F4E5B">
        <w:rPr>
          <w:i/>
        </w:rPr>
        <w:t xml:space="preserve">:  </w:t>
      </w:r>
      <w:r w:rsidRPr="007F4E5B">
        <w:rPr>
          <w:bCs/>
          <w:i/>
          <w:iCs/>
        </w:rPr>
        <w:t>Upper Layer (Layer 3) Signaling Standard for cdma2000 Spread Spectrum Systems</w:t>
      </w:r>
      <w:r w:rsidRPr="00263EAF">
        <w:rPr>
          <w:rFonts w:eastAsia="MS Mincho" w:hint="eastAsia"/>
        </w:rPr>
        <w:t>.</w:t>
      </w:r>
    </w:p>
    <w:p w:rsidR="00592680" w:rsidRPr="007F4E5B" w:rsidRDefault="00592680" w:rsidP="00592680">
      <w:pPr>
        <w:pStyle w:val="Default"/>
        <w:rPr>
          <w:b/>
          <w:bCs/>
          <w:i/>
          <w:iCs/>
          <w:color w:val="auto"/>
          <w:lang w:val="en-GB"/>
        </w:rPr>
      </w:pPr>
    </w:p>
    <w:p w:rsidR="00592680" w:rsidRPr="007F4E5B" w:rsidRDefault="00592680" w:rsidP="00592680">
      <w:pPr>
        <w:pStyle w:val="Default"/>
        <w:ind w:left="1985" w:hangingChars="827" w:hanging="1985"/>
        <w:rPr>
          <w:bCs/>
          <w:i/>
          <w:iCs/>
          <w:color w:val="auto"/>
          <w:lang w:val="en-GB"/>
        </w:rPr>
      </w:pPr>
      <w:r w:rsidRPr="007F4E5B">
        <w:rPr>
          <w:bCs/>
          <w:iCs/>
          <w:color w:val="auto"/>
          <w:lang w:val="en-GB"/>
        </w:rPr>
        <w:t>[3GPP2 C.S00</w:t>
      </w:r>
      <w:r w:rsidRPr="007F4E5B">
        <w:rPr>
          <w:rFonts w:hint="eastAsia"/>
          <w:bCs/>
          <w:iCs/>
          <w:color w:val="auto"/>
          <w:lang w:val="en-GB"/>
        </w:rPr>
        <w:t>1</w:t>
      </w:r>
      <w:r w:rsidRPr="007F4E5B">
        <w:rPr>
          <w:bCs/>
          <w:iCs/>
          <w:color w:val="auto"/>
          <w:lang w:val="en-GB"/>
        </w:rPr>
        <w:t>5]</w:t>
      </w:r>
      <w:r w:rsidRPr="007F4E5B">
        <w:rPr>
          <w:b/>
          <w:bCs/>
          <w:i/>
          <w:iCs/>
          <w:color w:val="auto"/>
          <w:lang w:val="en-GB"/>
        </w:rPr>
        <w:tab/>
      </w:r>
      <w:r w:rsidRPr="007F4E5B">
        <w:rPr>
          <w:bCs/>
          <w:iCs/>
          <w:color w:val="auto"/>
          <w:lang w:val="en-GB"/>
        </w:rPr>
        <w:t>3GPP2 C.S00</w:t>
      </w:r>
      <w:r w:rsidRPr="007F4E5B">
        <w:rPr>
          <w:rFonts w:hint="eastAsia"/>
          <w:bCs/>
          <w:iCs/>
          <w:color w:val="auto"/>
          <w:lang w:val="en-GB"/>
        </w:rPr>
        <w:t>1</w:t>
      </w:r>
      <w:r w:rsidRPr="007F4E5B">
        <w:rPr>
          <w:bCs/>
          <w:iCs/>
          <w:color w:val="auto"/>
          <w:lang w:val="en-GB"/>
        </w:rPr>
        <w:t>5-</w:t>
      </w:r>
      <w:r w:rsidRPr="007F4E5B">
        <w:rPr>
          <w:rFonts w:hint="eastAsia"/>
          <w:bCs/>
          <w:iCs/>
          <w:color w:val="auto"/>
          <w:lang w:val="en-GB"/>
        </w:rPr>
        <w:t xml:space="preserve">C v1.0 </w:t>
      </w:r>
      <w:r w:rsidRPr="007F4E5B">
        <w:rPr>
          <w:bCs/>
          <w:iCs/>
          <w:color w:val="auto"/>
          <w:lang w:val="en-GB"/>
        </w:rPr>
        <w:t>(</w:t>
      </w:r>
      <w:r w:rsidRPr="007F4E5B">
        <w:rPr>
          <w:rFonts w:hint="eastAsia"/>
          <w:bCs/>
          <w:iCs/>
          <w:color w:val="auto"/>
          <w:lang w:val="en-GB"/>
        </w:rPr>
        <w:t xml:space="preserve">November </w:t>
      </w:r>
      <w:r w:rsidRPr="007F4E5B">
        <w:rPr>
          <w:bCs/>
          <w:iCs/>
          <w:color w:val="auto"/>
          <w:lang w:val="en-GB"/>
        </w:rPr>
        <w:t>20</w:t>
      </w:r>
      <w:r w:rsidRPr="007F4E5B">
        <w:rPr>
          <w:rFonts w:hint="eastAsia"/>
          <w:bCs/>
          <w:iCs/>
          <w:color w:val="auto"/>
          <w:lang w:val="en-GB"/>
        </w:rPr>
        <w:t>12</w:t>
      </w:r>
      <w:r w:rsidRPr="007F4E5B">
        <w:rPr>
          <w:bCs/>
          <w:iCs/>
          <w:color w:val="auto"/>
          <w:lang w:val="en-GB"/>
        </w:rPr>
        <w:t>)</w:t>
      </w:r>
      <w:r>
        <w:rPr>
          <w:rFonts w:eastAsia="MS Mincho" w:hint="eastAsia"/>
          <w:bCs/>
          <w:iCs/>
          <w:color w:val="auto"/>
          <w:lang w:val="en-GB" w:eastAsia="ja-JP"/>
        </w:rPr>
        <w:t>,</w:t>
      </w:r>
      <w:r w:rsidRPr="007F4E5B">
        <w:rPr>
          <w:b/>
          <w:bCs/>
          <w:i/>
          <w:iCs/>
          <w:color w:val="auto"/>
          <w:lang w:val="en-GB"/>
        </w:rPr>
        <w:t xml:space="preserve"> </w:t>
      </w:r>
      <w:r w:rsidRPr="007F4E5B">
        <w:rPr>
          <w:bCs/>
          <w:i/>
          <w:iCs/>
          <w:color w:val="auto"/>
          <w:lang w:val="en-GB"/>
        </w:rPr>
        <w:t>3rd Generation Partnership Project 2:  Short Message Service (SMS) for Wideband Spread</w:t>
      </w:r>
      <w:r w:rsidRPr="007F4E5B">
        <w:rPr>
          <w:rFonts w:hint="eastAsia"/>
          <w:bCs/>
          <w:i/>
          <w:iCs/>
          <w:color w:val="auto"/>
          <w:lang w:val="en-GB"/>
        </w:rPr>
        <w:t xml:space="preserve"> </w:t>
      </w:r>
      <w:r w:rsidRPr="007F4E5B">
        <w:rPr>
          <w:bCs/>
          <w:i/>
          <w:iCs/>
          <w:color w:val="auto"/>
          <w:lang w:val="en-GB"/>
        </w:rPr>
        <w:t>Spectrum Systems</w:t>
      </w:r>
      <w:r w:rsidRPr="00263EAF">
        <w:rPr>
          <w:rFonts w:eastAsia="MS Mincho" w:hint="eastAsia"/>
        </w:rPr>
        <w:t>.</w:t>
      </w:r>
    </w:p>
    <w:p w:rsidR="00592680" w:rsidRPr="007F4E5B" w:rsidRDefault="00592680" w:rsidP="00EA6019">
      <w:pPr>
        <w:pStyle w:val="Heading1"/>
        <w:numPr>
          <w:ilvl w:val="0"/>
          <w:numId w:val="18"/>
        </w:numPr>
      </w:pPr>
      <w:bookmarkStart w:id="19" w:name="_Toc389154849"/>
      <w:bookmarkStart w:id="20" w:name="_Toc393114320"/>
      <w:r>
        <w:rPr>
          <w:rFonts w:hint="eastAsia"/>
          <w:lang w:eastAsia="ja-JP"/>
        </w:rPr>
        <w:t>Terms and d</w:t>
      </w:r>
      <w:r>
        <w:rPr>
          <w:rFonts w:hint="eastAsia"/>
        </w:rPr>
        <w:t>efinition</w:t>
      </w:r>
      <w:r>
        <w:rPr>
          <w:rFonts w:hint="eastAsia"/>
          <w:lang w:eastAsia="ja-JP"/>
        </w:rPr>
        <w:t>s</w:t>
      </w:r>
      <w:bookmarkEnd w:id="19"/>
      <w:bookmarkEnd w:id="20"/>
    </w:p>
    <w:p w:rsidR="00592680" w:rsidRPr="007F4E5B" w:rsidRDefault="00592680" w:rsidP="00EA6019">
      <w:pPr>
        <w:numPr>
          <w:ilvl w:val="0"/>
          <w:numId w:val="5"/>
        </w:numPr>
        <w:tabs>
          <w:tab w:val="left" w:pos="709"/>
          <w:tab w:val="left" w:pos="1134"/>
        </w:tabs>
        <w:overflowPunct w:val="0"/>
        <w:autoSpaceDE w:val="0"/>
        <w:autoSpaceDN w:val="0"/>
        <w:adjustRightInd w:val="0"/>
        <w:ind w:left="0" w:firstLine="0"/>
        <w:textAlignment w:val="baseline"/>
        <w:rPr>
          <w:rFonts w:eastAsia="Times New Roman"/>
          <w:b/>
          <w:bCs/>
          <w:shd w:val="clear" w:color="auto" w:fill="FFFFFF"/>
        </w:rPr>
      </w:pPr>
      <w:r w:rsidRPr="007F4E5B">
        <w:rPr>
          <w:b/>
        </w:rPr>
        <w:t>Terms defined elsewher</w:t>
      </w:r>
      <w:r w:rsidRPr="007F4E5B">
        <w:rPr>
          <w:rFonts w:hint="eastAsia"/>
          <w:b/>
        </w:rPr>
        <w:t>e</w:t>
      </w:r>
      <w:r w:rsidRPr="007F4E5B">
        <w:br/>
        <w:t xml:space="preserve">This </w:t>
      </w:r>
      <w:r>
        <w:rPr>
          <w:rFonts w:eastAsia="MS Mincho" w:hint="eastAsia"/>
        </w:rPr>
        <w:t>document</w:t>
      </w:r>
      <w:r w:rsidRPr="007F4E5B">
        <w:t xml:space="preserve"> uses the following terms defined elsewhere</w:t>
      </w:r>
      <w:r w:rsidRPr="007F4E5B">
        <w:rPr>
          <w:rFonts w:hint="eastAsia"/>
        </w:rPr>
        <w:t>:</w:t>
      </w:r>
    </w:p>
    <w:p w:rsidR="00592680" w:rsidRPr="00263EAF" w:rsidRDefault="00592680" w:rsidP="00EA6019">
      <w:pPr>
        <w:numPr>
          <w:ilvl w:val="0"/>
          <w:numId w:val="6"/>
        </w:numPr>
        <w:tabs>
          <w:tab w:val="left" w:pos="709"/>
          <w:tab w:val="left" w:pos="993"/>
        </w:tabs>
        <w:overflowPunct w:val="0"/>
        <w:autoSpaceDE w:val="0"/>
        <w:autoSpaceDN w:val="0"/>
        <w:adjustRightInd w:val="0"/>
        <w:ind w:left="0" w:firstLine="0"/>
        <w:textAlignment w:val="baseline"/>
        <w:rPr>
          <w:rFonts w:eastAsia="Times New Roman"/>
          <w:b/>
          <w:bCs/>
          <w:shd w:val="clear" w:color="auto" w:fill="FFFFFF"/>
        </w:rPr>
      </w:pPr>
      <w:r>
        <w:rPr>
          <w:rFonts w:eastAsia="MS Mincho" w:hint="eastAsia"/>
          <w:b/>
          <w:bCs/>
          <w:shd w:val="clear" w:color="auto" w:fill="FFFFFF"/>
        </w:rPr>
        <w:t>b</w:t>
      </w:r>
      <w:r>
        <w:rPr>
          <w:rFonts w:hint="eastAsia"/>
          <w:b/>
          <w:bCs/>
          <w:shd w:val="clear" w:color="auto" w:fill="FFFFFF"/>
        </w:rPr>
        <w:t xml:space="preserve">usiness </w:t>
      </w:r>
      <w:r>
        <w:rPr>
          <w:rFonts w:eastAsia="MS Mincho" w:hint="eastAsia"/>
          <w:b/>
          <w:bCs/>
          <w:shd w:val="clear" w:color="auto" w:fill="FFFFFF"/>
        </w:rPr>
        <w:t>c</w:t>
      </w:r>
      <w:r>
        <w:rPr>
          <w:rFonts w:hint="eastAsia"/>
          <w:b/>
          <w:bCs/>
          <w:shd w:val="clear" w:color="auto" w:fill="FFFFFF"/>
        </w:rPr>
        <w:t xml:space="preserve">ontinuity </w:t>
      </w:r>
      <w:r>
        <w:rPr>
          <w:rFonts w:eastAsia="MS Mincho" w:hint="eastAsia"/>
          <w:b/>
          <w:bCs/>
          <w:shd w:val="clear" w:color="auto" w:fill="FFFFFF"/>
        </w:rPr>
        <w:t>p</w:t>
      </w:r>
      <w:r>
        <w:rPr>
          <w:rFonts w:hint="eastAsia"/>
          <w:b/>
          <w:bCs/>
          <w:shd w:val="clear" w:color="auto" w:fill="FFFFFF"/>
        </w:rPr>
        <w:t>lan</w:t>
      </w:r>
      <w:r>
        <w:rPr>
          <w:rFonts w:eastAsia="MS Mincho" w:hint="eastAsia"/>
          <w:b/>
          <w:bCs/>
          <w:shd w:val="clear" w:color="auto" w:fill="FFFFFF"/>
        </w:rPr>
        <w:t xml:space="preserve"> </w:t>
      </w:r>
      <w:r w:rsidRPr="00263EAF">
        <w:rPr>
          <w:rFonts w:eastAsia="MS Mincho" w:hint="eastAsia"/>
          <w:bCs/>
          <w:shd w:val="clear" w:color="auto" w:fill="FFFFFF"/>
        </w:rPr>
        <w:t>[ITU-T E.119]</w:t>
      </w:r>
      <w:r>
        <w:rPr>
          <w:rFonts w:hint="eastAsia"/>
        </w:rPr>
        <w:t xml:space="preserve">: A plan </w:t>
      </w:r>
      <w:r>
        <w:t>that</w:t>
      </w:r>
      <w:r>
        <w:rPr>
          <w:rFonts w:hint="eastAsia"/>
        </w:rPr>
        <w:t xml:space="preserve"> enables </w:t>
      </w:r>
      <w:r>
        <w:rPr>
          <w:rFonts w:eastAsia="MS Mincho" w:hint="eastAsia"/>
        </w:rPr>
        <w:t xml:space="preserve">businesses </w:t>
      </w:r>
      <w:r>
        <w:rPr>
          <w:rFonts w:hint="eastAsia"/>
        </w:rPr>
        <w:t xml:space="preserve">to continue </w:t>
      </w:r>
      <w:r>
        <w:t xml:space="preserve">to operate </w:t>
      </w:r>
      <w:r>
        <w:rPr>
          <w:rFonts w:hint="eastAsia"/>
        </w:rPr>
        <w:t xml:space="preserve">even </w:t>
      </w:r>
      <w:r>
        <w:rPr>
          <w:rFonts w:eastAsia="MS Mincho" w:hint="eastAsia"/>
        </w:rPr>
        <w:t>during</w:t>
      </w:r>
      <w:r>
        <w:rPr>
          <w:rFonts w:hint="eastAsia"/>
        </w:rPr>
        <w:t xml:space="preserve"> </w:t>
      </w:r>
      <w:r>
        <w:t>a</w:t>
      </w:r>
      <w:r>
        <w:rPr>
          <w:rFonts w:hint="eastAsia"/>
        </w:rPr>
        <w:t xml:space="preserve"> disaster.</w:t>
      </w:r>
      <w:r>
        <w:rPr>
          <w:rFonts w:eastAsia="MS Mincho" w:hint="eastAsia"/>
        </w:rPr>
        <w:t xml:space="preserve"> </w:t>
      </w:r>
      <w:r w:rsidRPr="00AE047B">
        <w:t xml:space="preserve">The plans are made before a disaster and are used </w:t>
      </w:r>
      <w:r>
        <w:rPr>
          <w:rFonts w:eastAsia="MS Mincho" w:hint="eastAsia"/>
        </w:rPr>
        <w:t xml:space="preserve">by </w:t>
      </w:r>
      <w:r w:rsidRPr="00AE047B">
        <w:t xml:space="preserve">public organizations </w:t>
      </w:r>
      <w:r>
        <w:rPr>
          <w:rFonts w:eastAsia="MS Mincho" w:hint="eastAsia"/>
        </w:rPr>
        <w:t xml:space="preserve">mainly </w:t>
      </w:r>
      <w:r w:rsidRPr="00AE047B">
        <w:t xml:space="preserve">to save </w:t>
      </w:r>
      <w:r>
        <w:rPr>
          <w:rFonts w:eastAsia="MS Mincho" w:hint="eastAsia"/>
        </w:rPr>
        <w:t xml:space="preserve">the lives of </w:t>
      </w:r>
      <w:r w:rsidRPr="00AE047B">
        <w:t>victims</w:t>
      </w:r>
      <w:r>
        <w:rPr>
          <w:rFonts w:eastAsia="MS Mincho" w:hint="eastAsia"/>
        </w:rPr>
        <w:t>.</w:t>
      </w:r>
    </w:p>
    <w:p w:rsidR="00592680" w:rsidRPr="00263EAF" w:rsidRDefault="00592680" w:rsidP="00EA6019">
      <w:pPr>
        <w:numPr>
          <w:ilvl w:val="0"/>
          <w:numId w:val="6"/>
        </w:numPr>
        <w:tabs>
          <w:tab w:val="left" w:pos="709"/>
          <w:tab w:val="left" w:pos="993"/>
        </w:tabs>
        <w:overflowPunct w:val="0"/>
        <w:autoSpaceDE w:val="0"/>
        <w:autoSpaceDN w:val="0"/>
        <w:adjustRightInd w:val="0"/>
        <w:ind w:left="0" w:firstLine="0"/>
        <w:textAlignment w:val="baseline"/>
        <w:rPr>
          <w:rFonts w:eastAsia="Times New Roman"/>
          <w:b/>
          <w:bCs/>
          <w:shd w:val="clear" w:color="auto" w:fill="FFFFFF"/>
        </w:rPr>
      </w:pPr>
      <w:r>
        <w:rPr>
          <w:rFonts w:eastAsia="MS Mincho" w:hint="eastAsia"/>
          <w:b/>
        </w:rPr>
        <w:t>d</w:t>
      </w:r>
      <w:r w:rsidRPr="007F4E5B">
        <w:rPr>
          <w:rFonts w:hint="eastAsia"/>
          <w:b/>
        </w:rPr>
        <w:t>isaster</w:t>
      </w:r>
      <w:r w:rsidRPr="007F4E5B">
        <w:rPr>
          <w:rFonts w:hint="eastAsia"/>
        </w:rPr>
        <w:t xml:space="preserve"> [</w:t>
      </w:r>
      <w:r>
        <w:rPr>
          <w:rFonts w:eastAsia="MS Mincho" w:hint="eastAsia"/>
        </w:rPr>
        <w:t>b-</w:t>
      </w:r>
      <w:r w:rsidRPr="007F4E5B">
        <w:rPr>
          <w:rFonts w:hint="eastAsia"/>
        </w:rPr>
        <w:t>UNISDR</w:t>
      </w:r>
      <w:r>
        <w:rPr>
          <w:rFonts w:eastAsia="MS Mincho" w:hint="eastAsia"/>
        </w:rPr>
        <w:t xml:space="preserve"> terminology</w:t>
      </w:r>
      <w:r w:rsidRPr="007F4E5B">
        <w:rPr>
          <w:rFonts w:hint="eastAsia"/>
        </w:rPr>
        <w:t xml:space="preserve">]: </w:t>
      </w:r>
      <w:r w:rsidRPr="007F4E5B">
        <w:t>A serious disruption of the functioning of a community or a society involving widespread human, material, economic or environmental losses and impacts, which exceeds the ability of the affected community or society to cope using its own resources.</w:t>
      </w:r>
    </w:p>
    <w:p w:rsidR="00592680" w:rsidRPr="00263EAF" w:rsidRDefault="00592680" w:rsidP="00EA6019">
      <w:pPr>
        <w:numPr>
          <w:ilvl w:val="0"/>
          <w:numId w:val="6"/>
        </w:numPr>
        <w:tabs>
          <w:tab w:val="left" w:pos="709"/>
          <w:tab w:val="left" w:pos="993"/>
        </w:tabs>
        <w:overflowPunct w:val="0"/>
        <w:autoSpaceDE w:val="0"/>
        <w:autoSpaceDN w:val="0"/>
        <w:adjustRightInd w:val="0"/>
        <w:ind w:left="0" w:firstLine="0"/>
        <w:textAlignment w:val="baseline"/>
        <w:rPr>
          <w:rFonts w:eastAsia="Times New Roman"/>
          <w:b/>
          <w:bCs/>
          <w:shd w:val="clear" w:color="auto" w:fill="FFFFFF"/>
        </w:rPr>
      </w:pPr>
      <w:r>
        <w:rPr>
          <w:rFonts w:eastAsia="MS Mincho" w:hint="eastAsia"/>
          <w:b/>
        </w:rPr>
        <w:t xml:space="preserve">disaster relief </w:t>
      </w:r>
      <w:r w:rsidRPr="00263EAF">
        <w:rPr>
          <w:rFonts w:eastAsia="MS Mincho" w:hint="eastAsia"/>
        </w:rPr>
        <w:t>[ITU-T E.108]:</w:t>
      </w:r>
      <w:r>
        <w:rPr>
          <w:rFonts w:eastAsia="MS Mincho" w:hint="eastAsia"/>
        </w:rPr>
        <w:t xml:space="preserve"> </w:t>
      </w:r>
      <w:r w:rsidRPr="006B0596">
        <w:t xml:space="preserve">Information or action to be effective for </w:t>
      </w:r>
      <w:r>
        <w:rPr>
          <w:rFonts w:eastAsia="MS Mincho" w:hint="eastAsia"/>
        </w:rPr>
        <w:t xml:space="preserve">reduction and suppression of a serious disruption of the functioning society. </w:t>
      </w:r>
      <w:r w:rsidRPr="006B0596">
        <w:t>The disruption may be caused by accidents, natural phenomena or human activity, and results in a significant widespread threat to human life, health, property or the environment.</w:t>
      </w:r>
    </w:p>
    <w:p w:rsidR="00592680" w:rsidRPr="007F4E5B" w:rsidRDefault="00592680" w:rsidP="00EA6019">
      <w:pPr>
        <w:numPr>
          <w:ilvl w:val="0"/>
          <w:numId w:val="6"/>
        </w:numPr>
        <w:tabs>
          <w:tab w:val="left" w:pos="709"/>
          <w:tab w:val="left" w:pos="993"/>
        </w:tabs>
        <w:overflowPunct w:val="0"/>
        <w:autoSpaceDE w:val="0"/>
        <w:autoSpaceDN w:val="0"/>
        <w:adjustRightInd w:val="0"/>
        <w:ind w:left="0" w:firstLine="0"/>
        <w:textAlignment w:val="baseline"/>
        <w:rPr>
          <w:rFonts w:eastAsia="Times New Roman"/>
          <w:b/>
          <w:bCs/>
          <w:shd w:val="clear" w:color="auto" w:fill="FFFFFF"/>
        </w:rPr>
      </w:pPr>
      <w:r>
        <w:rPr>
          <w:rFonts w:eastAsia="MS Mincho" w:hint="eastAsia"/>
          <w:b/>
        </w:rPr>
        <w:t xml:space="preserve">disaster </w:t>
      </w:r>
      <w:r w:rsidRPr="006B0596">
        <w:rPr>
          <w:b/>
          <w:bCs/>
        </w:rPr>
        <w:t>relief system</w:t>
      </w:r>
      <w:r>
        <w:rPr>
          <w:rFonts w:eastAsia="MS Mincho" w:hint="eastAsia"/>
        </w:rPr>
        <w:t xml:space="preserve"> [ITU-T E.108]: </w:t>
      </w:r>
      <w:r w:rsidRPr="006B0596">
        <w:t xml:space="preserve">A system that </w:t>
      </w:r>
      <w:r>
        <w:rPr>
          <w:rFonts w:eastAsia="MS Mincho" w:hint="eastAsia"/>
        </w:rPr>
        <w:t>provides disaster relief (response) services to</w:t>
      </w:r>
      <w:r w:rsidRPr="006B0596">
        <w:t xml:space="preserve"> related parties</w:t>
      </w:r>
      <w:r>
        <w:rPr>
          <w:rFonts w:eastAsia="MS Mincho" w:hint="eastAsia"/>
        </w:rPr>
        <w:t>, which include affected</w:t>
      </w:r>
      <w:r w:rsidRPr="006B0596">
        <w:t xml:space="preserve"> victims, rescue workers</w:t>
      </w:r>
      <w:r>
        <w:rPr>
          <w:rFonts w:eastAsia="MS Mincho" w:hint="eastAsia"/>
        </w:rPr>
        <w:t xml:space="preserve"> and systems</w:t>
      </w:r>
      <w:r w:rsidRPr="006B0596">
        <w:t>.</w:t>
      </w:r>
    </w:p>
    <w:p w:rsidR="00592680" w:rsidRPr="007F4E5B" w:rsidRDefault="00592680" w:rsidP="00EA6019">
      <w:pPr>
        <w:numPr>
          <w:ilvl w:val="0"/>
          <w:numId w:val="6"/>
        </w:numPr>
        <w:tabs>
          <w:tab w:val="left" w:pos="709"/>
          <w:tab w:val="left" w:pos="993"/>
        </w:tabs>
        <w:overflowPunct w:val="0"/>
        <w:autoSpaceDE w:val="0"/>
        <w:autoSpaceDN w:val="0"/>
        <w:adjustRightInd w:val="0"/>
        <w:ind w:left="0" w:firstLine="0"/>
        <w:textAlignment w:val="baseline"/>
        <w:rPr>
          <w:rFonts w:eastAsia="Times New Roman"/>
          <w:b/>
          <w:bCs/>
          <w:shd w:val="clear" w:color="auto" w:fill="FFFFFF"/>
        </w:rPr>
      </w:pPr>
      <w:r>
        <w:rPr>
          <w:rFonts w:eastAsia="MS Mincho" w:hint="eastAsia"/>
          <w:b/>
          <w:bCs/>
          <w:shd w:val="clear" w:color="auto" w:fill="FFFFFF"/>
        </w:rPr>
        <w:t>e</w:t>
      </w:r>
      <w:r w:rsidRPr="007F4E5B">
        <w:rPr>
          <w:rFonts w:hint="eastAsia"/>
          <w:b/>
          <w:bCs/>
          <w:shd w:val="clear" w:color="auto" w:fill="FFFFFF"/>
        </w:rPr>
        <w:t xml:space="preserve">arly </w:t>
      </w:r>
      <w:r>
        <w:rPr>
          <w:rFonts w:eastAsia="MS Mincho" w:hint="eastAsia"/>
          <w:b/>
          <w:bCs/>
          <w:shd w:val="clear" w:color="auto" w:fill="FFFFFF"/>
        </w:rPr>
        <w:t>w</w:t>
      </w:r>
      <w:r w:rsidRPr="007F4E5B">
        <w:rPr>
          <w:rFonts w:hint="eastAsia"/>
          <w:b/>
          <w:bCs/>
          <w:shd w:val="clear" w:color="auto" w:fill="FFFFFF"/>
        </w:rPr>
        <w:t xml:space="preserve">arning </w:t>
      </w:r>
      <w:r>
        <w:rPr>
          <w:rFonts w:eastAsia="MS Mincho" w:hint="eastAsia"/>
          <w:b/>
          <w:bCs/>
          <w:shd w:val="clear" w:color="auto" w:fill="FFFFFF"/>
        </w:rPr>
        <w:t>s</w:t>
      </w:r>
      <w:r w:rsidRPr="007F4E5B">
        <w:rPr>
          <w:rFonts w:hint="eastAsia"/>
          <w:b/>
          <w:bCs/>
          <w:shd w:val="clear" w:color="auto" w:fill="FFFFFF"/>
        </w:rPr>
        <w:t>ystem</w:t>
      </w:r>
      <w:r w:rsidRPr="007F4E5B">
        <w:rPr>
          <w:rFonts w:hint="eastAsia"/>
          <w:bCs/>
          <w:shd w:val="clear" w:color="auto" w:fill="FFFFFF"/>
        </w:rPr>
        <w:t xml:space="preserve"> [</w:t>
      </w:r>
      <w:r>
        <w:rPr>
          <w:rFonts w:eastAsia="MS Mincho" w:hint="eastAsia"/>
          <w:bCs/>
          <w:shd w:val="clear" w:color="auto" w:fill="FFFFFF"/>
        </w:rPr>
        <w:t>b-</w:t>
      </w:r>
      <w:r w:rsidRPr="007F4E5B">
        <w:rPr>
          <w:rFonts w:hint="eastAsia"/>
          <w:bCs/>
          <w:shd w:val="clear" w:color="auto" w:fill="FFFFFF"/>
        </w:rPr>
        <w:t>UNISDR</w:t>
      </w:r>
      <w:r>
        <w:rPr>
          <w:rFonts w:eastAsia="MS Mincho" w:hint="eastAsia"/>
          <w:bCs/>
          <w:shd w:val="clear" w:color="auto" w:fill="FFFFFF"/>
        </w:rPr>
        <w:t xml:space="preserve"> terminology</w:t>
      </w:r>
      <w:r w:rsidRPr="007F4E5B">
        <w:rPr>
          <w:rFonts w:hint="eastAsia"/>
          <w:bCs/>
          <w:shd w:val="clear" w:color="auto" w:fill="FFFFFF"/>
        </w:rPr>
        <w:t>]:</w:t>
      </w:r>
      <w:r w:rsidRPr="007F4E5B">
        <w:t xml:space="preserve"> </w:t>
      </w:r>
      <w:r w:rsidRPr="007F4E5B">
        <w:rPr>
          <w:rFonts w:hint="eastAsia"/>
        </w:rPr>
        <w:t>T</w:t>
      </w:r>
      <w:r w:rsidRPr="007F4E5B">
        <w:t>he set of capacities needed to generate and disseminate timely and meaningful warning notification to enable individuals, communities and organizations threatened by a hazard to prepare and to act appropriately and in sufficient time to reduce the possibility of harm or los</w:t>
      </w:r>
      <w:r w:rsidRPr="007F4E5B">
        <w:rPr>
          <w:rFonts w:hint="eastAsia"/>
        </w:rPr>
        <w:t>s.</w:t>
      </w:r>
    </w:p>
    <w:p w:rsidR="00592680" w:rsidRPr="007F4E5B" w:rsidRDefault="00592680" w:rsidP="00EA6019">
      <w:pPr>
        <w:numPr>
          <w:ilvl w:val="0"/>
          <w:numId w:val="6"/>
        </w:numPr>
        <w:tabs>
          <w:tab w:val="left" w:pos="709"/>
          <w:tab w:val="left" w:pos="993"/>
        </w:tabs>
        <w:overflowPunct w:val="0"/>
        <w:autoSpaceDE w:val="0"/>
        <w:autoSpaceDN w:val="0"/>
        <w:adjustRightInd w:val="0"/>
        <w:ind w:left="0" w:firstLine="0"/>
        <w:textAlignment w:val="baseline"/>
        <w:rPr>
          <w:b/>
          <w:bCs/>
          <w:shd w:val="clear" w:color="auto" w:fill="FFFFFF"/>
        </w:rPr>
      </w:pPr>
      <w:r>
        <w:rPr>
          <w:rFonts w:eastAsia="MS Mincho" w:hint="eastAsia"/>
          <w:b/>
        </w:rPr>
        <w:t>p</w:t>
      </w:r>
      <w:r w:rsidRPr="007F4E5B">
        <w:rPr>
          <w:rFonts w:hint="eastAsia"/>
          <w:b/>
        </w:rPr>
        <w:t>reparedness</w:t>
      </w:r>
      <w:r w:rsidRPr="007F4E5B">
        <w:rPr>
          <w:rFonts w:hint="eastAsia"/>
          <w:b/>
          <w:bCs/>
          <w:shd w:val="clear" w:color="auto" w:fill="FFFFFF"/>
        </w:rPr>
        <w:t xml:space="preserve"> </w:t>
      </w:r>
      <w:r w:rsidRPr="007F4E5B">
        <w:rPr>
          <w:rFonts w:hint="eastAsia"/>
          <w:bCs/>
          <w:shd w:val="clear" w:color="auto" w:fill="FFFFFF"/>
        </w:rPr>
        <w:t>[</w:t>
      </w:r>
      <w:r>
        <w:rPr>
          <w:rFonts w:eastAsia="MS Mincho" w:hint="eastAsia"/>
          <w:bCs/>
          <w:shd w:val="clear" w:color="auto" w:fill="FFFFFF"/>
        </w:rPr>
        <w:t>b-</w:t>
      </w:r>
      <w:r w:rsidRPr="007F4E5B">
        <w:rPr>
          <w:rFonts w:hint="eastAsia"/>
          <w:bCs/>
          <w:shd w:val="clear" w:color="auto" w:fill="FFFFFF"/>
        </w:rPr>
        <w:t>UNISDR</w:t>
      </w:r>
      <w:r>
        <w:rPr>
          <w:rFonts w:eastAsia="MS Mincho" w:hint="eastAsia"/>
          <w:bCs/>
          <w:shd w:val="clear" w:color="auto" w:fill="FFFFFF"/>
        </w:rPr>
        <w:t xml:space="preserve"> terminology</w:t>
      </w:r>
      <w:r w:rsidRPr="007F4E5B">
        <w:rPr>
          <w:rFonts w:hint="eastAsia"/>
          <w:bCs/>
          <w:shd w:val="clear" w:color="auto" w:fill="FFFFFF"/>
        </w:rPr>
        <w:t xml:space="preserve">]: </w:t>
      </w:r>
      <w:r w:rsidRPr="007F4E5B">
        <w:t>The knowledge and capacities developed by governments, professional response and recovery organizations, communities and individuals to effectively anticipate, respond to, and recover from, the impacts of likely, imminent or current hazard events or conditions.</w:t>
      </w:r>
    </w:p>
    <w:p w:rsidR="00592680" w:rsidRPr="007F4E5B" w:rsidRDefault="00592680" w:rsidP="00EA6019">
      <w:pPr>
        <w:numPr>
          <w:ilvl w:val="0"/>
          <w:numId w:val="6"/>
        </w:numPr>
        <w:tabs>
          <w:tab w:val="left" w:pos="709"/>
          <w:tab w:val="left" w:pos="993"/>
        </w:tabs>
        <w:overflowPunct w:val="0"/>
        <w:autoSpaceDE w:val="0"/>
        <w:autoSpaceDN w:val="0"/>
        <w:adjustRightInd w:val="0"/>
        <w:ind w:left="0" w:firstLine="0"/>
        <w:textAlignment w:val="baseline"/>
      </w:pPr>
      <w:r>
        <w:rPr>
          <w:rFonts w:eastAsia="MS Mincho" w:hint="eastAsia"/>
          <w:b/>
        </w:rPr>
        <w:t>p</w:t>
      </w:r>
      <w:r w:rsidRPr="007F4E5B">
        <w:rPr>
          <w:rFonts w:hint="eastAsia"/>
          <w:b/>
        </w:rPr>
        <w:t>revention</w:t>
      </w:r>
      <w:r w:rsidRPr="007F4E5B">
        <w:rPr>
          <w:rFonts w:hint="eastAsia"/>
          <w:bCs/>
          <w:shd w:val="clear" w:color="auto" w:fill="FFFFFF"/>
        </w:rPr>
        <w:t xml:space="preserve"> [</w:t>
      </w:r>
      <w:r>
        <w:rPr>
          <w:rFonts w:eastAsia="MS Mincho" w:hint="eastAsia"/>
          <w:bCs/>
          <w:shd w:val="clear" w:color="auto" w:fill="FFFFFF"/>
        </w:rPr>
        <w:t>b-</w:t>
      </w:r>
      <w:r w:rsidRPr="007F4E5B">
        <w:rPr>
          <w:rFonts w:hint="eastAsia"/>
          <w:bCs/>
          <w:shd w:val="clear" w:color="auto" w:fill="FFFFFF"/>
        </w:rPr>
        <w:t>UNISDR</w:t>
      </w:r>
      <w:r>
        <w:rPr>
          <w:rFonts w:eastAsia="MS Mincho" w:hint="eastAsia"/>
          <w:bCs/>
          <w:shd w:val="clear" w:color="auto" w:fill="FFFFFF"/>
        </w:rPr>
        <w:t xml:space="preserve"> terminology</w:t>
      </w:r>
      <w:r w:rsidRPr="007F4E5B">
        <w:rPr>
          <w:rFonts w:hint="eastAsia"/>
          <w:bCs/>
          <w:shd w:val="clear" w:color="auto" w:fill="FFFFFF"/>
        </w:rPr>
        <w:t>]:</w:t>
      </w:r>
      <w:r w:rsidRPr="007F4E5B">
        <w:t xml:space="preserve"> The outright avoidance of adverse impacts of hazards and related disasters</w:t>
      </w:r>
    </w:p>
    <w:p w:rsidR="00592680" w:rsidRPr="00263EAF" w:rsidRDefault="00592680" w:rsidP="00EA6019">
      <w:pPr>
        <w:numPr>
          <w:ilvl w:val="0"/>
          <w:numId w:val="6"/>
        </w:numPr>
        <w:tabs>
          <w:tab w:val="left" w:pos="709"/>
          <w:tab w:val="left" w:pos="993"/>
        </w:tabs>
        <w:overflowPunct w:val="0"/>
        <w:autoSpaceDE w:val="0"/>
        <w:autoSpaceDN w:val="0"/>
        <w:adjustRightInd w:val="0"/>
        <w:ind w:left="0" w:firstLine="0"/>
        <w:textAlignment w:val="baseline"/>
      </w:pPr>
      <w:r>
        <w:rPr>
          <w:rFonts w:eastAsia="MS Mincho" w:hint="eastAsia"/>
          <w:b/>
          <w:bCs/>
        </w:rPr>
        <w:t>d</w:t>
      </w:r>
      <w:r w:rsidRPr="007F4E5B">
        <w:rPr>
          <w:b/>
          <w:bCs/>
        </w:rPr>
        <w:t>igital signage</w:t>
      </w:r>
      <w:r w:rsidRPr="00263EAF">
        <w:rPr>
          <w:rFonts w:hint="eastAsia"/>
          <w:bCs/>
        </w:rPr>
        <w:t xml:space="preserve"> [ITU-T H.780]</w:t>
      </w:r>
      <w:r w:rsidRPr="00263EAF">
        <w:rPr>
          <w:bCs/>
        </w:rPr>
        <w:t>:</w:t>
      </w:r>
      <w:r w:rsidRPr="007F4E5B">
        <w:rPr>
          <w:b/>
          <w:bCs/>
        </w:rPr>
        <w:t xml:space="preserve"> </w:t>
      </w:r>
      <w:r w:rsidRPr="007F4E5B">
        <w:t xml:space="preserve">A </w:t>
      </w:r>
      <w:r w:rsidRPr="007F4E5B">
        <w:rPr>
          <w:rFonts w:hint="eastAsia"/>
        </w:rPr>
        <w:t>system</w:t>
      </w:r>
      <w:r w:rsidRPr="007F4E5B">
        <w:t xml:space="preserve"> that s</w:t>
      </w:r>
      <w:r w:rsidRPr="007F4E5B">
        <w:rPr>
          <w:rFonts w:hint="eastAsia"/>
        </w:rPr>
        <w:t>end</w:t>
      </w:r>
      <w:r w:rsidRPr="007F4E5B">
        <w:t>s information, advertising and other messages</w:t>
      </w:r>
      <w:r w:rsidRPr="007F4E5B">
        <w:rPr>
          <w:rFonts w:hint="eastAsia"/>
        </w:rPr>
        <w:t xml:space="preserve"> to electronic devices (e.g., displays, speakers) </w:t>
      </w:r>
      <w:r w:rsidRPr="007F4E5B">
        <w:t>in accordance with the time of day and the location of the display</w:t>
      </w:r>
      <w:r w:rsidRPr="007F4E5B">
        <w:rPr>
          <w:rFonts w:hint="eastAsia"/>
        </w:rPr>
        <w:t>, or the actions of audience</w:t>
      </w:r>
      <w:r w:rsidRPr="007F4E5B">
        <w:t>. Contents and their relevant information such as display</w:t>
      </w:r>
      <w:r>
        <w:rPr>
          <w:rFonts w:eastAsia="MS Mincho" w:hint="eastAsia"/>
        </w:rPr>
        <w:t>,</w:t>
      </w:r>
      <w:r w:rsidRPr="007F4E5B">
        <w:t xml:space="preserve"> schedules are delivered over networks.</w:t>
      </w:r>
    </w:p>
    <w:p w:rsidR="00592680" w:rsidRPr="00263EAF" w:rsidRDefault="00592680" w:rsidP="00EA6019">
      <w:pPr>
        <w:numPr>
          <w:ilvl w:val="0"/>
          <w:numId w:val="6"/>
        </w:numPr>
        <w:tabs>
          <w:tab w:val="left" w:pos="709"/>
          <w:tab w:val="left" w:pos="993"/>
        </w:tabs>
        <w:overflowPunct w:val="0"/>
        <w:autoSpaceDE w:val="0"/>
        <w:autoSpaceDN w:val="0"/>
        <w:adjustRightInd w:val="0"/>
        <w:ind w:left="0" w:firstLine="0"/>
        <w:textAlignment w:val="baseline"/>
        <w:rPr>
          <w:rFonts w:eastAsia="MS Mincho"/>
          <w:b/>
          <w:bCs/>
          <w:shd w:val="clear" w:color="auto" w:fill="FFFFFF"/>
        </w:rPr>
      </w:pPr>
      <w:r w:rsidRPr="0066236E">
        <w:rPr>
          <w:rFonts w:eastAsia="MS Mincho" w:hint="eastAsia"/>
          <w:b/>
          <w:bCs/>
        </w:rPr>
        <w:t>s</w:t>
      </w:r>
      <w:r w:rsidRPr="0066236E">
        <w:rPr>
          <w:b/>
          <w:bCs/>
        </w:rPr>
        <w:t>afety confirmation</w:t>
      </w:r>
      <w:r w:rsidRPr="00263EAF">
        <w:rPr>
          <w:rFonts w:eastAsia="MS Mincho" w:hint="eastAsia"/>
          <w:bCs/>
        </w:rPr>
        <w:t xml:space="preserve"> [ITU-T E.119]</w:t>
      </w:r>
      <w:r>
        <w:t>:</w:t>
      </w:r>
      <w:r>
        <w:rPr>
          <w:rFonts w:eastAsia="MS Mincho" w:hint="eastAsia"/>
        </w:rPr>
        <w:t xml:space="preserve"> </w:t>
      </w:r>
      <w:r w:rsidRPr="00AE047B">
        <w:t xml:space="preserve">Information about the safety of users who might be affected by a disaster </w:t>
      </w:r>
      <w:r>
        <w:rPr>
          <w:rFonts w:eastAsia="MS Mincho" w:hint="eastAsia"/>
        </w:rPr>
        <w:t xml:space="preserve">to </w:t>
      </w:r>
      <w:r w:rsidRPr="00AE047B">
        <w:t xml:space="preserve">be </w:t>
      </w:r>
      <w:r>
        <w:rPr>
          <w:rFonts w:eastAsia="MS Mincho" w:hint="eastAsia"/>
        </w:rPr>
        <w:t>collected</w:t>
      </w:r>
      <w:r w:rsidRPr="00AE047B">
        <w:t xml:space="preserve"> and managed at more than one site, and be </w:t>
      </w:r>
      <w:r>
        <w:t>reported to specified person.</w:t>
      </w:r>
    </w:p>
    <w:p w:rsidR="00592680" w:rsidRPr="00263EAF" w:rsidRDefault="00592680" w:rsidP="00EA6019">
      <w:pPr>
        <w:numPr>
          <w:ilvl w:val="0"/>
          <w:numId w:val="7"/>
        </w:numPr>
        <w:tabs>
          <w:tab w:val="left" w:pos="709"/>
          <w:tab w:val="left" w:pos="1134"/>
        </w:tabs>
        <w:overflowPunct w:val="0"/>
        <w:autoSpaceDE w:val="0"/>
        <w:autoSpaceDN w:val="0"/>
        <w:adjustRightInd w:val="0"/>
        <w:ind w:hanging="644"/>
        <w:textAlignment w:val="baseline"/>
        <w:rPr>
          <w:rFonts w:eastAsia="Times New Roman"/>
          <w:b/>
          <w:bCs/>
          <w:shd w:val="clear" w:color="auto" w:fill="FFFFFF"/>
        </w:rPr>
      </w:pPr>
      <w:r w:rsidRPr="007F4E5B">
        <w:rPr>
          <w:b/>
        </w:rPr>
        <w:t>Terms defined in this d</w:t>
      </w:r>
      <w:r w:rsidRPr="007F4E5B">
        <w:rPr>
          <w:rFonts w:hint="eastAsia"/>
          <w:b/>
        </w:rPr>
        <w:t>ocument</w:t>
      </w:r>
    </w:p>
    <w:p w:rsidR="00592680" w:rsidRDefault="00592680" w:rsidP="00592680">
      <w:pPr>
        <w:tabs>
          <w:tab w:val="left" w:pos="709"/>
          <w:tab w:val="left" w:pos="993"/>
        </w:tabs>
        <w:rPr>
          <w:rFonts w:eastAsia="MS Mincho"/>
        </w:rPr>
      </w:pPr>
      <w:r>
        <w:lastRenderedPageBreak/>
        <w:t xml:space="preserve">This </w:t>
      </w:r>
      <w:r>
        <w:rPr>
          <w:rFonts w:eastAsia="MS Mincho" w:hint="eastAsia"/>
        </w:rPr>
        <w:t>document</w:t>
      </w:r>
      <w:r w:rsidRPr="00263EAF">
        <w:t xml:space="preserve"> defines the following terms</w:t>
      </w:r>
      <w:r>
        <w:rPr>
          <w:rFonts w:eastAsia="MS Mincho" w:hint="eastAsia"/>
        </w:rPr>
        <w:t>:</w:t>
      </w:r>
      <w:r w:rsidDel="00263EAF">
        <w:rPr>
          <w:rFonts w:hint="eastAsia"/>
          <w:b/>
          <w:bCs/>
          <w:shd w:val="clear" w:color="auto" w:fill="FFFFFF"/>
        </w:rPr>
        <w:t xml:space="preserve"> </w:t>
      </w:r>
    </w:p>
    <w:p w:rsidR="00592680" w:rsidRPr="0025770E" w:rsidRDefault="00592680" w:rsidP="00EA6019">
      <w:pPr>
        <w:numPr>
          <w:ilvl w:val="0"/>
          <w:numId w:val="10"/>
        </w:numPr>
        <w:tabs>
          <w:tab w:val="left" w:pos="709"/>
          <w:tab w:val="left" w:pos="993"/>
        </w:tabs>
        <w:overflowPunct w:val="0"/>
        <w:autoSpaceDE w:val="0"/>
        <w:autoSpaceDN w:val="0"/>
        <w:adjustRightInd w:val="0"/>
        <w:ind w:left="0" w:firstLine="0"/>
        <w:textAlignment w:val="baseline"/>
        <w:rPr>
          <w:rFonts w:eastAsia="Times New Roman"/>
          <w:b/>
          <w:bCs/>
          <w:shd w:val="clear" w:color="auto" w:fill="FFFFFF"/>
        </w:rPr>
      </w:pPr>
      <w:r>
        <w:rPr>
          <w:rFonts w:eastAsia="MS Mincho" w:hint="eastAsia"/>
          <w:b/>
          <w:lang w:val="en-US"/>
        </w:rPr>
        <w:t>d</w:t>
      </w:r>
      <w:r w:rsidRPr="00120550">
        <w:rPr>
          <w:b/>
          <w:lang w:val="en-US"/>
        </w:rPr>
        <w:t>edicated systems</w:t>
      </w:r>
      <w:r w:rsidRPr="008E032B">
        <w:rPr>
          <w:lang w:val="en-US"/>
        </w:rPr>
        <w:t>:</w:t>
      </w:r>
      <w:r w:rsidRPr="00AB1D76">
        <w:rPr>
          <w:lang w:val="en-US"/>
        </w:rPr>
        <w:t xml:space="preserve"> </w:t>
      </w:r>
      <w:r w:rsidRPr="00120550">
        <w:rPr>
          <w:lang w:val="en-US"/>
        </w:rPr>
        <w:t xml:space="preserve">Systems for </w:t>
      </w:r>
      <w:r>
        <w:rPr>
          <w:rFonts w:eastAsia="MS Mincho" w:hint="eastAsia"/>
          <w:lang w:val="en-US"/>
        </w:rPr>
        <w:t>d</w:t>
      </w:r>
      <w:r w:rsidRPr="00120550">
        <w:rPr>
          <w:lang w:val="en-US"/>
        </w:rPr>
        <w:t xml:space="preserve">isaster </w:t>
      </w:r>
      <w:r>
        <w:rPr>
          <w:rFonts w:eastAsia="MS Mincho" w:hint="eastAsia"/>
          <w:lang w:val="en-US"/>
        </w:rPr>
        <w:t>r</w:t>
      </w:r>
      <w:r w:rsidRPr="00120550">
        <w:rPr>
          <w:lang w:val="en-US"/>
        </w:rPr>
        <w:t xml:space="preserve">elief and </w:t>
      </w:r>
      <w:r>
        <w:rPr>
          <w:rFonts w:eastAsia="MS Mincho" w:hint="eastAsia"/>
          <w:lang w:val="en-US"/>
        </w:rPr>
        <w:t>e</w:t>
      </w:r>
      <w:r w:rsidRPr="00120550">
        <w:rPr>
          <w:lang w:val="en-US"/>
        </w:rPr>
        <w:t xml:space="preserve">arly </w:t>
      </w:r>
      <w:r>
        <w:rPr>
          <w:rFonts w:eastAsia="MS Mincho" w:hint="eastAsia"/>
          <w:lang w:val="en-US"/>
        </w:rPr>
        <w:t>w</w:t>
      </w:r>
      <w:r w:rsidRPr="00120550">
        <w:rPr>
          <w:lang w:val="en-US"/>
        </w:rPr>
        <w:t>arnin</w:t>
      </w:r>
      <w:r>
        <w:rPr>
          <w:lang w:val="en-US"/>
        </w:rPr>
        <w:t>g that have been</w:t>
      </w:r>
      <w:r>
        <w:rPr>
          <w:rFonts w:hint="eastAsia"/>
          <w:lang w:val="en-US"/>
        </w:rPr>
        <w:t xml:space="preserve"> </w:t>
      </w:r>
      <w:r w:rsidRPr="00120550">
        <w:rPr>
          <w:lang w:val="en-US"/>
        </w:rPr>
        <w:t>designed</w:t>
      </w:r>
      <w:r>
        <w:rPr>
          <w:rFonts w:hint="eastAsia"/>
          <w:lang w:val="en-US"/>
        </w:rPr>
        <w:t xml:space="preserve"> </w:t>
      </w:r>
      <w:r w:rsidRPr="00120550">
        <w:rPr>
          <w:lang w:val="en-US"/>
        </w:rPr>
        <w:t>implemented and operated only for dedicated purpose</w:t>
      </w:r>
      <w:r>
        <w:rPr>
          <w:rFonts w:hint="eastAsia"/>
          <w:lang w:val="en-US"/>
        </w:rPr>
        <w:t>.</w:t>
      </w:r>
    </w:p>
    <w:p w:rsidR="00592680" w:rsidRPr="00811259" w:rsidRDefault="00592680" w:rsidP="00EA6019">
      <w:pPr>
        <w:numPr>
          <w:ilvl w:val="0"/>
          <w:numId w:val="10"/>
        </w:numPr>
        <w:tabs>
          <w:tab w:val="left" w:pos="709"/>
          <w:tab w:val="left" w:pos="993"/>
        </w:tabs>
        <w:overflowPunct w:val="0"/>
        <w:autoSpaceDE w:val="0"/>
        <w:autoSpaceDN w:val="0"/>
        <w:adjustRightInd w:val="0"/>
        <w:ind w:left="0" w:firstLine="0"/>
        <w:textAlignment w:val="baseline"/>
        <w:rPr>
          <w:rFonts w:eastAsia="Times New Roman"/>
          <w:b/>
          <w:bCs/>
          <w:shd w:val="clear" w:color="auto" w:fill="FFFFFF"/>
        </w:rPr>
      </w:pPr>
      <w:r>
        <w:rPr>
          <w:rFonts w:eastAsia="MS Mincho" w:hint="eastAsia"/>
          <w:b/>
          <w:bCs/>
          <w:lang w:val="en-US"/>
        </w:rPr>
        <w:t>d</w:t>
      </w:r>
      <w:r w:rsidRPr="00120550">
        <w:rPr>
          <w:b/>
          <w:bCs/>
          <w:lang w:val="en-US" w:eastAsia="de-CH"/>
        </w:rPr>
        <w:t xml:space="preserve">isaster </w:t>
      </w:r>
      <w:r w:rsidRPr="00263EAF">
        <w:rPr>
          <w:b/>
          <w:lang w:val="en-US"/>
        </w:rPr>
        <w:t>relief</w:t>
      </w:r>
      <w:r w:rsidRPr="00120550">
        <w:rPr>
          <w:b/>
          <w:bCs/>
          <w:lang w:val="en-US" w:eastAsia="de-CH"/>
        </w:rPr>
        <w:t xml:space="preserve"> </w:t>
      </w:r>
      <w:r w:rsidRPr="00120550">
        <w:rPr>
          <w:b/>
          <w:bCs/>
          <w:lang w:val="en-US"/>
        </w:rPr>
        <w:t>for general public</w:t>
      </w:r>
      <w:r w:rsidRPr="001E2E85">
        <w:rPr>
          <w:lang w:val="en-US"/>
        </w:rPr>
        <w:t>:</w:t>
      </w:r>
      <w:r w:rsidRPr="00120550">
        <w:rPr>
          <w:bCs/>
          <w:lang w:val="en-US"/>
        </w:rPr>
        <w:t xml:space="preserve"> To notify general public of the latest disaster relief information</w:t>
      </w:r>
      <w:r>
        <w:rPr>
          <w:rFonts w:hint="eastAsia"/>
          <w:bCs/>
          <w:lang w:val="en-US"/>
        </w:rPr>
        <w:t>.</w:t>
      </w:r>
    </w:p>
    <w:p w:rsidR="00592680" w:rsidRPr="006108E8" w:rsidRDefault="00592680" w:rsidP="00EA6019">
      <w:pPr>
        <w:numPr>
          <w:ilvl w:val="0"/>
          <w:numId w:val="10"/>
        </w:numPr>
        <w:tabs>
          <w:tab w:val="left" w:pos="709"/>
          <w:tab w:val="left" w:pos="993"/>
        </w:tabs>
        <w:overflowPunct w:val="0"/>
        <w:autoSpaceDE w:val="0"/>
        <w:autoSpaceDN w:val="0"/>
        <w:adjustRightInd w:val="0"/>
        <w:ind w:left="0" w:firstLine="0"/>
        <w:textAlignment w:val="baseline"/>
        <w:rPr>
          <w:rFonts w:eastAsia="Times New Roman"/>
          <w:b/>
          <w:bCs/>
          <w:shd w:val="clear" w:color="auto" w:fill="FFFFFF"/>
        </w:rPr>
      </w:pPr>
      <w:r w:rsidRPr="00263EAF">
        <w:rPr>
          <w:rFonts w:eastAsia="MS Mincho" w:hint="eastAsia"/>
          <w:b/>
          <w:lang w:val="en-US"/>
        </w:rPr>
        <w:t>d</w:t>
      </w:r>
      <w:r w:rsidRPr="00263EAF">
        <w:rPr>
          <w:b/>
          <w:lang w:val="en-US" w:eastAsia="de-CH"/>
        </w:rPr>
        <w:t>isaster</w:t>
      </w:r>
      <w:r w:rsidRPr="00120550">
        <w:rPr>
          <w:b/>
          <w:bCs/>
          <w:lang w:val="en-US" w:eastAsia="de-CH"/>
        </w:rPr>
        <w:t xml:space="preserve"> relief </w:t>
      </w:r>
      <w:r w:rsidRPr="00120550">
        <w:rPr>
          <w:b/>
          <w:bCs/>
          <w:lang w:val="en-US"/>
        </w:rPr>
        <w:t>for individual</w:t>
      </w:r>
      <w:r w:rsidRPr="001E2E85">
        <w:rPr>
          <w:lang w:val="en-US"/>
        </w:rPr>
        <w:t>:</w:t>
      </w:r>
      <w:r>
        <w:rPr>
          <w:rFonts w:hint="eastAsia"/>
          <w:bCs/>
          <w:lang w:val="en-US"/>
        </w:rPr>
        <w:t xml:space="preserve"> </w:t>
      </w:r>
      <w:r w:rsidRPr="00120550">
        <w:rPr>
          <w:bCs/>
          <w:lang w:val="en-US"/>
        </w:rPr>
        <w:t>To notify individual persons of the latest disaster relief information and/or collect the latest situation of the individuals</w:t>
      </w:r>
      <w:r>
        <w:rPr>
          <w:rFonts w:hint="eastAsia"/>
          <w:bCs/>
          <w:lang w:val="en-US"/>
        </w:rPr>
        <w:t>.</w:t>
      </w:r>
    </w:p>
    <w:p w:rsidR="00592680" w:rsidRPr="005659CB" w:rsidRDefault="00592680" w:rsidP="00EA6019">
      <w:pPr>
        <w:numPr>
          <w:ilvl w:val="0"/>
          <w:numId w:val="10"/>
        </w:numPr>
        <w:tabs>
          <w:tab w:val="left" w:pos="709"/>
          <w:tab w:val="left" w:pos="993"/>
        </w:tabs>
        <w:overflowPunct w:val="0"/>
        <w:autoSpaceDE w:val="0"/>
        <w:autoSpaceDN w:val="0"/>
        <w:adjustRightInd w:val="0"/>
        <w:ind w:left="0" w:firstLine="0"/>
        <w:textAlignment w:val="baseline"/>
        <w:rPr>
          <w:rFonts w:eastAsia="Times New Roman"/>
          <w:b/>
          <w:bCs/>
          <w:shd w:val="clear" w:color="auto" w:fill="FFFFFF"/>
        </w:rPr>
      </w:pPr>
      <w:r w:rsidRPr="00263EAF">
        <w:rPr>
          <w:rFonts w:eastAsia="MS Mincho" w:hint="eastAsia"/>
          <w:b/>
          <w:lang w:val="en-US"/>
        </w:rPr>
        <w:t>d</w:t>
      </w:r>
      <w:r w:rsidRPr="00263EAF">
        <w:rPr>
          <w:rFonts w:hint="eastAsia"/>
          <w:b/>
          <w:lang w:val="en-US"/>
        </w:rPr>
        <w:t>isaster</w:t>
      </w:r>
      <w:r w:rsidRPr="005659CB">
        <w:rPr>
          <w:rFonts w:hint="eastAsia"/>
          <w:b/>
          <w:bCs/>
          <w:shd w:val="clear" w:color="auto" w:fill="FFFFFF"/>
        </w:rPr>
        <w:t xml:space="preserve"> </w:t>
      </w:r>
      <w:r>
        <w:rPr>
          <w:rFonts w:eastAsia="MS Mincho" w:hint="eastAsia"/>
          <w:b/>
          <w:bCs/>
          <w:shd w:val="clear" w:color="auto" w:fill="FFFFFF"/>
        </w:rPr>
        <w:t>m</w:t>
      </w:r>
      <w:r w:rsidRPr="005659CB">
        <w:rPr>
          <w:rFonts w:hint="eastAsia"/>
          <w:b/>
          <w:bCs/>
          <w:shd w:val="clear" w:color="auto" w:fill="FFFFFF"/>
        </w:rPr>
        <w:t xml:space="preserve">essage </w:t>
      </w:r>
      <w:r>
        <w:rPr>
          <w:rFonts w:eastAsia="MS Mincho" w:hint="eastAsia"/>
          <w:b/>
          <w:bCs/>
          <w:shd w:val="clear" w:color="auto" w:fill="FFFFFF"/>
        </w:rPr>
        <w:t>b</w:t>
      </w:r>
      <w:r w:rsidRPr="005659CB">
        <w:rPr>
          <w:rFonts w:hint="eastAsia"/>
          <w:b/>
          <w:bCs/>
          <w:shd w:val="clear" w:color="auto" w:fill="FFFFFF"/>
        </w:rPr>
        <w:t xml:space="preserve">oard </w:t>
      </w:r>
      <w:r>
        <w:rPr>
          <w:rFonts w:eastAsia="MS Mincho" w:hint="eastAsia"/>
          <w:b/>
          <w:bCs/>
          <w:shd w:val="clear" w:color="auto" w:fill="FFFFFF"/>
        </w:rPr>
        <w:t>s</w:t>
      </w:r>
      <w:r w:rsidRPr="005659CB">
        <w:rPr>
          <w:rFonts w:hint="eastAsia"/>
          <w:b/>
          <w:bCs/>
          <w:shd w:val="clear" w:color="auto" w:fill="FFFFFF"/>
        </w:rPr>
        <w:t xml:space="preserve">ystem: </w:t>
      </w:r>
      <w:r w:rsidRPr="005659CB">
        <w:rPr>
          <w:rFonts w:hint="eastAsia"/>
          <w:bCs/>
          <w:shd w:val="clear" w:color="auto" w:fill="FFFFFF"/>
        </w:rPr>
        <w:t xml:space="preserve">A </w:t>
      </w:r>
      <w:r>
        <w:rPr>
          <w:rFonts w:eastAsia="MS Mincho" w:hint="eastAsia"/>
          <w:bCs/>
          <w:shd w:val="clear" w:color="auto" w:fill="FFFFFF"/>
        </w:rPr>
        <w:t xml:space="preserve">type of </w:t>
      </w:r>
      <w:r w:rsidRPr="005659CB">
        <w:rPr>
          <w:bCs/>
          <w:shd w:val="clear" w:color="auto" w:fill="FFFFFF"/>
        </w:rPr>
        <w:t>disaster</w:t>
      </w:r>
      <w:r w:rsidRPr="005659CB">
        <w:rPr>
          <w:rFonts w:hint="eastAsia"/>
          <w:bCs/>
          <w:shd w:val="clear" w:color="auto" w:fill="FFFFFF"/>
        </w:rPr>
        <w:t xml:space="preserve"> relief system </w:t>
      </w:r>
      <w:r w:rsidRPr="005659CB">
        <w:rPr>
          <w:bCs/>
          <w:shd w:val="clear" w:color="auto" w:fill="FFFFFF"/>
        </w:rPr>
        <w:t>that</w:t>
      </w:r>
      <w:r w:rsidRPr="005659CB">
        <w:rPr>
          <w:rFonts w:hint="eastAsia"/>
          <w:bCs/>
          <w:shd w:val="clear" w:color="auto" w:fill="FFFFFF"/>
        </w:rPr>
        <w:t xml:space="preserve"> enables people to input text messages into </w:t>
      </w:r>
      <w:r>
        <w:rPr>
          <w:rFonts w:eastAsia="MS Mincho" w:hint="eastAsia"/>
          <w:bCs/>
          <w:shd w:val="clear" w:color="auto" w:fill="FFFFFF"/>
        </w:rPr>
        <w:t xml:space="preserve">a </w:t>
      </w:r>
      <w:r w:rsidRPr="005659CB">
        <w:rPr>
          <w:rStyle w:val="longtext1"/>
          <w:rFonts w:eastAsia="Times New Roman"/>
          <w:sz w:val="24"/>
          <w:szCs w:val="24"/>
          <w:shd w:val="clear" w:color="auto" w:fill="FFFFFF"/>
        </w:rPr>
        <w:t>network</w:t>
      </w:r>
      <w:r>
        <w:rPr>
          <w:rStyle w:val="longtext1"/>
          <w:rFonts w:eastAsia="MS Mincho" w:hint="eastAsia"/>
          <w:sz w:val="24"/>
          <w:szCs w:val="24"/>
          <w:shd w:val="clear" w:color="auto" w:fill="FFFFFF"/>
        </w:rPr>
        <w:t>-based</w:t>
      </w:r>
      <w:r w:rsidRPr="005659CB">
        <w:rPr>
          <w:rStyle w:val="longtext1"/>
          <w:rFonts w:eastAsia="Times New Roman"/>
          <w:sz w:val="24"/>
          <w:szCs w:val="24"/>
          <w:shd w:val="clear" w:color="auto" w:fill="FFFFFF"/>
        </w:rPr>
        <w:t xml:space="preserve"> </w:t>
      </w:r>
      <w:r w:rsidRPr="005659CB">
        <w:rPr>
          <w:rFonts w:hint="eastAsia"/>
          <w:bCs/>
          <w:shd w:val="clear" w:color="auto" w:fill="FFFFFF"/>
        </w:rPr>
        <w:t xml:space="preserve">message board </w:t>
      </w:r>
      <w:r>
        <w:rPr>
          <w:rFonts w:eastAsia="MS Mincho" w:hint="eastAsia"/>
          <w:bCs/>
          <w:shd w:val="clear" w:color="auto" w:fill="FFFFFF"/>
        </w:rPr>
        <w:t xml:space="preserve">facility </w:t>
      </w:r>
      <w:r w:rsidRPr="005659CB">
        <w:rPr>
          <w:rStyle w:val="longtext1"/>
          <w:rFonts w:eastAsia="Times New Roman"/>
          <w:sz w:val="24"/>
          <w:szCs w:val="24"/>
          <w:shd w:val="clear" w:color="auto" w:fill="FFFFFF"/>
        </w:rPr>
        <w:t xml:space="preserve">for </w:t>
      </w:r>
      <w:r w:rsidRPr="005659CB">
        <w:rPr>
          <w:rStyle w:val="longtext1"/>
          <w:rFonts w:hint="eastAsia"/>
          <w:sz w:val="24"/>
          <w:szCs w:val="24"/>
          <w:shd w:val="clear" w:color="auto" w:fill="FFFFFF"/>
        </w:rPr>
        <w:t xml:space="preserve">delivery to or </w:t>
      </w:r>
      <w:r w:rsidRPr="005659CB">
        <w:rPr>
          <w:rStyle w:val="longtext1"/>
          <w:rFonts w:eastAsia="Times New Roman"/>
          <w:sz w:val="24"/>
          <w:szCs w:val="24"/>
          <w:shd w:val="clear" w:color="auto" w:fill="FFFFFF"/>
        </w:rPr>
        <w:t>retrieval by other people</w:t>
      </w:r>
      <w:r w:rsidRPr="005659CB">
        <w:rPr>
          <w:rStyle w:val="longtext1"/>
          <w:rFonts w:hint="eastAsia"/>
          <w:sz w:val="24"/>
          <w:szCs w:val="24"/>
          <w:shd w:val="clear" w:color="auto" w:fill="FFFFFF"/>
        </w:rPr>
        <w:t>.</w:t>
      </w:r>
    </w:p>
    <w:p w:rsidR="00592680" w:rsidRPr="00263EAF" w:rsidRDefault="00592680" w:rsidP="00EA6019">
      <w:pPr>
        <w:numPr>
          <w:ilvl w:val="0"/>
          <w:numId w:val="10"/>
        </w:numPr>
        <w:tabs>
          <w:tab w:val="left" w:pos="709"/>
          <w:tab w:val="left" w:pos="993"/>
        </w:tabs>
        <w:overflowPunct w:val="0"/>
        <w:autoSpaceDE w:val="0"/>
        <w:autoSpaceDN w:val="0"/>
        <w:adjustRightInd w:val="0"/>
        <w:ind w:left="0" w:firstLine="0"/>
        <w:textAlignment w:val="baseline"/>
        <w:rPr>
          <w:rFonts w:eastAsia="Times New Roman"/>
          <w:b/>
          <w:bCs/>
          <w:shd w:val="clear" w:color="auto" w:fill="FFFFFF"/>
        </w:rPr>
      </w:pPr>
      <w:r>
        <w:rPr>
          <w:rFonts w:eastAsia="MS Mincho" w:hint="eastAsia"/>
          <w:b/>
          <w:bCs/>
          <w:shd w:val="clear" w:color="auto" w:fill="FFFFFF"/>
        </w:rPr>
        <w:t>d</w:t>
      </w:r>
      <w:r>
        <w:rPr>
          <w:rFonts w:hint="eastAsia"/>
          <w:b/>
          <w:bCs/>
          <w:shd w:val="clear" w:color="auto" w:fill="FFFFFF"/>
        </w:rPr>
        <w:t xml:space="preserve">isaster </w:t>
      </w:r>
      <w:r>
        <w:rPr>
          <w:rFonts w:eastAsia="MS Mincho" w:hint="eastAsia"/>
          <w:b/>
          <w:bCs/>
          <w:shd w:val="clear" w:color="auto" w:fill="FFFFFF"/>
        </w:rPr>
        <w:t>r</w:t>
      </w:r>
      <w:r>
        <w:rPr>
          <w:rFonts w:hint="eastAsia"/>
          <w:b/>
          <w:bCs/>
          <w:shd w:val="clear" w:color="auto" w:fill="FFFFFF"/>
        </w:rPr>
        <w:t xml:space="preserve">elief </w:t>
      </w:r>
      <w:r>
        <w:rPr>
          <w:rFonts w:eastAsia="MS Mincho" w:hint="eastAsia"/>
          <w:b/>
          <w:bCs/>
          <w:shd w:val="clear" w:color="auto" w:fill="FFFFFF"/>
        </w:rPr>
        <w:t>g</w:t>
      </w:r>
      <w:r>
        <w:rPr>
          <w:rFonts w:hint="eastAsia"/>
          <w:b/>
          <w:bCs/>
          <w:shd w:val="clear" w:color="auto" w:fill="FFFFFF"/>
        </w:rPr>
        <w:t xml:space="preserve">uidance </w:t>
      </w:r>
      <w:r>
        <w:rPr>
          <w:rFonts w:eastAsia="MS Mincho" w:hint="eastAsia"/>
          <w:b/>
          <w:bCs/>
          <w:shd w:val="clear" w:color="auto" w:fill="FFFFFF"/>
        </w:rPr>
        <w:t>s</w:t>
      </w:r>
      <w:r>
        <w:rPr>
          <w:rFonts w:hint="eastAsia"/>
          <w:b/>
          <w:bCs/>
          <w:shd w:val="clear" w:color="auto" w:fill="FFFFFF"/>
        </w:rPr>
        <w:t xml:space="preserve">ystem: </w:t>
      </w:r>
      <w:r>
        <w:rPr>
          <w:rFonts w:hint="eastAsia"/>
          <w:bCs/>
          <w:shd w:val="clear" w:color="auto" w:fill="FFFFFF"/>
        </w:rPr>
        <w:t>A</w:t>
      </w:r>
      <w:r>
        <w:rPr>
          <w:bCs/>
          <w:shd w:val="clear" w:color="auto" w:fill="FFFFFF"/>
        </w:rPr>
        <w:t xml:space="preserve"> disaster relief system that provides location information about 1) the current location of the user, 2) user-specified sites (e.g., his or her home or office), and 3) other sites (e.g., evacuation shelters, hospitals, stations, and public facilities), and route information </w:t>
      </w:r>
      <w:r>
        <w:rPr>
          <w:rFonts w:hint="eastAsia"/>
          <w:bCs/>
          <w:shd w:val="clear" w:color="auto" w:fill="FFFFFF"/>
        </w:rPr>
        <w:t xml:space="preserve">that guides </w:t>
      </w:r>
      <w:r>
        <w:rPr>
          <w:bCs/>
          <w:shd w:val="clear" w:color="auto" w:fill="FFFFFF"/>
        </w:rPr>
        <w:t>the user to th</w:t>
      </w:r>
      <w:r>
        <w:rPr>
          <w:rFonts w:hint="eastAsia"/>
          <w:bCs/>
          <w:shd w:val="clear" w:color="auto" w:fill="FFFFFF"/>
        </w:rPr>
        <w:t>ese</w:t>
      </w:r>
      <w:r>
        <w:rPr>
          <w:bCs/>
          <w:shd w:val="clear" w:color="auto" w:fill="FFFFFF"/>
        </w:rPr>
        <w:t xml:space="preserve"> sites</w:t>
      </w:r>
      <w:r>
        <w:rPr>
          <w:rFonts w:hint="eastAsia"/>
          <w:bCs/>
          <w:shd w:val="clear" w:color="auto" w:fill="FFFFFF"/>
        </w:rPr>
        <w:t>.</w:t>
      </w:r>
    </w:p>
    <w:p w:rsidR="00592680" w:rsidRPr="005659CB" w:rsidRDefault="00592680" w:rsidP="00EA6019">
      <w:pPr>
        <w:numPr>
          <w:ilvl w:val="0"/>
          <w:numId w:val="10"/>
        </w:numPr>
        <w:tabs>
          <w:tab w:val="left" w:pos="709"/>
          <w:tab w:val="left" w:pos="993"/>
        </w:tabs>
        <w:overflowPunct w:val="0"/>
        <w:autoSpaceDE w:val="0"/>
        <w:autoSpaceDN w:val="0"/>
        <w:adjustRightInd w:val="0"/>
        <w:ind w:left="0" w:firstLine="0"/>
        <w:textAlignment w:val="baseline"/>
        <w:rPr>
          <w:rFonts w:eastAsia="Times New Roman"/>
          <w:b/>
          <w:bCs/>
          <w:shd w:val="clear" w:color="auto" w:fill="FFFFFF"/>
        </w:rPr>
      </w:pPr>
      <w:r>
        <w:rPr>
          <w:rFonts w:eastAsia="MS Mincho" w:hint="eastAsia"/>
          <w:b/>
          <w:bCs/>
          <w:shd w:val="clear" w:color="auto" w:fill="FFFFFF"/>
        </w:rPr>
        <w:t>d</w:t>
      </w:r>
      <w:r>
        <w:rPr>
          <w:rFonts w:hint="eastAsia"/>
          <w:b/>
          <w:bCs/>
          <w:shd w:val="clear" w:color="auto" w:fill="FFFFFF"/>
        </w:rPr>
        <w:t xml:space="preserve">isaster </w:t>
      </w:r>
      <w:r>
        <w:rPr>
          <w:rFonts w:eastAsia="MS Mincho" w:hint="eastAsia"/>
          <w:b/>
          <w:bCs/>
          <w:shd w:val="clear" w:color="auto" w:fill="FFFFFF"/>
        </w:rPr>
        <w:t>v</w:t>
      </w:r>
      <w:r>
        <w:rPr>
          <w:rFonts w:hint="eastAsia"/>
          <w:b/>
          <w:bCs/>
          <w:shd w:val="clear" w:color="auto" w:fill="FFFFFF"/>
        </w:rPr>
        <w:t xml:space="preserve">oice </w:t>
      </w:r>
      <w:r>
        <w:rPr>
          <w:rFonts w:eastAsia="MS Mincho" w:hint="eastAsia"/>
          <w:b/>
          <w:bCs/>
          <w:shd w:val="clear" w:color="auto" w:fill="FFFFFF"/>
        </w:rPr>
        <w:t>d</w:t>
      </w:r>
      <w:r>
        <w:rPr>
          <w:rFonts w:hint="eastAsia"/>
          <w:b/>
          <w:bCs/>
          <w:shd w:val="clear" w:color="auto" w:fill="FFFFFF"/>
        </w:rPr>
        <w:t xml:space="preserve">elivery </w:t>
      </w:r>
      <w:r>
        <w:rPr>
          <w:rFonts w:eastAsia="MS Mincho" w:hint="eastAsia"/>
          <w:b/>
          <w:bCs/>
          <w:shd w:val="clear" w:color="auto" w:fill="FFFFFF"/>
        </w:rPr>
        <w:t>s</w:t>
      </w:r>
      <w:r w:rsidRPr="005659CB">
        <w:rPr>
          <w:rFonts w:hint="eastAsia"/>
          <w:b/>
          <w:bCs/>
          <w:shd w:val="clear" w:color="auto" w:fill="FFFFFF"/>
        </w:rPr>
        <w:t xml:space="preserve">ystem: </w:t>
      </w:r>
      <w:r w:rsidRPr="00AE047B">
        <w:t xml:space="preserve">A </w:t>
      </w:r>
      <w:r>
        <w:rPr>
          <w:rFonts w:eastAsia="MS Mincho" w:hint="eastAsia"/>
        </w:rPr>
        <w:t xml:space="preserve">type of </w:t>
      </w:r>
      <w:r w:rsidRPr="00AE047B">
        <w:t xml:space="preserve">disaster relief </w:t>
      </w:r>
      <w:r>
        <w:rPr>
          <w:rFonts w:eastAsia="MS Mincho" w:hint="eastAsia"/>
        </w:rPr>
        <w:t xml:space="preserve">system </w:t>
      </w:r>
      <w:r w:rsidRPr="00AE047B">
        <w:t xml:space="preserve">that enables people to input packetized voice messages </w:t>
      </w:r>
      <w:r>
        <w:rPr>
          <w:rFonts w:eastAsia="MS Mincho" w:hint="eastAsia"/>
        </w:rPr>
        <w:t xml:space="preserve">on to </w:t>
      </w:r>
      <w:r w:rsidRPr="00AE047B">
        <w:t>network facilities for delivery to or retrieval by other people.</w:t>
      </w:r>
    </w:p>
    <w:p w:rsidR="00592680" w:rsidRPr="006108E8" w:rsidRDefault="00592680" w:rsidP="00EA6019">
      <w:pPr>
        <w:numPr>
          <w:ilvl w:val="0"/>
          <w:numId w:val="10"/>
        </w:numPr>
        <w:tabs>
          <w:tab w:val="left" w:pos="709"/>
          <w:tab w:val="left" w:pos="993"/>
        </w:tabs>
        <w:overflowPunct w:val="0"/>
        <w:autoSpaceDE w:val="0"/>
        <w:autoSpaceDN w:val="0"/>
        <w:adjustRightInd w:val="0"/>
        <w:ind w:left="0" w:firstLine="0"/>
        <w:textAlignment w:val="baseline"/>
        <w:rPr>
          <w:rFonts w:eastAsia="Times New Roman"/>
          <w:b/>
          <w:bCs/>
          <w:shd w:val="clear" w:color="auto" w:fill="FFFFFF"/>
        </w:rPr>
      </w:pPr>
      <w:r>
        <w:rPr>
          <w:b/>
          <w:bCs/>
        </w:rPr>
        <w:t>e</w:t>
      </w:r>
      <w:r>
        <w:rPr>
          <w:rFonts w:hint="eastAsia"/>
          <w:b/>
          <w:bCs/>
        </w:rPr>
        <w:t>-</w:t>
      </w:r>
      <w:r>
        <w:rPr>
          <w:rFonts w:eastAsia="MS Mincho" w:hint="eastAsia"/>
          <w:b/>
          <w:bCs/>
        </w:rPr>
        <w:t>h</w:t>
      </w:r>
      <w:r>
        <w:rPr>
          <w:b/>
          <w:bCs/>
        </w:rPr>
        <w:t>ealth</w:t>
      </w:r>
      <w:r>
        <w:rPr>
          <w:rFonts w:hint="eastAsia"/>
        </w:rPr>
        <w:t>: T</w:t>
      </w:r>
      <w:r>
        <w:t>he</w:t>
      </w:r>
      <w:r>
        <w:rPr>
          <w:color w:val="000000"/>
        </w:rPr>
        <w:t xml:space="preserve"> </w:t>
      </w:r>
      <w:r>
        <w:rPr>
          <w:rFonts w:eastAsia="MS Mincho" w:hint="eastAsia"/>
          <w:color w:val="000000"/>
        </w:rPr>
        <w:t>electronic m</w:t>
      </w:r>
      <w:r>
        <w:rPr>
          <w:color w:val="000000"/>
        </w:rPr>
        <w:t>anagement of</w:t>
      </w:r>
      <w:r>
        <w:rPr>
          <w:rFonts w:eastAsia="MS Mincho" w:hint="eastAsia"/>
          <w:color w:val="000000"/>
        </w:rPr>
        <w:t xml:space="preserve"> health information</w:t>
      </w:r>
      <w:r>
        <w:rPr>
          <w:color w:val="000000"/>
        </w:rPr>
        <w:t>,</w:t>
      </w:r>
      <w:r>
        <w:rPr>
          <w:rFonts w:hint="eastAsia"/>
          <w:color w:val="000000"/>
        </w:rPr>
        <w:t xml:space="preserve"> which</w:t>
      </w:r>
      <w:r>
        <w:rPr>
          <w:color w:val="000000"/>
        </w:rPr>
        <w:t xml:space="preserve"> deliver</w:t>
      </w:r>
      <w:r>
        <w:rPr>
          <w:rFonts w:hint="eastAsia"/>
          <w:color w:val="000000"/>
        </w:rPr>
        <w:t>s</w:t>
      </w:r>
      <w:r>
        <w:rPr>
          <w:color w:val="000000"/>
        </w:rPr>
        <w:t xml:space="preserve"> safer, more efficient, and better quality healthcare</w:t>
      </w:r>
      <w:r>
        <w:rPr>
          <w:rFonts w:hint="eastAsia"/>
          <w:color w:val="000000"/>
        </w:rPr>
        <w:t xml:space="preserve"> information</w:t>
      </w:r>
      <w:r>
        <w:rPr>
          <w:color w:val="000000"/>
        </w:rPr>
        <w:t xml:space="preserve">. </w:t>
      </w:r>
      <w:r>
        <w:rPr>
          <w:rFonts w:hint="eastAsia"/>
          <w:color w:val="000000"/>
        </w:rPr>
        <w:t>The</w:t>
      </w:r>
      <w:r>
        <w:rPr>
          <w:rFonts w:eastAsia="MS Mincho" w:hint="eastAsia"/>
          <w:color w:val="000000"/>
        </w:rPr>
        <w:t xml:space="preserve"> technologies </w:t>
      </w:r>
      <w:r>
        <w:rPr>
          <w:color w:val="000000"/>
        </w:rPr>
        <w:t xml:space="preserve">include tools for </w:t>
      </w:r>
      <w:r>
        <w:rPr>
          <w:rFonts w:eastAsia="MS Mincho" w:hint="eastAsia"/>
          <w:color w:val="000000"/>
        </w:rPr>
        <w:t xml:space="preserve">health information networks, electronic health records, tele-medicine </w:t>
      </w:r>
      <w:r>
        <w:rPr>
          <w:color w:val="000000"/>
        </w:rPr>
        <w:t>services</w:t>
      </w:r>
      <w:r>
        <w:rPr>
          <w:rFonts w:hint="eastAsia"/>
          <w:color w:val="000000"/>
        </w:rPr>
        <w:t>,</w:t>
      </w:r>
      <w:r>
        <w:rPr>
          <w:color w:val="000000"/>
        </w:rPr>
        <w:t xml:space="preserve"> and personal</w:t>
      </w:r>
      <w:r>
        <w:t xml:space="preserve"> wearable and portable mobile devices</w:t>
      </w:r>
      <w:r>
        <w:rPr>
          <w:rFonts w:hint="eastAsia"/>
        </w:rPr>
        <w:t>.</w:t>
      </w:r>
    </w:p>
    <w:p w:rsidR="00592680" w:rsidRPr="006108E8" w:rsidRDefault="00592680" w:rsidP="00EA6019">
      <w:pPr>
        <w:numPr>
          <w:ilvl w:val="0"/>
          <w:numId w:val="10"/>
        </w:numPr>
        <w:tabs>
          <w:tab w:val="left" w:pos="709"/>
          <w:tab w:val="left" w:pos="993"/>
        </w:tabs>
        <w:overflowPunct w:val="0"/>
        <w:autoSpaceDE w:val="0"/>
        <w:autoSpaceDN w:val="0"/>
        <w:adjustRightInd w:val="0"/>
        <w:ind w:left="0" w:firstLine="0"/>
        <w:textAlignment w:val="baseline"/>
        <w:rPr>
          <w:rFonts w:eastAsia="Times New Roman"/>
          <w:b/>
          <w:bCs/>
          <w:shd w:val="clear" w:color="auto" w:fill="FFFFFF"/>
        </w:rPr>
      </w:pPr>
      <w:r>
        <w:rPr>
          <w:rFonts w:hint="eastAsia"/>
          <w:b/>
        </w:rPr>
        <w:t>m-</w:t>
      </w:r>
      <w:r>
        <w:rPr>
          <w:rFonts w:eastAsia="MS Mincho" w:hint="eastAsia"/>
          <w:b/>
        </w:rPr>
        <w:t>h</w:t>
      </w:r>
      <w:r>
        <w:rPr>
          <w:b/>
        </w:rPr>
        <w:t>ealth</w:t>
      </w:r>
      <w:r>
        <w:rPr>
          <w:rFonts w:hint="eastAsia"/>
          <w:b/>
        </w:rPr>
        <w:t xml:space="preserve">: </w:t>
      </w:r>
      <w:r>
        <w:t xml:space="preserve"> A</w:t>
      </w:r>
      <w:r>
        <w:rPr>
          <w:rFonts w:hint="eastAsia"/>
        </w:rPr>
        <w:t xml:space="preserve"> </w:t>
      </w:r>
      <w:r>
        <w:t>sub-</w:t>
      </w:r>
      <w:r w:rsidRPr="0047705F">
        <w:t xml:space="preserve">category </w:t>
      </w:r>
      <w:r>
        <w:t xml:space="preserve">of </w:t>
      </w:r>
      <w:r>
        <w:rPr>
          <w:rFonts w:hint="eastAsia"/>
        </w:rPr>
        <w:t>e-H</w:t>
      </w:r>
      <w:r>
        <w:t>ealth</w:t>
      </w:r>
      <w:r>
        <w:rPr>
          <w:rFonts w:hint="eastAsia"/>
        </w:rPr>
        <w:t xml:space="preserve"> </w:t>
      </w:r>
      <w:r>
        <w:t>that</w:t>
      </w:r>
      <w:r>
        <w:rPr>
          <w:rFonts w:hint="eastAsia"/>
        </w:rPr>
        <w:t xml:space="preserve"> uses</w:t>
      </w:r>
      <w:r>
        <w:t xml:space="preserve"> mobile </w:t>
      </w:r>
      <w:r>
        <w:rPr>
          <w:rFonts w:hint="eastAsia"/>
        </w:rPr>
        <w:t>devi</w:t>
      </w:r>
      <w:r>
        <w:t>c</w:t>
      </w:r>
      <w:r>
        <w:rPr>
          <w:rFonts w:hint="eastAsia"/>
        </w:rPr>
        <w:t>es</w:t>
      </w:r>
      <w:r>
        <w:t xml:space="preserve"> for </w:t>
      </w:r>
      <w:r>
        <w:rPr>
          <w:rFonts w:hint="eastAsia"/>
        </w:rPr>
        <w:t>co</w:t>
      </w:r>
      <w:r>
        <w:t>llecting health data, delivering healthcare information to practitioners and patients, the real-time monitoring of patient vital signs, and the direct provision of care</w:t>
      </w:r>
      <w:r>
        <w:rPr>
          <w:rFonts w:hint="eastAsia"/>
        </w:rPr>
        <w:t>.</w:t>
      </w:r>
    </w:p>
    <w:p w:rsidR="00592680" w:rsidRPr="006108E8" w:rsidRDefault="00592680" w:rsidP="00EA6019">
      <w:pPr>
        <w:numPr>
          <w:ilvl w:val="0"/>
          <w:numId w:val="10"/>
        </w:numPr>
        <w:tabs>
          <w:tab w:val="left" w:pos="709"/>
          <w:tab w:val="left" w:pos="993"/>
        </w:tabs>
        <w:overflowPunct w:val="0"/>
        <w:autoSpaceDE w:val="0"/>
        <w:autoSpaceDN w:val="0"/>
        <w:adjustRightInd w:val="0"/>
        <w:ind w:left="0" w:firstLine="0"/>
        <w:textAlignment w:val="baseline"/>
        <w:rPr>
          <w:rFonts w:eastAsia="Times New Roman"/>
          <w:b/>
          <w:bCs/>
          <w:shd w:val="clear" w:color="auto" w:fill="FFFFFF"/>
        </w:rPr>
      </w:pPr>
      <w:r>
        <w:rPr>
          <w:rFonts w:eastAsia="MS Mincho" w:hint="eastAsia"/>
          <w:b/>
        </w:rPr>
        <w:t>p</w:t>
      </w:r>
      <w:r>
        <w:rPr>
          <w:rFonts w:hint="eastAsia"/>
          <w:b/>
        </w:rPr>
        <w:t xml:space="preserve">rivacy </w:t>
      </w:r>
      <w:r>
        <w:rPr>
          <w:rFonts w:eastAsia="MS Mincho" w:hint="eastAsia"/>
          <w:b/>
        </w:rPr>
        <w:t>p</w:t>
      </w:r>
      <w:r>
        <w:rPr>
          <w:rFonts w:hint="eastAsia"/>
          <w:b/>
        </w:rPr>
        <w:t xml:space="preserve">olicy </w:t>
      </w:r>
      <w:r>
        <w:rPr>
          <w:rFonts w:eastAsia="MS Mincho" w:hint="eastAsia"/>
          <w:b/>
        </w:rPr>
        <w:t>s</w:t>
      </w:r>
      <w:r>
        <w:rPr>
          <w:rFonts w:hint="eastAsia"/>
          <w:b/>
        </w:rPr>
        <w:t>tatement</w:t>
      </w:r>
      <w:r>
        <w:rPr>
          <w:rFonts w:hint="eastAsia"/>
        </w:rPr>
        <w:t>:</w:t>
      </w:r>
      <w:r>
        <w:rPr>
          <w:rFonts w:hint="eastAsia"/>
          <w:i/>
        </w:rPr>
        <w:t xml:space="preserve"> </w:t>
      </w:r>
      <w:r>
        <w:t>A document that</w:t>
      </w:r>
      <w:r>
        <w:rPr>
          <w:rFonts w:hint="eastAsia"/>
        </w:rPr>
        <w:t xml:space="preserve"> </w:t>
      </w:r>
      <w:r>
        <w:t>describes some or all of the ways of gathering, using, disclosing and managing privacy related information and the related objectives</w:t>
      </w:r>
      <w:r>
        <w:rPr>
          <w:rFonts w:hint="eastAsia"/>
        </w:rPr>
        <w:t>.</w:t>
      </w:r>
    </w:p>
    <w:p w:rsidR="00592680" w:rsidRPr="006108E8" w:rsidRDefault="00592680" w:rsidP="00EA6019">
      <w:pPr>
        <w:numPr>
          <w:ilvl w:val="0"/>
          <w:numId w:val="10"/>
        </w:numPr>
        <w:tabs>
          <w:tab w:val="left" w:pos="709"/>
          <w:tab w:val="left" w:pos="993"/>
        </w:tabs>
        <w:overflowPunct w:val="0"/>
        <w:autoSpaceDE w:val="0"/>
        <w:autoSpaceDN w:val="0"/>
        <w:adjustRightInd w:val="0"/>
        <w:ind w:left="0" w:firstLine="0"/>
        <w:textAlignment w:val="baseline"/>
        <w:rPr>
          <w:rFonts w:eastAsia="Times New Roman"/>
          <w:b/>
          <w:bCs/>
          <w:shd w:val="clear" w:color="auto" w:fill="FFFFFF"/>
        </w:rPr>
      </w:pPr>
      <w:r>
        <w:rPr>
          <w:rFonts w:eastAsia="MS Mincho" w:hint="eastAsia"/>
          <w:b/>
        </w:rPr>
        <w:t>s</w:t>
      </w:r>
      <w:r>
        <w:rPr>
          <w:rFonts w:hint="eastAsia"/>
          <w:b/>
        </w:rPr>
        <w:t xml:space="preserve">afety </w:t>
      </w:r>
      <w:r>
        <w:rPr>
          <w:rFonts w:eastAsia="MS Mincho" w:hint="eastAsia"/>
          <w:b/>
        </w:rPr>
        <w:t>c</w:t>
      </w:r>
      <w:r>
        <w:rPr>
          <w:rFonts w:hint="eastAsia"/>
          <w:b/>
        </w:rPr>
        <w:t xml:space="preserve">onfirmation and </w:t>
      </w:r>
      <w:r>
        <w:rPr>
          <w:rFonts w:eastAsia="MS Mincho" w:hint="eastAsia"/>
          <w:b/>
        </w:rPr>
        <w:t>m</w:t>
      </w:r>
      <w:r>
        <w:rPr>
          <w:b/>
        </w:rPr>
        <w:t>e</w:t>
      </w:r>
      <w:r>
        <w:rPr>
          <w:rFonts w:hint="eastAsia"/>
          <w:b/>
        </w:rPr>
        <w:t xml:space="preserve">ssage </w:t>
      </w:r>
      <w:r>
        <w:rPr>
          <w:rFonts w:eastAsia="MS Mincho" w:hint="eastAsia"/>
          <w:b/>
        </w:rPr>
        <w:t>b</w:t>
      </w:r>
      <w:r>
        <w:rPr>
          <w:rFonts w:hint="eastAsia"/>
          <w:b/>
        </w:rPr>
        <w:t xml:space="preserve">roadcast </w:t>
      </w:r>
      <w:r>
        <w:rPr>
          <w:rFonts w:eastAsia="MS Mincho" w:hint="eastAsia"/>
          <w:b/>
        </w:rPr>
        <w:t>s</w:t>
      </w:r>
      <w:r>
        <w:rPr>
          <w:rFonts w:hint="eastAsia"/>
          <w:b/>
        </w:rPr>
        <w:t xml:space="preserve">ystem: </w:t>
      </w:r>
      <w:r>
        <w:rPr>
          <w:rFonts w:hint="eastAsia"/>
        </w:rPr>
        <w:t>A</w:t>
      </w:r>
      <w:r>
        <w:t xml:space="preserve"> </w:t>
      </w:r>
      <w:r>
        <w:rPr>
          <w:rFonts w:eastAsia="MS Mincho" w:hint="eastAsia"/>
        </w:rPr>
        <w:t xml:space="preserve">type of </w:t>
      </w:r>
      <w:r>
        <w:t xml:space="preserve">disaster relief </w:t>
      </w:r>
      <w:r>
        <w:rPr>
          <w:rFonts w:hint="eastAsia"/>
        </w:rPr>
        <w:t>s</w:t>
      </w:r>
      <w:r>
        <w:t xml:space="preserve">ystem that confirms the safety of people in public agencies or </w:t>
      </w:r>
      <w:r w:rsidRPr="0047705F">
        <w:t xml:space="preserve">discrete </w:t>
      </w:r>
      <w:r>
        <w:t>groups and broadcasts messages to them regarding their relief activities</w:t>
      </w:r>
      <w:r>
        <w:rPr>
          <w:rFonts w:hint="eastAsia"/>
        </w:rPr>
        <w:t>.</w:t>
      </w:r>
    </w:p>
    <w:p w:rsidR="00592680" w:rsidRPr="006108E8" w:rsidRDefault="00592680" w:rsidP="00EA6019">
      <w:pPr>
        <w:numPr>
          <w:ilvl w:val="0"/>
          <w:numId w:val="10"/>
        </w:numPr>
        <w:tabs>
          <w:tab w:val="left" w:pos="709"/>
          <w:tab w:val="left" w:pos="993"/>
        </w:tabs>
        <w:overflowPunct w:val="0"/>
        <w:autoSpaceDE w:val="0"/>
        <w:autoSpaceDN w:val="0"/>
        <w:adjustRightInd w:val="0"/>
        <w:ind w:left="0" w:firstLine="0"/>
        <w:textAlignment w:val="baseline"/>
        <w:rPr>
          <w:rFonts w:eastAsia="Times New Roman"/>
          <w:b/>
          <w:bCs/>
          <w:shd w:val="clear" w:color="auto" w:fill="FFFFFF"/>
        </w:rPr>
      </w:pPr>
      <w:r>
        <w:rPr>
          <w:rFonts w:eastAsia="MS Mincho" w:hint="eastAsia"/>
          <w:b/>
          <w:lang w:val="en-US"/>
        </w:rPr>
        <w:t>s</w:t>
      </w:r>
      <w:r w:rsidRPr="00120550">
        <w:rPr>
          <w:b/>
          <w:lang w:val="en-US"/>
        </w:rPr>
        <w:t>hared systems</w:t>
      </w:r>
      <w:r w:rsidRPr="00811259">
        <w:rPr>
          <w:lang w:val="en-US"/>
        </w:rPr>
        <w:t>:</w:t>
      </w:r>
      <w:r w:rsidRPr="00AB1D76">
        <w:rPr>
          <w:lang w:val="en-US"/>
        </w:rPr>
        <w:t xml:space="preserve"> </w:t>
      </w:r>
      <w:r w:rsidRPr="00120550">
        <w:rPr>
          <w:lang w:val="en-US"/>
        </w:rPr>
        <w:t xml:space="preserve">Systems that are commonly used for both usual services and urgent services such as </w:t>
      </w:r>
      <w:r>
        <w:rPr>
          <w:rFonts w:eastAsia="MS Mincho" w:hint="eastAsia"/>
          <w:lang w:val="en-US"/>
        </w:rPr>
        <w:t>d</w:t>
      </w:r>
      <w:r w:rsidRPr="00120550">
        <w:rPr>
          <w:lang w:val="en-US"/>
        </w:rPr>
        <w:t xml:space="preserve">isaster </w:t>
      </w:r>
      <w:r>
        <w:rPr>
          <w:rFonts w:eastAsia="MS Mincho" w:hint="eastAsia"/>
          <w:lang w:val="en-US"/>
        </w:rPr>
        <w:t>r</w:t>
      </w:r>
      <w:r w:rsidRPr="00120550">
        <w:rPr>
          <w:lang w:val="en-US"/>
        </w:rPr>
        <w:t xml:space="preserve">elief and </w:t>
      </w:r>
      <w:r>
        <w:rPr>
          <w:rFonts w:eastAsia="MS Mincho" w:hint="eastAsia"/>
          <w:lang w:val="en-US"/>
        </w:rPr>
        <w:t>e</w:t>
      </w:r>
      <w:r w:rsidRPr="00120550">
        <w:rPr>
          <w:lang w:val="en-US"/>
        </w:rPr>
        <w:t xml:space="preserve">arly </w:t>
      </w:r>
      <w:r>
        <w:rPr>
          <w:rFonts w:eastAsia="MS Mincho" w:hint="eastAsia"/>
          <w:lang w:val="en-US"/>
        </w:rPr>
        <w:t>w</w:t>
      </w:r>
      <w:r w:rsidRPr="00120550">
        <w:rPr>
          <w:lang w:val="en-US"/>
        </w:rPr>
        <w:t>arning</w:t>
      </w:r>
      <w:r>
        <w:rPr>
          <w:rFonts w:hint="eastAsia"/>
          <w:lang w:val="en-US"/>
        </w:rPr>
        <w:t>.</w:t>
      </w:r>
    </w:p>
    <w:p w:rsidR="00592680" w:rsidRPr="007F4E5B" w:rsidRDefault="00592680" w:rsidP="00EA6019">
      <w:pPr>
        <w:pStyle w:val="Heading1"/>
        <w:numPr>
          <w:ilvl w:val="0"/>
          <w:numId w:val="18"/>
        </w:numPr>
      </w:pPr>
      <w:bookmarkStart w:id="21" w:name="_Toc393114321"/>
      <w:r w:rsidRPr="007F4E5B">
        <w:t>Abbreviations and acronyms</w:t>
      </w:r>
      <w:bookmarkEnd w:id="21"/>
    </w:p>
    <w:p w:rsidR="00592680" w:rsidRDefault="00592680" w:rsidP="00592680">
      <w:pPr>
        <w:rPr>
          <w:rFonts w:eastAsia="MS Mincho"/>
        </w:rPr>
      </w:pPr>
      <w:r w:rsidRPr="007229CA">
        <w:rPr>
          <w:rFonts w:hint="eastAsia"/>
        </w:rPr>
        <w:t>This document uses the following abbreviations and acronyms:</w:t>
      </w:r>
    </w:p>
    <w:p w:rsidR="00592680" w:rsidRPr="0052688D" w:rsidRDefault="00592680" w:rsidP="00592680">
      <w:pPr>
        <w:rPr>
          <w:rFonts w:eastAsia="MS Mincho"/>
        </w:rPr>
      </w:pPr>
      <w:r w:rsidRPr="0052688D">
        <w:rPr>
          <w:rFonts w:eastAsia="MS Mincho" w:hint="eastAsia"/>
          <w:bCs/>
          <w:shd w:val="clear" w:color="auto" w:fill="FFFFFF"/>
        </w:rPr>
        <w:t>BCP</w:t>
      </w:r>
      <w:r w:rsidRPr="0052688D">
        <w:rPr>
          <w:rFonts w:eastAsia="MS Mincho" w:hint="eastAsia"/>
          <w:bCs/>
          <w:shd w:val="clear" w:color="auto" w:fill="FFFFFF"/>
        </w:rPr>
        <w:tab/>
      </w:r>
      <w:r w:rsidRPr="0052688D">
        <w:rPr>
          <w:rFonts w:eastAsia="MS Mincho" w:hint="eastAsia"/>
          <w:bCs/>
          <w:shd w:val="clear" w:color="auto" w:fill="FFFFFF"/>
        </w:rPr>
        <w:tab/>
        <w:t>B</w:t>
      </w:r>
      <w:r w:rsidRPr="0052688D">
        <w:rPr>
          <w:rFonts w:hint="eastAsia"/>
          <w:bCs/>
          <w:shd w:val="clear" w:color="auto" w:fill="FFFFFF"/>
        </w:rPr>
        <w:t xml:space="preserve">usiness </w:t>
      </w:r>
      <w:r w:rsidRPr="0052688D">
        <w:rPr>
          <w:rFonts w:eastAsia="MS Mincho" w:hint="eastAsia"/>
          <w:bCs/>
          <w:shd w:val="clear" w:color="auto" w:fill="FFFFFF"/>
        </w:rPr>
        <w:t>C</w:t>
      </w:r>
      <w:r w:rsidRPr="0052688D">
        <w:rPr>
          <w:rFonts w:hint="eastAsia"/>
          <w:bCs/>
          <w:shd w:val="clear" w:color="auto" w:fill="FFFFFF"/>
        </w:rPr>
        <w:t xml:space="preserve">ontinuity </w:t>
      </w:r>
      <w:r w:rsidRPr="0052688D">
        <w:rPr>
          <w:rFonts w:eastAsia="MS Mincho" w:hint="eastAsia"/>
          <w:bCs/>
          <w:shd w:val="clear" w:color="auto" w:fill="FFFFFF"/>
        </w:rPr>
        <w:t>P</w:t>
      </w:r>
      <w:r w:rsidRPr="0052688D">
        <w:rPr>
          <w:rFonts w:hint="eastAsia"/>
          <w:bCs/>
          <w:shd w:val="clear" w:color="auto" w:fill="FFFFFF"/>
        </w:rPr>
        <w:t>lan</w:t>
      </w:r>
    </w:p>
    <w:p w:rsidR="00592680" w:rsidRDefault="00592680" w:rsidP="00592680">
      <w:pPr>
        <w:rPr>
          <w:rFonts w:eastAsia="MS Mincho"/>
        </w:rPr>
      </w:pPr>
      <w:r w:rsidRPr="007229CA">
        <w:t>CMAS</w:t>
      </w:r>
      <w:r>
        <w:rPr>
          <w:rFonts w:eastAsia="MS Mincho" w:hint="eastAsia"/>
        </w:rPr>
        <w:tab/>
      </w:r>
      <w:r>
        <w:rPr>
          <w:rFonts w:eastAsia="MS Mincho" w:hint="eastAsia"/>
        </w:rPr>
        <w:tab/>
      </w:r>
      <w:r w:rsidRPr="007229CA">
        <w:t>Commercial Mobile Alert System</w:t>
      </w:r>
    </w:p>
    <w:p w:rsidR="00592680" w:rsidRDefault="00592680" w:rsidP="00592680">
      <w:pPr>
        <w:rPr>
          <w:rFonts w:eastAsia="MS Mincho"/>
        </w:rPr>
      </w:pPr>
      <w:r>
        <w:rPr>
          <w:rFonts w:eastAsia="MS Mincho" w:hint="eastAsia"/>
        </w:rPr>
        <w:t>DISS</w:t>
      </w:r>
      <w:r>
        <w:rPr>
          <w:rFonts w:eastAsia="MS Mincho" w:hint="eastAsia"/>
        </w:rPr>
        <w:tab/>
      </w:r>
      <w:r>
        <w:rPr>
          <w:rFonts w:eastAsia="MS Mincho" w:hint="eastAsia"/>
        </w:rPr>
        <w:tab/>
        <w:t>Disaster Information Sharing System</w:t>
      </w:r>
    </w:p>
    <w:p w:rsidR="00592680" w:rsidRDefault="00592680" w:rsidP="00592680">
      <w:pPr>
        <w:rPr>
          <w:rFonts w:eastAsia="MS Mincho"/>
        </w:rPr>
      </w:pPr>
      <w:r w:rsidRPr="007229CA">
        <w:t>DRS</w:t>
      </w:r>
      <w:r>
        <w:rPr>
          <w:rFonts w:eastAsia="MS Mincho" w:hint="eastAsia"/>
        </w:rPr>
        <w:tab/>
      </w:r>
      <w:r>
        <w:rPr>
          <w:rFonts w:eastAsia="MS Mincho" w:hint="eastAsia"/>
        </w:rPr>
        <w:tab/>
      </w:r>
      <w:r w:rsidRPr="007229CA">
        <w:t>Disaster Relief Systems</w:t>
      </w:r>
    </w:p>
    <w:p w:rsidR="00592680" w:rsidRDefault="00592680" w:rsidP="00592680">
      <w:pPr>
        <w:rPr>
          <w:rFonts w:eastAsia="MS Mincho"/>
        </w:rPr>
      </w:pPr>
      <w:r w:rsidRPr="007229CA">
        <w:t>DS</w:t>
      </w:r>
      <w:r>
        <w:rPr>
          <w:rFonts w:eastAsia="MS Mincho" w:hint="eastAsia"/>
        </w:rPr>
        <w:tab/>
      </w:r>
      <w:r>
        <w:rPr>
          <w:rFonts w:eastAsia="MS Mincho" w:hint="eastAsia"/>
        </w:rPr>
        <w:tab/>
      </w:r>
      <w:r w:rsidRPr="007229CA">
        <w:t>Digital Signage</w:t>
      </w:r>
    </w:p>
    <w:p w:rsidR="00592680" w:rsidRDefault="00592680" w:rsidP="00592680">
      <w:pPr>
        <w:rPr>
          <w:rFonts w:eastAsia="MS Mincho"/>
        </w:rPr>
      </w:pPr>
      <w:r w:rsidRPr="007229CA">
        <w:t>ETWS</w:t>
      </w:r>
      <w:r>
        <w:rPr>
          <w:rFonts w:eastAsia="MS Mincho" w:hint="eastAsia"/>
        </w:rPr>
        <w:tab/>
      </w:r>
      <w:r>
        <w:rPr>
          <w:rFonts w:eastAsia="MS Mincho" w:hint="eastAsia"/>
        </w:rPr>
        <w:tab/>
      </w:r>
      <w:r w:rsidRPr="007229CA">
        <w:t>Earthquake Tsunami Warning Systems</w:t>
      </w:r>
    </w:p>
    <w:p w:rsidR="00592680" w:rsidRDefault="00592680" w:rsidP="00592680">
      <w:pPr>
        <w:rPr>
          <w:rFonts w:eastAsia="MS Mincho"/>
        </w:rPr>
      </w:pPr>
      <w:r w:rsidRPr="007229CA">
        <w:t>EU-ALERT</w:t>
      </w:r>
      <w:r>
        <w:rPr>
          <w:rFonts w:eastAsia="MS Mincho" w:hint="eastAsia"/>
        </w:rPr>
        <w:tab/>
      </w:r>
      <w:r w:rsidRPr="007229CA">
        <w:rPr>
          <w:rFonts w:hint="eastAsia"/>
        </w:rPr>
        <w:t>European Public Warning System</w:t>
      </w:r>
    </w:p>
    <w:p w:rsidR="00592680" w:rsidRDefault="00592680" w:rsidP="00592680">
      <w:pPr>
        <w:rPr>
          <w:rFonts w:eastAsia="MS Mincho"/>
        </w:rPr>
      </w:pPr>
      <w:r w:rsidRPr="007229CA">
        <w:t>EWS</w:t>
      </w:r>
      <w:r>
        <w:rPr>
          <w:rFonts w:eastAsia="MS Mincho" w:hint="eastAsia"/>
        </w:rPr>
        <w:tab/>
      </w:r>
      <w:r>
        <w:rPr>
          <w:rFonts w:eastAsia="MS Mincho" w:hint="eastAsia"/>
        </w:rPr>
        <w:tab/>
      </w:r>
      <w:r w:rsidRPr="007229CA">
        <w:t>Early Warning Systems</w:t>
      </w:r>
    </w:p>
    <w:p w:rsidR="00592680" w:rsidRDefault="00592680" w:rsidP="00592680">
      <w:pPr>
        <w:rPr>
          <w:rFonts w:eastAsia="MS Mincho"/>
        </w:rPr>
      </w:pPr>
      <w:r>
        <w:lastRenderedPageBreak/>
        <w:t>GNSS</w:t>
      </w:r>
      <w:r>
        <w:rPr>
          <w:rFonts w:eastAsia="MS Mincho" w:hint="eastAsia"/>
        </w:rPr>
        <w:tab/>
      </w:r>
      <w:r>
        <w:rPr>
          <w:rFonts w:eastAsia="MS Mincho" w:hint="eastAsia"/>
        </w:rPr>
        <w:tab/>
      </w:r>
      <w:r w:rsidRPr="007229CA">
        <w:t xml:space="preserve">Global </w:t>
      </w:r>
      <w:r>
        <w:rPr>
          <w:rFonts w:eastAsia="MS Mincho" w:hint="eastAsia"/>
        </w:rPr>
        <w:t xml:space="preserve">Navigation Satellite </w:t>
      </w:r>
      <w:r w:rsidRPr="007229CA">
        <w:t>System</w:t>
      </w:r>
    </w:p>
    <w:p w:rsidR="00592680" w:rsidRDefault="00592680" w:rsidP="00592680">
      <w:pPr>
        <w:rPr>
          <w:rFonts w:eastAsia="MS Mincho"/>
        </w:rPr>
      </w:pPr>
      <w:r w:rsidRPr="007229CA">
        <w:t>IARU</w:t>
      </w:r>
      <w:r>
        <w:rPr>
          <w:rFonts w:eastAsia="MS Mincho" w:hint="eastAsia"/>
        </w:rPr>
        <w:tab/>
      </w:r>
      <w:r>
        <w:rPr>
          <w:rFonts w:eastAsia="MS Mincho" w:hint="eastAsia"/>
        </w:rPr>
        <w:tab/>
      </w:r>
      <w:r w:rsidRPr="007229CA">
        <w:t>International Amateur Radio Union</w:t>
      </w:r>
    </w:p>
    <w:p w:rsidR="00592680" w:rsidRDefault="00592680" w:rsidP="00592680">
      <w:pPr>
        <w:rPr>
          <w:rFonts w:eastAsia="MS Mincho"/>
        </w:rPr>
      </w:pPr>
      <w:r w:rsidRPr="007229CA">
        <w:t>MNO</w:t>
      </w:r>
      <w:r>
        <w:rPr>
          <w:rFonts w:eastAsia="MS Mincho" w:hint="eastAsia"/>
        </w:rPr>
        <w:tab/>
      </w:r>
      <w:r>
        <w:rPr>
          <w:rFonts w:eastAsia="MS Mincho" w:hint="eastAsia"/>
        </w:rPr>
        <w:tab/>
      </w:r>
      <w:r w:rsidRPr="007229CA">
        <w:t>Mobile Network Operator</w:t>
      </w:r>
    </w:p>
    <w:p w:rsidR="00592680" w:rsidRDefault="00592680" w:rsidP="00592680">
      <w:pPr>
        <w:rPr>
          <w:rFonts w:eastAsia="MS Mincho"/>
        </w:rPr>
      </w:pPr>
      <w:r w:rsidRPr="007229CA">
        <w:t>PTSD</w:t>
      </w:r>
      <w:r>
        <w:rPr>
          <w:rFonts w:eastAsia="MS Mincho" w:hint="eastAsia"/>
        </w:rPr>
        <w:tab/>
      </w:r>
      <w:r>
        <w:rPr>
          <w:rFonts w:eastAsia="MS Mincho" w:hint="eastAsia"/>
        </w:rPr>
        <w:tab/>
      </w:r>
      <w:r w:rsidRPr="007229CA">
        <w:t>Post Traumatic Stress Disorder</w:t>
      </w:r>
    </w:p>
    <w:p w:rsidR="00592680" w:rsidRDefault="00592680" w:rsidP="00592680">
      <w:pPr>
        <w:rPr>
          <w:rFonts w:eastAsia="MS Mincho"/>
        </w:rPr>
      </w:pPr>
      <w:r w:rsidRPr="007229CA">
        <w:t>SDO</w:t>
      </w:r>
      <w:r>
        <w:rPr>
          <w:rFonts w:eastAsia="MS Mincho" w:hint="eastAsia"/>
        </w:rPr>
        <w:tab/>
      </w:r>
      <w:r>
        <w:rPr>
          <w:rFonts w:eastAsia="MS Mincho" w:hint="eastAsia"/>
        </w:rPr>
        <w:tab/>
      </w:r>
      <w:r w:rsidRPr="007229CA">
        <w:t>Standard Development Organization</w:t>
      </w:r>
    </w:p>
    <w:p w:rsidR="00592680" w:rsidRDefault="00592680" w:rsidP="00592680">
      <w:pPr>
        <w:rPr>
          <w:rFonts w:eastAsia="MS Mincho"/>
        </w:rPr>
      </w:pPr>
      <w:r w:rsidRPr="007229CA">
        <w:t>SVG</w:t>
      </w:r>
      <w:r>
        <w:rPr>
          <w:rFonts w:eastAsia="MS Mincho" w:hint="eastAsia"/>
        </w:rPr>
        <w:tab/>
      </w:r>
      <w:r>
        <w:rPr>
          <w:rFonts w:eastAsia="MS Mincho" w:hint="eastAsia"/>
        </w:rPr>
        <w:tab/>
      </w:r>
      <w:r w:rsidRPr="007229CA">
        <w:t>Scale Vector Graphics</w:t>
      </w:r>
    </w:p>
    <w:p w:rsidR="00592680" w:rsidRDefault="00592680" w:rsidP="00592680">
      <w:pPr>
        <w:rPr>
          <w:rFonts w:eastAsia="MS Mincho"/>
        </w:rPr>
      </w:pPr>
      <w:r>
        <w:rPr>
          <w:rFonts w:eastAsia="MS Mincho" w:hint="eastAsia"/>
        </w:rPr>
        <w:t>TV</w:t>
      </w:r>
      <w:r>
        <w:rPr>
          <w:rFonts w:eastAsia="MS Mincho" w:hint="eastAsia"/>
        </w:rPr>
        <w:tab/>
      </w:r>
      <w:r>
        <w:rPr>
          <w:rFonts w:eastAsia="MS Mincho" w:hint="eastAsia"/>
        </w:rPr>
        <w:tab/>
        <w:t>Television</w:t>
      </w:r>
    </w:p>
    <w:p w:rsidR="00592680" w:rsidRDefault="00592680" w:rsidP="00592680">
      <w:pPr>
        <w:rPr>
          <w:rFonts w:eastAsia="MS Mincho"/>
        </w:rPr>
      </w:pPr>
      <w:r>
        <w:rPr>
          <w:rFonts w:eastAsia="MS Mincho" w:hint="eastAsia"/>
        </w:rPr>
        <w:t>TVCML</w:t>
      </w:r>
      <w:r>
        <w:rPr>
          <w:rFonts w:eastAsia="MS Mincho" w:hint="eastAsia"/>
        </w:rPr>
        <w:tab/>
        <w:t>Television Common Markup Language</w:t>
      </w:r>
    </w:p>
    <w:p w:rsidR="00592680" w:rsidRDefault="00592680" w:rsidP="00592680">
      <w:pPr>
        <w:rPr>
          <w:rFonts w:eastAsia="MS Mincho"/>
        </w:rPr>
      </w:pPr>
      <w:r w:rsidRPr="007229CA">
        <w:t>UNDP</w:t>
      </w:r>
      <w:r>
        <w:rPr>
          <w:rFonts w:eastAsia="MS Mincho" w:hint="eastAsia"/>
        </w:rPr>
        <w:tab/>
      </w:r>
      <w:r>
        <w:rPr>
          <w:rFonts w:eastAsia="MS Mincho" w:hint="eastAsia"/>
        </w:rPr>
        <w:tab/>
      </w:r>
      <w:r w:rsidRPr="007229CA">
        <w:t>United Nations Development Programme</w:t>
      </w:r>
    </w:p>
    <w:p w:rsidR="00592680" w:rsidRDefault="00592680" w:rsidP="00592680">
      <w:pPr>
        <w:ind w:left="1440" w:hangingChars="600" w:hanging="1440"/>
        <w:rPr>
          <w:rFonts w:eastAsia="MS Mincho"/>
        </w:rPr>
      </w:pPr>
      <w:r w:rsidRPr="007229CA">
        <w:t>UNISDR</w:t>
      </w:r>
      <w:r>
        <w:rPr>
          <w:rFonts w:eastAsia="MS Mincho" w:hint="eastAsia"/>
        </w:rPr>
        <w:tab/>
      </w:r>
      <w:r w:rsidRPr="007229CA">
        <w:t>United Nations International Strategy for Disaster Reduction</w:t>
      </w:r>
      <w:r w:rsidRPr="007F4E5B">
        <w:rPr>
          <w:rFonts w:hint="eastAsia"/>
        </w:rPr>
        <w:t xml:space="preserve"> </w:t>
      </w:r>
      <w:r w:rsidRPr="007229CA">
        <w:t>(United Nations Office for Disaster Risk Reduction)</w:t>
      </w:r>
    </w:p>
    <w:p w:rsidR="00592680" w:rsidRDefault="00592680" w:rsidP="00592680">
      <w:pPr>
        <w:ind w:left="1440" w:hangingChars="600" w:hanging="1440"/>
        <w:rPr>
          <w:rFonts w:eastAsia="MS Mincho"/>
        </w:rPr>
      </w:pPr>
      <w:r w:rsidRPr="007229CA">
        <w:t>3GPP</w:t>
      </w:r>
      <w:r>
        <w:rPr>
          <w:rFonts w:eastAsia="MS Mincho" w:hint="eastAsia"/>
        </w:rPr>
        <w:tab/>
      </w:r>
      <w:r w:rsidRPr="007229CA">
        <w:t>The 3rd Generation Partnership Project</w:t>
      </w:r>
    </w:p>
    <w:p w:rsidR="00592680" w:rsidRPr="00FE139C" w:rsidRDefault="00592680" w:rsidP="00592680">
      <w:pPr>
        <w:ind w:left="1440" w:hangingChars="600" w:hanging="1440"/>
        <w:rPr>
          <w:rFonts w:eastAsia="MS Mincho"/>
        </w:rPr>
      </w:pPr>
      <w:r w:rsidRPr="007229CA">
        <w:t>3GPP2</w:t>
      </w:r>
      <w:r>
        <w:rPr>
          <w:rFonts w:eastAsia="MS Mincho" w:hint="eastAsia"/>
        </w:rPr>
        <w:tab/>
      </w:r>
      <w:r w:rsidRPr="007229CA">
        <w:t>The 3rd Generation Partnership Project 2</w:t>
      </w:r>
    </w:p>
    <w:p w:rsidR="00592680" w:rsidRPr="007F4E5B" w:rsidRDefault="00592680" w:rsidP="00EA6019">
      <w:pPr>
        <w:pStyle w:val="Heading1"/>
        <w:numPr>
          <w:ilvl w:val="0"/>
          <w:numId w:val="18"/>
        </w:numPr>
      </w:pPr>
      <w:bookmarkStart w:id="22" w:name="_Toc393114322"/>
      <w:r w:rsidRPr="007F4E5B">
        <w:rPr>
          <w:rFonts w:hint="eastAsia"/>
          <w:lang w:eastAsia="ja-JP"/>
        </w:rPr>
        <w:t>Convention</w:t>
      </w:r>
      <w:r w:rsidRPr="007F4E5B">
        <w:rPr>
          <w:lang w:eastAsia="ja-JP"/>
        </w:rPr>
        <w:t>s</w:t>
      </w:r>
      <w:bookmarkEnd w:id="22"/>
    </w:p>
    <w:p w:rsidR="00592680" w:rsidRPr="007F4E5B" w:rsidRDefault="00592680" w:rsidP="00592680">
      <w:pPr>
        <w:pStyle w:val="Textjustified"/>
      </w:pPr>
      <w:r>
        <w:rPr>
          <w:rFonts w:hint="eastAsia"/>
          <w:lang w:eastAsia="ja-JP"/>
        </w:rPr>
        <w:t>None.</w:t>
      </w:r>
    </w:p>
    <w:p w:rsidR="00592680" w:rsidRPr="007F4E5B" w:rsidRDefault="00592680" w:rsidP="00EA6019">
      <w:pPr>
        <w:pStyle w:val="Heading1"/>
        <w:numPr>
          <w:ilvl w:val="0"/>
          <w:numId w:val="18"/>
        </w:numPr>
      </w:pPr>
      <w:bookmarkStart w:id="23" w:name="_Toc393114323"/>
      <w:r w:rsidRPr="007F4E5B">
        <w:rPr>
          <w:rFonts w:hint="eastAsia"/>
        </w:rPr>
        <w:t xml:space="preserve">Overview </w:t>
      </w:r>
      <w:r w:rsidRPr="007F4E5B">
        <w:rPr>
          <w:rFonts w:hint="eastAsia"/>
          <w:lang w:eastAsia="ja-JP"/>
        </w:rPr>
        <w:t xml:space="preserve">of </w:t>
      </w:r>
      <w:r w:rsidRPr="007F4E5B">
        <w:rPr>
          <w:lang w:eastAsia="ja-JP"/>
        </w:rPr>
        <w:t>early warning and disaster relief</w:t>
      </w:r>
      <w:r w:rsidRPr="007F4E5B">
        <w:rPr>
          <w:rFonts w:hint="eastAsia"/>
          <w:lang w:eastAsia="ja-JP"/>
        </w:rPr>
        <w:t xml:space="preserve"> system</w:t>
      </w:r>
      <w:bookmarkEnd w:id="23"/>
    </w:p>
    <w:p w:rsidR="00592680" w:rsidRPr="007F4E5B" w:rsidRDefault="00592680" w:rsidP="00592680">
      <w:pPr>
        <w:pStyle w:val="Textjustified"/>
        <w:rPr>
          <w:lang w:eastAsia="ja-JP"/>
        </w:rPr>
      </w:pPr>
      <w:r w:rsidRPr="007F4E5B">
        <w:rPr>
          <w:lang w:eastAsia="ja-JP"/>
        </w:rPr>
        <w:t xml:space="preserve">An early warning </w:t>
      </w:r>
      <w:r w:rsidRPr="007F4E5B">
        <w:rPr>
          <w:rFonts w:hint="eastAsia"/>
          <w:lang w:eastAsia="ja-JP"/>
        </w:rPr>
        <w:t xml:space="preserve">system </w:t>
      </w:r>
      <w:r w:rsidRPr="007F4E5B">
        <w:rPr>
          <w:lang w:eastAsia="ja-JP"/>
        </w:rPr>
        <w:t>is a system that can deliver warning notifications of an imminent disaster or describe the possible effects of a disaster that has occurred to people suffering from the disaster.</w:t>
      </w:r>
    </w:p>
    <w:p w:rsidR="00592680" w:rsidRPr="007F4E5B" w:rsidRDefault="00592680" w:rsidP="00592680">
      <w:pPr>
        <w:pStyle w:val="Textjustified"/>
        <w:rPr>
          <w:lang w:eastAsia="ja-JP"/>
        </w:rPr>
      </w:pPr>
      <w:r w:rsidRPr="007F4E5B">
        <w:rPr>
          <w:lang w:eastAsia="ja-JP"/>
        </w:rPr>
        <w:t xml:space="preserve">A disaster relief </w:t>
      </w:r>
      <w:r w:rsidRPr="007F4E5B">
        <w:rPr>
          <w:rFonts w:hint="eastAsia"/>
          <w:lang w:eastAsia="ja-JP"/>
        </w:rPr>
        <w:t xml:space="preserve">system </w:t>
      </w:r>
      <w:r w:rsidRPr="007F4E5B">
        <w:rPr>
          <w:lang w:eastAsia="ja-JP"/>
        </w:rPr>
        <w:t>is a system that can provide information or support designed to reduce or suppress any serious disruption to the functioning of society. The disruption may be caused by accidents, natural phenomena or human activity, and results in a significant widespread threat to human life, health, property or the environment</w:t>
      </w:r>
    </w:p>
    <w:p w:rsidR="00592680" w:rsidRPr="007F4E5B" w:rsidRDefault="00592680" w:rsidP="00592680">
      <w:pPr>
        <w:pStyle w:val="Textjustified"/>
        <w:rPr>
          <w:szCs w:val="24"/>
          <w:lang w:eastAsia="ja-JP"/>
        </w:rPr>
      </w:pPr>
      <w:r w:rsidRPr="007F4E5B">
        <w:rPr>
          <w:lang w:eastAsia="ja-JP"/>
        </w:rPr>
        <w:t>The system</w:t>
      </w:r>
      <w:r w:rsidRPr="007F4E5B">
        <w:rPr>
          <w:rFonts w:hint="eastAsia"/>
          <w:lang w:eastAsia="ja-JP"/>
        </w:rPr>
        <w:t xml:space="preserve">s in practice generally include features for </w:t>
      </w:r>
      <w:r w:rsidRPr="007F4E5B">
        <w:rPr>
          <w:lang w:eastAsia="ja-JP"/>
        </w:rPr>
        <w:t>both early</w:t>
      </w:r>
      <w:r w:rsidRPr="007F4E5B">
        <w:rPr>
          <w:rFonts w:hint="eastAsia"/>
          <w:lang w:eastAsia="ja-JP"/>
        </w:rPr>
        <w:t xml:space="preserve"> warning and disaster relief systems along with the time frame. </w:t>
      </w:r>
      <w:r w:rsidRPr="007F4E5B">
        <w:rPr>
          <w:rFonts w:hint="eastAsia"/>
          <w:szCs w:val="24"/>
          <w:lang w:eastAsia="ja-JP"/>
        </w:rPr>
        <w:t xml:space="preserve"> The systems can be used </w:t>
      </w:r>
      <w:r w:rsidRPr="007F4E5B">
        <w:rPr>
          <w:szCs w:val="24"/>
          <w:lang w:eastAsia="ja-JP"/>
        </w:rPr>
        <w:t>to assist</w:t>
      </w:r>
      <w:r w:rsidRPr="007F4E5B">
        <w:rPr>
          <w:rFonts w:hint="eastAsia"/>
          <w:szCs w:val="24"/>
          <w:lang w:eastAsia="ja-JP"/>
        </w:rPr>
        <w:t xml:space="preserve"> preparedness and prevention before a </w:t>
      </w:r>
      <w:r w:rsidRPr="007F4E5B">
        <w:rPr>
          <w:szCs w:val="24"/>
          <w:lang w:eastAsia="ja-JP"/>
        </w:rPr>
        <w:t>disaster</w:t>
      </w:r>
      <w:r w:rsidRPr="007F4E5B">
        <w:rPr>
          <w:rFonts w:hint="eastAsia"/>
          <w:szCs w:val="24"/>
          <w:lang w:eastAsia="ja-JP"/>
        </w:rPr>
        <w:t>, for rescue and evacuation</w:t>
      </w:r>
      <w:r w:rsidRPr="007F4E5B">
        <w:rPr>
          <w:szCs w:val="24"/>
          <w:lang w:eastAsia="ja-JP"/>
        </w:rPr>
        <w:t xml:space="preserve"> </w:t>
      </w:r>
      <w:r w:rsidRPr="007F4E5B">
        <w:rPr>
          <w:rFonts w:hint="eastAsia"/>
          <w:szCs w:val="24"/>
          <w:lang w:eastAsia="ja-JP"/>
        </w:rPr>
        <w:t>a</w:t>
      </w:r>
      <w:r w:rsidRPr="007F4E5B">
        <w:rPr>
          <w:szCs w:val="24"/>
          <w:lang w:eastAsia="ja-JP"/>
        </w:rPr>
        <w:t>ssistance</w:t>
      </w:r>
      <w:r w:rsidRPr="007F4E5B">
        <w:rPr>
          <w:rFonts w:hint="eastAsia"/>
          <w:szCs w:val="24"/>
          <w:lang w:eastAsia="ja-JP"/>
        </w:rPr>
        <w:t xml:space="preserve"> during a disaster, and for safety confirmation and life </w:t>
      </w:r>
      <w:r w:rsidRPr="007F4E5B">
        <w:rPr>
          <w:szCs w:val="24"/>
          <w:lang w:eastAsia="ja-JP"/>
        </w:rPr>
        <w:t>sustainability</w:t>
      </w:r>
      <w:r w:rsidRPr="007F4E5B">
        <w:rPr>
          <w:rFonts w:hint="eastAsia"/>
          <w:szCs w:val="24"/>
          <w:lang w:eastAsia="ja-JP"/>
        </w:rPr>
        <w:t xml:space="preserve"> after a disaster.</w:t>
      </w:r>
    </w:p>
    <w:p w:rsidR="00592680" w:rsidRPr="007F4E5B" w:rsidRDefault="00592680" w:rsidP="00EA6019">
      <w:pPr>
        <w:pStyle w:val="Heading2"/>
        <w:numPr>
          <w:ilvl w:val="1"/>
          <w:numId w:val="18"/>
        </w:numPr>
        <w:rPr>
          <w:lang w:eastAsia="ja-JP"/>
        </w:rPr>
      </w:pPr>
      <w:bookmarkStart w:id="24" w:name="_Toc388863072"/>
      <w:bookmarkStart w:id="25" w:name="_Toc388863224"/>
      <w:bookmarkStart w:id="26" w:name="_Toc388863586"/>
      <w:bookmarkStart w:id="27" w:name="_Toc388863643"/>
      <w:bookmarkStart w:id="28" w:name="_Toc393114324"/>
      <w:bookmarkEnd w:id="24"/>
      <w:bookmarkEnd w:id="25"/>
      <w:bookmarkEnd w:id="26"/>
      <w:bookmarkEnd w:id="27"/>
      <w:r w:rsidRPr="007F4E5B">
        <w:rPr>
          <w:rFonts w:hint="eastAsia"/>
          <w:lang w:eastAsia="ja-JP"/>
        </w:rPr>
        <w:t>Direction for new services and systems</w:t>
      </w:r>
      <w:bookmarkEnd w:id="28"/>
    </w:p>
    <w:p w:rsidR="00592680" w:rsidRPr="007F4E5B" w:rsidRDefault="00592680" w:rsidP="00592680">
      <w:pPr>
        <w:pStyle w:val="Textjustified"/>
        <w:rPr>
          <w:lang w:eastAsia="ja-JP"/>
        </w:rPr>
      </w:pPr>
      <w:r w:rsidRPr="007F4E5B">
        <w:rPr>
          <w:rFonts w:hint="eastAsia"/>
          <w:lang w:eastAsia="ja-JP"/>
        </w:rPr>
        <w:t xml:space="preserve">This sub-clause identifies several </w:t>
      </w:r>
      <w:r w:rsidRPr="007F4E5B">
        <w:rPr>
          <w:lang w:eastAsia="ja-JP"/>
        </w:rPr>
        <w:t>factors</w:t>
      </w:r>
      <w:r w:rsidRPr="007F4E5B">
        <w:rPr>
          <w:rFonts w:hint="eastAsia"/>
          <w:lang w:eastAsia="ja-JP"/>
        </w:rPr>
        <w:t xml:space="preserve"> to be taken into account when the new disaster </w:t>
      </w:r>
      <w:r w:rsidRPr="007F4E5B">
        <w:rPr>
          <w:lang w:eastAsia="ja-JP"/>
        </w:rPr>
        <w:t>relief</w:t>
      </w:r>
      <w:r w:rsidRPr="007F4E5B">
        <w:rPr>
          <w:rFonts w:hint="eastAsia"/>
          <w:lang w:eastAsia="ja-JP"/>
        </w:rPr>
        <w:t xml:space="preserve"> </w:t>
      </w:r>
      <w:r w:rsidRPr="007F4E5B">
        <w:rPr>
          <w:lang w:eastAsia="ja-JP"/>
        </w:rPr>
        <w:t>services</w:t>
      </w:r>
      <w:r w:rsidRPr="007F4E5B">
        <w:rPr>
          <w:rFonts w:hint="eastAsia"/>
          <w:lang w:eastAsia="ja-JP"/>
        </w:rPr>
        <w:t xml:space="preserve"> and systems are designed.</w:t>
      </w:r>
    </w:p>
    <w:p w:rsidR="00592680" w:rsidRPr="007F4E5B" w:rsidRDefault="00592680" w:rsidP="00592680">
      <w:pPr>
        <w:pStyle w:val="Bullets"/>
        <w:rPr>
          <w:lang w:eastAsia="ja-JP"/>
        </w:rPr>
      </w:pPr>
      <w:r w:rsidRPr="007F4E5B">
        <w:rPr>
          <w:rFonts w:hint="eastAsia"/>
          <w:lang w:eastAsia="ja-JP"/>
        </w:rPr>
        <w:t xml:space="preserve">Use of a wide variety of terminals and communication </w:t>
      </w:r>
      <w:r w:rsidRPr="007F4E5B">
        <w:rPr>
          <w:lang w:eastAsia="ja-JP"/>
        </w:rPr>
        <w:t>channels</w:t>
      </w:r>
    </w:p>
    <w:p w:rsidR="00592680" w:rsidRPr="007F4E5B" w:rsidRDefault="00592680" w:rsidP="00592680">
      <w:pPr>
        <w:pStyle w:val="Textjustified"/>
        <w:rPr>
          <w:lang w:eastAsia="ja-JP"/>
        </w:rPr>
      </w:pPr>
      <w:r w:rsidRPr="007F4E5B">
        <w:rPr>
          <w:rFonts w:hint="eastAsia"/>
          <w:lang w:eastAsia="ja-JP"/>
        </w:rPr>
        <w:t xml:space="preserve">Until now, radio and TV </w:t>
      </w:r>
      <w:r w:rsidRPr="007F4E5B">
        <w:rPr>
          <w:lang w:eastAsia="ja-JP"/>
        </w:rPr>
        <w:t>broadcasting</w:t>
      </w:r>
      <w:r w:rsidRPr="007F4E5B">
        <w:rPr>
          <w:rFonts w:hint="eastAsia"/>
          <w:lang w:eastAsia="ja-JP"/>
        </w:rPr>
        <w:t>, a</w:t>
      </w:r>
      <w:r w:rsidRPr="007F4E5B">
        <w:t xml:space="preserve">mateur </w:t>
      </w:r>
      <w:r w:rsidRPr="007F4E5B">
        <w:rPr>
          <w:rFonts w:hint="eastAsia"/>
          <w:lang w:eastAsia="ja-JP"/>
        </w:rPr>
        <w:t>r</w:t>
      </w:r>
      <w:r w:rsidRPr="007F4E5B">
        <w:t>adio</w:t>
      </w:r>
      <w:r w:rsidRPr="007F4E5B">
        <w:rPr>
          <w:rFonts w:hint="eastAsia"/>
          <w:lang w:eastAsia="ja-JP"/>
        </w:rPr>
        <w:t xml:space="preserve"> and fixed phones have mainly been used for disaster relief systems. Recently</w:t>
      </w:r>
      <w:r w:rsidRPr="007F4E5B">
        <w:rPr>
          <w:lang w:eastAsia="ja-JP"/>
        </w:rPr>
        <w:t>,</w:t>
      </w:r>
      <w:r w:rsidRPr="007F4E5B">
        <w:rPr>
          <w:rFonts w:hint="eastAsia"/>
          <w:lang w:eastAsia="ja-JP"/>
        </w:rPr>
        <w:t xml:space="preserve"> mobile </w:t>
      </w:r>
      <w:r w:rsidRPr="007F4E5B">
        <w:rPr>
          <w:lang w:eastAsia="ja-JP"/>
        </w:rPr>
        <w:t>communication</w:t>
      </w:r>
      <w:r w:rsidRPr="007F4E5B">
        <w:rPr>
          <w:rFonts w:hint="eastAsia"/>
          <w:lang w:eastAsia="ja-JP"/>
        </w:rPr>
        <w:t xml:space="preserve"> and digital signage have also been developed and </w:t>
      </w:r>
      <w:r w:rsidRPr="007F4E5B">
        <w:rPr>
          <w:lang w:eastAsia="ja-JP"/>
        </w:rPr>
        <w:t xml:space="preserve">are </w:t>
      </w:r>
      <w:r w:rsidRPr="007F4E5B">
        <w:rPr>
          <w:rFonts w:hint="eastAsia"/>
          <w:lang w:eastAsia="ja-JP"/>
        </w:rPr>
        <w:t xml:space="preserve">widely used </w:t>
      </w:r>
      <w:r w:rsidRPr="007F4E5B">
        <w:rPr>
          <w:lang w:eastAsia="ja-JP"/>
        </w:rPr>
        <w:t>throughout</w:t>
      </w:r>
      <w:r w:rsidRPr="007F4E5B">
        <w:rPr>
          <w:rFonts w:hint="eastAsia"/>
          <w:lang w:eastAsia="ja-JP"/>
        </w:rPr>
        <w:t xml:space="preserve"> the world. These new technologies </w:t>
      </w:r>
      <w:r w:rsidRPr="007F4E5B">
        <w:rPr>
          <w:lang w:eastAsia="ja-JP"/>
        </w:rPr>
        <w:t>must</w:t>
      </w:r>
      <w:r w:rsidRPr="007F4E5B">
        <w:rPr>
          <w:rFonts w:hint="eastAsia"/>
          <w:lang w:eastAsia="ja-JP"/>
        </w:rPr>
        <w:t xml:space="preserve"> </w:t>
      </w:r>
      <w:r w:rsidRPr="007F4E5B">
        <w:rPr>
          <w:lang w:eastAsia="ja-JP"/>
        </w:rPr>
        <w:t xml:space="preserve">be recognized as new terminals and communication channels for delivering urgent information </w:t>
      </w:r>
      <w:r w:rsidRPr="007F4E5B">
        <w:rPr>
          <w:rFonts w:hint="eastAsia"/>
          <w:lang w:eastAsia="ja-JP"/>
        </w:rPr>
        <w:t xml:space="preserve">in </w:t>
      </w:r>
      <w:r w:rsidRPr="007F4E5B">
        <w:rPr>
          <w:lang w:eastAsia="ja-JP"/>
        </w:rPr>
        <w:t xml:space="preserve">a </w:t>
      </w:r>
      <w:r w:rsidRPr="007F4E5B">
        <w:rPr>
          <w:rFonts w:hint="eastAsia"/>
          <w:lang w:eastAsia="ja-JP"/>
        </w:rPr>
        <w:t>time</w:t>
      </w:r>
      <w:r w:rsidRPr="007F4E5B">
        <w:rPr>
          <w:lang w:eastAsia="ja-JP"/>
        </w:rPr>
        <w:t>ly way</w:t>
      </w:r>
      <w:r w:rsidRPr="007F4E5B">
        <w:rPr>
          <w:rFonts w:hint="eastAsia"/>
          <w:lang w:eastAsia="ja-JP"/>
        </w:rPr>
        <w:t xml:space="preserve"> </w:t>
      </w:r>
      <w:r w:rsidRPr="007F4E5B">
        <w:rPr>
          <w:lang w:eastAsia="ja-JP"/>
        </w:rPr>
        <w:t>to a huge number of people. They also have</w:t>
      </w:r>
      <w:r w:rsidRPr="007F4E5B">
        <w:rPr>
          <w:rFonts w:hint="eastAsia"/>
          <w:lang w:eastAsia="ja-JP"/>
        </w:rPr>
        <w:t xml:space="preserve"> </w:t>
      </w:r>
      <w:r w:rsidRPr="007F4E5B">
        <w:rPr>
          <w:lang w:eastAsia="ja-JP"/>
        </w:rPr>
        <w:t>great</w:t>
      </w:r>
      <w:r w:rsidRPr="007F4E5B">
        <w:rPr>
          <w:rFonts w:hint="eastAsia"/>
          <w:lang w:eastAsia="ja-JP"/>
        </w:rPr>
        <w:t xml:space="preserve"> potential for </w:t>
      </w:r>
      <w:r w:rsidRPr="007F4E5B">
        <w:rPr>
          <w:lang w:eastAsia="ja-JP"/>
        </w:rPr>
        <w:t>providing</w:t>
      </w:r>
      <w:r w:rsidRPr="007F4E5B">
        <w:rPr>
          <w:rFonts w:hint="eastAsia"/>
          <w:lang w:eastAsia="ja-JP"/>
        </w:rPr>
        <w:t xml:space="preserve"> area-specific or user-specific information</w:t>
      </w:r>
      <w:r w:rsidRPr="007F4E5B">
        <w:rPr>
          <w:lang w:eastAsia="ja-JP"/>
        </w:rPr>
        <w:t xml:space="preserve">, which is really needed </w:t>
      </w:r>
      <w:r w:rsidRPr="007F4E5B">
        <w:rPr>
          <w:rFonts w:hint="eastAsia"/>
          <w:lang w:eastAsia="ja-JP"/>
        </w:rPr>
        <w:t>by</w:t>
      </w:r>
      <w:r w:rsidRPr="007F4E5B">
        <w:rPr>
          <w:lang w:eastAsia="ja-JP"/>
        </w:rPr>
        <w:t xml:space="preserve"> the people involved in the disaster.</w:t>
      </w:r>
      <w:r w:rsidRPr="007F4E5B">
        <w:rPr>
          <w:rFonts w:hint="eastAsia"/>
          <w:lang w:eastAsia="ja-JP"/>
        </w:rPr>
        <w:t xml:space="preserve"> Providing </w:t>
      </w:r>
      <w:r w:rsidRPr="007F4E5B">
        <w:rPr>
          <w:lang w:eastAsia="ja-JP"/>
        </w:rPr>
        <w:t>in</w:t>
      </w:r>
      <w:r w:rsidRPr="007F4E5B">
        <w:rPr>
          <w:rFonts w:hint="eastAsia"/>
          <w:lang w:eastAsia="ja-JP"/>
        </w:rPr>
        <w:t xml:space="preserve">teractive channels is </w:t>
      </w:r>
      <w:r w:rsidRPr="007F4E5B">
        <w:rPr>
          <w:lang w:eastAsia="ja-JP"/>
        </w:rPr>
        <w:t>another</w:t>
      </w:r>
      <w:r w:rsidRPr="007F4E5B">
        <w:rPr>
          <w:rFonts w:hint="eastAsia"/>
          <w:lang w:eastAsia="ja-JP"/>
        </w:rPr>
        <w:t xml:space="preserve"> </w:t>
      </w:r>
      <w:r w:rsidRPr="007F4E5B">
        <w:rPr>
          <w:lang w:eastAsia="ja-JP"/>
        </w:rPr>
        <w:t xml:space="preserve">of their </w:t>
      </w:r>
      <w:r w:rsidRPr="007F4E5B">
        <w:rPr>
          <w:rFonts w:hint="eastAsia"/>
          <w:lang w:eastAsia="ja-JP"/>
        </w:rPr>
        <w:t>feature</w:t>
      </w:r>
      <w:r w:rsidRPr="007F4E5B">
        <w:rPr>
          <w:lang w:eastAsia="ja-JP"/>
        </w:rPr>
        <w:t>s</w:t>
      </w:r>
      <w:r w:rsidRPr="007F4E5B">
        <w:rPr>
          <w:rFonts w:hint="eastAsia"/>
          <w:lang w:eastAsia="ja-JP"/>
        </w:rPr>
        <w:t xml:space="preserve"> </w:t>
      </w:r>
      <w:r w:rsidRPr="007F4E5B">
        <w:rPr>
          <w:lang w:eastAsia="ja-JP"/>
        </w:rPr>
        <w:t>that</w:t>
      </w:r>
      <w:r w:rsidRPr="007F4E5B">
        <w:rPr>
          <w:rFonts w:hint="eastAsia"/>
          <w:lang w:eastAsia="ja-JP"/>
        </w:rPr>
        <w:t xml:space="preserve"> </w:t>
      </w:r>
      <w:r w:rsidRPr="007F4E5B">
        <w:rPr>
          <w:lang w:eastAsia="ja-JP"/>
        </w:rPr>
        <w:t xml:space="preserve">provides assistance during times of </w:t>
      </w:r>
      <w:r w:rsidRPr="007F4E5B">
        <w:rPr>
          <w:rFonts w:hint="eastAsia"/>
          <w:lang w:eastAsia="ja-JP"/>
        </w:rPr>
        <w:t xml:space="preserve">disaster. </w:t>
      </w:r>
    </w:p>
    <w:p w:rsidR="00592680" w:rsidRPr="007F4E5B" w:rsidRDefault="00592680" w:rsidP="00592680">
      <w:pPr>
        <w:pStyle w:val="Textjustified"/>
        <w:rPr>
          <w:lang w:eastAsia="ja-JP"/>
        </w:rPr>
      </w:pPr>
      <w:r w:rsidRPr="007F4E5B">
        <w:rPr>
          <w:rFonts w:hint="eastAsia"/>
          <w:lang w:eastAsia="ja-JP"/>
        </w:rPr>
        <w:t xml:space="preserve">New types of early warning and disaster relief </w:t>
      </w:r>
      <w:r w:rsidRPr="007F4E5B">
        <w:rPr>
          <w:lang w:eastAsia="ja-JP"/>
        </w:rPr>
        <w:t xml:space="preserve">systems </w:t>
      </w:r>
      <w:r w:rsidRPr="007F4E5B">
        <w:rPr>
          <w:rFonts w:hint="eastAsia"/>
          <w:lang w:eastAsia="ja-JP"/>
        </w:rPr>
        <w:t xml:space="preserve">with mobile terminals and digital signage </w:t>
      </w:r>
      <w:r w:rsidRPr="007F4E5B">
        <w:rPr>
          <w:lang w:eastAsia="ja-JP"/>
        </w:rPr>
        <w:t>must</w:t>
      </w:r>
      <w:r w:rsidRPr="007F4E5B">
        <w:rPr>
          <w:rFonts w:hint="eastAsia"/>
          <w:lang w:eastAsia="ja-JP"/>
        </w:rPr>
        <w:t xml:space="preserve"> be investigated.</w:t>
      </w:r>
    </w:p>
    <w:p w:rsidR="00592680" w:rsidRPr="007F4E5B" w:rsidRDefault="00592680" w:rsidP="00592680">
      <w:pPr>
        <w:pStyle w:val="Bullets"/>
      </w:pPr>
      <w:r w:rsidRPr="007F4E5B">
        <w:rPr>
          <w:rFonts w:hint="eastAsia"/>
        </w:rPr>
        <w:lastRenderedPageBreak/>
        <w:t>Handling of voice call congestion and alternative communication modes</w:t>
      </w:r>
    </w:p>
    <w:p w:rsidR="00592680" w:rsidRPr="007F4E5B" w:rsidRDefault="00592680" w:rsidP="00592680">
      <w:pPr>
        <w:pStyle w:val="Textjustified"/>
        <w:rPr>
          <w:lang w:eastAsia="ja-JP"/>
        </w:rPr>
      </w:pPr>
      <w:r w:rsidRPr="007F4E5B">
        <w:rPr>
          <w:rFonts w:hint="eastAsia"/>
        </w:rPr>
        <w:t xml:space="preserve">Voice call congestion </w:t>
      </w:r>
      <w:r w:rsidRPr="007F4E5B">
        <w:t xml:space="preserve">is </w:t>
      </w:r>
      <w:r w:rsidRPr="007F4E5B">
        <w:rPr>
          <w:rFonts w:hint="eastAsia"/>
        </w:rPr>
        <w:t>a well-known problem in the event of certain type</w:t>
      </w:r>
      <w:r w:rsidRPr="007F4E5B">
        <w:t>s</w:t>
      </w:r>
      <w:r w:rsidRPr="007F4E5B">
        <w:rPr>
          <w:rFonts w:hint="eastAsia"/>
        </w:rPr>
        <w:t xml:space="preserve"> of disasters (e.g., earthquake</w:t>
      </w:r>
      <w:r w:rsidRPr="007F4E5B">
        <w:t>s</w:t>
      </w:r>
      <w:r w:rsidRPr="007F4E5B">
        <w:rPr>
          <w:rFonts w:hint="eastAsia"/>
        </w:rPr>
        <w:t xml:space="preserve">) and </w:t>
      </w:r>
      <w:r w:rsidRPr="007F4E5B">
        <w:t>it remains difficult</w:t>
      </w:r>
      <w:r w:rsidRPr="007F4E5B">
        <w:rPr>
          <w:rFonts w:hint="eastAsia"/>
        </w:rPr>
        <w:t xml:space="preserve"> to manage </w:t>
      </w:r>
      <w:r w:rsidRPr="007F4E5B">
        <w:t>using</w:t>
      </w:r>
      <w:r w:rsidRPr="007F4E5B">
        <w:rPr>
          <w:rFonts w:hint="eastAsia"/>
        </w:rPr>
        <w:t xml:space="preserve"> the public telephone </w:t>
      </w:r>
      <w:r w:rsidRPr="007F4E5B">
        <w:t>network</w:t>
      </w:r>
      <w:r w:rsidRPr="007F4E5B">
        <w:rPr>
          <w:rFonts w:hint="eastAsia"/>
        </w:rPr>
        <w:t xml:space="preserve"> </w:t>
      </w:r>
      <w:r w:rsidRPr="007F4E5B">
        <w:t>with</w:t>
      </w:r>
      <w:r w:rsidRPr="007F4E5B">
        <w:rPr>
          <w:rFonts w:hint="eastAsia"/>
        </w:rPr>
        <w:t xml:space="preserve"> both fixed and mobile terminals. In several </w:t>
      </w:r>
      <w:r w:rsidRPr="007F4E5B">
        <w:t>previous cases</w:t>
      </w:r>
      <w:r w:rsidRPr="007F4E5B">
        <w:rPr>
          <w:rFonts w:hint="eastAsia"/>
        </w:rPr>
        <w:t xml:space="preserve">, operators </w:t>
      </w:r>
      <w:r w:rsidRPr="007F4E5B">
        <w:t>have</w:t>
      </w:r>
      <w:r w:rsidRPr="007F4E5B">
        <w:rPr>
          <w:rFonts w:hint="eastAsia"/>
        </w:rPr>
        <w:t xml:space="preserve"> regulate</w:t>
      </w:r>
      <w:r w:rsidRPr="007F4E5B">
        <w:t>d</w:t>
      </w:r>
      <w:r w:rsidRPr="007F4E5B">
        <w:rPr>
          <w:rFonts w:hint="eastAsia"/>
        </w:rPr>
        <w:t xml:space="preserve"> voice calls to avoid switching system failure </w:t>
      </w:r>
      <w:r w:rsidRPr="007F4E5B">
        <w:t>resulting from</w:t>
      </w:r>
      <w:r w:rsidRPr="007F4E5B">
        <w:rPr>
          <w:rFonts w:hint="eastAsia"/>
        </w:rPr>
        <w:t xml:space="preserve"> a sudden increase </w:t>
      </w:r>
      <w:r w:rsidRPr="007F4E5B">
        <w:t>in the number of</w:t>
      </w:r>
      <w:r w:rsidRPr="007F4E5B">
        <w:rPr>
          <w:rFonts w:hint="eastAsia"/>
        </w:rPr>
        <w:t xml:space="preserve"> voice calls.</w:t>
      </w:r>
      <w:r w:rsidRPr="007F4E5B">
        <w:rPr>
          <w:rFonts w:hint="eastAsia"/>
          <w:lang w:eastAsia="ja-JP"/>
        </w:rPr>
        <w:t xml:space="preserve"> </w:t>
      </w:r>
      <w:r w:rsidRPr="007F4E5B">
        <w:rPr>
          <w:rFonts w:hint="eastAsia"/>
        </w:rPr>
        <w:t xml:space="preserve">This regulation is </w:t>
      </w:r>
      <w:r w:rsidRPr="007F4E5B">
        <w:rPr>
          <w:rFonts w:hint="eastAsia"/>
          <w:lang w:eastAsia="ja-JP"/>
        </w:rPr>
        <w:t xml:space="preserve">another </w:t>
      </w:r>
      <w:r w:rsidRPr="007F4E5B">
        <w:rPr>
          <w:rFonts w:hint="eastAsia"/>
        </w:rPr>
        <w:t xml:space="preserve">cause of call failures, </w:t>
      </w:r>
      <w:r w:rsidRPr="007F4E5B">
        <w:t>and it</w:t>
      </w:r>
      <w:r w:rsidRPr="007F4E5B">
        <w:rPr>
          <w:rFonts w:hint="eastAsia"/>
        </w:rPr>
        <w:t xml:space="preserve"> </w:t>
      </w:r>
      <w:r w:rsidRPr="007F4E5B">
        <w:t>irritates</w:t>
      </w:r>
      <w:r w:rsidRPr="007F4E5B">
        <w:rPr>
          <w:rFonts w:hint="eastAsia"/>
        </w:rPr>
        <w:t xml:space="preserve"> users. </w:t>
      </w:r>
    </w:p>
    <w:p w:rsidR="00592680" w:rsidRPr="007F4E5B" w:rsidRDefault="00592680" w:rsidP="00592680">
      <w:pPr>
        <w:pStyle w:val="Textjustified"/>
        <w:rPr>
          <w:lang w:eastAsia="ja-JP"/>
        </w:rPr>
      </w:pPr>
      <w:r w:rsidRPr="007F4E5B">
        <w:rPr>
          <w:rFonts w:hint="eastAsia"/>
        </w:rPr>
        <w:t xml:space="preserve">IP-based technologies are </w:t>
      </w:r>
      <w:r w:rsidRPr="007F4E5B">
        <w:t>capable of mitigating</w:t>
      </w:r>
      <w:r w:rsidRPr="007F4E5B">
        <w:rPr>
          <w:rFonts w:hint="eastAsia"/>
        </w:rPr>
        <w:t xml:space="preserve"> the </w:t>
      </w:r>
      <w:r w:rsidRPr="007F4E5B">
        <w:t>congestion</w:t>
      </w:r>
      <w:r w:rsidRPr="007F4E5B">
        <w:rPr>
          <w:rFonts w:hint="eastAsia"/>
        </w:rPr>
        <w:t xml:space="preserve"> or provid</w:t>
      </w:r>
      <w:r w:rsidRPr="007F4E5B">
        <w:t>ing</w:t>
      </w:r>
      <w:r w:rsidRPr="007F4E5B">
        <w:rPr>
          <w:rFonts w:hint="eastAsia"/>
        </w:rPr>
        <w:t xml:space="preserve"> other communication </w:t>
      </w:r>
      <w:r w:rsidRPr="007F4E5B">
        <w:t>means</w:t>
      </w:r>
      <w:r w:rsidRPr="007F4E5B">
        <w:rPr>
          <w:rFonts w:hint="eastAsia"/>
        </w:rPr>
        <w:t xml:space="preserve"> (e.g. IP telephony, voice-based messaging, text messaging, e-mail, SNS). T</w:t>
      </w:r>
      <w:r w:rsidRPr="007F4E5B">
        <w:t>h</w:t>
      </w:r>
      <w:r w:rsidRPr="007F4E5B">
        <w:rPr>
          <w:rFonts w:hint="eastAsia"/>
        </w:rPr>
        <w:t>e</w:t>
      </w:r>
      <w:r w:rsidRPr="007F4E5B">
        <w:t>ir</w:t>
      </w:r>
      <w:r w:rsidRPr="007F4E5B">
        <w:rPr>
          <w:rFonts w:hint="eastAsia"/>
        </w:rPr>
        <w:t xml:space="preserve"> use for </w:t>
      </w:r>
      <w:r w:rsidRPr="007F4E5B">
        <w:t>communication</w:t>
      </w:r>
      <w:r w:rsidRPr="007F4E5B">
        <w:rPr>
          <w:rFonts w:hint="eastAsia"/>
        </w:rPr>
        <w:t xml:space="preserve"> </w:t>
      </w:r>
      <w:r w:rsidRPr="007F4E5B">
        <w:t>during</w:t>
      </w:r>
      <w:r w:rsidRPr="007F4E5B">
        <w:rPr>
          <w:rFonts w:hint="eastAsia"/>
        </w:rPr>
        <w:t xml:space="preserve"> disaster</w:t>
      </w:r>
      <w:r w:rsidRPr="007F4E5B">
        <w:t>s</w:t>
      </w:r>
      <w:r w:rsidRPr="007F4E5B">
        <w:rPr>
          <w:rFonts w:hint="eastAsia"/>
        </w:rPr>
        <w:t xml:space="preserve"> </w:t>
      </w:r>
      <w:r w:rsidRPr="007F4E5B">
        <w:rPr>
          <w:lang w:eastAsia="ja-JP"/>
        </w:rPr>
        <w:t>must</w:t>
      </w:r>
      <w:r w:rsidRPr="007F4E5B">
        <w:rPr>
          <w:rFonts w:hint="eastAsia"/>
        </w:rPr>
        <w:t xml:space="preserve"> be investigated.</w:t>
      </w:r>
    </w:p>
    <w:p w:rsidR="00592680" w:rsidRPr="007F4E5B" w:rsidRDefault="00592680" w:rsidP="00592680">
      <w:pPr>
        <w:pStyle w:val="Bullets"/>
      </w:pPr>
      <w:r w:rsidRPr="007F4E5B">
        <w:rPr>
          <w:rFonts w:hint="eastAsia"/>
        </w:rPr>
        <w:t xml:space="preserve">Intelligent </w:t>
      </w:r>
      <w:r w:rsidRPr="007F4E5B">
        <w:t>information</w:t>
      </w:r>
      <w:r w:rsidRPr="007F4E5B">
        <w:rPr>
          <w:rFonts w:hint="eastAsia"/>
        </w:rPr>
        <w:t xml:space="preserve"> gathering and </w:t>
      </w:r>
      <w:r w:rsidRPr="007F4E5B">
        <w:t>distribution</w:t>
      </w:r>
      <w:r w:rsidRPr="007F4E5B">
        <w:rPr>
          <w:rFonts w:hint="eastAsia"/>
        </w:rPr>
        <w:t xml:space="preserve"> for </w:t>
      </w:r>
      <w:r w:rsidRPr="007F4E5B">
        <w:t>individuals</w:t>
      </w:r>
    </w:p>
    <w:p w:rsidR="00592680" w:rsidRPr="007F4E5B" w:rsidRDefault="00592680" w:rsidP="00592680">
      <w:pPr>
        <w:pStyle w:val="Textjustified"/>
        <w:rPr>
          <w:lang w:eastAsia="ja-JP"/>
        </w:rPr>
      </w:pPr>
      <w:r w:rsidRPr="007F4E5B">
        <w:t>Different</w:t>
      </w:r>
      <w:r w:rsidRPr="007F4E5B">
        <w:rPr>
          <w:rFonts w:hint="eastAsia"/>
        </w:rPr>
        <w:t xml:space="preserve"> types of ICT devices (e.g., sensors, video surveillance, and personal cameras in </w:t>
      </w:r>
      <w:r w:rsidRPr="007F4E5B">
        <w:rPr>
          <w:rFonts w:hint="eastAsia"/>
          <w:lang w:eastAsia="ja-JP"/>
        </w:rPr>
        <w:t xml:space="preserve">cell phones and </w:t>
      </w:r>
      <w:r w:rsidRPr="007F4E5B">
        <w:rPr>
          <w:rFonts w:hint="eastAsia"/>
        </w:rPr>
        <w:t xml:space="preserve">smartphones) are </w:t>
      </w:r>
      <w:r w:rsidRPr="007F4E5B">
        <w:t>being</w:t>
      </w:r>
      <w:r w:rsidRPr="007F4E5B">
        <w:rPr>
          <w:rFonts w:hint="eastAsia"/>
        </w:rPr>
        <w:t xml:space="preserve"> </w:t>
      </w:r>
      <w:r w:rsidRPr="007F4E5B">
        <w:t>embedded</w:t>
      </w:r>
      <w:r w:rsidRPr="007F4E5B">
        <w:rPr>
          <w:rFonts w:hint="eastAsia"/>
        </w:rPr>
        <w:t xml:space="preserve"> everywhere, which make previously</w:t>
      </w:r>
      <w:r w:rsidRPr="007F4E5B">
        <w:t xml:space="preserve"> </w:t>
      </w:r>
      <w:r w:rsidRPr="007F4E5B">
        <w:rPr>
          <w:rFonts w:hint="eastAsia"/>
        </w:rPr>
        <w:t xml:space="preserve">unknown information </w:t>
      </w:r>
      <w:r w:rsidRPr="007F4E5B">
        <w:t>available when responding to a</w:t>
      </w:r>
      <w:r w:rsidRPr="007F4E5B">
        <w:rPr>
          <w:rFonts w:hint="eastAsia"/>
        </w:rPr>
        <w:t xml:space="preserve"> disaster. </w:t>
      </w:r>
      <w:r w:rsidRPr="007F4E5B">
        <w:t>Accessible</w:t>
      </w:r>
      <w:r w:rsidRPr="007F4E5B">
        <w:rPr>
          <w:rFonts w:hint="eastAsia"/>
        </w:rPr>
        <w:t xml:space="preserve"> roads are shown </w:t>
      </w:r>
      <w:r w:rsidRPr="007F4E5B">
        <w:t>in collected</w:t>
      </w:r>
      <w:r w:rsidRPr="007F4E5B">
        <w:rPr>
          <w:rFonts w:hint="eastAsia"/>
        </w:rPr>
        <w:t xml:space="preserve"> </w:t>
      </w:r>
      <w:r w:rsidRPr="007F4E5B">
        <w:t>vehicle</w:t>
      </w:r>
      <w:r w:rsidRPr="007F4E5B">
        <w:rPr>
          <w:rFonts w:hint="eastAsia"/>
        </w:rPr>
        <w:t xml:space="preserve"> records, for example. Movies taken by </w:t>
      </w:r>
      <w:r w:rsidRPr="007F4E5B">
        <w:t>individuals</w:t>
      </w:r>
      <w:r w:rsidRPr="007F4E5B">
        <w:rPr>
          <w:rFonts w:hint="eastAsia"/>
        </w:rPr>
        <w:t xml:space="preserve"> </w:t>
      </w:r>
      <w:r w:rsidRPr="007F4E5B">
        <w:rPr>
          <w:rFonts w:hint="eastAsia"/>
          <w:lang w:eastAsia="ja-JP"/>
        </w:rPr>
        <w:t xml:space="preserve">are expected to </w:t>
      </w:r>
      <w:r w:rsidRPr="007F4E5B">
        <w:t>reveal</w:t>
      </w:r>
      <w:r w:rsidRPr="007F4E5B">
        <w:rPr>
          <w:rFonts w:hint="eastAsia"/>
        </w:rPr>
        <w:t xml:space="preserve"> </w:t>
      </w:r>
      <w:r w:rsidRPr="007F4E5B">
        <w:t>the exact nature of any</w:t>
      </w:r>
      <w:r w:rsidRPr="007F4E5B">
        <w:rPr>
          <w:rFonts w:hint="eastAsia"/>
        </w:rPr>
        <w:t xml:space="preserve"> damage and </w:t>
      </w:r>
      <w:r w:rsidRPr="007F4E5B">
        <w:t>help us create a</w:t>
      </w:r>
      <w:r w:rsidRPr="007F4E5B">
        <w:rPr>
          <w:rFonts w:hint="eastAsia"/>
        </w:rPr>
        <w:t>n</w:t>
      </w:r>
      <w:r w:rsidRPr="007F4E5B">
        <w:t xml:space="preserve"> up-to-date map</w:t>
      </w:r>
      <w:r w:rsidRPr="007F4E5B">
        <w:rPr>
          <w:rFonts w:hint="eastAsia"/>
        </w:rPr>
        <w:t xml:space="preserve">. Big-data processing </w:t>
      </w:r>
      <w:r w:rsidRPr="007F4E5B">
        <w:t xml:space="preserve">will </w:t>
      </w:r>
      <w:r w:rsidRPr="007F4E5B">
        <w:rPr>
          <w:rFonts w:hint="eastAsia"/>
        </w:rPr>
        <w:t>assist</w:t>
      </w:r>
      <w:r w:rsidRPr="007F4E5B">
        <w:t xml:space="preserve"> u</w:t>
      </w:r>
      <w:r w:rsidRPr="007F4E5B">
        <w:rPr>
          <w:rFonts w:hint="eastAsia"/>
        </w:rPr>
        <w:t xml:space="preserve">s </w:t>
      </w:r>
      <w:r w:rsidRPr="007F4E5B">
        <w:t xml:space="preserve">to </w:t>
      </w:r>
      <w:r w:rsidRPr="007F4E5B">
        <w:rPr>
          <w:rFonts w:hint="eastAsia"/>
        </w:rPr>
        <w:t xml:space="preserve">identify key parameters from the information and </w:t>
      </w:r>
      <w:r w:rsidRPr="007F4E5B">
        <w:t>advice</w:t>
      </w:r>
      <w:r w:rsidRPr="007F4E5B">
        <w:rPr>
          <w:rFonts w:hint="eastAsia"/>
        </w:rPr>
        <w:t xml:space="preserve"> </w:t>
      </w:r>
      <w:r w:rsidRPr="007F4E5B">
        <w:t>on subsequent</w:t>
      </w:r>
      <w:r w:rsidRPr="007F4E5B">
        <w:rPr>
          <w:rFonts w:hint="eastAsia"/>
        </w:rPr>
        <w:t xml:space="preserve"> actions. </w:t>
      </w:r>
    </w:p>
    <w:p w:rsidR="00592680" w:rsidRPr="007F4E5B" w:rsidRDefault="00592680" w:rsidP="00592680">
      <w:pPr>
        <w:pStyle w:val="Textjustified"/>
        <w:rPr>
          <w:lang w:eastAsia="ja-JP"/>
        </w:rPr>
      </w:pPr>
      <w:r w:rsidRPr="007F4E5B">
        <w:rPr>
          <w:rFonts w:hint="eastAsia"/>
        </w:rPr>
        <w:t>Innovative ways of i</w:t>
      </w:r>
      <w:r w:rsidRPr="007F4E5B">
        <w:t>nformation</w:t>
      </w:r>
      <w:r w:rsidRPr="007F4E5B">
        <w:rPr>
          <w:rFonts w:hint="eastAsia"/>
        </w:rPr>
        <w:t xml:space="preserve"> </w:t>
      </w:r>
      <w:r w:rsidRPr="007F4E5B">
        <w:t>gathering</w:t>
      </w:r>
      <w:r w:rsidRPr="007F4E5B">
        <w:rPr>
          <w:rFonts w:hint="eastAsia"/>
        </w:rPr>
        <w:t xml:space="preserve"> and </w:t>
      </w:r>
      <w:r w:rsidRPr="007F4E5B">
        <w:t>distribution</w:t>
      </w:r>
      <w:r w:rsidRPr="007F4E5B">
        <w:rPr>
          <w:rFonts w:hint="eastAsia"/>
        </w:rPr>
        <w:t xml:space="preserve"> will help </w:t>
      </w:r>
      <w:r w:rsidRPr="007F4E5B">
        <w:t>both the</w:t>
      </w:r>
      <w:r w:rsidRPr="007F4E5B">
        <w:rPr>
          <w:rFonts w:hint="eastAsia"/>
        </w:rPr>
        <w:t xml:space="preserve"> authorities </w:t>
      </w:r>
      <w:r w:rsidRPr="007F4E5B">
        <w:t>and</w:t>
      </w:r>
      <w:r w:rsidRPr="007F4E5B">
        <w:rPr>
          <w:rFonts w:hint="eastAsia"/>
        </w:rPr>
        <w:t xml:space="preserve"> </w:t>
      </w:r>
      <w:r w:rsidRPr="007F4E5B">
        <w:t>individuals</w:t>
      </w:r>
      <w:r w:rsidRPr="007F4E5B">
        <w:rPr>
          <w:rFonts w:hint="eastAsia"/>
        </w:rPr>
        <w:t xml:space="preserve"> to </w:t>
      </w:r>
      <w:r w:rsidRPr="007F4E5B">
        <w:t>execute</w:t>
      </w:r>
      <w:r w:rsidRPr="007F4E5B">
        <w:rPr>
          <w:rFonts w:hint="eastAsia"/>
        </w:rPr>
        <w:t xml:space="preserve"> evacuation </w:t>
      </w:r>
      <w:r w:rsidRPr="007F4E5B">
        <w:t>plans</w:t>
      </w:r>
      <w:r w:rsidRPr="007F4E5B">
        <w:rPr>
          <w:rFonts w:hint="eastAsia"/>
          <w:lang w:eastAsia="ja-JP"/>
        </w:rPr>
        <w:t>.</w:t>
      </w:r>
    </w:p>
    <w:p w:rsidR="00592680" w:rsidRPr="007F4E5B" w:rsidRDefault="00592680" w:rsidP="00592680">
      <w:pPr>
        <w:pStyle w:val="Textjustified"/>
        <w:rPr>
          <w:szCs w:val="24"/>
          <w:lang w:eastAsia="ja-JP"/>
        </w:rPr>
      </w:pPr>
      <w:r w:rsidRPr="007F4E5B">
        <w:rPr>
          <w:rFonts w:hint="eastAsia"/>
        </w:rPr>
        <w:t xml:space="preserve">It </w:t>
      </w:r>
      <w:r w:rsidRPr="007F4E5B">
        <w:rPr>
          <w:lang w:eastAsia="ja-JP"/>
        </w:rPr>
        <w:t>should be</w:t>
      </w:r>
      <w:r w:rsidRPr="007F4E5B">
        <w:rPr>
          <w:rFonts w:hint="eastAsia"/>
        </w:rPr>
        <w:t xml:space="preserve"> noted that information is not </w:t>
      </w:r>
      <w:r w:rsidRPr="007F4E5B">
        <w:t>always</w:t>
      </w:r>
      <w:r w:rsidRPr="007F4E5B">
        <w:rPr>
          <w:rFonts w:hint="eastAsia"/>
        </w:rPr>
        <w:t xml:space="preserve"> helpful if it is not </w:t>
      </w:r>
      <w:r w:rsidRPr="007F4E5B">
        <w:t>easy to understand</w:t>
      </w:r>
      <w:r w:rsidRPr="007F4E5B">
        <w:rPr>
          <w:rFonts w:hint="eastAsia"/>
        </w:rPr>
        <w:t>. Too much</w:t>
      </w:r>
      <w:r w:rsidRPr="007F4E5B">
        <w:t xml:space="preserve"> information and</w:t>
      </w:r>
      <w:r w:rsidRPr="007F4E5B">
        <w:rPr>
          <w:rFonts w:hint="eastAsia"/>
        </w:rPr>
        <w:t xml:space="preserve"> confusing or unreliable (including obsolete) </w:t>
      </w:r>
      <w:r w:rsidRPr="007F4E5B">
        <w:t>information</w:t>
      </w:r>
      <w:r w:rsidRPr="007F4E5B">
        <w:rPr>
          <w:rFonts w:hint="eastAsia"/>
        </w:rPr>
        <w:t xml:space="preserve"> </w:t>
      </w:r>
      <w:r w:rsidRPr="007F4E5B">
        <w:rPr>
          <w:lang w:eastAsia="ja-JP"/>
        </w:rPr>
        <w:t>should</w:t>
      </w:r>
      <w:r w:rsidRPr="007F4E5B">
        <w:rPr>
          <w:rFonts w:hint="eastAsia"/>
          <w:lang w:eastAsia="ja-JP"/>
        </w:rPr>
        <w:t xml:space="preserve"> </w:t>
      </w:r>
      <w:r w:rsidRPr="007F4E5B">
        <w:rPr>
          <w:rFonts w:hint="eastAsia"/>
        </w:rPr>
        <w:t>be avoided</w:t>
      </w:r>
      <w:r w:rsidRPr="007F4E5B">
        <w:rPr>
          <w:rFonts w:hint="eastAsia"/>
          <w:lang w:eastAsia="ja-JP"/>
        </w:rPr>
        <w:t>.</w:t>
      </w:r>
    </w:p>
    <w:p w:rsidR="00592680" w:rsidRPr="007F4E5B" w:rsidRDefault="00592680" w:rsidP="00592680">
      <w:pPr>
        <w:pStyle w:val="Bullets"/>
      </w:pPr>
      <w:r w:rsidRPr="007F4E5B">
        <w:rPr>
          <w:rFonts w:hint="eastAsia"/>
        </w:rPr>
        <w:t>Refugee support including h</w:t>
      </w:r>
      <w:r w:rsidRPr="007F4E5B">
        <w:t>ealth care</w:t>
      </w:r>
    </w:p>
    <w:p w:rsidR="00592680" w:rsidRPr="007F4E5B" w:rsidRDefault="00592680" w:rsidP="00592680">
      <w:pPr>
        <w:pStyle w:val="Textjustified"/>
        <w:rPr>
          <w:szCs w:val="24"/>
          <w:lang w:eastAsia="ja-JP"/>
        </w:rPr>
      </w:pPr>
      <w:r w:rsidRPr="007F4E5B">
        <w:t>After a serious disaster, refugees need to stay in a shelter, where the</w:t>
      </w:r>
      <w:r w:rsidRPr="007F4E5B">
        <w:rPr>
          <w:rFonts w:hint="eastAsia"/>
        </w:rPr>
        <w:t xml:space="preserve"> </w:t>
      </w:r>
      <w:r w:rsidRPr="007F4E5B">
        <w:t>environment is entirely different from that of ordinary life. Each refugee should be treated as a member of the community. They must be supplied with food and goods</w:t>
      </w:r>
      <w:r w:rsidRPr="007F4E5B">
        <w:rPr>
          <w:rFonts w:hint="eastAsia"/>
          <w:lang w:eastAsia="ja-JP"/>
        </w:rPr>
        <w:t xml:space="preserve"> </w:t>
      </w:r>
      <w:r w:rsidRPr="007F4E5B">
        <w:t xml:space="preserve">them without any waste. </w:t>
      </w:r>
      <w:r w:rsidRPr="007F4E5B">
        <w:rPr>
          <w:rFonts w:hint="eastAsia"/>
        </w:rPr>
        <w:t>ICT</w:t>
      </w:r>
      <w:r w:rsidRPr="007F4E5B">
        <w:t xml:space="preserve"> system</w:t>
      </w:r>
      <w:r w:rsidRPr="007F4E5B">
        <w:rPr>
          <w:rFonts w:hint="eastAsia"/>
        </w:rPr>
        <w:t>s</w:t>
      </w:r>
      <w:r w:rsidRPr="007F4E5B">
        <w:t xml:space="preserve"> </w:t>
      </w:r>
      <w:r w:rsidRPr="007F4E5B">
        <w:rPr>
          <w:lang w:eastAsia="ja-JP"/>
        </w:rPr>
        <w:t>must</w:t>
      </w:r>
      <w:r w:rsidRPr="007F4E5B">
        <w:rPr>
          <w:rFonts w:hint="eastAsia"/>
          <w:lang w:eastAsia="ja-JP"/>
        </w:rPr>
        <w:t xml:space="preserve"> to</w:t>
      </w:r>
      <w:r w:rsidRPr="007F4E5B">
        <w:t xml:space="preserve"> </w:t>
      </w:r>
      <w:r w:rsidRPr="007F4E5B">
        <w:rPr>
          <w:rFonts w:hint="eastAsia"/>
        </w:rPr>
        <w:t>contribute to</w:t>
      </w:r>
      <w:r w:rsidRPr="007F4E5B">
        <w:t xml:space="preserve"> this kind of community operation (i.e., membership management) and resource management (</w:t>
      </w:r>
      <w:r w:rsidRPr="007F4E5B">
        <w:rPr>
          <w:rFonts w:hint="eastAsia"/>
        </w:rPr>
        <w:t xml:space="preserve">i.e., </w:t>
      </w:r>
      <w:r w:rsidRPr="007F4E5B">
        <w:t>supply chain management).</w:t>
      </w:r>
    </w:p>
    <w:p w:rsidR="00592680" w:rsidRPr="007F4E5B" w:rsidRDefault="00592680" w:rsidP="00592680">
      <w:pPr>
        <w:pStyle w:val="Textjustified"/>
        <w:rPr>
          <w:lang w:eastAsia="ja-JP"/>
        </w:rPr>
      </w:pPr>
      <w:r w:rsidRPr="007F4E5B">
        <w:rPr>
          <w:rFonts w:hint="eastAsia"/>
          <w:lang w:eastAsia="ja-JP"/>
        </w:rPr>
        <w:t>P</w:t>
      </w:r>
      <w:r w:rsidRPr="007F4E5B">
        <w:rPr>
          <w:rFonts w:hint="eastAsia"/>
        </w:rPr>
        <w:t xml:space="preserve">eople who have </w:t>
      </w:r>
      <w:r w:rsidRPr="007F4E5B">
        <w:t>experienced</w:t>
      </w:r>
      <w:r w:rsidRPr="007F4E5B">
        <w:rPr>
          <w:rFonts w:hint="eastAsia"/>
        </w:rPr>
        <w:t xml:space="preserve"> disasters </w:t>
      </w:r>
      <w:r w:rsidRPr="007F4E5B">
        <w:t>are</w:t>
      </w:r>
      <w:r w:rsidRPr="007F4E5B">
        <w:rPr>
          <w:rFonts w:hint="eastAsia"/>
        </w:rPr>
        <w:t xml:space="preserve"> li</w:t>
      </w:r>
      <w:r w:rsidRPr="007F4E5B">
        <w:rPr>
          <w:rFonts w:hint="eastAsia"/>
          <w:lang w:eastAsia="ja-JP"/>
        </w:rPr>
        <w:t>a</w:t>
      </w:r>
      <w:r w:rsidRPr="007F4E5B">
        <w:rPr>
          <w:rFonts w:hint="eastAsia"/>
        </w:rPr>
        <w:t xml:space="preserve">ble to </w:t>
      </w:r>
      <w:r w:rsidRPr="007F4E5B">
        <w:t xml:space="preserve">suffer from conditions related to </w:t>
      </w:r>
      <w:r w:rsidRPr="007F4E5B">
        <w:rPr>
          <w:rFonts w:hint="eastAsia"/>
        </w:rPr>
        <w:t xml:space="preserve">physical and mental distress such as </w:t>
      </w:r>
      <w:r w:rsidRPr="007F4E5B">
        <w:t>post-traumatic stress disorder</w:t>
      </w:r>
      <w:r w:rsidRPr="007F4E5B">
        <w:rPr>
          <w:rFonts w:hint="eastAsia"/>
        </w:rPr>
        <w:t xml:space="preserve"> </w:t>
      </w:r>
      <w:r w:rsidRPr="007F4E5B">
        <w:rPr>
          <w:rFonts w:hint="eastAsia"/>
          <w:lang w:eastAsia="ja-JP"/>
        </w:rPr>
        <w:t>(</w:t>
      </w:r>
      <w:r w:rsidRPr="007F4E5B">
        <w:rPr>
          <w:rFonts w:hint="eastAsia"/>
        </w:rPr>
        <w:t>PTSD</w:t>
      </w:r>
      <w:r w:rsidRPr="007F4E5B">
        <w:rPr>
          <w:rFonts w:hint="eastAsia"/>
          <w:lang w:eastAsia="ja-JP"/>
        </w:rPr>
        <w:t>)</w:t>
      </w:r>
      <w:r w:rsidRPr="007F4E5B">
        <w:rPr>
          <w:rFonts w:hint="eastAsia"/>
        </w:rPr>
        <w:t xml:space="preserve">. For prevention and </w:t>
      </w:r>
      <w:r w:rsidRPr="007F4E5B">
        <w:t>assistance</w:t>
      </w:r>
      <w:r w:rsidRPr="007F4E5B">
        <w:rPr>
          <w:rFonts w:hint="eastAsia"/>
        </w:rPr>
        <w:t xml:space="preserve">, </w:t>
      </w:r>
      <w:r w:rsidRPr="007F4E5B">
        <w:t>disaster victims</w:t>
      </w:r>
      <w:r w:rsidRPr="007F4E5B">
        <w:rPr>
          <w:rFonts w:hint="eastAsia"/>
        </w:rPr>
        <w:t xml:space="preserve"> </w:t>
      </w:r>
      <w:r w:rsidRPr="007F4E5B">
        <w:rPr>
          <w:lang w:eastAsia="ja-JP"/>
        </w:rPr>
        <w:t>should be provided with a</w:t>
      </w:r>
      <w:r w:rsidRPr="007F4E5B">
        <w:rPr>
          <w:rFonts w:hint="eastAsia"/>
          <w:lang w:eastAsia="ja-JP"/>
        </w:rPr>
        <w:t xml:space="preserve"> </w:t>
      </w:r>
      <w:r w:rsidRPr="007F4E5B">
        <w:t xml:space="preserve">physical and </w:t>
      </w:r>
      <w:r w:rsidRPr="007F4E5B">
        <w:rPr>
          <w:rFonts w:hint="eastAsia"/>
        </w:rPr>
        <w:t xml:space="preserve">mental health care program </w:t>
      </w:r>
      <w:r w:rsidRPr="007F4E5B">
        <w:t xml:space="preserve">at an early stage. </w:t>
      </w:r>
      <w:r w:rsidRPr="007F4E5B">
        <w:rPr>
          <w:rFonts w:hint="eastAsia"/>
          <w:lang w:eastAsia="ja-JP"/>
        </w:rPr>
        <w:t>T</w:t>
      </w:r>
      <w:r w:rsidRPr="007F4E5B">
        <w:t>hey may remain in evacuation shelters or their homes where no expertise health care service</w:t>
      </w:r>
      <w:r w:rsidRPr="007F4E5B">
        <w:rPr>
          <w:rFonts w:hint="eastAsia"/>
          <w:lang w:eastAsia="ja-JP"/>
        </w:rPr>
        <w:t xml:space="preserve"> is </w:t>
      </w:r>
      <w:r w:rsidRPr="007F4E5B">
        <w:rPr>
          <w:lang w:eastAsia="ja-JP"/>
        </w:rPr>
        <w:t>available</w:t>
      </w:r>
      <w:r w:rsidRPr="007F4E5B">
        <w:t>.</w:t>
      </w:r>
      <w:r w:rsidRPr="007F4E5B">
        <w:rPr>
          <w:rFonts w:hint="eastAsia"/>
          <w:lang w:eastAsia="ja-JP"/>
        </w:rPr>
        <w:t xml:space="preserve"> </w:t>
      </w:r>
    </w:p>
    <w:p w:rsidR="00592680" w:rsidRPr="007F4E5B" w:rsidRDefault="00592680" w:rsidP="00592680">
      <w:pPr>
        <w:pStyle w:val="Textjustified"/>
        <w:rPr>
          <w:szCs w:val="24"/>
          <w:lang w:eastAsia="ja-JP"/>
        </w:rPr>
      </w:pPr>
      <w:r w:rsidRPr="007F4E5B">
        <w:rPr>
          <w:rFonts w:hint="eastAsia"/>
          <w:lang w:eastAsia="ja-JP"/>
        </w:rPr>
        <w:t>In these situation</w:t>
      </w:r>
      <w:r w:rsidRPr="007F4E5B">
        <w:rPr>
          <w:lang w:eastAsia="ja-JP"/>
        </w:rPr>
        <w:t>s</w:t>
      </w:r>
      <w:r w:rsidRPr="007F4E5B">
        <w:rPr>
          <w:rFonts w:hint="eastAsia"/>
          <w:lang w:eastAsia="ja-JP"/>
        </w:rPr>
        <w:t xml:space="preserve">, e-health or m-health are expected to support </w:t>
      </w:r>
      <w:r w:rsidRPr="007F4E5B">
        <w:rPr>
          <w:lang w:eastAsia="ja-JP"/>
        </w:rPr>
        <w:t xml:space="preserve">the </w:t>
      </w:r>
      <w:r w:rsidRPr="007F4E5B">
        <w:rPr>
          <w:rFonts w:hint="eastAsia"/>
          <w:lang w:eastAsia="ja-JP"/>
        </w:rPr>
        <w:t xml:space="preserve">health-care program. </w:t>
      </w:r>
      <w:r w:rsidRPr="007F4E5B">
        <w:rPr>
          <w:rFonts w:hint="eastAsia"/>
          <w:szCs w:val="24"/>
          <w:lang w:eastAsia="ja-JP"/>
        </w:rPr>
        <w:t>E-</w:t>
      </w:r>
      <w:r w:rsidRPr="007F4E5B">
        <w:t xml:space="preserve">health-care systems, </w:t>
      </w:r>
      <w:r w:rsidRPr="007F4E5B">
        <w:rPr>
          <w:lang w:eastAsia="ja-JP"/>
        </w:rPr>
        <w:t>especially</w:t>
      </w:r>
      <w:r w:rsidRPr="007F4E5B">
        <w:rPr>
          <w:rFonts w:hint="eastAsia"/>
          <w:lang w:eastAsia="ja-JP"/>
        </w:rPr>
        <w:t xml:space="preserve"> m-health</w:t>
      </w:r>
      <w:r w:rsidRPr="007F4E5B">
        <w:rPr>
          <w:lang w:eastAsia="ja-JP"/>
        </w:rPr>
        <w:t>,</w:t>
      </w:r>
      <w:r w:rsidRPr="007F4E5B">
        <w:rPr>
          <w:rFonts w:hint="eastAsia"/>
          <w:lang w:eastAsia="ja-JP"/>
        </w:rPr>
        <w:t xml:space="preserve"> have to </w:t>
      </w:r>
      <w:r w:rsidRPr="007F4E5B">
        <w:t>be</w:t>
      </w:r>
      <w:r w:rsidRPr="007F4E5B">
        <w:rPr>
          <w:rFonts w:hint="eastAsia"/>
          <w:lang w:eastAsia="ja-JP"/>
        </w:rPr>
        <w:t xml:space="preserve"> investigated</w:t>
      </w:r>
      <w:r w:rsidRPr="007F4E5B">
        <w:t>.</w:t>
      </w:r>
      <w:r w:rsidRPr="007F4E5B">
        <w:rPr>
          <w:rFonts w:hint="eastAsia"/>
          <w:szCs w:val="24"/>
          <w:lang w:eastAsia="ja-JP"/>
        </w:rPr>
        <w:t xml:space="preserve"> </w:t>
      </w:r>
    </w:p>
    <w:p w:rsidR="00592680" w:rsidRPr="007F4E5B" w:rsidRDefault="00592680" w:rsidP="00592680">
      <w:pPr>
        <w:pStyle w:val="Bullets"/>
        <w:rPr>
          <w:lang w:eastAsia="ja-JP"/>
        </w:rPr>
      </w:pPr>
      <w:r w:rsidRPr="007F4E5B">
        <w:rPr>
          <w:rFonts w:hint="eastAsia"/>
          <w:lang w:eastAsia="ja-JP"/>
        </w:rPr>
        <w:t xml:space="preserve">Consideration </w:t>
      </w:r>
      <w:r w:rsidRPr="007F4E5B">
        <w:rPr>
          <w:lang w:eastAsia="ja-JP"/>
        </w:rPr>
        <w:t>of</w:t>
      </w:r>
      <w:r w:rsidRPr="007F4E5B">
        <w:rPr>
          <w:rFonts w:hint="eastAsia"/>
          <w:lang w:eastAsia="ja-JP"/>
        </w:rPr>
        <w:t xml:space="preserve"> </w:t>
      </w:r>
      <w:r w:rsidRPr="007F4E5B">
        <w:rPr>
          <w:lang w:eastAsia="ja-JP"/>
        </w:rPr>
        <w:t>accessibility</w:t>
      </w:r>
    </w:p>
    <w:p w:rsidR="00592680" w:rsidRPr="007F4E5B" w:rsidRDefault="00592680" w:rsidP="00592680">
      <w:pPr>
        <w:pStyle w:val="Textjustified"/>
        <w:rPr>
          <w:lang w:eastAsia="ja-JP"/>
        </w:rPr>
      </w:pPr>
      <w:r w:rsidRPr="007F4E5B">
        <w:rPr>
          <w:rFonts w:hint="eastAsia"/>
          <w:lang w:eastAsia="ja-JP"/>
        </w:rPr>
        <w:t xml:space="preserve">It </w:t>
      </w:r>
      <w:r w:rsidRPr="007F4E5B">
        <w:rPr>
          <w:lang w:eastAsia="ja-JP"/>
        </w:rPr>
        <w:t>should be</w:t>
      </w:r>
      <w:r w:rsidRPr="007F4E5B">
        <w:rPr>
          <w:rFonts w:hint="eastAsia"/>
          <w:lang w:eastAsia="ja-JP"/>
        </w:rPr>
        <w:t xml:space="preserve"> noted that the systems </w:t>
      </w:r>
      <w:r w:rsidRPr="007F4E5B">
        <w:rPr>
          <w:lang w:eastAsia="ja-JP"/>
        </w:rPr>
        <w:t xml:space="preserve">must </w:t>
      </w:r>
      <w:r w:rsidRPr="007F4E5B">
        <w:rPr>
          <w:rFonts w:hint="eastAsia"/>
          <w:lang w:eastAsia="ja-JP"/>
        </w:rPr>
        <w:t xml:space="preserve">be helpful for </w:t>
      </w:r>
      <w:r w:rsidRPr="007F4E5B">
        <w:rPr>
          <w:lang w:eastAsia="ja-JP"/>
        </w:rPr>
        <w:t>people</w:t>
      </w:r>
      <w:r w:rsidRPr="007F4E5B">
        <w:rPr>
          <w:rFonts w:hint="eastAsia"/>
          <w:lang w:eastAsia="ja-JP"/>
        </w:rPr>
        <w:t xml:space="preserve"> with </w:t>
      </w:r>
      <w:r w:rsidRPr="007F4E5B">
        <w:rPr>
          <w:lang w:eastAsia="ja-JP"/>
        </w:rPr>
        <w:t>disabilit</w:t>
      </w:r>
      <w:r w:rsidRPr="007F4E5B">
        <w:rPr>
          <w:rFonts w:hint="eastAsia"/>
          <w:lang w:eastAsia="ja-JP"/>
        </w:rPr>
        <w:t xml:space="preserve">ies such as </w:t>
      </w:r>
      <w:r w:rsidRPr="007F4E5B">
        <w:rPr>
          <w:lang w:eastAsia="ja-JP"/>
        </w:rPr>
        <w:t xml:space="preserve">the </w:t>
      </w:r>
      <w:r w:rsidRPr="007F4E5B">
        <w:rPr>
          <w:rFonts w:hint="eastAsia"/>
          <w:lang w:eastAsia="ja-JP"/>
        </w:rPr>
        <w:t>visually and aurally impaired. It is reported that</w:t>
      </w:r>
      <w:r w:rsidRPr="007F4E5B">
        <w:rPr>
          <w:lang w:eastAsia="ja-JP"/>
        </w:rPr>
        <w:t xml:space="preserve"> during the</w:t>
      </w:r>
      <w:r w:rsidRPr="007F4E5B">
        <w:rPr>
          <w:rFonts w:hint="eastAsia"/>
          <w:lang w:eastAsia="ja-JP"/>
        </w:rPr>
        <w:t xml:space="preserve"> </w:t>
      </w:r>
      <w:r w:rsidRPr="007F4E5B">
        <w:t xml:space="preserve">East Japan Earthquake and subsequent tsunami in 2011 that the death rate for people with disabilities was twice that for those without disabilities </w:t>
      </w:r>
      <w:r w:rsidRPr="007F4E5B">
        <w:rPr>
          <w:rFonts w:hint="eastAsia"/>
        </w:rPr>
        <w:t>[1]</w:t>
      </w:r>
      <w:r w:rsidRPr="007F4E5B">
        <w:t>.</w:t>
      </w:r>
      <w:r w:rsidRPr="007F4E5B">
        <w:rPr>
          <w:rFonts w:hint="eastAsia"/>
          <w:lang w:eastAsia="ja-JP"/>
        </w:rPr>
        <w:t xml:space="preserve"> </w:t>
      </w:r>
    </w:p>
    <w:p w:rsidR="00592680" w:rsidRPr="007F4E5B" w:rsidRDefault="00592680" w:rsidP="00592680">
      <w:pPr>
        <w:pStyle w:val="Textjustified"/>
        <w:rPr>
          <w:lang w:eastAsia="ja-JP"/>
        </w:rPr>
      </w:pPr>
      <w:r w:rsidRPr="007F4E5B">
        <w:rPr>
          <w:lang w:eastAsia="ja-JP"/>
        </w:rPr>
        <w:t>It is also recommended that the</w:t>
      </w:r>
      <w:r w:rsidRPr="007F4E5B">
        <w:rPr>
          <w:rFonts w:hint="eastAsia"/>
          <w:lang w:eastAsia="ja-JP"/>
        </w:rPr>
        <w:t xml:space="preserve"> </w:t>
      </w:r>
      <w:r w:rsidRPr="007F4E5B">
        <w:rPr>
          <w:lang w:eastAsia="ja-JP"/>
        </w:rPr>
        <w:t>system</w:t>
      </w:r>
      <w:r w:rsidRPr="007F4E5B">
        <w:rPr>
          <w:rFonts w:hint="eastAsia"/>
          <w:lang w:eastAsia="ja-JP"/>
        </w:rPr>
        <w:t xml:space="preserve">s be applicable for foreigners including visitors, who </w:t>
      </w:r>
      <w:r w:rsidRPr="007F4E5B">
        <w:rPr>
          <w:lang w:eastAsia="ja-JP"/>
        </w:rPr>
        <w:t xml:space="preserve">may </w:t>
      </w:r>
      <w:r w:rsidRPr="007F4E5B">
        <w:rPr>
          <w:rFonts w:hint="eastAsia"/>
          <w:lang w:eastAsia="ja-JP"/>
        </w:rPr>
        <w:t xml:space="preserve">have </w:t>
      </w:r>
      <w:r w:rsidRPr="007F4E5B">
        <w:rPr>
          <w:lang w:eastAsia="ja-JP"/>
        </w:rPr>
        <w:t>limited</w:t>
      </w:r>
      <w:r w:rsidRPr="007F4E5B">
        <w:rPr>
          <w:rFonts w:hint="eastAsia"/>
          <w:lang w:eastAsia="ja-JP"/>
        </w:rPr>
        <w:t xml:space="preserve"> knowledge about the site and difficulties in understanding the local language. </w:t>
      </w:r>
    </w:p>
    <w:p w:rsidR="00592680" w:rsidRPr="007F4E5B" w:rsidRDefault="00592680" w:rsidP="00592680">
      <w:pPr>
        <w:pStyle w:val="Textjustified"/>
        <w:rPr>
          <w:lang w:eastAsia="ja-JP"/>
        </w:rPr>
      </w:pPr>
      <w:r w:rsidRPr="007F4E5B">
        <w:rPr>
          <w:lang w:eastAsia="ja-JP"/>
        </w:rPr>
        <w:t xml:space="preserve">Early </w:t>
      </w:r>
      <w:r w:rsidRPr="007F4E5B">
        <w:rPr>
          <w:rFonts w:hint="eastAsia"/>
          <w:lang w:eastAsia="ja-JP"/>
        </w:rPr>
        <w:t>w</w:t>
      </w:r>
      <w:r w:rsidRPr="007F4E5B">
        <w:rPr>
          <w:lang w:eastAsia="ja-JP"/>
        </w:rPr>
        <w:t xml:space="preserve">arning and </w:t>
      </w:r>
      <w:r w:rsidRPr="007F4E5B">
        <w:rPr>
          <w:rFonts w:hint="eastAsia"/>
          <w:lang w:eastAsia="ja-JP"/>
        </w:rPr>
        <w:t>d</w:t>
      </w:r>
      <w:r w:rsidRPr="007F4E5B">
        <w:rPr>
          <w:lang w:eastAsia="ja-JP"/>
        </w:rPr>
        <w:t xml:space="preserve">isaster </w:t>
      </w:r>
      <w:r w:rsidRPr="007F4E5B">
        <w:rPr>
          <w:rFonts w:hint="eastAsia"/>
          <w:lang w:eastAsia="ja-JP"/>
        </w:rPr>
        <w:t>r</w:t>
      </w:r>
      <w:r w:rsidRPr="007F4E5B">
        <w:rPr>
          <w:lang w:eastAsia="ja-JP"/>
        </w:rPr>
        <w:t>elief</w:t>
      </w:r>
      <w:r w:rsidRPr="007F4E5B">
        <w:rPr>
          <w:rFonts w:hint="eastAsia"/>
          <w:lang w:eastAsia="ja-JP"/>
        </w:rPr>
        <w:t xml:space="preserve"> systems with </w:t>
      </w:r>
      <w:r w:rsidRPr="007F4E5B">
        <w:t xml:space="preserve">multi-modal </w:t>
      </w:r>
      <w:r w:rsidRPr="007F4E5B">
        <w:rPr>
          <w:rFonts w:hint="eastAsia"/>
          <w:lang w:eastAsia="ja-JP"/>
        </w:rPr>
        <w:t>expressions</w:t>
      </w:r>
      <w:r w:rsidRPr="007F4E5B">
        <w:t xml:space="preserve"> are important for people with disabilities</w:t>
      </w:r>
      <w:r w:rsidRPr="007F4E5B">
        <w:rPr>
          <w:rFonts w:hint="eastAsia"/>
          <w:lang w:eastAsia="ja-JP"/>
        </w:rPr>
        <w:t xml:space="preserve">. </w:t>
      </w:r>
      <w:r w:rsidRPr="007F4E5B">
        <w:rPr>
          <w:lang w:eastAsia="ja-JP"/>
        </w:rPr>
        <w:t>It</w:t>
      </w:r>
      <w:r w:rsidRPr="007F4E5B">
        <w:rPr>
          <w:rFonts w:hint="eastAsia"/>
          <w:lang w:eastAsia="ja-JP"/>
        </w:rPr>
        <w:t xml:space="preserve"> is also important</w:t>
      </w:r>
      <w:r w:rsidRPr="007F4E5B">
        <w:rPr>
          <w:lang w:eastAsia="ja-JP"/>
        </w:rPr>
        <w:t xml:space="preserve"> that the information be provided in a widely used language, namely English</w:t>
      </w:r>
      <w:r w:rsidRPr="007F4E5B">
        <w:rPr>
          <w:rFonts w:hint="eastAsia"/>
          <w:lang w:eastAsia="ja-JP"/>
        </w:rPr>
        <w:t>.</w:t>
      </w:r>
      <w:r w:rsidRPr="007F4E5B">
        <w:rPr>
          <w:lang w:eastAsia="ja-JP"/>
        </w:rPr>
        <w:t xml:space="preserve"> </w:t>
      </w:r>
      <w:r w:rsidRPr="007F4E5B">
        <w:rPr>
          <w:rFonts w:hint="eastAsia"/>
          <w:lang w:eastAsia="ja-JP"/>
        </w:rPr>
        <w:t>(</w:t>
      </w:r>
      <w:r w:rsidRPr="007F4E5B">
        <w:rPr>
          <w:lang w:eastAsia="ja-JP"/>
        </w:rPr>
        <w:t>S</w:t>
      </w:r>
      <w:r w:rsidRPr="007F4E5B">
        <w:rPr>
          <w:rFonts w:hint="eastAsia"/>
          <w:lang w:eastAsia="ja-JP"/>
        </w:rPr>
        <w:t xml:space="preserve">ee </w:t>
      </w:r>
      <w:r>
        <w:rPr>
          <w:rFonts w:hint="eastAsia"/>
          <w:lang w:eastAsia="ja-JP"/>
        </w:rPr>
        <w:t>[</w:t>
      </w:r>
      <w:r w:rsidRPr="007F4E5B">
        <w:rPr>
          <w:rFonts w:hint="eastAsia"/>
          <w:lang w:eastAsia="ja-JP"/>
        </w:rPr>
        <w:t>ITU-T F.790</w:t>
      </w:r>
      <w:r>
        <w:rPr>
          <w:rFonts w:hint="eastAsia"/>
          <w:lang w:eastAsia="ja-JP"/>
        </w:rPr>
        <w:t>]</w:t>
      </w:r>
      <w:r w:rsidRPr="007F4E5B">
        <w:rPr>
          <w:rFonts w:hint="eastAsia"/>
          <w:lang w:eastAsia="ja-JP"/>
        </w:rPr>
        <w:t>)</w:t>
      </w:r>
    </w:p>
    <w:p w:rsidR="00592680" w:rsidRPr="007F4E5B" w:rsidRDefault="00592680" w:rsidP="00592680">
      <w:pPr>
        <w:pStyle w:val="Bullets"/>
      </w:pPr>
      <w:r w:rsidRPr="007F4E5B">
        <w:rPr>
          <w:rFonts w:hint="eastAsia"/>
        </w:rPr>
        <w:t>Public authority and enterprise support</w:t>
      </w:r>
    </w:p>
    <w:p w:rsidR="00592680" w:rsidRPr="007F4E5B" w:rsidRDefault="00592680" w:rsidP="00592680">
      <w:pPr>
        <w:pStyle w:val="Textjustified"/>
      </w:pPr>
      <w:r w:rsidRPr="007F4E5B">
        <w:lastRenderedPageBreak/>
        <w:t>During</w:t>
      </w:r>
      <w:r w:rsidRPr="007F4E5B">
        <w:rPr>
          <w:rFonts w:hint="eastAsia"/>
        </w:rPr>
        <w:t xml:space="preserve"> disaster</w:t>
      </w:r>
      <w:r w:rsidRPr="007F4E5B">
        <w:t>s</w:t>
      </w:r>
      <w:r w:rsidRPr="007F4E5B">
        <w:rPr>
          <w:rFonts w:hint="eastAsia"/>
        </w:rPr>
        <w:t>, public authorit</w:t>
      </w:r>
      <w:r w:rsidRPr="007F4E5B">
        <w:t>ies</w:t>
      </w:r>
      <w:r w:rsidRPr="007F4E5B">
        <w:rPr>
          <w:rFonts w:hint="eastAsia"/>
        </w:rPr>
        <w:t xml:space="preserve"> </w:t>
      </w:r>
      <w:r w:rsidRPr="007F4E5B">
        <w:t>and their</w:t>
      </w:r>
      <w:r w:rsidRPr="007F4E5B">
        <w:rPr>
          <w:rFonts w:hint="eastAsia"/>
        </w:rPr>
        <w:t xml:space="preserve"> rescue team</w:t>
      </w:r>
      <w:r w:rsidRPr="007F4E5B">
        <w:t>s</w:t>
      </w:r>
      <w:r w:rsidRPr="007F4E5B">
        <w:rPr>
          <w:rFonts w:hint="eastAsia"/>
        </w:rPr>
        <w:t xml:space="preserve"> play a crucial role in </w:t>
      </w:r>
      <w:r w:rsidRPr="007F4E5B">
        <w:t xml:space="preserve">providing </w:t>
      </w:r>
      <w:r w:rsidRPr="007F4E5B">
        <w:rPr>
          <w:rFonts w:hint="eastAsia"/>
        </w:rPr>
        <w:t>warning</w:t>
      </w:r>
      <w:r w:rsidRPr="007F4E5B">
        <w:t>s</w:t>
      </w:r>
      <w:r w:rsidRPr="007F4E5B">
        <w:rPr>
          <w:rFonts w:hint="eastAsia"/>
        </w:rPr>
        <w:t xml:space="preserve"> </w:t>
      </w:r>
      <w:r w:rsidRPr="007F4E5B">
        <w:t xml:space="preserve">and </w:t>
      </w:r>
      <w:r w:rsidRPr="007F4E5B">
        <w:rPr>
          <w:rFonts w:hint="eastAsia"/>
        </w:rPr>
        <w:t xml:space="preserve">evacuation instructions, and </w:t>
      </w:r>
      <w:r w:rsidRPr="007F4E5B">
        <w:t xml:space="preserve">in undertaking </w:t>
      </w:r>
      <w:r w:rsidRPr="007F4E5B">
        <w:rPr>
          <w:rFonts w:hint="eastAsia"/>
        </w:rPr>
        <w:t xml:space="preserve">rescue </w:t>
      </w:r>
      <w:r w:rsidRPr="007F4E5B">
        <w:t>operations</w:t>
      </w:r>
      <w:r w:rsidRPr="007F4E5B">
        <w:rPr>
          <w:rFonts w:hint="eastAsia"/>
        </w:rPr>
        <w:t xml:space="preserve">. </w:t>
      </w:r>
      <w:r w:rsidRPr="007F4E5B">
        <w:t>The l</w:t>
      </w:r>
      <w:r w:rsidRPr="007F4E5B">
        <w:rPr>
          <w:rFonts w:hint="eastAsia"/>
        </w:rPr>
        <w:t xml:space="preserve">atest ICTs </w:t>
      </w:r>
      <w:r w:rsidRPr="007F4E5B">
        <w:t>should</w:t>
      </w:r>
      <w:r w:rsidRPr="007F4E5B">
        <w:rPr>
          <w:rFonts w:hint="eastAsia"/>
        </w:rPr>
        <w:t xml:space="preserve"> contribute to this area.</w:t>
      </w:r>
    </w:p>
    <w:p w:rsidR="00592680" w:rsidRPr="007F4E5B" w:rsidRDefault="00592680" w:rsidP="00592680">
      <w:pPr>
        <w:pStyle w:val="Textjustified"/>
        <w:rPr>
          <w:lang w:eastAsia="ja-JP"/>
        </w:rPr>
      </w:pPr>
      <w:r w:rsidRPr="007F4E5B">
        <w:t>In addition to</w:t>
      </w:r>
      <w:r w:rsidRPr="007F4E5B">
        <w:rPr>
          <w:rFonts w:hint="eastAsia"/>
        </w:rPr>
        <w:t xml:space="preserve"> individuals, enterprise</w:t>
      </w:r>
      <w:r w:rsidRPr="007F4E5B">
        <w:t>s</w:t>
      </w:r>
      <w:r w:rsidRPr="007F4E5B">
        <w:rPr>
          <w:rFonts w:hint="eastAsia"/>
        </w:rPr>
        <w:t xml:space="preserve"> </w:t>
      </w:r>
      <w:r w:rsidRPr="007F4E5B">
        <w:t>should</w:t>
      </w:r>
      <w:r w:rsidRPr="007F4E5B">
        <w:rPr>
          <w:rFonts w:hint="eastAsia"/>
        </w:rPr>
        <w:t xml:space="preserve"> be protected against disaster</w:t>
      </w:r>
      <w:r w:rsidRPr="007F4E5B">
        <w:t>s</w:t>
      </w:r>
      <w:r w:rsidRPr="007F4E5B">
        <w:rPr>
          <w:rFonts w:hint="eastAsia"/>
        </w:rPr>
        <w:t xml:space="preserve">. </w:t>
      </w:r>
      <w:r w:rsidRPr="007F4E5B">
        <w:t>Companies</w:t>
      </w:r>
      <w:r w:rsidRPr="007F4E5B">
        <w:rPr>
          <w:rFonts w:hint="eastAsia"/>
        </w:rPr>
        <w:t xml:space="preserve"> </w:t>
      </w:r>
      <w:r w:rsidRPr="007F4E5B">
        <w:t>are responsible for taking care of their</w:t>
      </w:r>
      <w:r w:rsidRPr="007F4E5B">
        <w:rPr>
          <w:rFonts w:hint="eastAsia"/>
        </w:rPr>
        <w:t xml:space="preserve"> </w:t>
      </w:r>
      <w:r w:rsidRPr="007F4E5B">
        <w:t>employee</w:t>
      </w:r>
      <w:r w:rsidRPr="007F4E5B">
        <w:rPr>
          <w:rFonts w:hint="eastAsia"/>
        </w:rPr>
        <w:t>s</w:t>
      </w:r>
      <w:r w:rsidRPr="007F4E5B">
        <w:t>’</w:t>
      </w:r>
      <w:r w:rsidRPr="007F4E5B">
        <w:rPr>
          <w:rFonts w:hint="eastAsia"/>
        </w:rPr>
        <w:t xml:space="preserve"> </w:t>
      </w:r>
      <w:r w:rsidRPr="007F4E5B">
        <w:t>safety</w:t>
      </w:r>
      <w:r w:rsidRPr="007F4E5B">
        <w:rPr>
          <w:rFonts w:hint="eastAsia"/>
        </w:rPr>
        <w:t xml:space="preserve"> and maintain</w:t>
      </w:r>
      <w:r w:rsidRPr="007F4E5B">
        <w:t>ing</w:t>
      </w:r>
      <w:r w:rsidRPr="007F4E5B">
        <w:rPr>
          <w:rFonts w:hint="eastAsia"/>
        </w:rPr>
        <w:t xml:space="preserve"> their business. In particular, factories and manufacture</w:t>
      </w:r>
      <w:r w:rsidRPr="007F4E5B">
        <w:t>r</w:t>
      </w:r>
      <w:r w:rsidRPr="007F4E5B">
        <w:rPr>
          <w:rFonts w:hint="eastAsia"/>
        </w:rPr>
        <w:t xml:space="preserve">s </w:t>
      </w:r>
      <w:r w:rsidRPr="007F4E5B">
        <w:rPr>
          <w:lang w:eastAsia="ja-JP"/>
        </w:rPr>
        <w:t>must</w:t>
      </w:r>
      <w:r w:rsidRPr="007F4E5B">
        <w:rPr>
          <w:rFonts w:hint="eastAsia"/>
          <w:lang w:eastAsia="ja-JP"/>
        </w:rPr>
        <w:t xml:space="preserve"> </w:t>
      </w:r>
      <w:r w:rsidRPr="007F4E5B">
        <w:rPr>
          <w:rFonts w:hint="eastAsia"/>
        </w:rPr>
        <w:t xml:space="preserve">manage goods and resources (including energy, electricity, and fuel) even </w:t>
      </w:r>
      <w:r w:rsidRPr="007F4E5B">
        <w:t>during a</w:t>
      </w:r>
      <w:r w:rsidRPr="007F4E5B">
        <w:rPr>
          <w:rFonts w:hint="eastAsia"/>
        </w:rPr>
        <w:t xml:space="preserve"> disaster. Fierce business </w:t>
      </w:r>
      <w:r w:rsidRPr="007F4E5B">
        <w:t>competition</w:t>
      </w:r>
      <w:r w:rsidRPr="007F4E5B">
        <w:rPr>
          <w:rFonts w:hint="eastAsia"/>
        </w:rPr>
        <w:t xml:space="preserve"> may have </w:t>
      </w:r>
      <w:r w:rsidRPr="007F4E5B">
        <w:t>led to optimised</w:t>
      </w:r>
      <w:r w:rsidRPr="007F4E5B">
        <w:rPr>
          <w:rFonts w:hint="eastAsia"/>
        </w:rPr>
        <w:t xml:space="preserve"> production lines, </w:t>
      </w:r>
      <w:r w:rsidRPr="007F4E5B">
        <w:t>but this may not be sustainable during an</w:t>
      </w:r>
      <w:r w:rsidRPr="007F4E5B">
        <w:rPr>
          <w:rFonts w:hint="eastAsia"/>
        </w:rPr>
        <w:t xml:space="preserve"> unexpected disaster and </w:t>
      </w:r>
      <w:r w:rsidRPr="007F4E5B">
        <w:t xml:space="preserve">any </w:t>
      </w:r>
      <w:r w:rsidRPr="007F4E5B">
        <w:rPr>
          <w:rFonts w:hint="eastAsia"/>
        </w:rPr>
        <w:t xml:space="preserve">resultant </w:t>
      </w:r>
      <w:r w:rsidRPr="007F4E5B">
        <w:t>damage to the usual</w:t>
      </w:r>
      <w:r w:rsidRPr="007F4E5B">
        <w:rPr>
          <w:rFonts w:hint="eastAsia"/>
        </w:rPr>
        <w:t xml:space="preserve"> supply chain.</w:t>
      </w:r>
      <w:r w:rsidRPr="007F4E5B">
        <w:t xml:space="preserve"> </w:t>
      </w:r>
      <w:r w:rsidRPr="007F4E5B">
        <w:rPr>
          <w:rFonts w:hint="eastAsia"/>
        </w:rPr>
        <w:t xml:space="preserve">ICT including </w:t>
      </w:r>
      <w:r w:rsidRPr="007F4E5B">
        <w:t xml:space="preserve">a </w:t>
      </w:r>
      <w:r w:rsidRPr="007F4E5B">
        <w:rPr>
          <w:rFonts w:hint="eastAsia"/>
        </w:rPr>
        <w:t xml:space="preserve">DR system </w:t>
      </w:r>
      <w:r w:rsidRPr="007F4E5B">
        <w:rPr>
          <w:lang w:eastAsia="ja-JP"/>
        </w:rPr>
        <w:t>is</w:t>
      </w:r>
      <w:r w:rsidRPr="007F4E5B">
        <w:rPr>
          <w:rFonts w:hint="eastAsia"/>
          <w:lang w:eastAsia="ja-JP"/>
        </w:rPr>
        <w:t xml:space="preserve"> </w:t>
      </w:r>
      <w:r w:rsidRPr="007F4E5B">
        <w:rPr>
          <w:lang w:eastAsia="ja-JP"/>
        </w:rPr>
        <w:t>needed</w:t>
      </w:r>
      <w:r w:rsidRPr="007F4E5B">
        <w:rPr>
          <w:rFonts w:hint="eastAsia"/>
          <w:lang w:eastAsia="ja-JP"/>
        </w:rPr>
        <w:t xml:space="preserve"> to </w:t>
      </w:r>
      <w:r w:rsidRPr="007F4E5B">
        <w:t>contribute to</w:t>
      </w:r>
      <w:r w:rsidRPr="007F4E5B">
        <w:rPr>
          <w:rFonts w:hint="eastAsia"/>
        </w:rPr>
        <w:t xml:space="preserve"> business continuity</w:t>
      </w:r>
    </w:p>
    <w:p w:rsidR="00592680" w:rsidRPr="007F4E5B" w:rsidRDefault="00592680" w:rsidP="00592680">
      <w:pPr>
        <w:pStyle w:val="Bullets"/>
        <w:rPr>
          <w:lang w:eastAsia="ja-JP"/>
        </w:rPr>
      </w:pPr>
      <w:r w:rsidRPr="007F4E5B">
        <w:rPr>
          <w:rFonts w:hint="eastAsia"/>
          <w:lang w:eastAsia="ja-JP"/>
        </w:rPr>
        <w:t xml:space="preserve">Security and </w:t>
      </w:r>
      <w:r w:rsidRPr="007F4E5B">
        <w:rPr>
          <w:lang w:eastAsia="ja-JP"/>
        </w:rPr>
        <w:t>p</w:t>
      </w:r>
      <w:r w:rsidRPr="007F4E5B">
        <w:rPr>
          <w:rFonts w:hint="eastAsia"/>
          <w:lang w:eastAsia="ja-JP"/>
        </w:rPr>
        <w:t xml:space="preserve">rivacy </w:t>
      </w:r>
    </w:p>
    <w:p w:rsidR="00592680" w:rsidRPr="007F4E5B" w:rsidRDefault="00592680" w:rsidP="00592680">
      <w:pPr>
        <w:pStyle w:val="Textjustified"/>
        <w:rPr>
          <w:lang w:eastAsia="ja-JP"/>
        </w:rPr>
      </w:pPr>
      <w:r w:rsidRPr="007F4E5B">
        <w:rPr>
          <w:rFonts w:hint="eastAsia"/>
          <w:lang w:eastAsia="ja-JP"/>
        </w:rPr>
        <w:t xml:space="preserve">The data dealt </w:t>
      </w:r>
      <w:r w:rsidRPr="007F4E5B">
        <w:rPr>
          <w:lang w:eastAsia="ja-JP"/>
        </w:rPr>
        <w:t xml:space="preserve">with </w:t>
      </w:r>
      <w:r w:rsidRPr="007F4E5B">
        <w:rPr>
          <w:rFonts w:hint="eastAsia"/>
          <w:lang w:eastAsia="ja-JP"/>
        </w:rPr>
        <w:t xml:space="preserve">in </w:t>
      </w:r>
      <w:r w:rsidRPr="007F4E5B">
        <w:rPr>
          <w:lang w:eastAsia="ja-JP"/>
        </w:rPr>
        <w:t>a Disaster Relief system</w:t>
      </w:r>
      <w:r w:rsidRPr="007F4E5B">
        <w:rPr>
          <w:rFonts w:hint="eastAsia"/>
          <w:lang w:eastAsia="ja-JP"/>
        </w:rPr>
        <w:t xml:space="preserve"> often contains </w:t>
      </w:r>
      <w:r w:rsidRPr="007F4E5B">
        <w:rPr>
          <w:lang w:eastAsia="ja-JP"/>
        </w:rPr>
        <w:t>private</w:t>
      </w:r>
      <w:r w:rsidRPr="007F4E5B">
        <w:rPr>
          <w:rFonts w:hint="eastAsia"/>
          <w:lang w:eastAsia="ja-JP"/>
        </w:rPr>
        <w:t xml:space="preserve"> information. It is recommended </w:t>
      </w:r>
      <w:r w:rsidRPr="007F4E5B">
        <w:rPr>
          <w:lang w:eastAsia="ja-JP"/>
        </w:rPr>
        <w:t>that</w:t>
      </w:r>
      <w:r w:rsidRPr="007F4E5B">
        <w:rPr>
          <w:rFonts w:hint="eastAsia"/>
          <w:lang w:eastAsia="ja-JP"/>
        </w:rPr>
        <w:t xml:space="preserve"> privacy protection</w:t>
      </w:r>
      <w:r w:rsidRPr="007F4E5B">
        <w:rPr>
          <w:lang w:eastAsia="ja-JP"/>
        </w:rPr>
        <w:t xml:space="preserve"> be considered</w:t>
      </w:r>
      <w:r w:rsidRPr="007F4E5B">
        <w:rPr>
          <w:rFonts w:hint="eastAsia"/>
          <w:lang w:eastAsia="ja-JP"/>
        </w:rPr>
        <w:t xml:space="preserve">. Although it is difficult to consider </w:t>
      </w:r>
      <w:r w:rsidRPr="007F4E5B">
        <w:rPr>
          <w:lang w:eastAsia="ja-JP"/>
        </w:rPr>
        <w:t xml:space="preserve">system </w:t>
      </w:r>
      <w:r w:rsidRPr="007F4E5B">
        <w:rPr>
          <w:rFonts w:hint="eastAsia"/>
          <w:lang w:eastAsia="ja-JP"/>
        </w:rPr>
        <w:t xml:space="preserve">security if the systems </w:t>
      </w:r>
      <w:r w:rsidRPr="007F4E5B">
        <w:rPr>
          <w:lang w:eastAsia="ja-JP"/>
        </w:rPr>
        <w:t>must</w:t>
      </w:r>
      <w:r w:rsidRPr="007F4E5B">
        <w:rPr>
          <w:rFonts w:hint="eastAsia"/>
          <w:lang w:eastAsia="ja-JP"/>
        </w:rPr>
        <w:t xml:space="preserve"> be </w:t>
      </w:r>
      <w:r w:rsidRPr="007F4E5B">
        <w:rPr>
          <w:lang w:eastAsia="ja-JP"/>
        </w:rPr>
        <w:t>developed</w:t>
      </w:r>
      <w:r w:rsidRPr="007F4E5B">
        <w:rPr>
          <w:rFonts w:hint="eastAsia"/>
          <w:lang w:eastAsia="ja-JP"/>
        </w:rPr>
        <w:t xml:space="preserve"> and </w:t>
      </w:r>
      <w:r w:rsidRPr="007F4E5B">
        <w:rPr>
          <w:lang w:eastAsia="ja-JP"/>
        </w:rPr>
        <w:t>launched rapidly</w:t>
      </w:r>
      <w:r w:rsidRPr="007F4E5B">
        <w:rPr>
          <w:rFonts w:hint="eastAsia"/>
          <w:lang w:eastAsia="ja-JP"/>
        </w:rPr>
        <w:t xml:space="preserve"> during/after disaster, </w:t>
      </w:r>
      <w:r w:rsidRPr="007F4E5B">
        <w:rPr>
          <w:lang w:eastAsia="ja-JP"/>
        </w:rPr>
        <w:t>any reduction</w:t>
      </w:r>
      <w:r w:rsidRPr="007F4E5B">
        <w:rPr>
          <w:rFonts w:hint="eastAsia"/>
          <w:lang w:eastAsia="ja-JP"/>
        </w:rPr>
        <w:t xml:space="preserve"> </w:t>
      </w:r>
      <w:r w:rsidRPr="007F4E5B">
        <w:rPr>
          <w:lang w:eastAsia="ja-JP"/>
        </w:rPr>
        <w:t xml:space="preserve">in </w:t>
      </w:r>
      <w:r w:rsidRPr="007F4E5B">
        <w:rPr>
          <w:rFonts w:hint="eastAsia"/>
          <w:lang w:eastAsia="ja-JP"/>
        </w:rPr>
        <w:t xml:space="preserve">security protection </w:t>
      </w:r>
      <w:r w:rsidRPr="007F4E5B">
        <w:rPr>
          <w:lang w:eastAsia="ja-JP"/>
        </w:rPr>
        <w:t xml:space="preserve">is </w:t>
      </w:r>
      <w:r w:rsidRPr="007F4E5B">
        <w:rPr>
          <w:rFonts w:hint="eastAsia"/>
          <w:lang w:eastAsia="ja-JP"/>
        </w:rPr>
        <w:t xml:space="preserve">prohibited. </w:t>
      </w:r>
      <w:r w:rsidRPr="007F4E5B">
        <w:rPr>
          <w:lang w:eastAsia="ja-JP"/>
        </w:rPr>
        <w:t>This</w:t>
      </w:r>
      <w:r w:rsidRPr="007F4E5B">
        <w:rPr>
          <w:rFonts w:hint="eastAsia"/>
          <w:lang w:eastAsia="ja-JP"/>
        </w:rPr>
        <w:t xml:space="preserve"> means that </w:t>
      </w:r>
      <w:r w:rsidRPr="007F4E5B">
        <w:rPr>
          <w:lang w:eastAsia="ja-JP"/>
        </w:rPr>
        <w:t>we must</w:t>
      </w:r>
      <w:r w:rsidRPr="007F4E5B">
        <w:rPr>
          <w:rFonts w:hint="eastAsia"/>
          <w:lang w:eastAsia="ja-JP"/>
        </w:rPr>
        <w:t xml:space="preserve"> classify information to be protected </w:t>
      </w:r>
      <w:r w:rsidRPr="007F4E5B">
        <w:rPr>
          <w:lang w:eastAsia="ja-JP"/>
        </w:rPr>
        <w:t xml:space="preserve">and </w:t>
      </w:r>
      <w:r w:rsidRPr="007F4E5B">
        <w:rPr>
          <w:rFonts w:hint="eastAsia"/>
          <w:lang w:eastAsia="ja-JP"/>
        </w:rPr>
        <w:t xml:space="preserve">publish </w:t>
      </w:r>
      <w:r w:rsidRPr="007F4E5B">
        <w:rPr>
          <w:lang w:eastAsia="ja-JP"/>
        </w:rPr>
        <w:t xml:space="preserve">a </w:t>
      </w:r>
      <w:r w:rsidRPr="007F4E5B">
        <w:rPr>
          <w:rFonts w:hint="eastAsia"/>
          <w:lang w:eastAsia="ja-JP"/>
        </w:rPr>
        <w:t xml:space="preserve">Privacy Policy Statement before </w:t>
      </w:r>
      <w:r w:rsidRPr="007F4E5B">
        <w:rPr>
          <w:lang w:eastAsia="ja-JP"/>
        </w:rPr>
        <w:t>a</w:t>
      </w:r>
      <w:r w:rsidRPr="007F4E5B">
        <w:rPr>
          <w:rFonts w:hint="eastAsia"/>
          <w:lang w:eastAsia="ja-JP"/>
        </w:rPr>
        <w:t xml:space="preserve"> disaster</w:t>
      </w:r>
      <w:r w:rsidRPr="007F4E5B">
        <w:rPr>
          <w:lang w:eastAsia="ja-JP"/>
        </w:rPr>
        <w:t xml:space="preserve"> occurs</w:t>
      </w:r>
      <w:r w:rsidRPr="007F4E5B">
        <w:rPr>
          <w:rFonts w:hint="eastAsia"/>
          <w:lang w:eastAsia="ja-JP"/>
        </w:rPr>
        <w:t>.</w:t>
      </w:r>
    </w:p>
    <w:p w:rsidR="00592680" w:rsidRPr="007F4E5B" w:rsidRDefault="00592680" w:rsidP="00592680">
      <w:pPr>
        <w:pStyle w:val="Textjustified"/>
        <w:rPr>
          <w:lang w:eastAsia="ja-JP"/>
        </w:rPr>
      </w:pPr>
      <w:r w:rsidRPr="007F4E5B">
        <w:rPr>
          <w:rFonts w:hint="eastAsia"/>
          <w:lang w:eastAsia="ja-JP"/>
        </w:rPr>
        <w:t xml:space="preserve">In addition, </w:t>
      </w:r>
      <w:r w:rsidRPr="007F4E5B">
        <w:rPr>
          <w:lang w:eastAsia="ja-JP"/>
        </w:rPr>
        <w:t>during the</w:t>
      </w:r>
      <w:r w:rsidRPr="007F4E5B">
        <w:rPr>
          <w:rFonts w:hint="eastAsia"/>
          <w:lang w:eastAsia="ja-JP"/>
        </w:rPr>
        <w:t xml:space="preserve"> E</w:t>
      </w:r>
      <w:r w:rsidRPr="007F4E5B">
        <w:rPr>
          <w:lang w:eastAsia="ja-JP"/>
        </w:rPr>
        <w:t>ast Japan Earthquake</w:t>
      </w:r>
      <w:r w:rsidRPr="007F4E5B">
        <w:rPr>
          <w:rFonts w:hint="eastAsia"/>
          <w:lang w:eastAsia="ja-JP"/>
        </w:rPr>
        <w:t xml:space="preserve">, some refugees </w:t>
      </w:r>
      <w:r w:rsidRPr="007F4E5B">
        <w:rPr>
          <w:lang w:eastAsia="ja-JP"/>
        </w:rPr>
        <w:t>move</w:t>
      </w:r>
      <w:r w:rsidRPr="007F4E5B">
        <w:rPr>
          <w:rFonts w:hint="eastAsia"/>
          <w:lang w:eastAsia="ja-JP"/>
        </w:rPr>
        <w:t>d</w:t>
      </w:r>
      <w:r w:rsidRPr="007F4E5B">
        <w:rPr>
          <w:lang w:eastAsia="ja-JP"/>
        </w:rPr>
        <w:t xml:space="preserve"> </w:t>
      </w:r>
      <w:r w:rsidRPr="007F4E5B">
        <w:rPr>
          <w:rFonts w:hint="eastAsia"/>
          <w:lang w:eastAsia="ja-JP"/>
        </w:rPr>
        <w:t xml:space="preserve">frequently </w:t>
      </w:r>
      <w:r w:rsidRPr="007F4E5B">
        <w:rPr>
          <w:lang w:eastAsia="ja-JP"/>
        </w:rPr>
        <w:t xml:space="preserve">from one </w:t>
      </w:r>
      <w:r w:rsidRPr="007F4E5B">
        <w:rPr>
          <w:rFonts w:hint="eastAsia"/>
          <w:lang w:eastAsia="ja-JP"/>
        </w:rPr>
        <w:t>e</w:t>
      </w:r>
      <w:r w:rsidRPr="007F4E5B">
        <w:rPr>
          <w:lang w:eastAsia="ja-JP"/>
        </w:rPr>
        <w:t>vacuation site</w:t>
      </w:r>
      <w:r w:rsidRPr="007F4E5B">
        <w:rPr>
          <w:rFonts w:hint="eastAsia"/>
          <w:lang w:eastAsia="ja-JP"/>
        </w:rPr>
        <w:t xml:space="preserve"> </w:t>
      </w:r>
      <w:r w:rsidRPr="007F4E5B">
        <w:rPr>
          <w:lang w:eastAsia="ja-JP"/>
        </w:rPr>
        <w:t>to another</w:t>
      </w:r>
      <w:r w:rsidRPr="007F4E5B">
        <w:rPr>
          <w:rFonts w:hint="eastAsia"/>
          <w:lang w:eastAsia="ja-JP"/>
        </w:rPr>
        <w:t xml:space="preserve">. Staff sometimes </w:t>
      </w:r>
      <w:r w:rsidRPr="007F4E5B">
        <w:rPr>
          <w:lang w:eastAsia="ja-JP"/>
        </w:rPr>
        <w:t>inputted</w:t>
      </w:r>
      <w:r w:rsidRPr="007F4E5B">
        <w:rPr>
          <w:rFonts w:hint="eastAsia"/>
          <w:lang w:eastAsia="ja-JP"/>
        </w:rPr>
        <w:t xml:space="preserve"> information on behalf of information owner. They </w:t>
      </w:r>
      <w:r w:rsidRPr="007F4E5B">
        <w:rPr>
          <w:lang w:eastAsia="ja-JP"/>
        </w:rPr>
        <w:t>resulted in</w:t>
      </w:r>
      <w:r w:rsidRPr="007F4E5B">
        <w:rPr>
          <w:rFonts w:hint="eastAsia"/>
          <w:lang w:eastAsia="ja-JP"/>
        </w:rPr>
        <w:t xml:space="preserve"> incorrect data </w:t>
      </w:r>
      <w:r w:rsidRPr="007F4E5B">
        <w:rPr>
          <w:lang w:eastAsia="ja-JP"/>
        </w:rPr>
        <w:t xml:space="preserve">finding its way </w:t>
      </w:r>
      <w:r w:rsidRPr="007F4E5B">
        <w:rPr>
          <w:rFonts w:hint="eastAsia"/>
          <w:lang w:eastAsia="ja-JP"/>
        </w:rPr>
        <w:t>on</w:t>
      </w:r>
      <w:r w:rsidRPr="007F4E5B">
        <w:rPr>
          <w:lang w:eastAsia="ja-JP"/>
        </w:rPr>
        <w:t>to</w:t>
      </w:r>
      <w:r w:rsidRPr="007F4E5B">
        <w:rPr>
          <w:rFonts w:hint="eastAsia"/>
          <w:lang w:eastAsia="ja-JP"/>
        </w:rPr>
        <w:t xml:space="preserve"> the system. Thus, </w:t>
      </w:r>
      <w:r w:rsidRPr="007F4E5B">
        <w:rPr>
          <w:lang w:eastAsia="ja-JP"/>
        </w:rPr>
        <w:t>we must</w:t>
      </w:r>
      <w:r w:rsidRPr="007F4E5B">
        <w:rPr>
          <w:rFonts w:hint="eastAsia"/>
          <w:lang w:eastAsia="ja-JP"/>
        </w:rPr>
        <w:t xml:space="preserve"> consider </w:t>
      </w:r>
      <w:r w:rsidRPr="007F4E5B">
        <w:rPr>
          <w:lang w:eastAsia="ja-JP"/>
        </w:rPr>
        <w:t>the resistance of data to</w:t>
      </w:r>
      <w:r w:rsidRPr="007F4E5B">
        <w:rPr>
          <w:rFonts w:hint="eastAsia"/>
          <w:lang w:eastAsia="ja-JP"/>
        </w:rPr>
        <w:t xml:space="preserve"> human errors.</w:t>
      </w:r>
    </w:p>
    <w:p w:rsidR="00592680" w:rsidRPr="007F4E5B" w:rsidRDefault="00592680" w:rsidP="00592680">
      <w:pPr>
        <w:pStyle w:val="Textjustified"/>
        <w:rPr>
          <w:lang w:eastAsia="ja-JP"/>
        </w:rPr>
      </w:pPr>
      <w:r w:rsidRPr="007F4E5B">
        <w:rPr>
          <w:lang w:eastAsia="ja-JP"/>
        </w:rPr>
        <w:t xml:space="preserve">A </w:t>
      </w:r>
      <w:r w:rsidRPr="007F4E5B">
        <w:rPr>
          <w:rFonts w:hint="eastAsia"/>
          <w:lang w:eastAsia="ja-JP"/>
        </w:rPr>
        <w:t>consider</w:t>
      </w:r>
      <w:r w:rsidRPr="007F4E5B">
        <w:rPr>
          <w:lang w:eastAsia="ja-JP"/>
        </w:rPr>
        <w:t>ation of the</w:t>
      </w:r>
      <w:r w:rsidRPr="007F4E5B">
        <w:rPr>
          <w:rFonts w:hint="eastAsia"/>
          <w:lang w:eastAsia="ja-JP"/>
        </w:rPr>
        <w:t xml:space="preserve"> availability of data and service</w:t>
      </w:r>
      <w:r w:rsidRPr="007F4E5B">
        <w:rPr>
          <w:lang w:eastAsia="ja-JP"/>
        </w:rPr>
        <w:t>s</w:t>
      </w:r>
      <w:r w:rsidRPr="007F4E5B">
        <w:rPr>
          <w:rFonts w:hint="eastAsia"/>
          <w:lang w:eastAsia="ja-JP"/>
        </w:rPr>
        <w:t xml:space="preserve"> </w:t>
      </w:r>
      <w:r w:rsidRPr="007F4E5B">
        <w:rPr>
          <w:lang w:eastAsia="ja-JP"/>
        </w:rPr>
        <w:t xml:space="preserve">is also recommended </w:t>
      </w:r>
      <w:r w:rsidRPr="007F4E5B">
        <w:rPr>
          <w:rFonts w:hint="eastAsia"/>
          <w:lang w:eastAsia="ja-JP"/>
        </w:rPr>
        <w:t xml:space="preserve">because public safety confirmation services received </w:t>
      </w:r>
      <w:r w:rsidRPr="007F4E5B">
        <w:rPr>
          <w:lang w:eastAsia="ja-JP"/>
        </w:rPr>
        <w:t xml:space="preserve">a </w:t>
      </w:r>
      <w:r w:rsidRPr="007F4E5B">
        <w:rPr>
          <w:rFonts w:hint="eastAsia"/>
          <w:lang w:eastAsia="ja-JP"/>
        </w:rPr>
        <w:t xml:space="preserve">huge </w:t>
      </w:r>
      <w:r w:rsidRPr="007F4E5B">
        <w:rPr>
          <w:lang w:eastAsia="ja-JP"/>
        </w:rPr>
        <w:t>number</w:t>
      </w:r>
      <w:r w:rsidRPr="007F4E5B">
        <w:rPr>
          <w:rFonts w:hint="eastAsia"/>
          <w:lang w:eastAsia="ja-JP"/>
        </w:rPr>
        <w:t xml:space="preserve"> of safety confirmation requests </w:t>
      </w:r>
      <w:r w:rsidRPr="007F4E5B">
        <w:rPr>
          <w:lang w:eastAsia="ja-JP"/>
        </w:rPr>
        <w:t>over a very short period during the</w:t>
      </w:r>
      <w:r w:rsidRPr="007F4E5B">
        <w:rPr>
          <w:rFonts w:hint="eastAsia"/>
          <w:lang w:eastAsia="ja-JP"/>
        </w:rPr>
        <w:t xml:space="preserve"> E</w:t>
      </w:r>
      <w:r w:rsidRPr="007F4E5B">
        <w:rPr>
          <w:lang w:eastAsia="ja-JP"/>
        </w:rPr>
        <w:t>ast Japan Earthquake</w:t>
      </w:r>
      <w:r w:rsidRPr="007F4E5B">
        <w:rPr>
          <w:rFonts w:hint="eastAsia"/>
          <w:lang w:eastAsia="ja-JP"/>
        </w:rPr>
        <w:t>.</w:t>
      </w:r>
    </w:p>
    <w:p w:rsidR="00592680" w:rsidRPr="007F4E5B" w:rsidRDefault="00592680" w:rsidP="00592680">
      <w:pPr>
        <w:pStyle w:val="Textjustified"/>
        <w:rPr>
          <w:lang w:eastAsia="ja-JP"/>
        </w:rPr>
      </w:pPr>
      <w:r w:rsidRPr="007F4E5B">
        <w:rPr>
          <w:lang w:eastAsia="ja-JP"/>
        </w:rPr>
        <w:t xml:space="preserve">Confidential information about individuals such as private contact information should </w:t>
      </w:r>
      <w:r w:rsidRPr="007F4E5B">
        <w:rPr>
          <w:rFonts w:hint="eastAsia"/>
          <w:lang w:eastAsia="ja-JP"/>
        </w:rPr>
        <w:t xml:space="preserve">be </w:t>
      </w:r>
      <w:r w:rsidRPr="007F4E5B">
        <w:rPr>
          <w:lang w:eastAsia="ja-JP"/>
        </w:rPr>
        <w:t>manage</w:t>
      </w:r>
      <w:r w:rsidRPr="007F4E5B">
        <w:rPr>
          <w:rFonts w:hint="eastAsia"/>
          <w:lang w:eastAsia="ja-JP"/>
        </w:rPr>
        <w:t>d</w:t>
      </w:r>
      <w:r w:rsidRPr="007F4E5B">
        <w:rPr>
          <w:lang w:eastAsia="ja-JP"/>
        </w:rPr>
        <w:t xml:space="preserve"> securely</w:t>
      </w:r>
      <w:r w:rsidRPr="007F4E5B">
        <w:rPr>
          <w:rFonts w:hint="eastAsia"/>
          <w:lang w:eastAsia="ja-JP"/>
        </w:rPr>
        <w:t xml:space="preserve"> and </w:t>
      </w:r>
      <w:r w:rsidRPr="007F4E5B">
        <w:rPr>
          <w:lang w:eastAsia="ja-JP"/>
        </w:rPr>
        <w:t>dealt with</w:t>
      </w:r>
      <w:r w:rsidRPr="007F4E5B">
        <w:rPr>
          <w:rFonts w:hint="eastAsia"/>
          <w:lang w:eastAsia="ja-JP"/>
        </w:rPr>
        <w:t xml:space="preserve"> </w:t>
      </w:r>
      <w:r w:rsidRPr="007F4E5B">
        <w:rPr>
          <w:lang w:eastAsia="ja-JP"/>
        </w:rPr>
        <w:t>according</w:t>
      </w:r>
      <w:r w:rsidRPr="007F4E5B">
        <w:rPr>
          <w:rFonts w:hint="eastAsia"/>
          <w:lang w:eastAsia="ja-JP"/>
        </w:rPr>
        <w:t xml:space="preserve"> to the permissions </w:t>
      </w:r>
      <w:r w:rsidRPr="007F4E5B">
        <w:rPr>
          <w:lang w:eastAsia="ja-JP"/>
        </w:rPr>
        <w:t>given by</w:t>
      </w:r>
      <w:r w:rsidRPr="007F4E5B">
        <w:rPr>
          <w:rFonts w:hint="eastAsia"/>
          <w:lang w:eastAsia="ja-JP"/>
        </w:rPr>
        <w:t xml:space="preserve"> individuals in advance</w:t>
      </w:r>
      <w:r w:rsidRPr="007F4E5B">
        <w:rPr>
          <w:lang w:eastAsia="ja-JP"/>
        </w:rPr>
        <w:t>.</w:t>
      </w:r>
      <w:r w:rsidRPr="007F4E5B">
        <w:rPr>
          <w:rFonts w:hint="eastAsia"/>
          <w:lang w:eastAsia="ja-JP"/>
        </w:rPr>
        <w:t xml:space="preserve"> </w:t>
      </w:r>
      <w:r w:rsidRPr="007F4E5B">
        <w:rPr>
          <w:lang w:eastAsia="ja-JP"/>
        </w:rPr>
        <w:t>It is recommended that a p</w:t>
      </w:r>
      <w:r w:rsidRPr="007F4E5B">
        <w:rPr>
          <w:rFonts w:hint="eastAsia"/>
          <w:lang w:eastAsia="ja-JP"/>
        </w:rPr>
        <w:t xml:space="preserve">rivacy policy statement be </w:t>
      </w:r>
      <w:r w:rsidRPr="007F4E5B">
        <w:rPr>
          <w:lang w:eastAsia="ja-JP"/>
        </w:rPr>
        <w:t>drawn up</w:t>
      </w:r>
      <w:r w:rsidRPr="007F4E5B">
        <w:rPr>
          <w:rFonts w:hint="eastAsia"/>
          <w:lang w:eastAsia="ja-JP"/>
        </w:rPr>
        <w:t xml:space="preserve"> and published before </w:t>
      </w:r>
      <w:r w:rsidRPr="007F4E5B">
        <w:rPr>
          <w:lang w:eastAsia="ja-JP"/>
        </w:rPr>
        <w:t>a</w:t>
      </w:r>
      <w:r w:rsidRPr="007F4E5B">
        <w:rPr>
          <w:rFonts w:hint="eastAsia"/>
          <w:lang w:eastAsia="ja-JP"/>
        </w:rPr>
        <w:t xml:space="preserve"> disaster. </w:t>
      </w:r>
    </w:p>
    <w:p w:rsidR="00592680" w:rsidRPr="007F4E5B" w:rsidRDefault="00592680" w:rsidP="00592680">
      <w:pPr>
        <w:pStyle w:val="Textjustified"/>
        <w:rPr>
          <w:lang w:eastAsia="ja-JP"/>
        </w:rPr>
      </w:pPr>
      <w:r w:rsidRPr="007F4E5B">
        <w:rPr>
          <w:lang w:eastAsia="ja-JP"/>
        </w:rPr>
        <w:t>Data</w:t>
      </w:r>
      <w:r w:rsidRPr="007F4E5B">
        <w:rPr>
          <w:rFonts w:hint="eastAsia"/>
          <w:lang w:eastAsia="ja-JP"/>
        </w:rPr>
        <w:t xml:space="preserve"> </w:t>
      </w:r>
      <w:r w:rsidRPr="007F4E5B">
        <w:rPr>
          <w:lang w:eastAsia="ja-JP"/>
        </w:rPr>
        <w:t>i</w:t>
      </w:r>
      <w:r w:rsidRPr="007F4E5B">
        <w:rPr>
          <w:rFonts w:hint="eastAsia"/>
          <w:lang w:eastAsia="ja-JP"/>
        </w:rPr>
        <w:t xml:space="preserve">ntegrity is recommended even if data are stored in several data centres and updated frequently. </w:t>
      </w:r>
      <w:r w:rsidRPr="007F4E5B">
        <w:rPr>
          <w:lang w:eastAsia="ja-JP"/>
        </w:rPr>
        <w:t>The s</w:t>
      </w:r>
      <w:r w:rsidRPr="007F4E5B">
        <w:rPr>
          <w:rFonts w:hint="eastAsia"/>
          <w:lang w:eastAsia="ja-JP"/>
        </w:rPr>
        <w:t xml:space="preserve">ource of the data </w:t>
      </w:r>
      <w:r w:rsidRPr="007F4E5B">
        <w:rPr>
          <w:lang w:eastAsia="ja-JP"/>
        </w:rPr>
        <w:t>should</w:t>
      </w:r>
      <w:r w:rsidRPr="007F4E5B">
        <w:rPr>
          <w:rFonts w:hint="eastAsia"/>
          <w:lang w:eastAsia="ja-JP"/>
        </w:rPr>
        <w:t xml:space="preserve"> be identified (e.g. who, when and why) </w:t>
      </w:r>
      <w:r w:rsidRPr="007F4E5B">
        <w:rPr>
          <w:lang w:eastAsia="ja-JP"/>
        </w:rPr>
        <w:t>to allow</w:t>
      </w:r>
      <w:r w:rsidRPr="007F4E5B">
        <w:rPr>
          <w:rFonts w:hint="eastAsia"/>
          <w:lang w:eastAsia="ja-JP"/>
        </w:rPr>
        <w:t xml:space="preserve"> traceability and confirmation.</w:t>
      </w:r>
    </w:p>
    <w:p w:rsidR="00592680" w:rsidRPr="007F4E5B" w:rsidRDefault="00592680" w:rsidP="00EA6019">
      <w:pPr>
        <w:pStyle w:val="Heading2"/>
        <w:numPr>
          <w:ilvl w:val="1"/>
          <w:numId w:val="18"/>
        </w:numPr>
        <w:rPr>
          <w:lang w:eastAsia="ja-JP"/>
        </w:rPr>
      </w:pPr>
      <w:bookmarkStart w:id="29" w:name="_Toc388861502"/>
      <w:bookmarkStart w:id="30" w:name="_Toc388862168"/>
      <w:bookmarkStart w:id="31" w:name="_Toc388862228"/>
      <w:bookmarkStart w:id="32" w:name="_Toc388863074"/>
      <w:bookmarkStart w:id="33" w:name="_Toc388863226"/>
      <w:bookmarkStart w:id="34" w:name="_Toc388863588"/>
      <w:bookmarkStart w:id="35" w:name="_Toc388863645"/>
      <w:bookmarkStart w:id="36" w:name="_Toc393114325"/>
      <w:bookmarkEnd w:id="29"/>
      <w:bookmarkEnd w:id="30"/>
      <w:bookmarkEnd w:id="31"/>
      <w:bookmarkEnd w:id="32"/>
      <w:bookmarkEnd w:id="33"/>
      <w:bookmarkEnd w:id="34"/>
      <w:bookmarkEnd w:id="35"/>
      <w:r w:rsidRPr="007F4E5B">
        <w:rPr>
          <w:rFonts w:hint="eastAsia"/>
          <w:lang w:eastAsia="ja-JP"/>
        </w:rPr>
        <w:t xml:space="preserve">Landscape of </w:t>
      </w:r>
      <w:r w:rsidRPr="007F4E5B">
        <w:rPr>
          <w:szCs w:val="24"/>
          <w:lang w:eastAsia="ja-JP"/>
        </w:rPr>
        <w:t>early warning and disaster relief</w:t>
      </w:r>
      <w:r w:rsidRPr="007F4E5B">
        <w:rPr>
          <w:rFonts w:hint="eastAsia"/>
          <w:lang w:eastAsia="ja-JP"/>
        </w:rPr>
        <w:t xml:space="preserve"> systems</w:t>
      </w:r>
      <w:bookmarkEnd w:id="36"/>
    </w:p>
    <w:p w:rsidR="00592680" w:rsidRPr="007F4E5B" w:rsidRDefault="00592680" w:rsidP="00592680">
      <w:pPr>
        <w:pStyle w:val="Textjustified"/>
        <w:rPr>
          <w:lang w:eastAsia="ja-JP"/>
        </w:rPr>
      </w:pPr>
      <w:r w:rsidRPr="007F4E5B">
        <w:rPr>
          <w:rFonts w:hint="eastAsia"/>
          <w:lang w:eastAsia="ja-JP"/>
        </w:rPr>
        <w:t xml:space="preserve">This sub-clause examines </w:t>
      </w:r>
      <w:r w:rsidRPr="007F4E5B">
        <w:rPr>
          <w:lang w:eastAsia="ja-JP"/>
        </w:rPr>
        <w:t>existing</w:t>
      </w:r>
      <w:r w:rsidRPr="007F4E5B">
        <w:rPr>
          <w:rFonts w:hint="eastAsia"/>
          <w:lang w:eastAsia="ja-JP"/>
        </w:rPr>
        <w:t xml:space="preserve"> and emerging e</w:t>
      </w:r>
      <w:r w:rsidRPr="007F4E5B">
        <w:rPr>
          <w:lang w:eastAsia="ja-JP"/>
        </w:rPr>
        <w:t xml:space="preserve">arly </w:t>
      </w:r>
      <w:r w:rsidRPr="007F4E5B">
        <w:rPr>
          <w:rFonts w:hint="eastAsia"/>
          <w:lang w:eastAsia="ja-JP"/>
        </w:rPr>
        <w:t>w</w:t>
      </w:r>
      <w:r w:rsidRPr="007F4E5B">
        <w:rPr>
          <w:lang w:eastAsia="ja-JP"/>
        </w:rPr>
        <w:t xml:space="preserve">arning and </w:t>
      </w:r>
      <w:r w:rsidRPr="007F4E5B">
        <w:rPr>
          <w:rFonts w:hint="eastAsia"/>
          <w:lang w:eastAsia="ja-JP"/>
        </w:rPr>
        <w:t>d</w:t>
      </w:r>
      <w:r w:rsidRPr="007F4E5B">
        <w:rPr>
          <w:lang w:eastAsia="ja-JP"/>
        </w:rPr>
        <w:t xml:space="preserve">isaster </w:t>
      </w:r>
      <w:r w:rsidRPr="007F4E5B">
        <w:rPr>
          <w:rFonts w:hint="eastAsia"/>
          <w:lang w:eastAsia="ja-JP"/>
        </w:rPr>
        <w:t>r</w:t>
      </w:r>
      <w:r w:rsidRPr="007F4E5B">
        <w:rPr>
          <w:lang w:eastAsia="ja-JP"/>
        </w:rPr>
        <w:t>elief</w:t>
      </w:r>
      <w:r w:rsidRPr="007F4E5B">
        <w:rPr>
          <w:rFonts w:hint="eastAsia"/>
          <w:lang w:eastAsia="ja-JP"/>
        </w:rPr>
        <w:t xml:space="preserve"> systems to identify new study areas for development. </w:t>
      </w:r>
    </w:p>
    <w:p w:rsidR="00592680" w:rsidRPr="007229CA" w:rsidRDefault="00592680" w:rsidP="00EA6019">
      <w:pPr>
        <w:pStyle w:val="Heading3"/>
        <w:numPr>
          <w:ilvl w:val="2"/>
          <w:numId w:val="18"/>
        </w:numPr>
      </w:pPr>
      <w:bookmarkStart w:id="37" w:name="_Toc393114326"/>
      <w:r w:rsidRPr="007229CA">
        <w:t>System categorization</w:t>
      </w:r>
      <w:bookmarkEnd w:id="37"/>
    </w:p>
    <w:p w:rsidR="00592680" w:rsidRPr="007F4E5B" w:rsidRDefault="00592680" w:rsidP="00592680">
      <w:pPr>
        <w:pStyle w:val="Textjustified"/>
        <w:rPr>
          <w:lang w:eastAsia="ja-JP"/>
        </w:rPr>
      </w:pPr>
      <w:r w:rsidRPr="007F4E5B">
        <w:rPr>
          <w:lang w:eastAsia="ja-JP"/>
        </w:rPr>
        <w:t>F</w:t>
      </w:r>
      <w:r w:rsidRPr="007F4E5B">
        <w:rPr>
          <w:rFonts w:hint="eastAsia"/>
          <w:lang w:eastAsia="ja-JP"/>
        </w:rPr>
        <w:t xml:space="preserve">our viewpoints are introduced </w:t>
      </w:r>
      <w:r w:rsidRPr="007F4E5B">
        <w:rPr>
          <w:lang w:eastAsia="ja-JP"/>
        </w:rPr>
        <w:t xml:space="preserve">with which </w:t>
      </w:r>
      <w:r w:rsidRPr="007F4E5B">
        <w:rPr>
          <w:rFonts w:hint="eastAsia"/>
          <w:lang w:eastAsia="ja-JP"/>
        </w:rPr>
        <w:t xml:space="preserve">to categorize the systems. </w:t>
      </w:r>
    </w:p>
    <w:p w:rsidR="00592680" w:rsidRPr="007F4E5B" w:rsidRDefault="00592680" w:rsidP="00EA6019">
      <w:pPr>
        <w:numPr>
          <w:ilvl w:val="1"/>
          <w:numId w:val="3"/>
        </w:numPr>
        <w:tabs>
          <w:tab w:val="left" w:pos="567"/>
          <w:tab w:val="left" w:pos="1191"/>
          <w:tab w:val="left" w:pos="1588"/>
          <w:tab w:val="left" w:pos="1985"/>
        </w:tabs>
        <w:overflowPunct w:val="0"/>
        <w:autoSpaceDE w:val="0"/>
        <w:autoSpaceDN w:val="0"/>
        <w:adjustRightInd w:val="0"/>
        <w:spacing w:beforeLines="50"/>
        <w:ind w:left="697" w:hanging="697"/>
        <w:jc w:val="both"/>
        <w:textAlignment w:val="baseline"/>
        <w:rPr>
          <w:b/>
        </w:rPr>
      </w:pPr>
      <w:r w:rsidRPr="007F4E5B">
        <w:rPr>
          <w:rFonts w:hint="eastAsia"/>
          <w:b/>
        </w:rPr>
        <w:t>Timing</w:t>
      </w:r>
      <w:r w:rsidRPr="007F4E5B">
        <w:rPr>
          <w:b/>
        </w:rPr>
        <w:t xml:space="preserve">, when the </w:t>
      </w:r>
      <w:r w:rsidRPr="007F4E5B">
        <w:rPr>
          <w:rFonts w:hint="eastAsia"/>
          <w:b/>
        </w:rPr>
        <w:t>service</w:t>
      </w:r>
      <w:r w:rsidRPr="007F4E5B">
        <w:rPr>
          <w:b/>
        </w:rPr>
        <w:t xml:space="preserve"> or </w:t>
      </w:r>
      <w:r w:rsidRPr="007F4E5B">
        <w:rPr>
          <w:rFonts w:hint="eastAsia"/>
          <w:b/>
        </w:rPr>
        <w:t>system</w:t>
      </w:r>
      <w:r w:rsidRPr="007F4E5B">
        <w:rPr>
          <w:b/>
        </w:rPr>
        <w:t xml:space="preserve"> is applicable or effective at the time of the disaster:</w:t>
      </w:r>
      <w:r w:rsidRPr="007F4E5B">
        <w:rPr>
          <w:rFonts w:hint="eastAsia"/>
          <w:b/>
        </w:rPr>
        <w:t xml:space="preserve"> </w:t>
      </w:r>
    </w:p>
    <w:p w:rsidR="00592680" w:rsidRPr="007F4E5B" w:rsidRDefault="00592680" w:rsidP="00EA6019">
      <w:pPr>
        <w:numPr>
          <w:ilvl w:val="0"/>
          <w:numId w:val="1"/>
        </w:numPr>
        <w:tabs>
          <w:tab w:val="num" w:pos="426"/>
          <w:tab w:val="left" w:pos="794"/>
          <w:tab w:val="left" w:pos="1191"/>
          <w:tab w:val="left" w:pos="1588"/>
          <w:tab w:val="left" w:pos="1985"/>
        </w:tabs>
        <w:overflowPunct w:val="0"/>
        <w:autoSpaceDE w:val="0"/>
        <w:autoSpaceDN w:val="0"/>
        <w:adjustRightInd w:val="0"/>
        <w:ind w:left="1134" w:hanging="567"/>
        <w:textAlignment w:val="baseline"/>
      </w:pPr>
      <w:r w:rsidRPr="007F4E5B">
        <w:rPr>
          <w:rFonts w:hint="eastAsia"/>
        </w:rPr>
        <w:t xml:space="preserve">Before disaster  </w:t>
      </w:r>
    </w:p>
    <w:p w:rsidR="00592680" w:rsidRPr="007F4E5B" w:rsidRDefault="00592680" w:rsidP="00EA6019">
      <w:pPr>
        <w:numPr>
          <w:ilvl w:val="0"/>
          <w:numId w:val="1"/>
        </w:numPr>
        <w:tabs>
          <w:tab w:val="num" w:pos="426"/>
          <w:tab w:val="left" w:pos="794"/>
          <w:tab w:val="left" w:pos="1191"/>
          <w:tab w:val="left" w:pos="1588"/>
          <w:tab w:val="left" w:pos="1985"/>
        </w:tabs>
        <w:overflowPunct w:val="0"/>
        <w:autoSpaceDE w:val="0"/>
        <w:autoSpaceDN w:val="0"/>
        <w:adjustRightInd w:val="0"/>
        <w:ind w:left="1134" w:hanging="567"/>
        <w:textAlignment w:val="baseline"/>
      </w:pPr>
      <w:r>
        <w:rPr>
          <w:rFonts w:eastAsia="MS Mincho" w:hint="eastAsia"/>
        </w:rPr>
        <w:t>D</w:t>
      </w:r>
      <w:r w:rsidRPr="007F4E5B">
        <w:rPr>
          <w:rFonts w:hint="eastAsia"/>
        </w:rPr>
        <w:t>uring disaster</w:t>
      </w:r>
    </w:p>
    <w:p w:rsidR="00592680" w:rsidRPr="007F4E5B" w:rsidRDefault="00592680" w:rsidP="00EA6019">
      <w:pPr>
        <w:numPr>
          <w:ilvl w:val="0"/>
          <w:numId w:val="1"/>
        </w:numPr>
        <w:tabs>
          <w:tab w:val="num" w:pos="426"/>
          <w:tab w:val="left" w:pos="794"/>
          <w:tab w:val="left" w:pos="1191"/>
          <w:tab w:val="left" w:pos="1588"/>
          <w:tab w:val="left" w:pos="1985"/>
        </w:tabs>
        <w:overflowPunct w:val="0"/>
        <w:autoSpaceDE w:val="0"/>
        <w:autoSpaceDN w:val="0"/>
        <w:adjustRightInd w:val="0"/>
        <w:ind w:left="1134" w:hanging="567"/>
        <w:textAlignment w:val="baseline"/>
      </w:pPr>
      <w:r w:rsidRPr="007F4E5B">
        <w:rPr>
          <w:rFonts w:hint="eastAsia"/>
        </w:rPr>
        <w:t>After disaster</w:t>
      </w:r>
    </w:p>
    <w:p w:rsidR="00592680" w:rsidRPr="007F4E5B" w:rsidRDefault="00592680" w:rsidP="00EA6019">
      <w:pPr>
        <w:numPr>
          <w:ilvl w:val="0"/>
          <w:numId w:val="4"/>
        </w:numPr>
        <w:tabs>
          <w:tab w:val="num" w:pos="426"/>
          <w:tab w:val="left" w:pos="567"/>
          <w:tab w:val="left" w:pos="1191"/>
          <w:tab w:val="left" w:pos="1588"/>
          <w:tab w:val="left" w:pos="1985"/>
        </w:tabs>
        <w:overflowPunct w:val="0"/>
        <w:autoSpaceDE w:val="0"/>
        <w:autoSpaceDN w:val="0"/>
        <w:adjustRightInd w:val="0"/>
        <w:spacing w:beforeLines="50"/>
        <w:ind w:left="992" w:hanging="992"/>
        <w:jc w:val="both"/>
        <w:textAlignment w:val="baseline"/>
      </w:pPr>
      <w:r w:rsidRPr="007F4E5B">
        <w:rPr>
          <w:rFonts w:hint="eastAsia"/>
          <w:b/>
        </w:rPr>
        <w:t xml:space="preserve">Notification </w:t>
      </w:r>
      <w:r w:rsidRPr="007F4E5B">
        <w:rPr>
          <w:b/>
        </w:rPr>
        <w:t>f</w:t>
      </w:r>
      <w:r w:rsidRPr="007F4E5B">
        <w:rPr>
          <w:rFonts w:hint="eastAsia"/>
          <w:b/>
        </w:rPr>
        <w:t xml:space="preserve">low </w:t>
      </w:r>
      <w:r w:rsidRPr="007F4E5B">
        <w:rPr>
          <w:b/>
        </w:rPr>
        <w:t>d</w:t>
      </w:r>
      <w:r w:rsidRPr="007F4E5B">
        <w:rPr>
          <w:rFonts w:hint="eastAsia"/>
          <w:b/>
        </w:rPr>
        <w:t xml:space="preserve">irection </w:t>
      </w:r>
    </w:p>
    <w:p w:rsidR="00592680" w:rsidRPr="007F4E5B" w:rsidRDefault="00592680" w:rsidP="00EA6019">
      <w:pPr>
        <w:numPr>
          <w:ilvl w:val="1"/>
          <w:numId w:val="4"/>
        </w:numPr>
        <w:tabs>
          <w:tab w:val="clear" w:pos="454"/>
          <w:tab w:val="num" w:pos="426"/>
          <w:tab w:val="left" w:pos="709"/>
          <w:tab w:val="left" w:pos="1191"/>
          <w:tab w:val="left" w:pos="1588"/>
          <w:tab w:val="left" w:pos="1985"/>
        </w:tabs>
        <w:overflowPunct w:val="0"/>
        <w:autoSpaceDE w:val="0"/>
        <w:autoSpaceDN w:val="0"/>
        <w:adjustRightInd w:val="0"/>
        <w:ind w:left="1134" w:hanging="567"/>
        <w:textAlignment w:val="baseline"/>
      </w:pPr>
      <w:r w:rsidRPr="007F4E5B">
        <w:rPr>
          <w:rFonts w:hint="eastAsia"/>
        </w:rPr>
        <w:t xml:space="preserve">Public agency to general public (victims)  </w:t>
      </w:r>
    </w:p>
    <w:p w:rsidR="00592680" w:rsidRPr="007F4E5B" w:rsidRDefault="00592680" w:rsidP="00EA6019">
      <w:pPr>
        <w:numPr>
          <w:ilvl w:val="1"/>
          <w:numId w:val="4"/>
        </w:numPr>
        <w:tabs>
          <w:tab w:val="clear" w:pos="454"/>
          <w:tab w:val="num" w:pos="426"/>
          <w:tab w:val="left" w:pos="709"/>
          <w:tab w:val="left" w:pos="993"/>
          <w:tab w:val="left" w:pos="1191"/>
          <w:tab w:val="left" w:pos="1588"/>
          <w:tab w:val="left" w:pos="1985"/>
        </w:tabs>
        <w:overflowPunct w:val="0"/>
        <w:autoSpaceDE w:val="0"/>
        <w:autoSpaceDN w:val="0"/>
        <w:adjustRightInd w:val="0"/>
        <w:ind w:left="1134" w:hanging="567"/>
        <w:textAlignment w:val="baseline"/>
      </w:pPr>
      <w:r w:rsidRPr="007F4E5B">
        <w:rPr>
          <w:rFonts w:hint="eastAsia"/>
        </w:rPr>
        <w:t>Public agency to public agency</w:t>
      </w:r>
    </w:p>
    <w:p w:rsidR="00592680" w:rsidRPr="007F4E5B" w:rsidRDefault="00592680" w:rsidP="00EA6019">
      <w:pPr>
        <w:numPr>
          <w:ilvl w:val="1"/>
          <w:numId w:val="4"/>
        </w:numPr>
        <w:tabs>
          <w:tab w:val="clear" w:pos="454"/>
          <w:tab w:val="num" w:pos="426"/>
          <w:tab w:val="left" w:pos="709"/>
          <w:tab w:val="left" w:pos="993"/>
          <w:tab w:val="left" w:pos="1191"/>
          <w:tab w:val="left" w:pos="1588"/>
          <w:tab w:val="left" w:pos="1985"/>
        </w:tabs>
        <w:overflowPunct w:val="0"/>
        <w:autoSpaceDE w:val="0"/>
        <w:autoSpaceDN w:val="0"/>
        <w:adjustRightInd w:val="0"/>
        <w:ind w:left="1134" w:hanging="567"/>
        <w:textAlignment w:val="baseline"/>
      </w:pPr>
      <w:r w:rsidRPr="007F4E5B">
        <w:rPr>
          <w:rFonts w:hint="eastAsia"/>
        </w:rPr>
        <w:t>Public agency to people within the agen</w:t>
      </w:r>
      <w:r w:rsidRPr="007F4E5B">
        <w:t>cy</w:t>
      </w:r>
    </w:p>
    <w:p w:rsidR="00592680" w:rsidRPr="007F4E5B" w:rsidRDefault="00592680" w:rsidP="00EA6019">
      <w:pPr>
        <w:numPr>
          <w:ilvl w:val="1"/>
          <w:numId w:val="4"/>
        </w:numPr>
        <w:tabs>
          <w:tab w:val="clear" w:pos="454"/>
          <w:tab w:val="num" w:pos="426"/>
          <w:tab w:val="left" w:pos="709"/>
          <w:tab w:val="left" w:pos="993"/>
          <w:tab w:val="left" w:pos="1191"/>
          <w:tab w:val="left" w:pos="1588"/>
          <w:tab w:val="left" w:pos="1985"/>
        </w:tabs>
        <w:overflowPunct w:val="0"/>
        <w:autoSpaceDE w:val="0"/>
        <w:autoSpaceDN w:val="0"/>
        <w:adjustRightInd w:val="0"/>
        <w:ind w:left="1134" w:hanging="567"/>
        <w:textAlignment w:val="baseline"/>
      </w:pPr>
      <w:r w:rsidRPr="007F4E5B">
        <w:rPr>
          <w:rFonts w:hint="eastAsia"/>
        </w:rPr>
        <w:lastRenderedPageBreak/>
        <w:t>Public agency to i</w:t>
      </w:r>
      <w:r w:rsidRPr="007F4E5B">
        <w:t>ndividual</w:t>
      </w:r>
      <w:r w:rsidRPr="007F4E5B">
        <w:rPr>
          <w:rFonts w:hint="eastAsia"/>
        </w:rPr>
        <w:t xml:space="preserve"> (victims)</w:t>
      </w:r>
    </w:p>
    <w:p w:rsidR="00592680" w:rsidRPr="007F4E5B" w:rsidRDefault="00592680" w:rsidP="00EA6019">
      <w:pPr>
        <w:numPr>
          <w:ilvl w:val="1"/>
          <w:numId w:val="4"/>
        </w:numPr>
        <w:tabs>
          <w:tab w:val="clear" w:pos="454"/>
          <w:tab w:val="num" w:pos="426"/>
          <w:tab w:val="left" w:pos="709"/>
          <w:tab w:val="left" w:pos="993"/>
          <w:tab w:val="left" w:pos="1191"/>
          <w:tab w:val="left" w:pos="1588"/>
          <w:tab w:val="left" w:pos="1985"/>
        </w:tabs>
        <w:overflowPunct w:val="0"/>
        <w:autoSpaceDE w:val="0"/>
        <w:autoSpaceDN w:val="0"/>
        <w:adjustRightInd w:val="0"/>
        <w:ind w:left="1134" w:hanging="567"/>
        <w:textAlignment w:val="baseline"/>
      </w:pPr>
      <w:r w:rsidRPr="007F4E5B">
        <w:t>Individual</w:t>
      </w:r>
      <w:r w:rsidRPr="007F4E5B">
        <w:rPr>
          <w:rFonts w:hint="eastAsia"/>
        </w:rPr>
        <w:t xml:space="preserve"> to public agency</w:t>
      </w:r>
    </w:p>
    <w:p w:rsidR="00592680" w:rsidRPr="007F4E5B" w:rsidRDefault="00592680" w:rsidP="00EA6019">
      <w:pPr>
        <w:numPr>
          <w:ilvl w:val="1"/>
          <w:numId w:val="4"/>
        </w:numPr>
        <w:tabs>
          <w:tab w:val="clear" w:pos="454"/>
          <w:tab w:val="num" w:pos="426"/>
          <w:tab w:val="left" w:pos="709"/>
          <w:tab w:val="left" w:pos="993"/>
          <w:tab w:val="left" w:pos="1191"/>
          <w:tab w:val="left" w:pos="1588"/>
          <w:tab w:val="left" w:pos="1985"/>
        </w:tabs>
        <w:overflowPunct w:val="0"/>
        <w:autoSpaceDE w:val="0"/>
        <w:autoSpaceDN w:val="0"/>
        <w:adjustRightInd w:val="0"/>
        <w:ind w:left="1134" w:hanging="567"/>
        <w:textAlignment w:val="baseline"/>
      </w:pPr>
      <w:r w:rsidRPr="007F4E5B">
        <w:t>Individual</w:t>
      </w:r>
      <w:r w:rsidRPr="007F4E5B">
        <w:rPr>
          <w:rFonts w:hint="eastAsia"/>
        </w:rPr>
        <w:t xml:space="preserve"> to individual (victims) </w:t>
      </w:r>
    </w:p>
    <w:p w:rsidR="00592680" w:rsidRPr="007F4E5B" w:rsidRDefault="00592680" w:rsidP="00EA6019">
      <w:pPr>
        <w:numPr>
          <w:ilvl w:val="2"/>
          <w:numId w:val="4"/>
        </w:numPr>
        <w:tabs>
          <w:tab w:val="num" w:pos="426"/>
          <w:tab w:val="left" w:pos="567"/>
          <w:tab w:val="left" w:pos="1191"/>
          <w:tab w:val="left" w:pos="1588"/>
          <w:tab w:val="left" w:pos="1985"/>
        </w:tabs>
        <w:overflowPunct w:val="0"/>
        <w:autoSpaceDE w:val="0"/>
        <w:autoSpaceDN w:val="0"/>
        <w:adjustRightInd w:val="0"/>
        <w:ind w:left="992" w:hanging="992"/>
        <w:textAlignment w:val="baseline"/>
        <w:rPr>
          <w:b/>
        </w:rPr>
      </w:pPr>
      <w:r w:rsidRPr="007F4E5B">
        <w:rPr>
          <w:rFonts w:hint="eastAsia"/>
          <w:b/>
        </w:rPr>
        <w:t xml:space="preserve">System </w:t>
      </w:r>
      <w:r w:rsidRPr="007F4E5B">
        <w:rPr>
          <w:b/>
        </w:rPr>
        <w:t>t</w:t>
      </w:r>
      <w:r w:rsidRPr="007F4E5B">
        <w:rPr>
          <w:rFonts w:hint="eastAsia"/>
          <w:b/>
        </w:rPr>
        <w:t>echnology</w:t>
      </w:r>
    </w:p>
    <w:p w:rsidR="00592680" w:rsidRPr="007F4E5B" w:rsidRDefault="00592680" w:rsidP="00EA6019">
      <w:pPr>
        <w:numPr>
          <w:ilvl w:val="0"/>
          <w:numId w:val="2"/>
        </w:numPr>
        <w:tabs>
          <w:tab w:val="num" w:pos="426"/>
          <w:tab w:val="left" w:pos="709"/>
          <w:tab w:val="left" w:pos="1191"/>
          <w:tab w:val="left" w:pos="1588"/>
          <w:tab w:val="left" w:pos="1985"/>
        </w:tabs>
        <w:overflowPunct w:val="0"/>
        <w:autoSpaceDE w:val="0"/>
        <w:autoSpaceDN w:val="0"/>
        <w:adjustRightInd w:val="0"/>
        <w:ind w:left="1134" w:hanging="567"/>
        <w:textAlignment w:val="baseline"/>
      </w:pPr>
      <w:r w:rsidRPr="007F4E5B">
        <w:rPr>
          <w:rFonts w:hint="eastAsia"/>
        </w:rPr>
        <w:t>TV broadcasting</w:t>
      </w:r>
    </w:p>
    <w:p w:rsidR="00592680" w:rsidRPr="007F4E5B" w:rsidRDefault="00592680" w:rsidP="00EA6019">
      <w:pPr>
        <w:numPr>
          <w:ilvl w:val="0"/>
          <w:numId w:val="2"/>
        </w:numPr>
        <w:tabs>
          <w:tab w:val="num" w:pos="426"/>
          <w:tab w:val="left" w:pos="709"/>
          <w:tab w:val="left" w:pos="1191"/>
          <w:tab w:val="left" w:pos="1588"/>
          <w:tab w:val="left" w:pos="1985"/>
        </w:tabs>
        <w:overflowPunct w:val="0"/>
        <w:autoSpaceDE w:val="0"/>
        <w:autoSpaceDN w:val="0"/>
        <w:adjustRightInd w:val="0"/>
        <w:ind w:left="1134" w:hanging="567"/>
        <w:textAlignment w:val="baseline"/>
      </w:pPr>
      <w:r w:rsidRPr="007F4E5B">
        <w:rPr>
          <w:rFonts w:hint="eastAsia"/>
        </w:rPr>
        <w:t>Radio broadcasting</w:t>
      </w:r>
    </w:p>
    <w:p w:rsidR="00592680" w:rsidRPr="007F4E5B" w:rsidRDefault="00592680" w:rsidP="00EA6019">
      <w:pPr>
        <w:numPr>
          <w:ilvl w:val="0"/>
          <w:numId w:val="2"/>
        </w:numPr>
        <w:tabs>
          <w:tab w:val="num" w:pos="426"/>
          <w:tab w:val="left" w:pos="709"/>
          <w:tab w:val="left" w:pos="1191"/>
          <w:tab w:val="left" w:pos="1588"/>
          <w:tab w:val="left" w:pos="1985"/>
        </w:tabs>
        <w:overflowPunct w:val="0"/>
        <w:autoSpaceDE w:val="0"/>
        <w:autoSpaceDN w:val="0"/>
        <w:adjustRightInd w:val="0"/>
        <w:ind w:left="1134" w:hanging="567"/>
        <w:textAlignment w:val="baseline"/>
      </w:pPr>
      <w:r w:rsidRPr="007F4E5B">
        <w:rPr>
          <w:rFonts w:hint="eastAsia"/>
        </w:rPr>
        <w:t>Fixed radio communication</w:t>
      </w:r>
    </w:p>
    <w:p w:rsidR="00592680" w:rsidRPr="007F4E5B" w:rsidRDefault="00592680" w:rsidP="00EA6019">
      <w:pPr>
        <w:numPr>
          <w:ilvl w:val="0"/>
          <w:numId w:val="2"/>
        </w:numPr>
        <w:tabs>
          <w:tab w:val="num" w:pos="426"/>
          <w:tab w:val="left" w:pos="709"/>
          <w:tab w:val="left" w:pos="1191"/>
          <w:tab w:val="left" w:pos="1588"/>
          <w:tab w:val="left" w:pos="1985"/>
        </w:tabs>
        <w:overflowPunct w:val="0"/>
        <w:autoSpaceDE w:val="0"/>
        <w:autoSpaceDN w:val="0"/>
        <w:adjustRightInd w:val="0"/>
        <w:ind w:left="1134" w:hanging="567"/>
        <w:textAlignment w:val="baseline"/>
      </w:pPr>
      <w:r w:rsidRPr="007F4E5B">
        <w:rPr>
          <w:rFonts w:hint="eastAsia"/>
        </w:rPr>
        <w:t xml:space="preserve">Digital </w:t>
      </w:r>
      <w:r w:rsidRPr="007F4E5B">
        <w:t>s</w:t>
      </w:r>
      <w:r w:rsidRPr="007F4E5B">
        <w:rPr>
          <w:rFonts w:hint="eastAsia"/>
        </w:rPr>
        <w:t>ignage</w:t>
      </w:r>
    </w:p>
    <w:p w:rsidR="00592680" w:rsidRPr="007229CA" w:rsidRDefault="00592680" w:rsidP="00EA6019">
      <w:pPr>
        <w:numPr>
          <w:ilvl w:val="0"/>
          <w:numId w:val="2"/>
        </w:numPr>
        <w:tabs>
          <w:tab w:val="num" w:pos="426"/>
          <w:tab w:val="left" w:pos="709"/>
          <w:tab w:val="left" w:pos="1191"/>
          <w:tab w:val="left" w:pos="1588"/>
          <w:tab w:val="left" w:pos="1985"/>
        </w:tabs>
        <w:overflowPunct w:val="0"/>
        <w:autoSpaceDE w:val="0"/>
        <w:autoSpaceDN w:val="0"/>
        <w:adjustRightInd w:val="0"/>
        <w:ind w:left="1134" w:hanging="567"/>
        <w:textAlignment w:val="baseline"/>
      </w:pPr>
      <w:r>
        <w:rPr>
          <w:rFonts w:hint="eastAsia"/>
        </w:rPr>
        <w:t xml:space="preserve">Satellite </w:t>
      </w:r>
      <w:r w:rsidRPr="007F4E5B">
        <w:rPr>
          <w:rFonts w:hint="eastAsia"/>
        </w:rPr>
        <w:t>fixed land</w:t>
      </w:r>
      <w:r>
        <w:rPr>
          <w:rFonts w:hint="eastAsia"/>
        </w:rPr>
        <w:t xml:space="preserve"> </w:t>
      </w:r>
      <w:r>
        <w:rPr>
          <w:rFonts w:eastAsia="MS Mincho" w:hint="eastAsia"/>
        </w:rPr>
        <w:t>(i.e., fixed-site access to satellite)</w:t>
      </w:r>
    </w:p>
    <w:p w:rsidR="00592680" w:rsidRPr="007229CA" w:rsidRDefault="00592680" w:rsidP="00EA6019">
      <w:pPr>
        <w:numPr>
          <w:ilvl w:val="0"/>
          <w:numId w:val="2"/>
        </w:numPr>
        <w:tabs>
          <w:tab w:val="num" w:pos="426"/>
          <w:tab w:val="left" w:pos="709"/>
          <w:tab w:val="left" w:pos="1191"/>
          <w:tab w:val="left" w:pos="1588"/>
          <w:tab w:val="left" w:pos="1985"/>
        </w:tabs>
        <w:overflowPunct w:val="0"/>
        <w:autoSpaceDE w:val="0"/>
        <w:autoSpaceDN w:val="0"/>
        <w:adjustRightInd w:val="0"/>
        <w:ind w:left="1134" w:hanging="567"/>
        <w:textAlignment w:val="baseline"/>
        <w:rPr>
          <w:iCs/>
        </w:rPr>
      </w:pPr>
      <w:r w:rsidRPr="007229CA">
        <w:rPr>
          <w:rFonts w:hint="eastAsia"/>
        </w:rPr>
        <w:t xml:space="preserve">Satellite </w:t>
      </w:r>
      <w:r>
        <w:rPr>
          <w:rFonts w:eastAsia="MS Mincho" w:hint="eastAsia"/>
        </w:rPr>
        <w:t xml:space="preserve">vehicle </w:t>
      </w:r>
      <w:r w:rsidRPr="007229CA">
        <w:rPr>
          <w:iCs/>
        </w:rPr>
        <w:t>(</w:t>
      </w:r>
      <w:r w:rsidRPr="007F4E5B">
        <w:rPr>
          <w:rFonts w:hint="eastAsia"/>
          <w:iCs/>
        </w:rPr>
        <w:t xml:space="preserve">i.e., </w:t>
      </w:r>
      <w:r>
        <w:rPr>
          <w:rFonts w:eastAsia="MS Mincho" w:hint="eastAsia"/>
          <w:iCs/>
        </w:rPr>
        <w:t>mobile-site access to satellite</w:t>
      </w:r>
      <w:r w:rsidRPr="007F4E5B">
        <w:rPr>
          <w:rFonts w:hint="eastAsia"/>
          <w:iCs/>
        </w:rPr>
        <w:t>)</w:t>
      </w:r>
    </w:p>
    <w:p w:rsidR="00592680" w:rsidRPr="007F4E5B" w:rsidRDefault="00592680" w:rsidP="00EA6019">
      <w:pPr>
        <w:numPr>
          <w:ilvl w:val="0"/>
          <w:numId w:val="2"/>
        </w:numPr>
        <w:tabs>
          <w:tab w:val="num" w:pos="426"/>
          <w:tab w:val="left" w:pos="709"/>
          <w:tab w:val="left" w:pos="1191"/>
          <w:tab w:val="left" w:pos="1588"/>
          <w:tab w:val="left" w:pos="1985"/>
        </w:tabs>
        <w:overflowPunct w:val="0"/>
        <w:autoSpaceDE w:val="0"/>
        <w:autoSpaceDN w:val="0"/>
        <w:adjustRightInd w:val="0"/>
        <w:ind w:left="1134" w:hanging="567"/>
        <w:textAlignment w:val="baseline"/>
      </w:pPr>
      <w:r w:rsidRPr="007F4E5B">
        <w:rPr>
          <w:rFonts w:hint="eastAsia"/>
        </w:rPr>
        <w:t>Fixed/</w:t>
      </w:r>
      <w:r w:rsidRPr="007F4E5B">
        <w:t>m</w:t>
      </w:r>
      <w:r w:rsidRPr="007F4E5B">
        <w:rPr>
          <w:rFonts w:hint="eastAsia"/>
        </w:rPr>
        <w:t xml:space="preserve">obile </w:t>
      </w:r>
      <w:r w:rsidRPr="007F4E5B">
        <w:t>p</w:t>
      </w:r>
      <w:r w:rsidRPr="007F4E5B">
        <w:rPr>
          <w:rFonts w:hint="eastAsia"/>
        </w:rPr>
        <w:t>hone</w:t>
      </w:r>
    </w:p>
    <w:p w:rsidR="00592680" w:rsidRPr="007F4E5B" w:rsidRDefault="00592680" w:rsidP="00EA6019">
      <w:pPr>
        <w:numPr>
          <w:ilvl w:val="0"/>
          <w:numId w:val="2"/>
        </w:numPr>
        <w:tabs>
          <w:tab w:val="num" w:pos="426"/>
          <w:tab w:val="left" w:pos="709"/>
          <w:tab w:val="left" w:pos="1191"/>
          <w:tab w:val="left" w:pos="1588"/>
          <w:tab w:val="left" w:pos="1985"/>
        </w:tabs>
        <w:overflowPunct w:val="0"/>
        <w:autoSpaceDE w:val="0"/>
        <w:autoSpaceDN w:val="0"/>
        <w:adjustRightInd w:val="0"/>
        <w:ind w:left="1134" w:hanging="567"/>
        <w:textAlignment w:val="baseline"/>
      </w:pPr>
      <w:r w:rsidRPr="007F4E5B">
        <w:rPr>
          <w:rFonts w:hint="eastAsia"/>
        </w:rPr>
        <w:t>Mobile broadcast</w:t>
      </w:r>
    </w:p>
    <w:p w:rsidR="00592680" w:rsidRPr="007F4E5B" w:rsidRDefault="00592680" w:rsidP="00EA6019">
      <w:pPr>
        <w:numPr>
          <w:ilvl w:val="0"/>
          <w:numId w:val="2"/>
        </w:numPr>
        <w:tabs>
          <w:tab w:val="num" w:pos="426"/>
          <w:tab w:val="left" w:pos="709"/>
          <w:tab w:val="left" w:pos="1191"/>
          <w:tab w:val="left" w:pos="1418"/>
          <w:tab w:val="left" w:pos="1985"/>
        </w:tabs>
        <w:overflowPunct w:val="0"/>
        <w:autoSpaceDE w:val="0"/>
        <w:autoSpaceDN w:val="0"/>
        <w:adjustRightInd w:val="0"/>
        <w:ind w:left="1134" w:hanging="567"/>
        <w:textAlignment w:val="baseline"/>
      </w:pPr>
      <w:r w:rsidRPr="007F4E5B">
        <w:rPr>
          <w:rFonts w:hint="eastAsia"/>
        </w:rPr>
        <w:t>Mobile phone</w:t>
      </w:r>
    </w:p>
    <w:p w:rsidR="00592680" w:rsidRPr="007F4E5B" w:rsidRDefault="00592680" w:rsidP="00EA6019">
      <w:pPr>
        <w:numPr>
          <w:ilvl w:val="0"/>
          <w:numId w:val="2"/>
        </w:numPr>
        <w:tabs>
          <w:tab w:val="num" w:pos="426"/>
          <w:tab w:val="left" w:pos="709"/>
          <w:tab w:val="left" w:pos="1191"/>
          <w:tab w:val="left" w:pos="1418"/>
          <w:tab w:val="left" w:pos="1985"/>
        </w:tabs>
        <w:overflowPunct w:val="0"/>
        <w:autoSpaceDE w:val="0"/>
        <w:autoSpaceDN w:val="0"/>
        <w:adjustRightInd w:val="0"/>
        <w:ind w:left="1134" w:hanging="567"/>
        <w:textAlignment w:val="baseline"/>
      </w:pPr>
      <w:r w:rsidRPr="007F4E5B">
        <w:t>Amateur radi</w:t>
      </w:r>
      <w:r w:rsidRPr="007F4E5B">
        <w:rPr>
          <w:rFonts w:hint="eastAsia"/>
        </w:rPr>
        <w:t>o</w:t>
      </w:r>
    </w:p>
    <w:p w:rsidR="00592680" w:rsidRPr="00F7528F" w:rsidRDefault="00592680" w:rsidP="00592680">
      <w:pPr>
        <w:pStyle w:val="Textjustified"/>
        <w:rPr>
          <w:sz w:val="22"/>
          <w:szCs w:val="22"/>
          <w:lang w:eastAsia="ja-JP"/>
        </w:rPr>
      </w:pPr>
      <w:r w:rsidRPr="00F7528F">
        <w:rPr>
          <w:rFonts w:hint="eastAsia"/>
          <w:sz w:val="22"/>
          <w:szCs w:val="22"/>
          <w:lang w:eastAsia="ja-JP"/>
        </w:rPr>
        <w:t xml:space="preserve">Note </w:t>
      </w:r>
      <w:r w:rsidRPr="00F7528F">
        <w:rPr>
          <w:sz w:val="22"/>
          <w:szCs w:val="22"/>
        </w:rPr>
        <w:t xml:space="preserve">– </w:t>
      </w:r>
      <w:r w:rsidRPr="00F7528F">
        <w:rPr>
          <w:rFonts w:hint="eastAsia"/>
          <w:sz w:val="22"/>
          <w:szCs w:val="22"/>
          <w:lang w:eastAsia="ja-JP"/>
        </w:rPr>
        <w:t>Other</w:t>
      </w:r>
      <w:r w:rsidRPr="00F7528F">
        <w:rPr>
          <w:sz w:val="22"/>
          <w:szCs w:val="22"/>
          <w:lang w:eastAsia="ja-JP"/>
        </w:rPr>
        <w:t xml:space="preserve"> disaster relief systems using </w:t>
      </w:r>
      <w:r w:rsidRPr="00F7528F">
        <w:rPr>
          <w:rFonts w:hint="eastAsia"/>
          <w:sz w:val="22"/>
          <w:szCs w:val="22"/>
          <w:lang w:eastAsia="ja-JP"/>
        </w:rPr>
        <w:t>I</w:t>
      </w:r>
      <w:r w:rsidRPr="00F7528F">
        <w:rPr>
          <w:sz w:val="22"/>
          <w:szCs w:val="22"/>
          <w:lang w:eastAsia="ja-JP"/>
        </w:rPr>
        <w:t>nternet and broadband technolog</w:t>
      </w:r>
      <w:r w:rsidRPr="00F7528F">
        <w:rPr>
          <w:rFonts w:hint="eastAsia"/>
          <w:sz w:val="22"/>
          <w:szCs w:val="22"/>
          <w:lang w:eastAsia="ja-JP"/>
        </w:rPr>
        <w:t xml:space="preserve">ies need </w:t>
      </w:r>
      <w:r w:rsidRPr="00F7528F">
        <w:rPr>
          <w:sz w:val="22"/>
          <w:szCs w:val="22"/>
          <w:lang w:eastAsia="ja-JP"/>
        </w:rPr>
        <w:t>further</w:t>
      </w:r>
      <w:r w:rsidRPr="00F7528F">
        <w:rPr>
          <w:rFonts w:hint="eastAsia"/>
          <w:sz w:val="22"/>
          <w:szCs w:val="22"/>
          <w:lang w:eastAsia="ja-JP"/>
        </w:rPr>
        <w:t xml:space="preserve"> study</w:t>
      </w:r>
      <w:r w:rsidRPr="00F7528F">
        <w:rPr>
          <w:sz w:val="22"/>
          <w:szCs w:val="22"/>
          <w:lang w:eastAsia="ja-JP"/>
        </w:rPr>
        <w:t>.</w:t>
      </w:r>
    </w:p>
    <w:p w:rsidR="00592680" w:rsidRPr="007F4E5B" w:rsidRDefault="00592680" w:rsidP="00EA6019">
      <w:pPr>
        <w:numPr>
          <w:ilvl w:val="0"/>
          <w:numId w:val="11"/>
        </w:numPr>
        <w:tabs>
          <w:tab w:val="left" w:pos="567"/>
          <w:tab w:val="left" w:pos="1588"/>
          <w:tab w:val="left" w:pos="1985"/>
        </w:tabs>
        <w:overflowPunct w:val="0"/>
        <w:autoSpaceDE w:val="0"/>
        <w:autoSpaceDN w:val="0"/>
        <w:adjustRightInd w:val="0"/>
        <w:ind w:leftChars="59" w:left="425" w:hanging="283"/>
        <w:textAlignment w:val="baseline"/>
      </w:pPr>
      <w:r w:rsidRPr="007F4E5B">
        <w:rPr>
          <w:rFonts w:hint="eastAsia"/>
          <w:b/>
        </w:rPr>
        <w:t xml:space="preserve">Shared or </w:t>
      </w:r>
      <w:r w:rsidRPr="007F4E5B">
        <w:rPr>
          <w:b/>
        </w:rPr>
        <w:t>d</w:t>
      </w:r>
      <w:r w:rsidRPr="007F4E5B">
        <w:rPr>
          <w:rFonts w:hint="eastAsia"/>
          <w:b/>
        </w:rPr>
        <w:t xml:space="preserve">edicated </w:t>
      </w:r>
      <w:r w:rsidRPr="007F4E5B">
        <w:rPr>
          <w:b/>
        </w:rPr>
        <w:t>s</w:t>
      </w:r>
      <w:r w:rsidRPr="007F4E5B">
        <w:rPr>
          <w:rFonts w:hint="eastAsia"/>
          <w:b/>
        </w:rPr>
        <w:t>ystem</w:t>
      </w:r>
      <w:r w:rsidRPr="007F4E5B">
        <w:br/>
      </w:r>
      <w:r w:rsidRPr="007F4E5B">
        <w:rPr>
          <w:rFonts w:hint="eastAsia"/>
        </w:rPr>
        <w:t xml:space="preserve">Some systems are designed, implemented, and operational only in disaster situations and </w:t>
      </w:r>
      <w:r w:rsidRPr="007F4E5B">
        <w:t xml:space="preserve">are </w:t>
      </w:r>
      <w:r w:rsidRPr="007F4E5B">
        <w:rPr>
          <w:rFonts w:hint="eastAsia"/>
        </w:rPr>
        <w:t xml:space="preserve">not used in normal situations. One example is a fixed radio </w:t>
      </w:r>
      <w:r w:rsidRPr="007F4E5B">
        <w:t>emergency</w:t>
      </w:r>
      <w:r w:rsidRPr="007F4E5B">
        <w:rPr>
          <w:rFonts w:hint="eastAsia"/>
        </w:rPr>
        <w:t xml:space="preserve"> communication system implemented among local governments. These can be called dedicated systems. The other systems are commonly shared </w:t>
      </w:r>
      <w:r w:rsidRPr="007F4E5B">
        <w:t>during</w:t>
      </w:r>
      <w:r w:rsidRPr="007F4E5B">
        <w:rPr>
          <w:rFonts w:hint="eastAsia"/>
        </w:rPr>
        <w:t xml:space="preserve"> both disaster</w:t>
      </w:r>
      <w:r w:rsidRPr="007F4E5B">
        <w:t>s</w:t>
      </w:r>
      <w:r w:rsidRPr="007F4E5B">
        <w:rPr>
          <w:rFonts w:hint="eastAsia"/>
        </w:rPr>
        <w:t xml:space="preserve"> and </w:t>
      </w:r>
      <w:r w:rsidRPr="007F4E5B">
        <w:t xml:space="preserve">in </w:t>
      </w:r>
      <w:r w:rsidRPr="007F4E5B">
        <w:rPr>
          <w:rFonts w:hint="eastAsia"/>
        </w:rPr>
        <w:t>normal situations. One example is TV broadcasting. Th</w:t>
      </w:r>
      <w:r w:rsidRPr="007F4E5B">
        <w:t>e</w:t>
      </w:r>
      <w:r w:rsidRPr="007F4E5B">
        <w:rPr>
          <w:rFonts w:hint="eastAsia"/>
        </w:rPr>
        <w:t xml:space="preserve">se can be called shared systems. </w:t>
      </w:r>
    </w:p>
    <w:p w:rsidR="00592680" w:rsidRPr="007F4E5B" w:rsidRDefault="00592680" w:rsidP="00592680">
      <w:pPr>
        <w:tabs>
          <w:tab w:val="left" w:pos="567"/>
        </w:tabs>
        <w:ind w:left="346"/>
      </w:pPr>
    </w:p>
    <w:p w:rsidR="00592680" w:rsidRPr="007229CA" w:rsidRDefault="00592680" w:rsidP="00EA6019">
      <w:pPr>
        <w:pStyle w:val="Heading3"/>
        <w:numPr>
          <w:ilvl w:val="2"/>
          <w:numId w:val="18"/>
        </w:numPr>
      </w:pPr>
      <w:bookmarkStart w:id="38" w:name="_Toc393114327"/>
      <w:r w:rsidRPr="007229CA">
        <w:rPr>
          <w:rFonts w:hint="eastAsia"/>
        </w:rPr>
        <w:t>Landscape of systems and services</w:t>
      </w:r>
      <w:bookmarkEnd w:id="38"/>
    </w:p>
    <w:p w:rsidR="00592680" w:rsidRPr="007F4E5B" w:rsidRDefault="00592680" w:rsidP="00592680">
      <w:pPr>
        <w:tabs>
          <w:tab w:val="num" w:pos="426"/>
        </w:tabs>
      </w:pPr>
      <w:r w:rsidRPr="007F4E5B">
        <w:rPr>
          <w:rFonts w:hint="eastAsia"/>
        </w:rPr>
        <w:t>Considering the above classification, the landscape of these systems is shown in Table 1.</w:t>
      </w:r>
    </w:p>
    <w:p w:rsidR="00592680" w:rsidRPr="007F4E5B" w:rsidRDefault="00592680" w:rsidP="00592680">
      <w:pPr>
        <w:pStyle w:val="Figuretitle"/>
        <w:rPr>
          <w:lang w:eastAsia="ja-JP"/>
        </w:rPr>
      </w:pPr>
      <w:r w:rsidRPr="007F4E5B">
        <w:rPr>
          <w:lang w:eastAsia="ja-JP"/>
        </w:rPr>
        <w:t>Table</w:t>
      </w:r>
      <w:r w:rsidRPr="007F4E5B">
        <w:rPr>
          <w:rFonts w:hint="eastAsia"/>
          <w:lang w:eastAsia="ja-JP"/>
        </w:rPr>
        <w:t xml:space="preserve"> </w:t>
      </w:r>
      <w:r w:rsidRPr="007F4E5B">
        <w:rPr>
          <w:lang w:eastAsia="ja-JP"/>
        </w:rPr>
        <w:t>1 –</w:t>
      </w:r>
      <w:r w:rsidRPr="007F4E5B">
        <w:rPr>
          <w:rFonts w:hint="eastAsia"/>
          <w:lang w:eastAsia="ja-JP"/>
        </w:rPr>
        <w:t xml:space="preserve"> System</w:t>
      </w:r>
      <w:r w:rsidRPr="007F4E5B">
        <w:rPr>
          <w:lang w:eastAsia="ja-JP"/>
        </w:rPr>
        <w:t xml:space="preserve"> Landscape</w:t>
      </w:r>
      <w:r w:rsidRPr="007F4E5B">
        <w:rPr>
          <w:rFonts w:hint="eastAsia"/>
          <w:lang w:eastAsia="ja-JP"/>
        </w:rPr>
        <w:t xml:space="preserve"> for </w:t>
      </w:r>
      <w:r w:rsidRPr="007F4E5B">
        <w:rPr>
          <w:lang w:eastAsia="ja-JP"/>
        </w:rPr>
        <w:t>Early Warning and Disaster Relief</w:t>
      </w:r>
    </w:p>
    <w:tbl>
      <w:tblPr>
        <w:tblW w:w="8675"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28" w:type="dxa"/>
          <w:right w:w="28" w:type="dxa"/>
        </w:tblCellMar>
        <w:tblLook w:val="01E0" w:firstRow="1" w:lastRow="1" w:firstColumn="1" w:lastColumn="1" w:noHBand="0" w:noVBand="0"/>
      </w:tblPr>
      <w:tblGrid>
        <w:gridCol w:w="1446"/>
        <w:gridCol w:w="2268"/>
        <w:gridCol w:w="2126"/>
        <w:gridCol w:w="2835"/>
      </w:tblGrid>
      <w:tr w:rsidR="00592680" w:rsidRPr="007F4E5B" w:rsidTr="00F17DF1">
        <w:trPr>
          <w:trHeight w:val="485"/>
          <w:jc w:val="center"/>
        </w:trPr>
        <w:tc>
          <w:tcPr>
            <w:tcW w:w="1446" w:type="dxa"/>
            <w:tcBorders>
              <w:top w:val="single" w:sz="18" w:space="0" w:color="auto"/>
              <w:left w:val="single" w:sz="18" w:space="0" w:color="auto"/>
              <w:bottom w:val="single" w:sz="18" w:space="0" w:color="auto"/>
              <w:right w:val="single" w:sz="18" w:space="0" w:color="auto"/>
            </w:tcBorders>
            <w:vAlign w:val="center"/>
          </w:tcPr>
          <w:p w:rsidR="00592680" w:rsidRPr="007F4E5B" w:rsidRDefault="00592680" w:rsidP="00F17DF1">
            <w:pPr>
              <w:tabs>
                <w:tab w:val="left" w:pos="426"/>
                <w:tab w:val="left" w:pos="1040"/>
              </w:tabs>
              <w:spacing w:before="0"/>
              <w:ind w:left="452" w:hangingChars="250" w:hanging="452"/>
              <w:jc w:val="center"/>
              <w:rPr>
                <w:b/>
                <w:i/>
                <w:sz w:val="18"/>
                <w:szCs w:val="18"/>
              </w:rPr>
            </w:pPr>
            <w:r w:rsidRPr="007F4E5B">
              <w:rPr>
                <w:rFonts w:hint="eastAsia"/>
                <w:b/>
                <w:i/>
                <w:sz w:val="18"/>
                <w:szCs w:val="18"/>
              </w:rPr>
              <w:t>Timing</w:t>
            </w:r>
          </w:p>
        </w:tc>
        <w:tc>
          <w:tcPr>
            <w:tcW w:w="2268" w:type="dxa"/>
            <w:tcBorders>
              <w:top w:val="single" w:sz="18" w:space="0" w:color="auto"/>
              <w:left w:val="single" w:sz="18" w:space="0" w:color="auto"/>
              <w:right w:val="single" w:sz="6" w:space="0" w:color="auto"/>
            </w:tcBorders>
          </w:tcPr>
          <w:p w:rsidR="00592680" w:rsidRPr="007F4E5B" w:rsidRDefault="00592680" w:rsidP="00F17DF1">
            <w:pPr>
              <w:tabs>
                <w:tab w:val="left" w:pos="0"/>
                <w:tab w:val="num" w:pos="113"/>
              </w:tabs>
              <w:spacing w:before="0"/>
              <w:jc w:val="center"/>
              <w:rPr>
                <w:i/>
                <w:sz w:val="16"/>
                <w:szCs w:val="16"/>
              </w:rPr>
            </w:pPr>
            <w:r w:rsidRPr="007F4E5B">
              <w:rPr>
                <w:rFonts w:hint="eastAsia"/>
                <w:b/>
                <w:i/>
                <w:sz w:val="16"/>
                <w:szCs w:val="16"/>
              </w:rPr>
              <w:t>Before Disaster</w:t>
            </w:r>
            <w:r w:rsidRPr="007F4E5B">
              <w:rPr>
                <w:b/>
                <w:i/>
                <w:sz w:val="16"/>
                <w:szCs w:val="16"/>
              </w:rPr>
              <w:br/>
            </w:r>
            <w:r w:rsidRPr="007F4E5B">
              <w:rPr>
                <w:rFonts w:hint="eastAsia"/>
                <w:b/>
                <w:i/>
                <w:sz w:val="16"/>
                <w:szCs w:val="16"/>
              </w:rPr>
              <w:t>(for Preparedness, Prevention)</w:t>
            </w:r>
          </w:p>
        </w:tc>
        <w:tc>
          <w:tcPr>
            <w:tcW w:w="2126" w:type="dxa"/>
            <w:tcBorders>
              <w:top w:val="single" w:sz="18" w:space="0" w:color="auto"/>
              <w:left w:val="single" w:sz="6" w:space="0" w:color="auto"/>
              <w:right w:val="single" w:sz="6" w:space="0" w:color="auto"/>
            </w:tcBorders>
          </w:tcPr>
          <w:p w:rsidR="00592680" w:rsidRPr="007F4E5B" w:rsidRDefault="00592680" w:rsidP="00F17DF1">
            <w:pPr>
              <w:tabs>
                <w:tab w:val="left" w:pos="253"/>
              </w:tabs>
              <w:spacing w:before="0"/>
              <w:ind w:left="-36"/>
              <w:jc w:val="center"/>
              <w:rPr>
                <w:i/>
                <w:sz w:val="16"/>
                <w:szCs w:val="16"/>
              </w:rPr>
            </w:pPr>
            <w:r>
              <w:rPr>
                <w:rFonts w:hint="eastAsia"/>
                <w:b/>
                <w:i/>
                <w:sz w:val="16"/>
                <w:szCs w:val="16"/>
              </w:rPr>
              <w:t>At and d</w:t>
            </w:r>
            <w:r w:rsidRPr="007F4E5B">
              <w:rPr>
                <w:rFonts w:hint="eastAsia"/>
                <w:b/>
                <w:i/>
                <w:sz w:val="16"/>
                <w:szCs w:val="16"/>
              </w:rPr>
              <w:t>uring Disaster</w:t>
            </w:r>
            <w:r w:rsidRPr="007F4E5B">
              <w:rPr>
                <w:b/>
                <w:i/>
                <w:sz w:val="16"/>
                <w:szCs w:val="16"/>
              </w:rPr>
              <w:br/>
            </w:r>
            <w:r w:rsidRPr="007F4E5B">
              <w:rPr>
                <w:rFonts w:hint="eastAsia"/>
                <w:b/>
                <w:i/>
                <w:sz w:val="16"/>
                <w:szCs w:val="16"/>
              </w:rPr>
              <w:t>(for Rescue, Evacuation)</w:t>
            </w:r>
          </w:p>
        </w:tc>
        <w:tc>
          <w:tcPr>
            <w:tcW w:w="2835" w:type="dxa"/>
            <w:tcBorders>
              <w:top w:val="single" w:sz="18" w:space="0" w:color="auto"/>
              <w:left w:val="single" w:sz="6" w:space="0" w:color="auto"/>
            </w:tcBorders>
          </w:tcPr>
          <w:p w:rsidR="00592680" w:rsidRPr="007F4E5B" w:rsidRDefault="00592680" w:rsidP="00F17DF1">
            <w:pPr>
              <w:tabs>
                <w:tab w:val="left" w:pos="0"/>
              </w:tabs>
              <w:spacing w:before="0"/>
              <w:jc w:val="center"/>
              <w:rPr>
                <w:i/>
                <w:sz w:val="16"/>
                <w:szCs w:val="16"/>
              </w:rPr>
            </w:pPr>
            <w:r w:rsidRPr="007F4E5B">
              <w:rPr>
                <w:rFonts w:hint="eastAsia"/>
                <w:b/>
                <w:i/>
                <w:sz w:val="16"/>
                <w:szCs w:val="16"/>
              </w:rPr>
              <w:t>After Disaster</w:t>
            </w:r>
            <w:r w:rsidRPr="007F4E5B">
              <w:rPr>
                <w:b/>
                <w:i/>
                <w:sz w:val="16"/>
                <w:szCs w:val="16"/>
              </w:rPr>
              <w:br/>
            </w:r>
            <w:r w:rsidRPr="007F4E5B">
              <w:rPr>
                <w:rFonts w:hint="eastAsia"/>
                <w:b/>
                <w:i/>
                <w:sz w:val="16"/>
                <w:szCs w:val="16"/>
              </w:rPr>
              <w:t xml:space="preserve">(for Safety confirmation, Life </w:t>
            </w:r>
            <w:r w:rsidRPr="007F4E5B">
              <w:rPr>
                <w:b/>
                <w:i/>
                <w:sz w:val="16"/>
                <w:szCs w:val="16"/>
              </w:rPr>
              <w:t>sustainability</w:t>
            </w:r>
            <w:r w:rsidRPr="007F4E5B">
              <w:rPr>
                <w:rFonts w:hint="eastAsia"/>
                <w:b/>
                <w:i/>
                <w:sz w:val="16"/>
                <w:szCs w:val="16"/>
              </w:rPr>
              <w:t>)</w:t>
            </w:r>
          </w:p>
        </w:tc>
      </w:tr>
      <w:tr w:rsidR="00592680" w:rsidRPr="007F4E5B" w:rsidTr="00F17DF1">
        <w:trPr>
          <w:jc w:val="center"/>
        </w:trPr>
        <w:tc>
          <w:tcPr>
            <w:tcW w:w="1446" w:type="dxa"/>
            <w:tcBorders>
              <w:top w:val="single" w:sz="18" w:space="0" w:color="auto"/>
              <w:bottom w:val="single" w:sz="18" w:space="0" w:color="auto"/>
              <w:right w:val="single" w:sz="18" w:space="0" w:color="auto"/>
              <w:tl2br w:val="single" w:sz="4" w:space="0" w:color="auto"/>
            </w:tcBorders>
            <w:vAlign w:val="center"/>
          </w:tcPr>
          <w:p w:rsidR="00592680" w:rsidRPr="007F4E5B" w:rsidRDefault="00592680" w:rsidP="00F17DF1">
            <w:pPr>
              <w:tabs>
                <w:tab w:val="left" w:pos="0"/>
                <w:tab w:val="num" w:pos="113"/>
                <w:tab w:val="left" w:pos="1040"/>
              </w:tabs>
              <w:spacing w:before="0"/>
              <w:ind w:leftChars="100" w:left="601" w:hangingChars="200" w:hanging="361"/>
              <w:rPr>
                <w:b/>
                <w:i/>
                <w:sz w:val="18"/>
                <w:szCs w:val="18"/>
              </w:rPr>
            </w:pPr>
            <w:r w:rsidRPr="007F4E5B">
              <w:rPr>
                <w:rFonts w:hint="eastAsia"/>
                <w:b/>
                <w:i/>
                <w:sz w:val="18"/>
                <w:szCs w:val="18"/>
              </w:rPr>
              <w:t>Type of Notification</w:t>
            </w:r>
          </w:p>
          <w:p w:rsidR="00592680" w:rsidRPr="007F4E5B" w:rsidRDefault="00592680" w:rsidP="00F17DF1">
            <w:pPr>
              <w:tabs>
                <w:tab w:val="left" w:pos="0"/>
                <w:tab w:val="num" w:pos="113"/>
                <w:tab w:val="left" w:pos="1040"/>
              </w:tabs>
              <w:spacing w:before="0"/>
              <w:ind w:leftChars="50" w:left="120"/>
              <w:rPr>
                <w:b/>
                <w:i/>
                <w:sz w:val="18"/>
                <w:szCs w:val="18"/>
              </w:rPr>
            </w:pPr>
            <w:r w:rsidRPr="007F4E5B">
              <w:rPr>
                <w:rFonts w:hint="eastAsia"/>
                <w:b/>
                <w:i/>
                <w:sz w:val="18"/>
                <w:szCs w:val="18"/>
              </w:rPr>
              <w:t>Flow</w:t>
            </w:r>
            <w:r w:rsidRPr="007F4E5B">
              <w:rPr>
                <w:rFonts w:hint="eastAsia"/>
                <w:b/>
                <w:i/>
                <w:sz w:val="18"/>
                <w:szCs w:val="18"/>
              </w:rPr>
              <w:br/>
              <w:t>Direction of Notification</w:t>
            </w:r>
          </w:p>
        </w:tc>
        <w:tc>
          <w:tcPr>
            <w:tcW w:w="2268" w:type="dxa"/>
            <w:tcBorders>
              <w:top w:val="single" w:sz="18" w:space="0" w:color="auto"/>
              <w:left w:val="single" w:sz="18" w:space="0" w:color="auto"/>
              <w:bottom w:val="single" w:sz="6" w:space="0" w:color="auto"/>
              <w:right w:val="single" w:sz="6" w:space="0" w:color="auto"/>
            </w:tcBorders>
            <w:vAlign w:val="center"/>
          </w:tcPr>
          <w:p w:rsidR="00592680" w:rsidRPr="007F4E5B" w:rsidRDefault="00592680" w:rsidP="00F17DF1">
            <w:pPr>
              <w:tabs>
                <w:tab w:val="left" w:pos="0"/>
                <w:tab w:val="num" w:pos="113"/>
              </w:tabs>
              <w:spacing w:before="0"/>
              <w:jc w:val="center"/>
              <w:rPr>
                <w:b/>
                <w:sz w:val="16"/>
                <w:szCs w:val="16"/>
              </w:rPr>
            </w:pPr>
            <w:r w:rsidRPr="007F4E5B">
              <w:rPr>
                <w:rFonts w:hint="eastAsia"/>
                <w:b/>
                <w:sz w:val="16"/>
                <w:szCs w:val="16"/>
              </w:rPr>
              <w:t>Early Warning</w:t>
            </w:r>
          </w:p>
        </w:tc>
        <w:tc>
          <w:tcPr>
            <w:tcW w:w="4961" w:type="dxa"/>
            <w:gridSpan w:val="2"/>
            <w:tcBorders>
              <w:top w:val="single" w:sz="18" w:space="0" w:color="auto"/>
              <w:left w:val="single" w:sz="6" w:space="0" w:color="auto"/>
              <w:bottom w:val="single" w:sz="6" w:space="0" w:color="auto"/>
            </w:tcBorders>
            <w:vAlign w:val="center"/>
          </w:tcPr>
          <w:p w:rsidR="00592680" w:rsidRPr="007F4E5B" w:rsidRDefault="00592680" w:rsidP="00F17DF1">
            <w:pPr>
              <w:tabs>
                <w:tab w:val="left" w:pos="0"/>
              </w:tabs>
              <w:spacing w:beforeLines="50"/>
              <w:jc w:val="center"/>
              <w:rPr>
                <w:b/>
                <w:sz w:val="16"/>
                <w:szCs w:val="16"/>
              </w:rPr>
            </w:pPr>
            <w:r w:rsidRPr="007F4E5B">
              <w:rPr>
                <w:rFonts w:hint="eastAsia"/>
                <w:b/>
                <w:sz w:val="16"/>
                <w:szCs w:val="16"/>
              </w:rPr>
              <w:t>Disaster Relief</w:t>
            </w:r>
          </w:p>
        </w:tc>
      </w:tr>
      <w:tr w:rsidR="00592680" w:rsidRPr="007F4E5B" w:rsidTr="00F17DF1">
        <w:trPr>
          <w:cantSplit/>
          <w:jc w:val="center"/>
        </w:trPr>
        <w:tc>
          <w:tcPr>
            <w:tcW w:w="1446" w:type="dxa"/>
            <w:vMerge w:val="restart"/>
            <w:tcBorders>
              <w:top w:val="single" w:sz="18" w:space="0" w:color="auto"/>
              <w:bottom w:val="single" w:sz="6" w:space="0" w:color="auto"/>
              <w:right w:val="single" w:sz="18" w:space="0" w:color="auto"/>
            </w:tcBorders>
            <w:vAlign w:val="center"/>
          </w:tcPr>
          <w:p w:rsidR="00592680" w:rsidRPr="007F4E5B" w:rsidRDefault="00592680" w:rsidP="00F17DF1">
            <w:pPr>
              <w:tabs>
                <w:tab w:val="left" w:pos="0"/>
                <w:tab w:val="num" w:pos="113"/>
                <w:tab w:val="left" w:pos="1040"/>
              </w:tabs>
              <w:spacing w:before="0"/>
              <w:rPr>
                <w:b/>
                <w:i/>
                <w:sz w:val="18"/>
                <w:szCs w:val="18"/>
              </w:rPr>
            </w:pPr>
            <w:r w:rsidRPr="007F4E5B">
              <w:rPr>
                <w:rFonts w:hint="eastAsia"/>
                <w:b/>
                <w:i/>
                <w:sz w:val="18"/>
                <w:szCs w:val="18"/>
              </w:rPr>
              <w:t>Public agency to General public</w:t>
            </w:r>
            <w:r w:rsidRPr="007F4E5B">
              <w:rPr>
                <w:rFonts w:hint="eastAsia"/>
                <w:b/>
                <w:i/>
                <w:sz w:val="21"/>
                <w:szCs w:val="21"/>
                <w:vertAlign w:val="superscript"/>
              </w:rPr>
              <w:t>1)</w:t>
            </w:r>
          </w:p>
        </w:tc>
        <w:tc>
          <w:tcPr>
            <w:tcW w:w="7229" w:type="dxa"/>
            <w:gridSpan w:val="3"/>
            <w:tcBorders>
              <w:top w:val="single" w:sz="18" w:space="0" w:color="auto"/>
              <w:left w:val="single" w:sz="18" w:space="0" w:color="auto"/>
              <w:bottom w:val="single" w:sz="6" w:space="0" w:color="auto"/>
            </w:tcBorders>
            <w:vAlign w:val="center"/>
          </w:tcPr>
          <w:p w:rsidR="00592680" w:rsidRPr="007F4E5B" w:rsidRDefault="00592680" w:rsidP="00F17DF1">
            <w:pPr>
              <w:tabs>
                <w:tab w:val="left" w:pos="0"/>
                <w:tab w:val="num" w:pos="111"/>
              </w:tabs>
              <w:spacing w:before="0"/>
              <w:ind w:firstLineChars="450" w:firstLine="723"/>
              <w:rPr>
                <w:b/>
                <w:sz w:val="16"/>
                <w:szCs w:val="16"/>
              </w:rPr>
            </w:pPr>
            <w:r w:rsidRPr="007F4E5B">
              <w:rPr>
                <w:rFonts w:hint="eastAsia"/>
                <w:b/>
                <w:i/>
                <w:sz w:val="16"/>
                <w:szCs w:val="16"/>
              </w:rPr>
              <w:t>TV broadcasting including Hybridcast -Shared</w:t>
            </w:r>
          </w:p>
        </w:tc>
      </w:tr>
      <w:tr w:rsidR="00592680" w:rsidRPr="007F4E5B" w:rsidTr="00F17DF1">
        <w:trPr>
          <w:cantSplit/>
          <w:jc w:val="center"/>
        </w:trPr>
        <w:tc>
          <w:tcPr>
            <w:tcW w:w="1446" w:type="dxa"/>
            <w:vMerge/>
            <w:tcBorders>
              <w:top w:val="single" w:sz="6" w:space="0" w:color="auto"/>
              <w:bottom w:val="single" w:sz="6" w:space="0" w:color="auto"/>
              <w:right w:val="single" w:sz="18" w:space="0" w:color="auto"/>
            </w:tcBorders>
            <w:vAlign w:val="center"/>
          </w:tcPr>
          <w:p w:rsidR="00592680" w:rsidRPr="007F4E5B" w:rsidRDefault="00592680" w:rsidP="00F17DF1">
            <w:pPr>
              <w:tabs>
                <w:tab w:val="left" w:pos="426"/>
                <w:tab w:val="left" w:pos="1040"/>
              </w:tabs>
              <w:spacing w:before="0"/>
              <w:ind w:left="402" w:hangingChars="250" w:hanging="402"/>
              <w:rPr>
                <w:b/>
                <w:i/>
                <w:sz w:val="16"/>
                <w:szCs w:val="16"/>
              </w:rPr>
            </w:pPr>
          </w:p>
        </w:tc>
        <w:tc>
          <w:tcPr>
            <w:tcW w:w="7229" w:type="dxa"/>
            <w:gridSpan w:val="3"/>
            <w:tcBorders>
              <w:top w:val="single" w:sz="6" w:space="0" w:color="auto"/>
              <w:left w:val="single" w:sz="18" w:space="0" w:color="auto"/>
              <w:bottom w:val="single" w:sz="6" w:space="0" w:color="auto"/>
            </w:tcBorders>
            <w:vAlign w:val="center"/>
          </w:tcPr>
          <w:p w:rsidR="00592680" w:rsidRPr="007F4E5B" w:rsidRDefault="00592680" w:rsidP="00F17DF1">
            <w:pPr>
              <w:tabs>
                <w:tab w:val="left" w:pos="0"/>
              </w:tabs>
              <w:spacing w:beforeLines="50"/>
              <w:ind w:firstLineChars="450" w:firstLine="723"/>
              <w:rPr>
                <w:i/>
                <w:sz w:val="16"/>
                <w:szCs w:val="16"/>
              </w:rPr>
            </w:pPr>
            <w:r w:rsidRPr="007F4E5B">
              <w:rPr>
                <w:rFonts w:hint="eastAsia"/>
                <w:b/>
                <w:i/>
                <w:sz w:val="16"/>
                <w:szCs w:val="16"/>
              </w:rPr>
              <w:t>Radio broadcasting-Shared</w:t>
            </w:r>
          </w:p>
        </w:tc>
      </w:tr>
      <w:tr w:rsidR="00592680" w:rsidRPr="007F4E5B" w:rsidTr="00F17DF1">
        <w:trPr>
          <w:cantSplit/>
          <w:jc w:val="center"/>
        </w:trPr>
        <w:tc>
          <w:tcPr>
            <w:tcW w:w="1446" w:type="dxa"/>
            <w:vMerge/>
            <w:tcBorders>
              <w:top w:val="single" w:sz="6" w:space="0" w:color="auto"/>
              <w:bottom w:val="single" w:sz="6" w:space="0" w:color="auto"/>
              <w:right w:val="single" w:sz="18" w:space="0" w:color="auto"/>
            </w:tcBorders>
            <w:vAlign w:val="center"/>
          </w:tcPr>
          <w:p w:rsidR="00592680" w:rsidRPr="007F4E5B" w:rsidRDefault="00592680" w:rsidP="00F17DF1">
            <w:pPr>
              <w:tabs>
                <w:tab w:val="left" w:pos="426"/>
                <w:tab w:val="left" w:pos="1040"/>
              </w:tabs>
              <w:spacing w:before="0"/>
              <w:ind w:left="402" w:hangingChars="250" w:hanging="402"/>
              <w:rPr>
                <w:b/>
                <w:i/>
                <w:sz w:val="16"/>
                <w:szCs w:val="16"/>
              </w:rPr>
            </w:pPr>
          </w:p>
        </w:tc>
        <w:tc>
          <w:tcPr>
            <w:tcW w:w="7229" w:type="dxa"/>
            <w:gridSpan w:val="3"/>
            <w:tcBorders>
              <w:top w:val="single" w:sz="6" w:space="0" w:color="auto"/>
              <w:left w:val="single" w:sz="18" w:space="0" w:color="auto"/>
              <w:bottom w:val="single" w:sz="6" w:space="0" w:color="auto"/>
            </w:tcBorders>
            <w:vAlign w:val="center"/>
          </w:tcPr>
          <w:p w:rsidR="00592680" w:rsidRPr="007F4E5B" w:rsidRDefault="00592680" w:rsidP="00F17DF1">
            <w:pPr>
              <w:tabs>
                <w:tab w:val="left" w:pos="0"/>
              </w:tabs>
              <w:spacing w:beforeLines="50"/>
              <w:ind w:firstLineChars="450" w:firstLine="723"/>
              <w:rPr>
                <w:i/>
                <w:sz w:val="16"/>
                <w:szCs w:val="16"/>
              </w:rPr>
            </w:pPr>
            <w:r w:rsidRPr="007F4E5B">
              <w:rPr>
                <w:rFonts w:hint="eastAsia"/>
                <w:b/>
                <w:i/>
                <w:sz w:val="16"/>
                <w:szCs w:val="16"/>
              </w:rPr>
              <w:t xml:space="preserve">Digital signage (new)  </w:t>
            </w:r>
            <w:r w:rsidRPr="007F4E5B">
              <w:rPr>
                <w:b/>
                <w:i/>
                <w:sz w:val="16"/>
                <w:szCs w:val="16"/>
              </w:rPr>
              <w:t>–</w:t>
            </w:r>
            <w:r w:rsidRPr="007F4E5B">
              <w:rPr>
                <w:rFonts w:hint="eastAsia"/>
                <w:b/>
                <w:i/>
                <w:sz w:val="16"/>
                <w:szCs w:val="16"/>
              </w:rPr>
              <w:t>Shared</w:t>
            </w:r>
          </w:p>
        </w:tc>
      </w:tr>
      <w:tr w:rsidR="00592680" w:rsidRPr="007F4E5B" w:rsidTr="00F17DF1">
        <w:trPr>
          <w:cantSplit/>
          <w:jc w:val="center"/>
        </w:trPr>
        <w:tc>
          <w:tcPr>
            <w:tcW w:w="1446" w:type="dxa"/>
            <w:vMerge/>
            <w:tcBorders>
              <w:top w:val="single" w:sz="6" w:space="0" w:color="auto"/>
              <w:bottom w:val="single" w:sz="18" w:space="0" w:color="auto"/>
              <w:right w:val="single" w:sz="18" w:space="0" w:color="auto"/>
            </w:tcBorders>
            <w:vAlign w:val="center"/>
          </w:tcPr>
          <w:p w:rsidR="00592680" w:rsidRPr="007F4E5B" w:rsidRDefault="00592680" w:rsidP="00F17DF1">
            <w:pPr>
              <w:tabs>
                <w:tab w:val="left" w:pos="426"/>
                <w:tab w:val="left" w:pos="1040"/>
              </w:tabs>
              <w:spacing w:before="0"/>
              <w:ind w:left="402" w:hangingChars="250" w:hanging="402"/>
              <w:rPr>
                <w:b/>
                <w:i/>
                <w:sz w:val="16"/>
                <w:szCs w:val="16"/>
              </w:rPr>
            </w:pPr>
          </w:p>
        </w:tc>
        <w:tc>
          <w:tcPr>
            <w:tcW w:w="7229" w:type="dxa"/>
            <w:gridSpan w:val="3"/>
            <w:tcBorders>
              <w:top w:val="single" w:sz="6" w:space="0" w:color="auto"/>
              <w:left w:val="single" w:sz="18" w:space="0" w:color="auto"/>
              <w:bottom w:val="single" w:sz="18" w:space="0" w:color="auto"/>
            </w:tcBorders>
            <w:vAlign w:val="center"/>
          </w:tcPr>
          <w:p w:rsidR="00592680" w:rsidRPr="007F4E5B" w:rsidRDefault="00592680" w:rsidP="00F17DF1">
            <w:pPr>
              <w:tabs>
                <w:tab w:val="left" w:pos="0"/>
              </w:tabs>
              <w:spacing w:beforeLines="50"/>
              <w:ind w:firstLineChars="450" w:firstLine="723"/>
              <w:rPr>
                <w:i/>
                <w:sz w:val="16"/>
                <w:szCs w:val="16"/>
              </w:rPr>
            </w:pPr>
            <w:r w:rsidRPr="007F4E5B">
              <w:rPr>
                <w:rStyle w:val="st"/>
                <w:rFonts w:hint="eastAsia"/>
                <w:b/>
                <w:i/>
                <w:sz w:val="16"/>
                <w:szCs w:val="16"/>
              </w:rPr>
              <w:t>Fixed r</w:t>
            </w:r>
            <w:r w:rsidRPr="007F4E5B">
              <w:rPr>
                <w:rStyle w:val="st"/>
                <w:b/>
                <w:i/>
                <w:sz w:val="16"/>
                <w:szCs w:val="16"/>
              </w:rPr>
              <w:t xml:space="preserve">adio </w:t>
            </w:r>
            <w:r w:rsidRPr="007F4E5B">
              <w:rPr>
                <w:rStyle w:val="st"/>
                <w:rFonts w:hint="eastAsia"/>
                <w:b/>
                <w:i/>
                <w:sz w:val="16"/>
                <w:szCs w:val="16"/>
              </w:rPr>
              <w:t>c</w:t>
            </w:r>
            <w:r w:rsidRPr="007F4E5B">
              <w:rPr>
                <w:rStyle w:val="st"/>
                <w:b/>
                <w:i/>
                <w:sz w:val="16"/>
                <w:szCs w:val="16"/>
              </w:rPr>
              <w:t>ommunications</w:t>
            </w:r>
            <w:r w:rsidRPr="007F4E5B">
              <w:rPr>
                <w:rStyle w:val="st"/>
                <w:rFonts w:hint="eastAsia"/>
                <w:b/>
                <w:i/>
                <w:sz w:val="16"/>
                <w:szCs w:val="16"/>
              </w:rPr>
              <w:t>-Dedicated</w:t>
            </w:r>
          </w:p>
        </w:tc>
      </w:tr>
      <w:tr w:rsidR="00592680" w:rsidRPr="007F4E5B" w:rsidTr="00F17DF1">
        <w:trPr>
          <w:cantSplit/>
          <w:jc w:val="center"/>
        </w:trPr>
        <w:tc>
          <w:tcPr>
            <w:tcW w:w="1446" w:type="dxa"/>
            <w:vMerge w:val="restart"/>
            <w:tcBorders>
              <w:top w:val="single" w:sz="18" w:space="0" w:color="auto"/>
              <w:right w:val="single" w:sz="18" w:space="0" w:color="auto"/>
            </w:tcBorders>
            <w:vAlign w:val="center"/>
          </w:tcPr>
          <w:p w:rsidR="00592680" w:rsidRPr="007F4E5B" w:rsidRDefault="00592680" w:rsidP="00F17DF1">
            <w:pPr>
              <w:tabs>
                <w:tab w:val="left" w:pos="426"/>
                <w:tab w:val="left" w:pos="1040"/>
              </w:tabs>
              <w:spacing w:before="0"/>
              <w:ind w:left="402" w:hangingChars="250" w:hanging="402"/>
              <w:rPr>
                <w:b/>
                <w:i/>
                <w:sz w:val="16"/>
                <w:szCs w:val="16"/>
              </w:rPr>
            </w:pPr>
            <w:r w:rsidRPr="007F4E5B">
              <w:rPr>
                <w:rFonts w:hint="eastAsia"/>
                <w:b/>
                <w:i/>
                <w:sz w:val="16"/>
                <w:szCs w:val="16"/>
              </w:rPr>
              <w:t>Public agency to Public agency</w:t>
            </w:r>
          </w:p>
        </w:tc>
        <w:tc>
          <w:tcPr>
            <w:tcW w:w="7229" w:type="dxa"/>
            <w:gridSpan w:val="3"/>
            <w:tcBorders>
              <w:top w:val="single" w:sz="18" w:space="0" w:color="auto"/>
              <w:left w:val="single" w:sz="18" w:space="0" w:color="auto"/>
            </w:tcBorders>
            <w:vAlign w:val="center"/>
          </w:tcPr>
          <w:p w:rsidR="00592680" w:rsidRPr="007F4E5B" w:rsidRDefault="00592680" w:rsidP="00F17DF1">
            <w:pPr>
              <w:tabs>
                <w:tab w:val="left" w:pos="0"/>
              </w:tabs>
              <w:spacing w:beforeLines="50"/>
              <w:ind w:firstLineChars="450" w:firstLine="723"/>
              <w:rPr>
                <w:i/>
                <w:sz w:val="16"/>
                <w:szCs w:val="16"/>
              </w:rPr>
            </w:pPr>
            <w:r w:rsidRPr="007F4E5B">
              <w:rPr>
                <w:rFonts w:hint="eastAsia"/>
                <w:b/>
                <w:i/>
                <w:sz w:val="16"/>
                <w:szCs w:val="16"/>
              </w:rPr>
              <w:t>Fixed radio communication-Dedicated</w:t>
            </w:r>
          </w:p>
        </w:tc>
      </w:tr>
      <w:tr w:rsidR="00592680" w:rsidRPr="007F4E5B" w:rsidTr="00F17DF1">
        <w:trPr>
          <w:cantSplit/>
          <w:trHeight w:val="330"/>
          <w:jc w:val="center"/>
        </w:trPr>
        <w:tc>
          <w:tcPr>
            <w:tcW w:w="1446" w:type="dxa"/>
            <w:vMerge/>
            <w:tcBorders>
              <w:right w:val="single" w:sz="18" w:space="0" w:color="auto"/>
            </w:tcBorders>
            <w:vAlign w:val="center"/>
          </w:tcPr>
          <w:p w:rsidR="00592680" w:rsidRPr="007F4E5B" w:rsidRDefault="00592680" w:rsidP="00F17DF1">
            <w:pPr>
              <w:tabs>
                <w:tab w:val="left" w:pos="426"/>
                <w:tab w:val="left" w:pos="1040"/>
              </w:tabs>
              <w:spacing w:before="0"/>
              <w:ind w:left="402" w:hangingChars="250" w:hanging="402"/>
              <w:rPr>
                <w:b/>
                <w:i/>
                <w:sz w:val="16"/>
                <w:szCs w:val="16"/>
              </w:rPr>
            </w:pPr>
          </w:p>
        </w:tc>
        <w:tc>
          <w:tcPr>
            <w:tcW w:w="7229" w:type="dxa"/>
            <w:gridSpan w:val="3"/>
            <w:tcBorders>
              <w:left w:val="single" w:sz="18" w:space="0" w:color="auto"/>
              <w:bottom w:val="single" w:sz="6" w:space="0" w:color="auto"/>
            </w:tcBorders>
            <w:vAlign w:val="center"/>
          </w:tcPr>
          <w:p w:rsidR="00592680" w:rsidRPr="007F4E5B" w:rsidRDefault="00592680" w:rsidP="00F17DF1">
            <w:pPr>
              <w:tabs>
                <w:tab w:val="left" w:pos="0"/>
              </w:tabs>
              <w:spacing w:beforeLines="50"/>
              <w:ind w:firstLineChars="450" w:firstLine="723"/>
              <w:rPr>
                <w:i/>
                <w:sz w:val="16"/>
                <w:szCs w:val="16"/>
              </w:rPr>
            </w:pPr>
            <w:r w:rsidRPr="007229CA">
              <w:rPr>
                <w:rFonts w:hint="eastAsia"/>
                <w:b/>
                <w:i/>
                <w:sz w:val="16"/>
                <w:szCs w:val="16"/>
              </w:rPr>
              <w:t>Satellite</w:t>
            </w:r>
            <w:r w:rsidRPr="007F4E5B">
              <w:rPr>
                <w:rFonts w:hint="eastAsia"/>
                <w:b/>
                <w:i/>
                <w:sz w:val="16"/>
                <w:szCs w:val="16"/>
              </w:rPr>
              <w:t xml:space="preserve"> with</w:t>
            </w:r>
            <w:r w:rsidRPr="007229CA">
              <w:rPr>
                <w:rFonts w:hint="eastAsia"/>
                <w:b/>
                <w:i/>
                <w:sz w:val="16"/>
                <w:szCs w:val="16"/>
              </w:rPr>
              <w:t xml:space="preserve"> fixed</w:t>
            </w:r>
            <w:r w:rsidRPr="007F4E5B">
              <w:rPr>
                <w:rFonts w:hint="eastAsia"/>
                <w:b/>
                <w:i/>
                <w:sz w:val="16"/>
                <w:szCs w:val="16"/>
              </w:rPr>
              <w:t xml:space="preserve"> land station -Dedicated</w:t>
            </w:r>
          </w:p>
        </w:tc>
      </w:tr>
      <w:tr w:rsidR="00592680" w:rsidRPr="007F4E5B" w:rsidTr="00F17DF1">
        <w:trPr>
          <w:cantSplit/>
          <w:jc w:val="center"/>
        </w:trPr>
        <w:tc>
          <w:tcPr>
            <w:tcW w:w="1446" w:type="dxa"/>
            <w:vMerge/>
            <w:tcBorders>
              <w:bottom w:val="single" w:sz="18" w:space="0" w:color="auto"/>
              <w:right w:val="single" w:sz="18" w:space="0" w:color="auto"/>
            </w:tcBorders>
            <w:vAlign w:val="center"/>
          </w:tcPr>
          <w:p w:rsidR="00592680" w:rsidRPr="007F4E5B" w:rsidRDefault="00592680" w:rsidP="00F17DF1">
            <w:pPr>
              <w:tabs>
                <w:tab w:val="left" w:pos="426"/>
                <w:tab w:val="left" w:pos="1040"/>
              </w:tabs>
              <w:spacing w:before="0"/>
              <w:ind w:left="402" w:hangingChars="250" w:hanging="402"/>
              <w:rPr>
                <w:b/>
                <w:i/>
                <w:sz w:val="16"/>
                <w:szCs w:val="16"/>
              </w:rPr>
            </w:pPr>
          </w:p>
        </w:tc>
        <w:tc>
          <w:tcPr>
            <w:tcW w:w="4394" w:type="dxa"/>
            <w:gridSpan w:val="2"/>
            <w:tcBorders>
              <w:top w:val="single" w:sz="6" w:space="0" w:color="auto"/>
              <w:left w:val="single" w:sz="18" w:space="0" w:color="auto"/>
              <w:bottom w:val="single" w:sz="18" w:space="0" w:color="auto"/>
            </w:tcBorders>
            <w:vAlign w:val="center"/>
          </w:tcPr>
          <w:p w:rsidR="00592680" w:rsidRPr="007F4E5B" w:rsidRDefault="00592680" w:rsidP="00F17DF1">
            <w:pPr>
              <w:tabs>
                <w:tab w:val="num" w:pos="111"/>
                <w:tab w:val="left" w:pos="652"/>
              </w:tabs>
              <w:spacing w:before="0"/>
              <w:ind w:leftChars="36" w:left="398" w:hangingChars="195" w:hanging="312"/>
              <w:jc w:val="center"/>
              <w:rPr>
                <w:i/>
                <w:sz w:val="16"/>
                <w:szCs w:val="16"/>
              </w:rPr>
            </w:pPr>
            <w:r w:rsidRPr="007F4E5B">
              <w:rPr>
                <w:rFonts w:hint="eastAsia"/>
                <w:i/>
                <w:sz w:val="16"/>
                <w:szCs w:val="16"/>
              </w:rPr>
              <w:t>―</w:t>
            </w:r>
          </w:p>
        </w:tc>
        <w:tc>
          <w:tcPr>
            <w:tcW w:w="2835" w:type="dxa"/>
            <w:tcBorders>
              <w:top w:val="single" w:sz="6" w:space="0" w:color="auto"/>
              <w:bottom w:val="single" w:sz="18" w:space="0" w:color="auto"/>
            </w:tcBorders>
          </w:tcPr>
          <w:p w:rsidR="00592680" w:rsidRPr="007F4E5B" w:rsidRDefault="00592680" w:rsidP="00F17DF1">
            <w:pPr>
              <w:tabs>
                <w:tab w:val="left" w:pos="0"/>
              </w:tabs>
              <w:spacing w:beforeLines="50"/>
              <w:jc w:val="center"/>
              <w:rPr>
                <w:i/>
                <w:sz w:val="16"/>
                <w:szCs w:val="16"/>
              </w:rPr>
            </w:pPr>
            <w:r w:rsidRPr="007229CA">
              <w:rPr>
                <w:rFonts w:hint="eastAsia"/>
                <w:b/>
                <w:i/>
                <w:sz w:val="16"/>
                <w:szCs w:val="16"/>
              </w:rPr>
              <w:t xml:space="preserve">Satellite </w:t>
            </w:r>
            <w:r w:rsidRPr="007F4E5B">
              <w:rPr>
                <w:rFonts w:hint="eastAsia"/>
                <w:b/>
                <w:i/>
                <w:sz w:val="16"/>
                <w:szCs w:val="16"/>
              </w:rPr>
              <w:t>with mobile land station -Dedicated</w:t>
            </w:r>
          </w:p>
        </w:tc>
      </w:tr>
      <w:tr w:rsidR="00592680" w:rsidRPr="007F4E5B" w:rsidTr="00F17DF1">
        <w:trPr>
          <w:cantSplit/>
          <w:jc w:val="center"/>
        </w:trPr>
        <w:tc>
          <w:tcPr>
            <w:tcW w:w="1446" w:type="dxa"/>
            <w:vMerge w:val="restart"/>
            <w:tcBorders>
              <w:top w:val="single" w:sz="18" w:space="0" w:color="auto"/>
              <w:left w:val="single" w:sz="18" w:space="0" w:color="auto"/>
              <w:bottom w:val="single" w:sz="18" w:space="0" w:color="auto"/>
              <w:right w:val="single" w:sz="18" w:space="0" w:color="auto"/>
            </w:tcBorders>
            <w:vAlign w:val="center"/>
          </w:tcPr>
          <w:p w:rsidR="00592680" w:rsidRPr="007F4E5B" w:rsidRDefault="00592680" w:rsidP="00F17DF1">
            <w:pPr>
              <w:tabs>
                <w:tab w:val="left" w:pos="142"/>
                <w:tab w:val="left" w:pos="1040"/>
              </w:tabs>
              <w:spacing w:before="0"/>
              <w:ind w:left="402" w:hangingChars="250" w:hanging="402"/>
              <w:rPr>
                <w:b/>
                <w:i/>
                <w:sz w:val="16"/>
                <w:szCs w:val="16"/>
              </w:rPr>
            </w:pPr>
            <w:r w:rsidRPr="007F4E5B">
              <w:rPr>
                <w:b/>
                <w:i/>
                <w:sz w:val="16"/>
                <w:szCs w:val="16"/>
              </w:rPr>
              <w:lastRenderedPageBreak/>
              <w:t>Public agency to people within the agency</w:t>
            </w:r>
          </w:p>
        </w:tc>
        <w:tc>
          <w:tcPr>
            <w:tcW w:w="2268" w:type="dxa"/>
            <w:tcBorders>
              <w:top w:val="single" w:sz="18" w:space="0" w:color="auto"/>
              <w:left w:val="single" w:sz="18" w:space="0" w:color="auto"/>
              <w:bottom w:val="single" w:sz="4" w:space="0" w:color="auto"/>
              <w:right w:val="single" w:sz="4" w:space="0" w:color="auto"/>
            </w:tcBorders>
            <w:vAlign w:val="center"/>
          </w:tcPr>
          <w:p w:rsidR="00592680" w:rsidRPr="007F4E5B" w:rsidRDefault="00592680" w:rsidP="00F17DF1">
            <w:pPr>
              <w:tabs>
                <w:tab w:val="left" w:pos="0"/>
                <w:tab w:val="num" w:pos="113"/>
                <w:tab w:val="left" w:pos="823"/>
                <w:tab w:val="left" w:pos="964"/>
              </w:tabs>
              <w:spacing w:before="0"/>
              <w:ind w:left="426" w:firstLineChars="248" w:firstLine="397"/>
              <w:jc w:val="both"/>
              <w:rPr>
                <w:i/>
                <w:sz w:val="16"/>
                <w:szCs w:val="16"/>
              </w:rPr>
            </w:pPr>
          </w:p>
        </w:tc>
        <w:tc>
          <w:tcPr>
            <w:tcW w:w="4961" w:type="dxa"/>
            <w:gridSpan w:val="2"/>
            <w:tcBorders>
              <w:top w:val="single" w:sz="18" w:space="0" w:color="auto"/>
              <w:left w:val="single" w:sz="4" w:space="0" w:color="auto"/>
              <w:bottom w:val="single" w:sz="4" w:space="0" w:color="auto"/>
              <w:right w:val="single" w:sz="18" w:space="0" w:color="auto"/>
            </w:tcBorders>
            <w:vAlign w:val="center"/>
          </w:tcPr>
          <w:p w:rsidR="00592680" w:rsidRPr="007F4E5B" w:rsidRDefault="00592680" w:rsidP="00F17DF1">
            <w:pPr>
              <w:tabs>
                <w:tab w:val="left" w:pos="0"/>
              </w:tabs>
              <w:spacing w:beforeLines="50"/>
              <w:ind w:firstLineChars="300" w:firstLine="482"/>
              <w:rPr>
                <w:b/>
                <w:i/>
                <w:sz w:val="16"/>
                <w:szCs w:val="16"/>
              </w:rPr>
            </w:pPr>
            <w:r w:rsidRPr="007F4E5B">
              <w:rPr>
                <w:b/>
                <w:i/>
                <w:sz w:val="16"/>
                <w:szCs w:val="16"/>
              </w:rPr>
              <w:t>Mobile phone-Dedicated</w:t>
            </w:r>
          </w:p>
        </w:tc>
      </w:tr>
      <w:tr w:rsidR="00592680" w:rsidRPr="007F4E5B" w:rsidTr="00F17DF1">
        <w:trPr>
          <w:cantSplit/>
          <w:jc w:val="center"/>
        </w:trPr>
        <w:tc>
          <w:tcPr>
            <w:tcW w:w="1446" w:type="dxa"/>
            <w:vMerge/>
            <w:tcBorders>
              <w:top w:val="single" w:sz="18" w:space="0" w:color="auto"/>
              <w:left w:val="single" w:sz="18" w:space="0" w:color="auto"/>
              <w:bottom w:val="single" w:sz="18" w:space="0" w:color="auto"/>
              <w:right w:val="single" w:sz="18" w:space="0" w:color="auto"/>
            </w:tcBorders>
            <w:vAlign w:val="center"/>
          </w:tcPr>
          <w:p w:rsidR="00592680" w:rsidRPr="007F4E5B" w:rsidRDefault="00592680" w:rsidP="00F17DF1">
            <w:pPr>
              <w:tabs>
                <w:tab w:val="left" w:pos="142"/>
                <w:tab w:val="left" w:pos="1040"/>
              </w:tabs>
              <w:spacing w:before="0"/>
              <w:ind w:left="402" w:hangingChars="250" w:hanging="402"/>
              <w:rPr>
                <w:b/>
                <w:i/>
                <w:sz w:val="16"/>
                <w:szCs w:val="16"/>
              </w:rPr>
            </w:pPr>
          </w:p>
        </w:tc>
        <w:tc>
          <w:tcPr>
            <w:tcW w:w="2268" w:type="dxa"/>
            <w:tcBorders>
              <w:top w:val="single" w:sz="4" w:space="0" w:color="auto"/>
              <w:left w:val="single" w:sz="18" w:space="0" w:color="auto"/>
              <w:bottom w:val="single" w:sz="4" w:space="0" w:color="auto"/>
              <w:right w:val="single" w:sz="4" w:space="0" w:color="auto"/>
            </w:tcBorders>
            <w:vAlign w:val="center"/>
          </w:tcPr>
          <w:p w:rsidR="00592680" w:rsidRPr="007F4E5B" w:rsidRDefault="00592680" w:rsidP="00F17DF1">
            <w:pPr>
              <w:tabs>
                <w:tab w:val="left" w:pos="0"/>
                <w:tab w:val="num" w:pos="113"/>
                <w:tab w:val="left" w:pos="823"/>
                <w:tab w:val="left" w:pos="964"/>
              </w:tabs>
              <w:spacing w:before="0"/>
              <w:ind w:left="426" w:firstLineChars="248" w:firstLine="397"/>
              <w:jc w:val="both"/>
              <w:rPr>
                <w:i/>
                <w:sz w:val="16"/>
                <w:szCs w:val="16"/>
              </w:rPr>
            </w:pPr>
          </w:p>
        </w:tc>
        <w:tc>
          <w:tcPr>
            <w:tcW w:w="4961" w:type="dxa"/>
            <w:gridSpan w:val="2"/>
            <w:tcBorders>
              <w:top w:val="single" w:sz="4" w:space="0" w:color="auto"/>
              <w:left w:val="single" w:sz="4" w:space="0" w:color="auto"/>
              <w:bottom w:val="single" w:sz="4" w:space="0" w:color="auto"/>
              <w:right w:val="single" w:sz="18" w:space="0" w:color="auto"/>
            </w:tcBorders>
            <w:vAlign w:val="center"/>
          </w:tcPr>
          <w:p w:rsidR="00592680" w:rsidRPr="007F4E5B" w:rsidRDefault="00592680" w:rsidP="00F17DF1">
            <w:pPr>
              <w:tabs>
                <w:tab w:val="left" w:pos="0"/>
              </w:tabs>
              <w:spacing w:beforeLines="50"/>
              <w:ind w:firstLineChars="300" w:firstLine="482"/>
              <w:rPr>
                <w:b/>
                <w:i/>
                <w:sz w:val="16"/>
                <w:szCs w:val="16"/>
              </w:rPr>
            </w:pPr>
            <w:r w:rsidRPr="007F4E5B">
              <w:rPr>
                <w:b/>
                <w:i/>
                <w:sz w:val="16"/>
                <w:szCs w:val="16"/>
              </w:rPr>
              <w:t>Fixed phone-Dedicated</w:t>
            </w:r>
          </w:p>
        </w:tc>
      </w:tr>
      <w:tr w:rsidR="00592680" w:rsidRPr="007F4E5B" w:rsidTr="00F17DF1">
        <w:trPr>
          <w:cantSplit/>
          <w:jc w:val="center"/>
        </w:trPr>
        <w:tc>
          <w:tcPr>
            <w:tcW w:w="1446" w:type="dxa"/>
            <w:vMerge/>
            <w:tcBorders>
              <w:top w:val="single" w:sz="18" w:space="0" w:color="auto"/>
              <w:left w:val="single" w:sz="18" w:space="0" w:color="auto"/>
              <w:bottom w:val="single" w:sz="18" w:space="0" w:color="auto"/>
              <w:right w:val="single" w:sz="18" w:space="0" w:color="auto"/>
            </w:tcBorders>
            <w:vAlign w:val="center"/>
          </w:tcPr>
          <w:p w:rsidR="00592680" w:rsidRPr="007F4E5B" w:rsidRDefault="00592680" w:rsidP="00F17DF1">
            <w:pPr>
              <w:tabs>
                <w:tab w:val="left" w:pos="142"/>
                <w:tab w:val="left" w:pos="1040"/>
              </w:tabs>
              <w:spacing w:before="0"/>
              <w:ind w:left="402" w:hangingChars="250" w:hanging="402"/>
              <w:rPr>
                <w:b/>
                <w:i/>
                <w:sz w:val="16"/>
                <w:szCs w:val="16"/>
              </w:rPr>
            </w:pPr>
          </w:p>
        </w:tc>
        <w:tc>
          <w:tcPr>
            <w:tcW w:w="2268" w:type="dxa"/>
            <w:tcBorders>
              <w:top w:val="single" w:sz="4" w:space="0" w:color="auto"/>
              <w:left w:val="single" w:sz="18" w:space="0" w:color="auto"/>
              <w:bottom w:val="single" w:sz="18" w:space="0" w:color="auto"/>
              <w:right w:val="single" w:sz="4" w:space="0" w:color="auto"/>
            </w:tcBorders>
            <w:vAlign w:val="center"/>
          </w:tcPr>
          <w:p w:rsidR="00592680" w:rsidRPr="007F4E5B" w:rsidRDefault="00592680" w:rsidP="00F17DF1">
            <w:pPr>
              <w:tabs>
                <w:tab w:val="left" w:pos="0"/>
                <w:tab w:val="num" w:pos="113"/>
                <w:tab w:val="left" w:pos="823"/>
                <w:tab w:val="left" w:pos="964"/>
              </w:tabs>
              <w:spacing w:before="0"/>
              <w:ind w:left="426" w:firstLineChars="248" w:firstLine="397"/>
              <w:jc w:val="both"/>
              <w:rPr>
                <w:i/>
                <w:sz w:val="16"/>
                <w:szCs w:val="16"/>
              </w:rPr>
            </w:pPr>
          </w:p>
        </w:tc>
        <w:tc>
          <w:tcPr>
            <w:tcW w:w="4961" w:type="dxa"/>
            <w:gridSpan w:val="2"/>
            <w:tcBorders>
              <w:top w:val="single" w:sz="4" w:space="0" w:color="auto"/>
              <w:left w:val="single" w:sz="4" w:space="0" w:color="auto"/>
              <w:bottom w:val="single" w:sz="18" w:space="0" w:color="auto"/>
              <w:right w:val="single" w:sz="18" w:space="0" w:color="auto"/>
            </w:tcBorders>
            <w:vAlign w:val="center"/>
          </w:tcPr>
          <w:p w:rsidR="00592680" w:rsidRPr="007F4E5B" w:rsidRDefault="00592680" w:rsidP="00F17DF1">
            <w:pPr>
              <w:tabs>
                <w:tab w:val="left" w:pos="0"/>
              </w:tabs>
              <w:spacing w:beforeLines="50"/>
              <w:ind w:firstLineChars="300" w:firstLine="482"/>
              <w:rPr>
                <w:b/>
                <w:i/>
                <w:sz w:val="16"/>
                <w:szCs w:val="16"/>
              </w:rPr>
            </w:pPr>
            <w:r w:rsidRPr="007F4E5B">
              <w:rPr>
                <w:b/>
                <w:i/>
                <w:sz w:val="16"/>
                <w:szCs w:val="16"/>
              </w:rPr>
              <w:t>Safety confirmation and message broadcast (new)</w:t>
            </w:r>
          </w:p>
        </w:tc>
      </w:tr>
      <w:tr w:rsidR="00592680" w:rsidRPr="007F4E5B" w:rsidTr="00F17DF1">
        <w:trPr>
          <w:cantSplit/>
          <w:trHeight w:val="201"/>
          <w:jc w:val="center"/>
        </w:trPr>
        <w:tc>
          <w:tcPr>
            <w:tcW w:w="1446" w:type="dxa"/>
            <w:vMerge w:val="restart"/>
            <w:tcBorders>
              <w:top w:val="single" w:sz="18" w:space="0" w:color="auto"/>
              <w:left w:val="single" w:sz="18" w:space="0" w:color="auto"/>
              <w:bottom w:val="single" w:sz="18" w:space="0" w:color="auto"/>
              <w:right w:val="single" w:sz="18" w:space="0" w:color="auto"/>
            </w:tcBorders>
            <w:vAlign w:val="center"/>
          </w:tcPr>
          <w:p w:rsidR="00592680" w:rsidRPr="007F4E5B" w:rsidRDefault="00592680" w:rsidP="00F17DF1">
            <w:pPr>
              <w:tabs>
                <w:tab w:val="left" w:pos="142"/>
                <w:tab w:val="left" w:pos="1040"/>
              </w:tabs>
              <w:spacing w:before="0"/>
              <w:ind w:left="402" w:hangingChars="250" w:hanging="402"/>
              <w:rPr>
                <w:b/>
                <w:i/>
                <w:sz w:val="16"/>
                <w:szCs w:val="16"/>
              </w:rPr>
            </w:pPr>
            <w:r w:rsidRPr="007F4E5B">
              <w:rPr>
                <w:b/>
                <w:i/>
                <w:sz w:val="16"/>
                <w:szCs w:val="16"/>
              </w:rPr>
              <w:t>Public agency to Individual2)</w:t>
            </w:r>
          </w:p>
        </w:tc>
        <w:tc>
          <w:tcPr>
            <w:tcW w:w="7229" w:type="dxa"/>
            <w:gridSpan w:val="3"/>
            <w:tcBorders>
              <w:top w:val="single" w:sz="18" w:space="0" w:color="auto"/>
              <w:left w:val="single" w:sz="18" w:space="0" w:color="auto"/>
              <w:bottom w:val="single" w:sz="4" w:space="0" w:color="auto"/>
              <w:right w:val="single" w:sz="18" w:space="0" w:color="auto"/>
            </w:tcBorders>
            <w:vAlign w:val="center"/>
          </w:tcPr>
          <w:p w:rsidR="00592680" w:rsidRPr="007F4E5B" w:rsidRDefault="00592680" w:rsidP="00F17DF1">
            <w:pPr>
              <w:tabs>
                <w:tab w:val="left" w:pos="0"/>
              </w:tabs>
              <w:spacing w:beforeLines="50"/>
              <w:ind w:firstLineChars="300" w:firstLine="482"/>
              <w:rPr>
                <w:b/>
                <w:i/>
                <w:sz w:val="16"/>
                <w:szCs w:val="16"/>
              </w:rPr>
            </w:pPr>
            <w:r w:rsidRPr="007F4E5B">
              <w:rPr>
                <w:b/>
                <w:i/>
                <w:sz w:val="16"/>
                <w:szCs w:val="16"/>
              </w:rPr>
              <w:t>Mobile broadcast to phone (new)-shared</w:t>
            </w:r>
          </w:p>
        </w:tc>
      </w:tr>
      <w:tr w:rsidR="00592680" w:rsidRPr="007F4E5B" w:rsidTr="00F17DF1">
        <w:trPr>
          <w:cantSplit/>
          <w:trHeight w:val="100"/>
          <w:jc w:val="center"/>
        </w:trPr>
        <w:tc>
          <w:tcPr>
            <w:tcW w:w="1446" w:type="dxa"/>
            <w:vMerge/>
            <w:tcBorders>
              <w:top w:val="single" w:sz="18" w:space="0" w:color="auto"/>
              <w:left w:val="single" w:sz="18" w:space="0" w:color="auto"/>
              <w:bottom w:val="single" w:sz="18" w:space="0" w:color="auto"/>
              <w:right w:val="single" w:sz="18" w:space="0" w:color="auto"/>
            </w:tcBorders>
            <w:vAlign w:val="center"/>
          </w:tcPr>
          <w:p w:rsidR="00592680" w:rsidRPr="007F4E5B" w:rsidRDefault="00592680" w:rsidP="00F17DF1">
            <w:pPr>
              <w:tabs>
                <w:tab w:val="left" w:pos="142"/>
                <w:tab w:val="left" w:pos="1040"/>
              </w:tabs>
              <w:spacing w:before="0"/>
              <w:ind w:left="402" w:hangingChars="250" w:hanging="402"/>
              <w:rPr>
                <w:b/>
                <w:i/>
                <w:sz w:val="16"/>
                <w:szCs w:val="16"/>
              </w:rPr>
            </w:pPr>
          </w:p>
        </w:tc>
        <w:tc>
          <w:tcPr>
            <w:tcW w:w="7229" w:type="dxa"/>
            <w:gridSpan w:val="3"/>
            <w:tcBorders>
              <w:top w:val="single" w:sz="4" w:space="0" w:color="auto"/>
              <w:left w:val="single" w:sz="18" w:space="0" w:color="auto"/>
              <w:bottom w:val="single" w:sz="4" w:space="0" w:color="auto"/>
              <w:right w:val="single" w:sz="18" w:space="0" w:color="auto"/>
            </w:tcBorders>
            <w:vAlign w:val="center"/>
          </w:tcPr>
          <w:p w:rsidR="00592680" w:rsidRPr="000970CF" w:rsidRDefault="00592680" w:rsidP="00F17DF1">
            <w:pPr>
              <w:tabs>
                <w:tab w:val="left" w:pos="0"/>
              </w:tabs>
              <w:spacing w:beforeLines="50"/>
              <w:ind w:firstLineChars="300" w:firstLine="482"/>
              <w:rPr>
                <w:rFonts w:eastAsia="MS Mincho"/>
                <w:b/>
                <w:i/>
                <w:sz w:val="16"/>
                <w:szCs w:val="16"/>
              </w:rPr>
            </w:pPr>
            <w:r>
              <w:rPr>
                <w:rFonts w:eastAsia="MS Mincho" w:hint="eastAsia"/>
                <w:b/>
                <w:i/>
                <w:sz w:val="16"/>
                <w:szCs w:val="16"/>
              </w:rPr>
              <w:t>Disaster information sharing system (new) -Shared</w:t>
            </w:r>
          </w:p>
        </w:tc>
      </w:tr>
      <w:tr w:rsidR="00592680" w:rsidRPr="007F4E5B" w:rsidTr="00F17DF1">
        <w:trPr>
          <w:cantSplit/>
          <w:jc w:val="center"/>
        </w:trPr>
        <w:tc>
          <w:tcPr>
            <w:tcW w:w="1446" w:type="dxa"/>
            <w:vMerge/>
            <w:tcBorders>
              <w:top w:val="single" w:sz="18" w:space="0" w:color="auto"/>
              <w:left w:val="single" w:sz="18" w:space="0" w:color="auto"/>
              <w:bottom w:val="single" w:sz="18" w:space="0" w:color="auto"/>
              <w:right w:val="single" w:sz="18" w:space="0" w:color="auto"/>
            </w:tcBorders>
            <w:vAlign w:val="center"/>
          </w:tcPr>
          <w:p w:rsidR="00592680" w:rsidRPr="007F4E5B" w:rsidRDefault="00592680" w:rsidP="00F17DF1">
            <w:pPr>
              <w:tabs>
                <w:tab w:val="left" w:pos="142"/>
                <w:tab w:val="left" w:pos="1040"/>
              </w:tabs>
              <w:spacing w:before="0"/>
              <w:ind w:left="402" w:hangingChars="250" w:hanging="402"/>
              <w:rPr>
                <w:b/>
                <w:i/>
                <w:sz w:val="16"/>
                <w:szCs w:val="16"/>
              </w:rPr>
            </w:pPr>
          </w:p>
        </w:tc>
        <w:tc>
          <w:tcPr>
            <w:tcW w:w="2268" w:type="dxa"/>
            <w:tcBorders>
              <w:top w:val="single" w:sz="4" w:space="0" w:color="auto"/>
              <w:left w:val="single" w:sz="18" w:space="0" w:color="auto"/>
              <w:bottom w:val="single" w:sz="18" w:space="0" w:color="auto"/>
              <w:right w:val="single" w:sz="4" w:space="0" w:color="auto"/>
            </w:tcBorders>
            <w:vAlign w:val="center"/>
          </w:tcPr>
          <w:p w:rsidR="00592680" w:rsidRPr="007F4E5B" w:rsidRDefault="00592680" w:rsidP="00F17DF1">
            <w:pPr>
              <w:tabs>
                <w:tab w:val="left" w:pos="0"/>
                <w:tab w:val="num" w:pos="113"/>
                <w:tab w:val="left" w:pos="823"/>
                <w:tab w:val="left" w:pos="964"/>
              </w:tabs>
              <w:spacing w:before="0"/>
              <w:ind w:left="426" w:firstLineChars="248" w:firstLine="397"/>
              <w:jc w:val="both"/>
              <w:rPr>
                <w:i/>
                <w:sz w:val="16"/>
                <w:szCs w:val="16"/>
              </w:rPr>
            </w:pPr>
          </w:p>
        </w:tc>
        <w:tc>
          <w:tcPr>
            <w:tcW w:w="4961" w:type="dxa"/>
            <w:gridSpan w:val="2"/>
            <w:tcBorders>
              <w:top w:val="single" w:sz="4" w:space="0" w:color="auto"/>
              <w:left w:val="single" w:sz="4" w:space="0" w:color="auto"/>
              <w:bottom w:val="single" w:sz="18" w:space="0" w:color="auto"/>
              <w:right w:val="single" w:sz="18" w:space="0" w:color="auto"/>
            </w:tcBorders>
            <w:vAlign w:val="center"/>
          </w:tcPr>
          <w:p w:rsidR="00592680" w:rsidRPr="007F4E5B" w:rsidRDefault="00592680" w:rsidP="00F17DF1">
            <w:pPr>
              <w:tabs>
                <w:tab w:val="left" w:pos="0"/>
              </w:tabs>
              <w:spacing w:beforeLines="50"/>
              <w:ind w:firstLineChars="300" w:firstLine="482"/>
              <w:rPr>
                <w:b/>
                <w:i/>
                <w:sz w:val="16"/>
                <w:szCs w:val="16"/>
              </w:rPr>
            </w:pPr>
            <w:r w:rsidRPr="007F4E5B">
              <w:rPr>
                <w:rFonts w:hint="eastAsia"/>
                <w:b/>
                <w:i/>
                <w:sz w:val="16"/>
                <w:szCs w:val="16"/>
              </w:rPr>
              <w:t xml:space="preserve"> Disaster </w:t>
            </w:r>
            <w:r w:rsidRPr="007F4E5B">
              <w:rPr>
                <w:b/>
                <w:i/>
                <w:sz w:val="16"/>
                <w:szCs w:val="16"/>
              </w:rPr>
              <w:t>r</w:t>
            </w:r>
            <w:r w:rsidRPr="007F4E5B">
              <w:rPr>
                <w:rFonts w:hint="eastAsia"/>
                <w:b/>
                <w:i/>
                <w:sz w:val="16"/>
                <w:szCs w:val="16"/>
              </w:rPr>
              <w:t xml:space="preserve">elief  </w:t>
            </w:r>
            <w:r w:rsidRPr="007F4E5B">
              <w:rPr>
                <w:b/>
                <w:i/>
                <w:sz w:val="16"/>
                <w:szCs w:val="16"/>
              </w:rPr>
              <w:t>g</w:t>
            </w:r>
            <w:r w:rsidRPr="007F4E5B">
              <w:rPr>
                <w:rFonts w:hint="eastAsia"/>
                <w:b/>
                <w:i/>
                <w:sz w:val="16"/>
                <w:szCs w:val="16"/>
              </w:rPr>
              <w:t>uidance (new)-Dedicate</w:t>
            </w:r>
            <w:r w:rsidRPr="007F4E5B">
              <w:rPr>
                <w:b/>
                <w:i/>
                <w:sz w:val="16"/>
                <w:szCs w:val="16"/>
              </w:rPr>
              <w:t>d</w:t>
            </w:r>
          </w:p>
        </w:tc>
      </w:tr>
      <w:tr w:rsidR="00592680" w:rsidRPr="007F4E5B" w:rsidTr="00F17DF1">
        <w:trPr>
          <w:cantSplit/>
          <w:jc w:val="center"/>
        </w:trPr>
        <w:tc>
          <w:tcPr>
            <w:tcW w:w="1446" w:type="dxa"/>
            <w:vMerge w:val="restart"/>
            <w:tcBorders>
              <w:top w:val="single" w:sz="18" w:space="0" w:color="auto"/>
              <w:left w:val="single" w:sz="18" w:space="0" w:color="auto"/>
              <w:bottom w:val="single" w:sz="18" w:space="0" w:color="auto"/>
              <w:right w:val="single" w:sz="18" w:space="0" w:color="auto"/>
            </w:tcBorders>
            <w:vAlign w:val="center"/>
          </w:tcPr>
          <w:p w:rsidR="00592680" w:rsidRPr="007F4E5B" w:rsidRDefault="00592680" w:rsidP="00F17DF1">
            <w:pPr>
              <w:tabs>
                <w:tab w:val="left" w:pos="142"/>
                <w:tab w:val="left" w:pos="1040"/>
              </w:tabs>
              <w:spacing w:before="0"/>
              <w:ind w:left="402" w:hangingChars="250" w:hanging="402"/>
              <w:rPr>
                <w:b/>
                <w:i/>
                <w:sz w:val="16"/>
                <w:szCs w:val="16"/>
              </w:rPr>
            </w:pPr>
            <w:r w:rsidRPr="007F4E5B">
              <w:rPr>
                <w:rFonts w:hint="eastAsia"/>
                <w:b/>
                <w:i/>
                <w:sz w:val="16"/>
                <w:szCs w:val="16"/>
              </w:rPr>
              <w:t>Individual to Public Agency</w:t>
            </w:r>
          </w:p>
        </w:tc>
        <w:tc>
          <w:tcPr>
            <w:tcW w:w="2268" w:type="dxa"/>
            <w:tcBorders>
              <w:top w:val="single" w:sz="4" w:space="0" w:color="auto"/>
              <w:left w:val="single" w:sz="18" w:space="0" w:color="auto"/>
              <w:bottom w:val="single" w:sz="4" w:space="0" w:color="auto"/>
              <w:right w:val="single" w:sz="4" w:space="0" w:color="auto"/>
            </w:tcBorders>
            <w:vAlign w:val="center"/>
          </w:tcPr>
          <w:p w:rsidR="00592680" w:rsidRPr="007F4E5B" w:rsidRDefault="00592680" w:rsidP="00F17DF1">
            <w:pPr>
              <w:tabs>
                <w:tab w:val="left" w:pos="0"/>
                <w:tab w:val="num" w:pos="113"/>
                <w:tab w:val="left" w:pos="823"/>
                <w:tab w:val="left" w:pos="964"/>
              </w:tabs>
              <w:spacing w:before="0"/>
              <w:ind w:left="426" w:firstLineChars="248" w:firstLine="397"/>
              <w:jc w:val="both"/>
              <w:rPr>
                <w:i/>
                <w:sz w:val="16"/>
                <w:szCs w:val="16"/>
              </w:rPr>
            </w:pPr>
            <w:r w:rsidRPr="007F4E5B">
              <w:rPr>
                <w:rFonts w:hint="eastAsia"/>
                <w:i/>
                <w:sz w:val="16"/>
                <w:szCs w:val="16"/>
              </w:rPr>
              <w:t>―</w:t>
            </w:r>
          </w:p>
        </w:tc>
        <w:tc>
          <w:tcPr>
            <w:tcW w:w="4961" w:type="dxa"/>
            <w:gridSpan w:val="2"/>
            <w:tcBorders>
              <w:top w:val="single" w:sz="4" w:space="0" w:color="auto"/>
              <w:left w:val="single" w:sz="4" w:space="0" w:color="auto"/>
              <w:bottom w:val="single" w:sz="4" w:space="0" w:color="auto"/>
              <w:right w:val="single" w:sz="18" w:space="0" w:color="auto"/>
            </w:tcBorders>
            <w:vAlign w:val="center"/>
          </w:tcPr>
          <w:p w:rsidR="00592680" w:rsidRPr="007F4E5B" w:rsidRDefault="00592680" w:rsidP="00F17DF1">
            <w:pPr>
              <w:tabs>
                <w:tab w:val="left" w:pos="0"/>
              </w:tabs>
              <w:spacing w:beforeLines="50"/>
              <w:ind w:firstLineChars="300" w:firstLine="482"/>
              <w:rPr>
                <w:i/>
                <w:sz w:val="16"/>
                <w:szCs w:val="16"/>
              </w:rPr>
            </w:pPr>
            <w:r w:rsidRPr="007F4E5B">
              <w:rPr>
                <w:rFonts w:hint="eastAsia"/>
                <w:b/>
                <w:i/>
                <w:sz w:val="16"/>
                <w:szCs w:val="16"/>
              </w:rPr>
              <w:t>Mobile</w:t>
            </w:r>
            <w:r w:rsidRPr="007F4E5B">
              <w:rPr>
                <w:b/>
                <w:i/>
                <w:sz w:val="16"/>
                <w:szCs w:val="16"/>
              </w:rPr>
              <w:t xml:space="preserve"> p</w:t>
            </w:r>
            <w:r w:rsidRPr="007F4E5B">
              <w:rPr>
                <w:rFonts w:hint="eastAsia"/>
                <w:b/>
                <w:i/>
                <w:sz w:val="16"/>
                <w:szCs w:val="16"/>
              </w:rPr>
              <w:t>hone-Shared</w:t>
            </w:r>
          </w:p>
        </w:tc>
      </w:tr>
      <w:tr w:rsidR="00592680" w:rsidRPr="007F4E5B" w:rsidTr="00F17DF1">
        <w:trPr>
          <w:cantSplit/>
          <w:jc w:val="center"/>
        </w:trPr>
        <w:tc>
          <w:tcPr>
            <w:tcW w:w="1446" w:type="dxa"/>
            <w:vMerge/>
            <w:tcBorders>
              <w:top w:val="single" w:sz="18" w:space="0" w:color="auto"/>
              <w:left w:val="single" w:sz="18" w:space="0" w:color="auto"/>
              <w:bottom w:val="single" w:sz="18" w:space="0" w:color="auto"/>
              <w:right w:val="single" w:sz="18" w:space="0" w:color="auto"/>
            </w:tcBorders>
            <w:vAlign w:val="center"/>
          </w:tcPr>
          <w:p w:rsidR="00592680" w:rsidRPr="007F4E5B" w:rsidRDefault="00592680" w:rsidP="00F17DF1">
            <w:pPr>
              <w:tabs>
                <w:tab w:val="left" w:pos="426"/>
                <w:tab w:val="left" w:pos="1040"/>
              </w:tabs>
              <w:spacing w:before="0"/>
              <w:ind w:left="402" w:hangingChars="250" w:hanging="402"/>
              <w:rPr>
                <w:b/>
                <w:i/>
                <w:sz w:val="16"/>
                <w:szCs w:val="16"/>
              </w:rPr>
            </w:pPr>
          </w:p>
        </w:tc>
        <w:tc>
          <w:tcPr>
            <w:tcW w:w="2268" w:type="dxa"/>
            <w:tcBorders>
              <w:top w:val="single" w:sz="4" w:space="0" w:color="auto"/>
              <w:left w:val="single" w:sz="18" w:space="0" w:color="auto"/>
              <w:bottom w:val="single" w:sz="4" w:space="0" w:color="auto"/>
              <w:right w:val="single" w:sz="4" w:space="0" w:color="auto"/>
            </w:tcBorders>
            <w:vAlign w:val="center"/>
          </w:tcPr>
          <w:p w:rsidR="00592680" w:rsidRPr="007F4E5B" w:rsidRDefault="00592680" w:rsidP="00F17DF1">
            <w:pPr>
              <w:tabs>
                <w:tab w:val="left" w:pos="0"/>
                <w:tab w:val="num" w:pos="113"/>
              </w:tabs>
              <w:spacing w:before="0"/>
              <w:ind w:left="426" w:firstLineChars="248" w:firstLine="397"/>
              <w:jc w:val="both"/>
              <w:rPr>
                <w:i/>
                <w:sz w:val="16"/>
                <w:szCs w:val="16"/>
              </w:rPr>
            </w:pPr>
            <w:r w:rsidRPr="007F4E5B">
              <w:rPr>
                <w:rFonts w:hint="eastAsia"/>
                <w:i/>
                <w:sz w:val="16"/>
                <w:szCs w:val="16"/>
              </w:rPr>
              <w:t>―</w:t>
            </w:r>
          </w:p>
        </w:tc>
        <w:tc>
          <w:tcPr>
            <w:tcW w:w="4961" w:type="dxa"/>
            <w:gridSpan w:val="2"/>
            <w:tcBorders>
              <w:top w:val="single" w:sz="4" w:space="0" w:color="auto"/>
              <w:left w:val="single" w:sz="4" w:space="0" w:color="auto"/>
              <w:bottom w:val="single" w:sz="4" w:space="0" w:color="auto"/>
              <w:right w:val="single" w:sz="18" w:space="0" w:color="auto"/>
            </w:tcBorders>
            <w:vAlign w:val="center"/>
          </w:tcPr>
          <w:p w:rsidR="00592680" w:rsidRPr="007F4E5B" w:rsidRDefault="00592680" w:rsidP="00F17DF1">
            <w:pPr>
              <w:tabs>
                <w:tab w:val="left" w:pos="0"/>
              </w:tabs>
              <w:spacing w:beforeLines="50"/>
              <w:ind w:firstLineChars="300" w:firstLine="482"/>
              <w:rPr>
                <w:i/>
                <w:sz w:val="16"/>
                <w:szCs w:val="16"/>
              </w:rPr>
            </w:pPr>
            <w:r w:rsidRPr="007F4E5B">
              <w:rPr>
                <w:rFonts w:hint="eastAsia"/>
                <w:b/>
                <w:i/>
                <w:sz w:val="16"/>
                <w:szCs w:val="16"/>
              </w:rPr>
              <w:t>Fixed</w:t>
            </w:r>
            <w:r w:rsidRPr="007F4E5B">
              <w:rPr>
                <w:b/>
                <w:i/>
                <w:sz w:val="16"/>
                <w:szCs w:val="16"/>
              </w:rPr>
              <w:t xml:space="preserve"> p</w:t>
            </w:r>
            <w:r w:rsidRPr="007F4E5B">
              <w:rPr>
                <w:rFonts w:hint="eastAsia"/>
                <w:b/>
                <w:i/>
                <w:sz w:val="16"/>
                <w:szCs w:val="16"/>
              </w:rPr>
              <w:t>hone-Shared</w:t>
            </w:r>
          </w:p>
        </w:tc>
      </w:tr>
      <w:tr w:rsidR="00592680" w:rsidRPr="007F4E5B" w:rsidTr="00F17DF1">
        <w:trPr>
          <w:cantSplit/>
          <w:jc w:val="center"/>
        </w:trPr>
        <w:tc>
          <w:tcPr>
            <w:tcW w:w="1446" w:type="dxa"/>
            <w:vMerge/>
            <w:tcBorders>
              <w:top w:val="single" w:sz="18" w:space="0" w:color="auto"/>
              <w:left w:val="single" w:sz="18" w:space="0" w:color="auto"/>
              <w:bottom w:val="single" w:sz="18" w:space="0" w:color="auto"/>
              <w:right w:val="single" w:sz="18" w:space="0" w:color="auto"/>
            </w:tcBorders>
            <w:vAlign w:val="center"/>
          </w:tcPr>
          <w:p w:rsidR="00592680" w:rsidRPr="007F4E5B" w:rsidRDefault="00592680" w:rsidP="00F17DF1">
            <w:pPr>
              <w:tabs>
                <w:tab w:val="left" w:pos="426"/>
                <w:tab w:val="left" w:pos="1040"/>
              </w:tabs>
              <w:spacing w:before="0"/>
              <w:ind w:left="402" w:hangingChars="250" w:hanging="402"/>
              <w:rPr>
                <w:b/>
                <w:i/>
                <w:sz w:val="16"/>
                <w:szCs w:val="16"/>
              </w:rPr>
            </w:pPr>
          </w:p>
        </w:tc>
        <w:tc>
          <w:tcPr>
            <w:tcW w:w="2268" w:type="dxa"/>
            <w:tcBorders>
              <w:top w:val="single" w:sz="4" w:space="0" w:color="auto"/>
              <w:left w:val="single" w:sz="18" w:space="0" w:color="auto"/>
              <w:bottom w:val="single" w:sz="18" w:space="0" w:color="auto"/>
              <w:right w:val="single" w:sz="4" w:space="0" w:color="auto"/>
            </w:tcBorders>
            <w:vAlign w:val="center"/>
          </w:tcPr>
          <w:p w:rsidR="00592680" w:rsidRPr="007F4E5B" w:rsidRDefault="00592680" w:rsidP="00F17DF1">
            <w:pPr>
              <w:tabs>
                <w:tab w:val="left" w:pos="0"/>
                <w:tab w:val="num" w:pos="113"/>
              </w:tabs>
              <w:spacing w:before="0"/>
              <w:ind w:left="426" w:firstLineChars="248" w:firstLine="397"/>
              <w:jc w:val="both"/>
              <w:rPr>
                <w:i/>
                <w:sz w:val="16"/>
                <w:szCs w:val="16"/>
              </w:rPr>
            </w:pPr>
            <w:r w:rsidRPr="007F4E5B">
              <w:rPr>
                <w:rFonts w:hint="eastAsia"/>
                <w:i/>
                <w:sz w:val="16"/>
                <w:szCs w:val="16"/>
              </w:rPr>
              <w:t>―</w:t>
            </w:r>
          </w:p>
        </w:tc>
        <w:tc>
          <w:tcPr>
            <w:tcW w:w="4961" w:type="dxa"/>
            <w:gridSpan w:val="2"/>
            <w:tcBorders>
              <w:top w:val="single" w:sz="4" w:space="0" w:color="auto"/>
              <w:left w:val="single" w:sz="4" w:space="0" w:color="auto"/>
              <w:bottom w:val="single" w:sz="18" w:space="0" w:color="auto"/>
              <w:right w:val="single" w:sz="18" w:space="0" w:color="auto"/>
            </w:tcBorders>
            <w:vAlign w:val="center"/>
          </w:tcPr>
          <w:p w:rsidR="00592680" w:rsidRPr="007F4E5B" w:rsidRDefault="00592680" w:rsidP="00F17DF1">
            <w:pPr>
              <w:tabs>
                <w:tab w:val="left" w:pos="0"/>
              </w:tabs>
              <w:spacing w:beforeLines="50"/>
              <w:ind w:firstLineChars="300" w:firstLine="482"/>
              <w:rPr>
                <w:i/>
                <w:sz w:val="16"/>
                <w:szCs w:val="16"/>
              </w:rPr>
            </w:pPr>
            <w:r w:rsidRPr="007F4E5B">
              <w:rPr>
                <w:b/>
                <w:i/>
                <w:sz w:val="16"/>
                <w:szCs w:val="16"/>
              </w:rPr>
              <w:t>Amateur radi</w:t>
            </w:r>
            <w:r w:rsidRPr="007F4E5B">
              <w:rPr>
                <w:rFonts w:hint="eastAsia"/>
                <w:b/>
                <w:i/>
                <w:sz w:val="16"/>
                <w:szCs w:val="16"/>
              </w:rPr>
              <w:t>o</w:t>
            </w:r>
            <w:r w:rsidRPr="007F4E5B">
              <w:rPr>
                <w:rFonts w:hint="eastAsia"/>
                <w:b/>
                <w:i/>
                <w:sz w:val="20"/>
                <w:szCs w:val="16"/>
                <w:vertAlign w:val="superscript"/>
              </w:rPr>
              <w:t xml:space="preserve">3) </w:t>
            </w:r>
            <w:r w:rsidRPr="007F4E5B">
              <w:rPr>
                <w:b/>
                <w:i/>
                <w:sz w:val="16"/>
                <w:szCs w:val="16"/>
              </w:rPr>
              <w:t>–</w:t>
            </w:r>
            <w:r w:rsidRPr="007F4E5B">
              <w:rPr>
                <w:rFonts w:hint="eastAsia"/>
                <w:b/>
                <w:i/>
                <w:sz w:val="16"/>
                <w:szCs w:val="16"/>
              </w:rPr>
              <w:t>Shared</w:t>
            </w:r>
          </w:p>
        </w:tc>
      </w:tr>
      <w:tr w:rsidR="00592680" w:rsidRPr="007F4E5B" w:rsidTr="00F17DF1">
        <w:trPr>
          <w:cantSplit/>
          <w:jc w:val="center"/>
        </w:trPr>
        <w:tc>
          <w:tcPr>
            <w:tcW w:w="1446" w:type="dxa"/>
            <w:vMerge w:val="restart"/>
            <w:tcBorders>
              <w:top w:val="single" w:sz="18" w:space="0" w:color="auto"/>
              <w:right w:val="single" w:sz="18" w:space="0" w:color="auto"/>
            </w:tcBorders>
            <w:vAlign w:val="center"/>
          </w:tcPr>
          <w:p w:rsidR="00592680" w:rsidRPr="007F4E5B" w:rsidRDefault="00592680" w:rsidP="00F17DF1">
            <w:pPr>
              <w:tabs>
                <w:tab w:val="left" w:pos="426"/>
                <w:tab w:val="left" w:pos="1040"/>
              </w:tabs>
              <w:spacing w:before="0"/>
              <w:ind w:left="402" w:hangingChars="250" w:hanging="402"/>
              <w:rPr>
                <w:b/>
                <w:i/>
                <w:sz w:val="16"/>
                <w:szCs w:val="16"/>
              </w:rPr>
            </w:pPr>
            <w:r w:rsidRPr="007F4E5B">
              <w:rPr>
                <w:rFonts w:hint="eastAsia"/>
                <w:b/>
                <w:i/>
                <w:sz w:val="16"/>
                <w:szCs w:val="16"/>
              </w:rPr>
              <w:t>Individual to Individua</w:t>
            </w:r>
            <w:r w:rsidRPr="007F4E5B">
              <w:rPr>
                <w:rFonts w:hint="eastAsia"/>
                <w:i/>
                <w:sz w:val="16"/>
                <w:szCs w:val="16"/>
              </w:rPr>
              <w:t>l</w:t>
            </w:r>
          </w:p>
        </w:tc>
        <w:tc>
          <w:tcPr>
            <w:tcW w:w="2268" w:type="dxa"/>
            <w:tcBorders>
              <w:top w:val="single" w:sz="18" w:space="0" w:color="auto"/>
              <w:left w:val="single" w:sz="18" w:space="0" w:color="auto"/>
            </w:tcBorders>
            <w:vAlign w:val="center"/>
          </w:tcPr>
          <w:p w:rsidR="00592680" w:rsidRPr="007F4E5B" w:rsidRDefault="00592680" w:rsidP="00F17DF1">
            <w:pPr>
              <w:tabs>
                <w:tab w:val="left" w:pos="0"/>
                <w:tab w:val="num" w:pos="113"/>
                <w:tab w:val="left" w:pos="823"/>
                <w:tab w:val="left" w:pos="964"/>
              </w:tabs>
              <w:spacing w:before="0"/>
              <w:ind w:left="426" w:firstLineChars="248" w:firstLine="397"/>
              <w:jc w:val="both"/>
              <w:rPr>
                <w:i/>
                <w:sz w:val="16"/>
                <w:szCs w:val="16"/>
              </w:rPr>
            </w:pPr>
            <w:r w:rsidRPr="007F4E5B">
              <w:rPr>
                <w:rFonts w:hint="eastAsia"/>
                <w:i/>
                <w:sz w:val="16"/>
                <w:szCs w:val="16"/>
              </w:rPr>
              <w:t>―</w:t>
            </w:r>
          </w:p>
        </w:tc>
        <w:tc>
          <w:tcPr>
            <w:tcW w:w="4961" w:type="dxa"/>
            <w:gridSpan w:val="2"/>
            <w:tcBorders>
              <w:top w:val="single" w:sz="18" w:space="0" w:color="auto"/>
            </w:tcBorders>
            <w:vAlign w:val="center"/>
          </w:tcPr>
          <w:p w:rsidR="00592680" w:rsidRPr="007F4E5B" w:rsidRDefault="00592680" w:rsidP="00F17DF1">
            <w:pPr>
              <w:tabs>
                <w:tab w:val="left" w:pos="0"/>
              </w:tabs>
              <w:spacing w:beforeLines="50"/>
              <w:ind w:firstLineChars="300" w:firstLine="482"/>
              <w:rPr>
                <w:i/>
                <w:sz w:val="16"/>
                <w:szCs w:val="16"/>
              </w:rPr>
            </w:pPr>
            <w:r w:rsidRPr="007F4E5B">
              <w:rPr>
                <w:rFonts w:hint="eastAsia"/>
                <w:b/>
                <w:i/>
                <w:sz w:val="16"/>
                <w:szCs w:val="16"/>
              </w:rPr>
              <w:t>Mobile</w:t>
            </w:r>
            <w:r w:rsidRPr="007F4E5B">
              <w:rPr>
                <w:b/>
                <w:i/>
                <w:sz w:val="16"/>
                <w:szCs w:val="16"/>
              </w:rPr>
              <w:t xml:space="preserve"> p</w:t>
            </w:r>
            <w:r w:rsidRPr="007F4E5B">
              <w:rPr>
                <w:rFonts w:hint="eastAsia"/>
                <w:b/>
                <w:i/>
                <w:sz w:val="16"/>
                <w:szCs w:val="16"/>
              </w:rPr>
              <w:t>hone-Shared</w:t>
            </w:r>
          </w:p>
        </w:tc>
      </w:tr>
      <w:tr w:rsidR="00592680" w:rsidRPr="007F4E5B" w:rsidTr="00F17DF1">
        <w:trPr>
          <w:cantSplit/>
          <w:jc w:val="center"/>
        </w:trPr>
        <w:tc>
          <w:tcPr>
            <w:tcW w:w="1446" w:type="dxa"/>
            <w:vMerge/>
            <w:tcBorders>
              <w:right w:val="single" w:sz="18" w:space="0" w:color="auto"/>
            </w:tcBorders>
            <w:vAlign w:val="center"/>
          </w:tcPr>
          <w:p w:rsidR="00592680" w:rsidRPr="007F4E5B" w:rsidRDefault="00592680" w:rsidP="00F17DF1">
            <w:pPr>
              <w:tabs>
                <w:tab w:val="left" w:pos="426"/>
                <w:tab w:val="left" w:pos="1040"/>
              </w:tabs>
              <w:spacing w:before="0"/>
              <w:ind w:left="402" w:hangingChars="250" w:hanging="402"/>
              <w:rPr>
                <w:b/>
                <w:i/>
                <w:sz w:val="16"/>
                <w:szCs w:val="16"/>
              </w:rPr>
            </w:pPr>
          </w:p>
        </w:tc>
        <w:tc>
          <w:tcPr>
            <w:tcW w:w="2268" w:type="dxa"/>
            <w:tcBorders>
              <w:left w:val="single" w:sz="18" w:space="0" w:color="auto"/>
            </w:tcBorders>
            <w:vAlign w:val="center"/>
          </w:tcPr>
          <w:p w:rsidR="00592680" w:rsidRPr="007F4E5B" w:rsidRDefault="00592680" w:rsidP="00F17DF1">
            <w:pPr>
              <w:tabs>
                <w:tab w:val="left" w:pos="0"/>
                <w:tab w:val="num" w:pos="113"/>
              </w:tabs>
              <w:spacing w:before="0"/>
              <w:ind w:left="426" w:firstLineChars="248" w:firstLine="397"/>
              <w:jc w:val="both"/>
              <w:rPr>
                <w:i/>
                <w:sz w:val="16"/>
                <w:szCs w:val="16"/>
              </w:rPr>
            </w:pPr>
            <w:r w:rsidRPr="007F4E5B">
              <w:rPr>
                <w:rFonts w:hint="eastAsia"/>
                <w:i/>
                <w:sz w:val="16"/>
                <w:szCs w:val="16"/>
              </w:rPr>
              <w:t>―</w:t>
            </w:r>
          </w:p>
        </w:tc>
        <w:tc>
          <w:tcPr>
            <w:tcW w:w="4961" w:type="dxa"/>
            <w:gridSpan w:val="2"/>
            <w:vAlign w:val="center"/>
          </w:tcPr>
          <w:p w:rsidR="00592680" w:rsidRPr="007F4E5B" w:rsidRDefault="00592680" w:rsidP="00F17DF1">
            <w:pPr>
              <w:tabs>
                <w:tab w:val="left" w:pos="0"/>
              </w:tabs>
              <w:spacing w:beforeLines="50"/>
              <w:ind w:firstLineChars="300" w:firstLine="482"/>
              <w:rPr>
                <w:i/>
                <w:sz w:val="16"/>
                <w:szCs w:val="16"/>
              </w:rPr>
            </w:pPr>
            <w:r w:rsidRPr="007F4E5B">
              <w:rPr>
                <w:rFonts w:hint="eastAsia"/>
                <w:b/>
                <w:i/>
                <w:sz w:val="16"/>
                <w:szCs w:val="16"/>
              </w:rPr>
              <w:t>Fixed</w:t>
            </w:r>
            <w:r w:rsidRPr="007F4E5B">
              <w:rPr>
                <w:b/>
                <w:i/>
                <w:sz w:val="16"/>
                <w:szCs w:val="16"/>
              </w:rPr>
              <w:t xml:space="preserve"> p</w:t>
            </w:r>
            <w:r w:rsidRPr="007F4E5B">
              <w:rPr>
                <w:rFonts w:hint="eastAsia"/>
                <w:b/>
                <w:i/>
                <w:sz w:val="16"/>
                <w:szCs w:val="16"/>
              </w:rPr>
              <w:t>hone-Shared</w:t>
            </w:r>
          </w:p>
        </w:tc>
      </w:tr>
      <w:tr w:rsidR="00592680" w:rsidRPr="007F4E5B" w:rsidTr="00F17DF1">
        <w:trPr>
          <w:cantSplit/>
          <w:jc w:val="center"/>
        </w:trPr>
        <w:tc>
          <w:tcPr>
            <w:tcW w:w="1446" w:type="dxa"/>
            <w:vMerge/>
            <w:tcBorders>
              <w:right w:val="single" w:sz="18" w:space="0" w:color="auto"/>
            </w:tcBorders>
            <w:vAlign w:val="center"/>
          </w:tcPr>
          <w:p w:rsidR="00592680" w:rsidRPr="007F4E5B" w:rsidRDefault="00592680" w:rsidP="00F17DF1">
            <w:pPr>
              <w:tabs>
                <w:tab w:val="left" w:pos="426"/>
                <w:tab w:val="left" w:pos="1040"/>
              </w:tabs>
              <w:spacing w:before="0"/>
              <w:ind w:left="400" w:hangingChars="250" w:hanging="400"/>
              <w:rPr>
                <w:i/>
                <w:sz w:val="16"/>
                <w:szCs w:val="16"/>
              </w:rPr>
            </w:pPr>
          </w:p>
        </w:tc>
        <w:tc>
          <w:tcPr>
            <w:tcW w:w="4394" w:type="dxa"/>
            <w:gridSpan w:val="2"/>
            <w:tcBorders>
              <w:left w:val="single" w:sz="18" w:space="0" w:color="auto"/>
            </w:tcBorders>
            <w:vAlign w:val="center"/>
          </w:tcPr>
          <w:p w:rsidR="00592680" w:rsidRPr="007F4E5B" w:rsidRDefault="00592680" w:rsidP="00F17DF1">
            <w:pPr>
              <w:tabs>
                <w:tab w:val="num" w:pos="111"/>
                <w:tab w:val="left" w:pos="652"/>
                <w:tab w:val="left" w:pos="1077"/>
              </w:tabs>
              <w:spacing w:before="0"/>
              <w:jc w:val="center"/>
              <w:rPr>
                <w:i/>
                <w:sz w:val="16"/>
                <w:szCs w:val="16"/>
              </w:rPr>
            </w:pPr>
            <w:r w:rsidRPr="007F4E5B">
              <w:rPr>
                <w:rFonts w:hint="eastAsia"/>
                <w:i/>
                <w:sz w:val="16"/>
                <w:szCs w:val="16"/>
              </w:rPr>
              <w:t>―</w:t>
            </w:r>
          </w:p>
        </w:tc>
        <w:tc>
          <w:tcPr>
            <w:tcW w:w="2835" w:type="dxa"/>
          </w:tcPr>
          <w:p w:rsidR="00592680" w:rsidRPr="007F4E5B" w:rsidRDefault="00592680" w:rsidP="00F17DF1">
            <w:pPr>
              <w:tabs>
                <w:tab w:val="left" w:pos="0"/>
              </w:tabs>
              <w:spacing w:beforeLines="50"/>
              <w:jc w:val="center"/>
              <w:rPr>
                <w:i/>
                <w:sz w:val="16"/>
                <w:szCs w:val="16"/>
              </w:rPr>
            </w:pPr>
            <w:r w:rsidRPr="007F4E5B">
              <w:rPr>
                <w:rFonts w:hint="eastAsia"/>
                <w:b/>
                <w:i/>
                <w:sz w:val="16"/>
                <w:szCs w:val="16"/>
              </w:rPr>
              <w:t xml:space="preserve">Disaster </w:t>
            </w:r>
            <w:r w:rsidRPr="007F4E5B">
              <w:rPr>
                <w:b/>
                <w:i/>
                <w:sz w:val="16"/>
                <w:szCs w:val="16"/>
              </w:rPr>
              <w:t>m</w:t>
            </w:r>
            <w:r w:rsidRPr="007F4E5B">
              <w:rPr>
                <w:rFonts w:hint="eastAsia"/>
                <w:b/>
                <w:i/>
                <w:sz w:val="16"/>
                <w:szCs w:val="16"/>
              </w:rPr>
              <w:t xml:space="preserve">essage </w:t>
            </w:r>
            <w:r w:rsidRPr="007F4E5B">
              <w:rPr>
                <w:b/>
                <w:i/>
                <w:sz w:val="16"/>
                <w:szCs w:val="16"/>
              </w:rPr>
              <w:t>b</w:t>
            </w:r>
            <w:r w:rsidRPr="007F4E5B">
              <w:rPr>
                <w:rFonts w:hint="eastAsia"/>
                <w:b/>
                <w:i/>
                <w:sz w:val="16"/>
                <w:szCs w:val="16"/>
              </w:rPr>
              <w:t>oard (new) -Dedicated</w:t>
            </w:r>
          </w:p>
        </w:tc>
      </w:tr>
      <w:tr w:rsidR="00592680" w:rsidRPr="007F4E5B" w:rsidTr="00F17DF1">
        <w:trPr>
          <w:cantSplit/>
          <w:jc w:val="center"/>
        </w:trPr>
        <w:tc>
          <w:tcPr>
            <w:tcW w:w="1446" w:type="dxa"/>
            <w:vMerge/>
            <w:tcBorders>
              <w:right w:val="single" w:sz="18" w:space="0" w:color="auto"/>
            </w:tcBorders>
            <w:vAlign w:val="center"/>
          </w:tcPr>
          <w:p w:rsidR="00592680" w:rsidRPr="007F4E5B" w:rsidRDefault="00592680" w:rsidP="00F17DF1">
            <w:pPr>
              <w:tabs>
                <w:tab w:val="left" w:pos="426"/>
                <w:tab w:val="left" w:pos="1040"/>
              </w:tabs>
              <w:spacing w:before="0"/>
              <w:ind w:left="402" w:hangingChars="250" w:hanging="402"/>
              <w:rPr>
                <w:b/>
                <w:i/>
                <w:sz w:val="16"/>
                <w:szCs w:val="16"/>
              </w:rPr>
            </w:pPr>
          </w:p>
        </w:tc>
        <w:tc>
          <w:tcPr>
            <w:tcW w:w="4394" w:type="dxa"/>
            <w:gridSpan w:val="2"/>
            <w:tcBorders>
              <w:left w:val="single" w:sz="18" w:space="0" w:color="auto"/>
            </w:tcBorders>
            <w:vAlign w:val="center"/>
          </w:tcPr>
          <w:p w:rsidR="00592680" w:rsidRPr="007F4E5B" w:rsidRDefault="00592680" w:rsidP="00F17DF1">
            <w:pPr>
              <w:tabs>
                <w:tab w:val="left" w:pos="0"/>
                <w:tab w:val="num" w:pos="111"/>
              </w:tabs>
              <w:spacing w:before="0"/>
              <w:jc w:val="center"/>
              <w:rPr>
                <w:i/>
                <w:sz w:val="16"/>
                <w:szCs w:val="16"/>
              </w:rPr>
            </w:pPr>
            <w:r w:rsidRPr="007F4E5B">
              <w:rPr>
                <w:rFonts w:hint="eastAsia"/>
                <w:i/>
                <w:sz w:val="16"/>
                <w:szCs w:val="16"/>
              </w:rPr>
              <w:t>―</w:t>
            </w:r>
          </w:p>
        </w:tc>
        <w:tc>
          <w:tcPr>
            <w:tcW w:w="2835" w:type="dxa"/>
          </w:tcPr>
          <w:p w:rsidR="00592680" w:rsidRPr="007F4E5B" w:rsidRDefault="00592680" w:rsidP="00F17DF1">
            <w:pPr>
              <w:tabs>
                <w:tab w:val="left" w:pos="0"/>
              </w:tabs>
              <w:spacing w:beforeLines="50"/>
              <w:jc w:val="center"/>
              <w:rPr>
                <w:i/>
                <w:sz w:val="16"/>
                <w:szCs w:val="16"/>
              </w:rPr>
            </w:pPr>
            <w:r w:rsidRPr="007F4E5B">
              <w:rPr>
                <w:rFonts w:hint="eastAsia"/>
                <w:b/>
                <w:i/>
                <w:sz w:val="16"/>
                <w:szCs w:val="16"/>
              </w:rPr>
              <w:t xml:space="preserve">Disaster </w:t>
            </w:r>
            <w:r w:rsidRPr="007F4E5B">
              <w:rPr>
                <w:b/>
                <w:i/>
                <w:sz w:val="16"/>
                <w:szCs w:val="16"/>
              </w:rPr>
              <w:t>v</w:t>
            </w:r>
            <w:r w:rsidRPr="007F4E5B">
              <w:rPr>
                <w:rFonts w:hint="eastAsia"/>
                <w:b/>
                <w:i/>
                <w:sz w:val="16"/>
                <w:szCs w:val="16"/>
              </w:rPr>
              <w:t xml:space="preserve">oice </w:t>
            </w:r>
            <w:r w:rsidRPr="007F4E5B">
              <w:rPr>
                <w:b/>
                <w:i/>
                <w:sz w:val="16"/>
                <w:szCs w:val="16"/>
              </w:rPr>
              <w:t>d</w:t>
            </w:r>
            <w:r w:rsidRPr="007F4E5B">
              <w:rPr>
                <w:rFonts w:hint="eastAsia"/>
                <w:b/>
                <w:i/>
                <w:sz w:val="16"/>
                <w:szCs w:val="16"/>
              </w:rPr>
              <w:t>elivery (new)-Dedicated</w:t>
            </w:r>
          </w:p>
        </w:tc>
      </w:tr>
    </w:tbl>
    <w:p w:rsidR="00592680" w:rsidRPr="007F4E5B" w:rsidRDefault="00592680" w:rsidP="00592680">
      <w:pPr>
        <w:tabs>
          <w:tab w:val="num" w:pos="426"/>
        </w:tabs>
        <w:ind w:left="708" w:hangingChars="354" w:hanging="708"/>
        <w:rPr>
          <w:sz w:val="20"/>
        </w:rPr>
      </w:pPr>
      <w:r w:rsidRPr="007F4E5B">
        <w:rPr>
          <w:sz w:val="20"/>
        </w:rPr>
        <w:t xml:space="preserve">NOTE </w:t>
      </w:r>
      <w:r>
        <w:rPr>
          <w:rFonts w:eastAsia="MS Mincho" w:hint="eastAsia"/>
          <w:sz w:val="20"/>
        </w:rPr>
        <w:t xml:space="preserve">1 </w:t>
      </w:r>
      <w:r w:rsidRPr="007F4E5B">
        <w:rPr>
          <w:sz w:val="20"/>
        </w:rPr>
        <w:t xml:space="preserve">– (New) means a new </w:t>
      </w:r>
      <w:r>
        <w:rPr>
          <w:rFonts w:eastAsia="MS Mincho" w:hint="eastAsia"/>
          <w:sz w:val="20"/>
        </w:rPr>
        <w:t>NRR</w:t>
      </w:r>
      <w:r w:rsidRPr="007F4E5B">
        <w:rPr>
          <w:sz w:val="20"/>
        </w:rPr>
        <w:t xml:space="preserve"> measure which needs study for</w:t>
      </w:r>
      <w:r w:rsidRPr="007F4E5B">
        <w:rPr>
          <w:rFonts w:hint="eastAsia"/>
          <w:sz w:val="20"/>
        </w:rPr>
        <w:t xml:space="preserve"> </w:t>
      </w:r>
      <w:r w:rsidRPr="007F4E5B">
        <w:rPr>
          <w:sz w:val="20"/>
        </w:rPr>
        <w:t>standardization.</w:t>
      </w:r>
    </w:p>
    <w:p w:rsidR="00592680" w:rsidRPr="007F4E5B" w:rsidRDefault="00592680" w:rsidP="00592680">
      <w:pPr>
        <w:tabs>
          <w:tab w:val="num" w:pos="426"/>
        </w:tabs>
        <w:ind w:left="708" w:hangingChars="354" w:hanging="708"/>
        <w:rPr>
          <w:sz w:val="20"/>
        </w:rPr>
      </w:pPr>
      <w:r w:rsidRPr="007F4E5B">
        <w:rPr>
          <w:rFonts w:hint="eastAsia"/>
          <w:sz w:val="20"/>
        </w:rPr>
        <w:t xml:space="preserve">NOTE </w:t>
      </w:r>
      <w:r>
        <w:rPr>
          <w:rFonts w:eastAsia="MS Mincho" w:hint="eastAsia"/>
          <w:sz w:val="20"/>
        </w:rPr>
        <w:t xml:space="preserve">2 </w:t>
      </w:r>
      <w:r w:rsidRPr="007F4E5B">
        <w:rPr>
          <w:sz w:val="20"/>
        </w:rPr>
        <w:t>–</w:t>
      </w:r>
      <w:r w:rsidRPr="007F4E5B">
        <w:rPr>
          <w:rFonts w:hint="eastAsia"/>
          <w:sz w:val="20"/>
        </w:rPr>
        <w:t xml:space="preserve"> Pubic agency-to-general </w:t>
      </w:r>
      <w:r w:rsidRPr="007F4E5B">
        <w:rPr>
          <w:sz w:val="20"/>
        </w:rPr>
        <w:t>public</w:t>
      </w:r>
      <w:r w:rsidRPr="007F4E5B">
        <w:rPr>
          <w:rFonts w:hint="eastAsia"/>
          <w:sz w:val="20"/>
        </w:rPr>
        <w:t xml:space="preserve"> and public agency-to-individual are </w:t>
      </w:r>
      <w:r w:rsidRPr="007F4E5B">
        <w:rPr>
          <w:sz w:val="20"/>
        </w:rPr>
        <w:t>distinguished</w:t>
      </w:r>
      <w:r w:rsidRPr="007F4E5B">
        <w:rPr>
          <w:rFonts w:hint="eastAsia"/>
          <w:sz w:val="20"/>
        </w:rPr>
        <w:t xml:space="preserve"> in </w:t>
      </w:r>
      <w:r w:rsidRPr="007F4E5B">
        <w:rPr>
          <w:sz w:val="20"/>
        </w:rPr>
        <w:t>the</w:t>
      </w:r>
      <w:r w:rsidRPr="007F4E5B">
        <w:rPr>
          <w:rFonts w:hint="eastAsia"/>
          <w:sz w:val="20"/>
        </w:rPr>
        <w:t xml:space="preserve"> sense that the former assumes a large </w:t>
      </w:r>
      <w:r w:rsidRPr="007F4E5B">
        <w:rPr>
          <w:sz w:val="20"/>
        </w:rPr>
        <w:t>audience</w:t>
      </w:r>
      <w:r w:rsidRPr="007F4E5B">
        <w:rPr>
          <w:rFonts w:hint="eastAsia"/>
          <w:sz w:val="20"/>
        </w:rPr>
        <w:t xml:space="preserve"> and recipients receive general information, whereas the latter assumes that a number of recipients with the same characteristics receive </w:t>
      </w:r>
      <w:r w:rsidRPr="007F4E5B">
        <w:rPr>
          <w:sz w:val="20"/>
        </w:rPr>
        <w:t>information</w:t>
      </w:r>
      <w:r w:rsidRPr="007F4E5B">
        <w:rPr>
          <w:rFonts w:hint="eastAsia"/>
          <w:sz w:val="20"/>
        </w:rPr>
        <w:t xml:space="preserve"> specifically applicable or useful to them. </w:t>
      </w:r>
    </w:p>
    <w:p w:rsidR="00592680" w:rsidRPr="007F4E5B" w:rsidRDefault="00592680" w:rsidP="00592680">
      <w:pPr>
        <w:tabs>
          <w:tab w:val="left" w:pos="851"/>
        </w:tabs>
        <w:ind w:left="142"/>
        <w:jc w:val="center"/>
        <w:rPr>
          <w:b/>
          <w:i/>
          <w:sz w:val="20"/>
        </w:rPr>
      </w:pPr>
    </w:p>
    <w:p w:rsidR="00592680" w:rsidRPr="007F4E5B" w:rsidRDefault="00592680" w:rsidP="00EA6019">
      <w:pPr>
        <w:pStyle w:val="Heading2"/>
        <w:numPr>
          <w:ilvl w:val="1"/>
          <w:numId w:val="18"/>
        </w:numPr>
      </w:pPr>
      <w:bookmarkStart w:id="39" w:name="_Toc388861506"/>
      <w:bookmarkStart w:id="40" w:name="_Toc388862172"/>
      <w:bookmarkStart w:id="41" w:name="_Toc388862232"/>
      <w:bookmarkStart w:id="42" w:name="_Toc388863078"/>
      <w:bookmarkStart w:id="43" w:name="_Toc388863230"/>
      <w:bookmarkStart w:id="44" w:name="_Toc388863592"/>
      <w:bookmarkStart w:id="45" w:name="_Toc388863649"/>
      <w:bookmarkStart w:id="46" w:name="_Toc393114328"/>
      <w:bookmarkEnd w:id="39"/>
      <w:bookmarkEnd w:id="40"/>
      <w:bookmarkEnd w:id="41"/>
      <w:bookmarkEnd w:id="42"/>
      <w:bookmarkEnd w:id="43"/>
      <w:bookmarkEnd w:id="44"/>
      <w:bookmarkEnd w:id="45"/>
      <w:r w:rsidRPr="007F4E5B">
        <w:rPr>
          <w:rFonts w:hint="eastAsia"/>
          <w:lang w:eastAsia="ja-JP"/>
        </w:rPr>
        <w:t>New s</w:t>
      </w:r>
      <w:r w:rsidRPr="007F4E5B">
        <w:rPr>
          <w:rFonts w:hint="eastAsia"/>
        </w:rPr>
        <w:t xml:space="preserve">tudy </w:t>
      </w:r>
      <w:r w:rsidRPr="007F4E5B">
        <w:rPr>
          <w:rFonts w:hint="eastAsia"/>
          <w:lang w:eastAsia="ja-JP"/>
        </w:rPr>
        <w:t>a</w:t>
      </w:r>
      <w:r w:rsidRPr="007F4E5B">
        <w:rPr>
          <w:rFonts w:hint="eastAsia"/>
        </w:rPr>
        <w:t>rea</w:t>
      </w:r>
      <w:r w:rsidRPr="007F4E5B">
        <w:rPr>
          <w:rFonts w:hint="eastAsia"/>
          <w:lang w:eastAsia="ja-JP"/>
        </w:rPr>
        <w:t xml:space="preserve">s for </w:t>
      </w:r>
      <w:r w:rsidRPr="007F4E5B">
        <w:rPr>
          <w:rFonts w:hint="eastAsia"/>
          <w:szCs w:val="24"/>
          <w:lang w:eastAsia="ja-JP"/>
        </w:rPr>
        <w:t xml:space="preserve">disaster relief </w:t>
      </w:r>
      <w:r w:rsidRPr="007F4E5B">
        <w:rPr>
          <w:szCs w:val="24"/>
          <w:lang w:eastAsia="ja-JP"/>
        </w:rPr>
        <w:t xml:space="preserve">including </w:t>
      </w:r>
      <w:r w:rsidRPr="007F4E5B">
        <w:rPr>
          <w:rFonts w:hint="eastAsia"/>
          <w:szCs w:val="24"/>
          <w:lang w:eastAsia="ja-JP"/>
        </w:rPr>
        <w:t>early warning</w:t>
      </w:r>
      <w:bookmarkEnd w:id="46"/>
    </w:p>
    <w:p w:rsidR="00592680" w:rsidRPr="007F4E5B" w:rsidRDefault="00592680" w:rsidP="00592680">
      <w:pPr>
        <w:pStyle w:val="Textjustified"/>
        <w:rPr>
          <w:lang w:eastAsia="ja-JP"/>
        </w:rPr>
      </w:pPr>
      <w:r w:rsidRPr="007F4E5B">
        <w:rPr>
          <w:rFonts w:hint="eastAsia"/>
          <w:lang w:eastAsia="ja-JP"/>
        </w:rPr>
        <w:t>This sub-clause describes potential new study areas for further investigation.</w:t>
      </w:r>
    </w:p>
    <w:p w:rsidR="00592680" w:rsidRPr="007F4E5B" w:rsidRDefault="00592680" w:rsidP="00592680">
      <w:pPr>
        <w:pStyle w:val="Textjustified"/>
        <w:rPr>
          <w:lang w:eastAsia="ja-JP"/>
        </w:rPr>
      </w:pPr>
      <w:r w:rsidRPr="007F4E5B">
        <w:rPr>
          <w:rFonts w:hint="eastAsia"/>
          <w:lang w:eastAsia="ja-JP"/>
        </w:rPr>
        <w:t xml:space="preserve">As shown in Table 1, there are a variety of early warning and disaster relief systems. </w:t>
      </w:r>
      <w:r w:rsidRPr="007F4E5B">
        <w:rPr>
          <w:lang w:eastAsia="ja-JP"/>
        </w:rPr>
        <w:t>Most of these</w:t>
      </w:r>
      <w:r w:rsidRPr="007F4E5B">
        <w:rPr>
          <w:rFonts w:hint="eastAsia"/>
          <w:lang w:eastAsia="ja-JP"/>
        </w:rPr>
        <w:t xml:space="preserve"> systems have already been developed, implemented and standardized. However, the mobile and digital signage </w:t>
      </w:r>
      <w:r w:rsidRPr="007F4E5B">
        <w:rPr>
          <w:lang w:eastAsia="ja-JP"/>
        </w:rPr>
        <w:t>system</w:t>
      </w:r>
      <w:r w:rsidRPr="007F4E5B">
        <w:rPr>
          <w:rFonts w:hint="eastAsia"/>
          <w:lang w:eastAsia="ja-JP"/>
        </w:rPr>
        <w:t xml:space="preserve">s are two main systems </w:t>
      </w:r>
      <w:r w:rsidRPr="007F4E5B">
        <w:rPr>
          <w:lang w:eastAsia="ja-JP"/>
        </w:rPr>
        <w:t>that must</w:t>
      </w:r>
      <w:r w:rsidRPr="007F4E5B">
        <w:rPr>
          <w:rFonts w:hint="eastAsia"/>
          <w:lang w:eastAsia="ja-JP"/>
        </w:rPr>
        <w:t xml:space="preserve"> be newly </w:t>
      </w:r>
      <w:r w:rsidRPr="007F4E5B">
        <w:rPr>
          <w:lang w:eastAsia="ja-JP"/>
        </w:rPr>
        <w:t>developed</w:t>
      </w:r>
      <w:r w:rsidRPr="007F4E5B">
        <w:rPr>
          <w:rFonts w:hint="eastAsia"/>
          <w:lang w:eastAsia="ja-JP"/>
        </w:rPr>
        <w:t xml:space="preserve"> and standardized. </w:t>
      </w:r>
    </w:p>
    <w:p w:rsidR="00592680" w:rsidRPr="007F4E5B" w:rsidRDefault="00592680" w:rsidP="00EA6019">
      <w:pPr>
        <w:pStyle w:val="Heading3"/>
        <w:numPr>
          <w:ilvl w:val="2"/>
          <w:numId w:val="18"/>
        </w:numPr>
        <w:rPr>
          <w:szCs w:val="24"/>
          <w:lang w:eastAsia="ja-JP"/>
        </w:rPr>
      </w:pPr>
      <w:bookmarkStart w:id="47" w:name="_Toc393114329"/>
      <w:r w:rsidRPr="007F4E5B">
        <w:t xml:space="preserve">Early </w:t>
      </w:r>
      <w:r w:rsidRPr="007F4E5B">
        <w:rPr>
          <w:rFonts w:hint="eastAsia"/>
          <w:lang w:eastAsia="ja-JP"/>
        </w:rPr>
        <w:t>w</w:t>
      </w:r>
      <w:r w:rsidRPr="007F4E5B">
        <w:t xml:space="preserve">arning </w:t>
      </w:r>
      <w:r w:rsidRPr="007F4E5B">
        <w:rPr>
          <w:rFonts w:hint="eastAsia"/>
          <w:lang w:eastAsia="ja-JP"/>
        </w:rPr>
        <w:t>system</w:t>
      </w:r>
      <w:bookmarkEnd w:id="47"/>
    </w:p>
    <w:p w:rsidR="00592680" w:rsidRPr="007F4E5B" w:rsidRDefault="00592680" w:rsidP="00592680">
      <w:pPr>
        <w:pStyle w:val="Textjustified"/>
        <w:rPr>
          <w:rStyle w:val="hps"/>
          <w:szCs w:val="24"/>
          <w:lang w:eastAsia="ja-JP"/>
        </w:rPr>
      </w:pPr>
      <w:r w:rsidRPr="007F4E5B">
        <w:rPr>
          <w:rStyle w:val="hps"/>
          <w:rFonts w:hint="eastAsia"/>
          <w:szCs w:val="24"/>
          <w:lang w:eastAsia="ja-JP"/>
        </w:rPr>
        <w:t xml:space="preserve">Until now, </w:t>
      </w:r>
      <w:r w:rsidRPr="007F4E5B">
        <w:rPr>
          <w:rStyle w:val="hps"/>
          <w:szCs w:val="24"/>
          <w:lang w:eastAsia="ja-JP"/>
        </w:rPr>
        <w:t xml:space="preserve">TV and </w:t>
      </w:r>
      <w:r w:rsidRPr="007F4E5B">
        <w:rPr>
          <w:rStyle w:val="hps"/>
          <w:rFonts w:hint="eastAsia"/>
          <w:szCs w:val="24"/>
          <w:lang w:eastAsia="ja-JP"/>
        </w:rPr>
        <w:t>r</w:t>
      </w:r>
      <w:r w:rsidRPr="007F4E5B">
        <w:rPr>
          <w:rStyle w:val="hps"/>
          <w:szCs w:val="24"/>
          <w:lang w:eastAsia="ja-JP"/>
        </w:rPr>
        <w:t>adio broadcasting systems have been</w:t>
      </w:r>
      <w:r w:rsidRPr="007F4E5B">
        <w:rPr>
          <w:rStyle w:val="hps"/>
          <w:rFonts w:hint="eastAsia"/>
          <w:szCs w:val="24"/>
          <w:lang w:eastAsia="ja-JP"/>
        </w:rPr>
        <w:t xml:space="preserve"> </w:t>
      </w:r>
      <w:r w:rsidRPr="007F4E5B">
        <w:rPr>
          <w:rStyle w:val="hps"/>
          <w:szCs w:val="24"/>
          <w:lang w:eastAsia="ja-JP"/>
        </w:rPr>
        <w:t xml:space="preserve">used </w:t>
      </w:r>
      <w:r w:rsidRPr="007F4E5B">
        <w:rPr>
          <w:rStyle w:val="hps"/>
          <w:rFonts w:hint="eastAsia"/>
          <w:szCs w:val="24"/>
          <w:lang w:eastAsia="ja-JP"/>
        </w:rPr>
        <w:t xml:space="preserve">to </w:t>
      </w:r>
      <w:r w:rsidRPr="007F4E5B">
        <w:rPr>
          <w:rStyle w:val="hps"/>
          <w:szCs w:val="24"/>
          <w:lang w:eastAsia="ja-JP"/>
        </w:rPr>
        <w:t xml:space="preserve">provide the </w:t>
      </w:r>
      <w:r w:rsidRPr="007F4E5B">
        <w:rPr>
          <w:rStyle w:val="hps"/>
          <w:rFonts w:hint="eastAsia"/>
          <w:szCs w:val="24"/>
          <w:lang w:eastAsia="ja-JP"/>
        </w:rPr>
        <w:t xml:space="preserve">general public </w:t>
      </w:r>
      <w:r w:rsidRPr="007F4E5B">
        <w:rPr>
          <w:rStyle w:val="hps"/>
          <w:szCs w:val="24"/>
          <w:lang w:eastAsia="ja-JP"/>
        </w:rPr>
        <w:t xml:space="preserve">with </w:t>
      </w:r>
      <w:r w:rsidRPr="007F4E5B">
        <w:rPr>
          <w:rStyle w:val="hps"/>
          <w:rFonts w:hint="eastAsia"/>
          <w:szCs w:val="24"/>
          <w:lang w:eastAsia="ja-JP"/>
        </w:rPr>
        <w:t>early warning</w:t>
      </w:r>
      <w:r w:rsidRPr="007F4E5B">
        <w:rPr>
          <w:rStyle w:val="hps"/>
          <w:szCs w:val="24"/>
          <w:lang w:eastAsia="ja-JP"/>
        </w:rPr>
        <w:t>s. A dedicated radio</w:t>
      </w:r>
      <w:r w:rsidRPr="007F4E5B">
        <w:rPr>
          <w:rStyle w:val="hps"/>
          <w:rFonts w:hint="eastAsia"/>
          <w:szCs w:val="24"/>
          <w:lang w:eastAsia="ja-JP"/>
        </w:rPr>
        <w:t xml:space="preserve"> communication </w:t>
      </w:r>
      <w:r w:rsidRPr="007F4E5B">
        <w:rPr>
          <w:rStyle w:val="hps"/>
          <w:szCs w:val="24"/>
          <w:lang w:eastAsia="ja-JP"/>
        </w:rPr>
        <w:t xml:space="preserve">system is </w:t>
      </w:r>
      <w:r w:rsidRPr="007F4E5B">
        <w:rPr>
          <w:rStyle w:val="hps"/>
          <w:rFonts w:hint="eastAsia"/>
          <w:szCs w:val="24"/>
          <w:lang w:eastAsia="ja-JP"/>
        </w:rPr>
        <w:t xml:space="preserve">also </w:t>
      </w:r>
      <w:r w:rsidRPr="007F4E5B">
        <w:rPr>
          <w:rStyle w:val="hps"/>
          <w:szCs w:val="24"/>
          <w:lang w:eastAsia="ja-JP"/>
        </w:rPr>
        <w:t>used by local government</w:t>
      </w:r>
      <w:r w:rsidRPr="007F4E5B">
        <w:rPr>
          <w:rStyle w:val="hps"/>
          <w:rFonts w:hint="eastAsia"/>
          <w:szCs w:val="24"/>
          <w:lang w:eastAsia="ja-JP"/>
        </w:rPr>
        <w:t>s</w:t>
      </w:r>
      <w:r w:rsidRPr="007F4E5B">
        <w:rPr>
          <w:rStyle w:val="hps"/>
          <w:szCs w:val="24"/>
          <w:lang w:eastAsia="ja-JP"/>
        </w:rPr>
        <w:t>.</w:t>
      </w:r>
      <w:r w:rsidRPr="007F4E5B">
        <w:rPr>
          <w:rStyle w:val="hps"/>
          <w:rFonts w:hint="eastAsia"/>
          <w:szCs w:val="24"/>
          <w:lang w:eastAsia="ja-JP"/>
        </w:rPr>
        <w:t xml:space="preserve"> The specifications of those systems have been developed and standardized by ITU-R, ITU-D and other SDOs. Recently</w:t>
      </w:r>
      <w:r w:rsidRPr="007F4E5B">
        <w:rPr>
          <w:rStyle w:val="hps"/>
          <w:szCs w:val="24"/>
          <w:lang w:eastAsia="ja-JP"/>
        </w:rPr>
        <w:t>, a</w:t>
      </w:r>
      <w:r w:rsidRPr="007F4E5B">
        <w:rPr>
          <w:rStyle w:val="hps"/>
          <w:rFonts w:hint="eastAsia"/>
          <w:szCs w:val="24"/>
          <w:lang w:eastAsia="ja-JP"/>
        </w:rPr>
        <w:t xml:space="preserve"> system for </w:t>
      </w:r>
      <w:r w:rsidRPr="007F4E5B">
        <w:rPr>
          <w:rStyle w:val="hps"/>
          <w:szCs w:val="24"/>
          <w:lang w:eastAsia="ja-JP"/>
        </w:rPr>
        <w:t>sending an</w:t>
      </w:r>
      <w:r w:rsidRPr="007F4E5B">
        <w:rPr>
          <w:rStyle w:val="hps"/>
          <w:rFonts w:hint="eastAsia"/>
          <w:szCs w:val="24"/>
          <w:lang w:eastAsia="ja-JP"/>
        </w:rPr>
        <w:t xml:space="preserve"> early warning to </w:t>
      </w:r>
      <w:r w:rsidRPr="007F4E5B">
        <w:rPr>
          <w:rStyle w:val="hps"/>
          <w:szCs w:val="24"/>
          <w:lang w:eastAsia="ja-JP"/>
        </w:rPr>
        <w:t xml:space="preserve">an </w:t>
      </w:r>
      <w:r w:rsidRPr="007F4E5B">
        <w:rPr>
          <w:rStyle w:val="hps"/>
          <w:rFonts w:hint="eastAsia"/>
          <w:szCs w:val="24"/>
          <w:lang w:eastAsia="ja-JP"/>
        </w:rPr>
        <w:t xml:space="preserve">individual mobile terminal </w:t>
      </w:r>
      <w:r w:rsidRPr="007F4E5B">
        <w:rPr>
          <w:rStyle w:val="hps"/>
          <w:szCs w:val="24"/>
          <w:lang w:eastAsia="ja-JP"/>
        </w:rPr>
        <w:t>has been</w:t>
      </w:r>
      <w:r w:rsidRPr="007F4E5B">
        <w:rPr>
          <w:rStyle w:val="hps"/>
          <w:rFonts w:hint="eastAsia"/>
          <w:szCs w:val="24"/>
          <w:lang w:eastAsia="ja-JP"/>
        </w:rPr>
        <w:t xml:space="preserve"> </w:t>
      </w:r>
      <w:r w:rsidRPr="007F4E5B">
        <w:rPr>
          <w:rStyle w:val="hps"/>
          <w:szCs w:val="24"/>
          <w:lang w:eastAsia="ja-JP"/>
        </w:rPr>
        <w:t>in</w:t>
      </w:r>
      <w:r w:rsidRPr="007F4E5B">
        <w:rPr>
          <w:rStyle w:val="hps"/>
          <w:rFonts w:hint="eastAsia"/>
          <w:szCs w:val="24"/>
          <w:lang w:eastAsia="ja-JP"/>
        </w:rPr>
        <w:t xml:space="preserve"> development </w:t>
      </w:r>
      <w:r w:rsidRPr="007F4E5B">
        <w:rPr>
          <w:rStyle w:val="hps"/>
          <w:szCs w:val="24"/>
          <w:lang w:eastAsia="ja-JP"/>
        </w:rPr>
        <w:t>and</w:t>
      </w:r>
      <w:r w:rsidRPr="007F4E5B">
        <w:rPr>
          <w:rStyle w:val="hps"/>
          <w:rFonts w:hint="eastAsia"/>
          <w:szCs w:val="24"/>
          <w:lang w:eastAsia="ja-JP"/>
        </w:rPr>
        <w:t xml:space="preserve"> some mobile network operator</w:t>
      </w:r>
      <w:r w:rsidRPr="007F4E5B">
        <w:rPr>
          <w:rStyle w:val="hps"/>
          <w:szCs w:val="24"/>
          <w:lang w:eastAsia="ja-JP"/>
        </w:rPr>
        <w:t>s</w:t>
      </w:r>
      <w:r w:rsidRPr="007F4E5B">
        <w:rPr>
          <w:rStyle w:val="hps"/>
          <w:rFonts w:hint="eastAsia"/>
          <w:szCs w:val="24"/>
          <w:lang w:eastAsia="ja-JP"/>
        </w:rPr>
        <w:t xml:space="preserve"> (MNO) have already provided it. ITU-T </w:t>
      </w:r>
      <w:r w:rsidRPr="007F4E5B">
        <w:rPr>
          <w:rStyle w:val="hps"/>
          <w:szCs w:val="24"/>
          <w:lang w:eastAsia="ja-JP"/>
        </w:rPr>
        <w:t>is</w:t>
      </w:r>
      <w:r w:rsidRPr="007F4E5B">
        <w:rPr>
          <w:rStyle w:val="hps"/>
          <w:rFonts w:hint="eastAsia"/>
          <w:szCs w:val="24"/>
          <w:lang w:eastAsia="ja-JP"/>
        </w:rPr>
        <w:t xml:space="preserve"> a suitable body </w:t>
      </w:r>
      <w:r w:rsidRPr="007F4E5B">
        <w:rPr>
          <w:rStyle w:val="hps"/>
          <w:szCs w:val="24"/>
          <w:lang w:eastAsia="ja-JP"/>
        </w:rPr>
        <w:t>for</w:t>
      </w:r>
      <w:r w:rsidRPr="007F4E5B">
        <w:rPr>
          <w:rStyle w:val="hps"/>
          <w:rFonts w:hint="eastAsia"/>
          <w:szCs w:val="24"/>
          <w:lang w:eastAsia="ja-JP"/>
        </w:rPr>
        <w:t xml:space="preserve"> study</w:t>
      </w:r>
      <w:r w:rsidRPr="007F4E5B">
        <w:rPr>
          <w:rStyle w:val="hps"/>
          <w:szCs w:val="24"/>
          <w:lang w:eastAsia="ja-JP"/>
        </w:rPr>
        <w:t>ing</w:t>
      </w:r>
      <w:r w:rsidRPr="007F4E5B">
        <w:rPr>
          <w:rStyle w:val="hps"/>
          <w:rFonts w:hint="eastAsia"/>
          <w:szCs w:val="24"/>
          <w:lang w:eastAsia="ja-JP"/>
        </w:rPr>
        <w:t xml:space="preserve"> and standardiz</w:t>
      </w:r>
      <w:r w:rsidRPr="007F4E5B">
        <w:rPr>
          <w:rStyle w:val="hps"/>
          <w:szCs w:val="24"/>
          <w:lang w:eastAsia="ja-JP"/>
        </w:rPr>
        <w:t>ing</w:t>
      </w:r>
      <w:r w:rsidRPr="007F4E5B">
        <w:rPr>
          <w:rStyle w:val="hps"/>
          <w:rFonts w:hint="eastAsia"/>
          <w:szCs w:val="24"/>
          <w:lang w:eastAsia="ja-JP"/>
        </w:rPr>
        <w:t xml:space="preserve"> the early warning systems for mobile terminals. </w:t>
      </w:r>
    </w:p>
    <w:p w:rsidR="00592680" w:rsidRPr="007F4E5B" w:rsidRDefault="00592680" w:rsidP="00592680">
      <w:pPr>
        <w:pStyle w:val="Textjustified"/>
        <w:rPr>
          <w:rStyle w:val="hps"/>
          <w:szCs w:val="24"/>
          <w:lang w:eastAsia="ja-JP"/>
        </w:rPr>
      </w:pPr>
      <w:r w:rsidRPr="007F4E5B">
        <w:rPr>
          <w:rStyle w:val="hps"/>
          <w:rFonts w:hint="eastAsia"/>
          <w:szCs w:val="24"/>
          <w:lang w:eastAsia="ja-JP"/>
        </w:rPr>
        <w:t xml:space="preserve">In addition, </w:t>
      </w:r>
      <w:r w:rsidRPr="007F4E5B">
        <w:rPr>
          <w:rStyle w:val="hps"/>
          <w:szCs w:val="24"/>
          <w:lang w:eastAsia="ja-JP"/>
        </w:rPr>
        <w:t>a</w:t>
      </w:r>
      <w:r w:rsidRPr="007F4E5B">
        <w:rPr>
          <w:rStyle w:val="hps"/>
          <w:rFonts w:hint="eastAsia"/>
          <w:szCs w:val="24"/>
          <w:lang w:eastAsia="ja-JP"/>
        </w:rPr>
        <w:t xml:space="preserve"> system for </w:t>
      </w:r>
      <w:r w:rsidRPr="007F4E5B">
        <w:rPr>
          <w:rStyle w:val="hps"/>
          <w:szCs w:val="24"/>
          <w:lang w:eastAsia="ja-JP"/>
        </w:rPr>
        <w:t>transmitting</w:t>
      </w:r>
      <w:r w:rsidRPr="007F4E5B">
        <w:rPr>
          <w:rStyle w:val="hps"/>
          <w:rFonts w:hint="eastAsia"/>
          <w:szCs w:val="24"/>
          <w:lang w:eastAsia="ja-JP"/>
        </w:rPr>
        <w:t xml:space="preserve"> an early warning to </w:t>
      </w:r>
      <w:r w:rsidRPr="007F4E5B">
        <w:rPr>
          <w:rStyle w:val="hps"/>
          <w:szCs w:val="24"/>
          <w:lang w:eastAsia="ja-JP"/>
        </w:rPr>
        <w:t xml:space="preserve">a </w:t>
      </w:r>
      <w:r w:rsidRPr="007F4E5B">
        <w:rPr>
          <w:rStyle w:val="hps"/>
          <w:rFonts w:hint="eastAsia"/>
          <w:szCs w:val="24"/>
          <w:lang w:eastAsia="ja-JP"/>
        </w:rPr>
        <w:t xml:space="preserve">digital signage terminal is a new ITU-T study area. </w:t>
      </w:r>
    </w:p>
    <w:p w:rsidR="00592680" w:rsidRPr="007F4E5B" w:rsidRDefault="00592680" w:rsidP="00592680">
      <w:pPr>
        <w:pStyle w:val="Textjustified"/>
        <w:rPr>
          <w:rStyle w:val="hps"/>
          <w:szCs w:val="24"/>
        </w:rPr>
      </w:pPr>
      <w:r w:rsidRPr="007F4E5B">
        <w:rPr>
          <w:rStyle w:val="hps"/>
          <w:rFonts w:hint="eastAsia"/>
          <w:szCs w:val="24"/>
          <w:lang w:eastAsia="ja-JP"/>
        </w:rPr>
        <w:t xml:space="preserve">The specific new study areas </w:t>
      </w:r>
      <w:r w:rsidRPr="007F4E5B">
        <w:rPr>
          <w:rStyle w:val="hps"/>
          <w:szCs w:val="24"/>
          <w:lang w:eastAsia="ja-JP"/>
        </w:rPr>
        <w:t xml:space="preserve">being investigated </w:t>
      </w:r>
      <w:r w:rsidRPr="007F4E5B">
        <w:rPr>
          <w:rStyle w:val="hps"/>
          <w:rFonts w:hint="eastAsia"/>
          <w:szCs w:val="24"/>
          <w:lang w:eastAsia="ja-JP"/>
        </w:rPr>
        <w:t>by ITU-T are;</w:t>
      </w:r>
    </w:p>
    <w:p w:rsidR="00592680" w:rsidRPr="007229CA" w:rsidRDefault="00592680" w:rsidP="00EA6019">
      <w:pPr>
        <w:pStyle w:val="Bullets"/>
        <w:numPr>
          <w:ilvl w:val="0"/>
          <w:numId w:val="13"/>
        </w:numPr>
      </w:pPr>
      <w:r w:rsidRPr="007229CA">
        <w:rPr>
          <w:rStyle w:val="hps"/>
          <w:rFonts w:hint="eastAsia"/>
        </w:rPr>
        <w:t>Warning system with mobile terminals</w:t>
      </w:r>
    </w:p>
    <w:p w:rsidR="00592680" w:rsidRPr="007F4E5B" w:rsidRDefault="00592680" w:rsidP="00592680">
      <w:pPr>
        <w:pStyle w:val="Textjustified"/>
        <w:rPr>
          <w:rStyle w:val="hps"/>
          <w:szCs w:val="24"/>
        </w:rPr>
      </w:pPr>
      <w:r w:rsidRPr="007F4E5B">
        <w:rPr>
          <w:rFonts w:hint="eastAsia"/>
        </w:rPr>
        <w:t xml:space="preserve">In case of disaster, mobile </w:t>
      </w:r>
      <w:r w:rsidRPr="007F4E5B">
        <w:t>networks</w:t>
      </w:r>
      <w:r w:rsidRPr="007F4E5B">
        <w:rPr>
          <w:rFonts w:hint="eastAsia"/>
        </w:rPr>
        <w:t xml:space="preserve"> may be </w:t>
      </w:r>
      <w:r w:rsidRPr="007F4E5B">
        <w:t>heavily</w:t>
      </w:r>
      <w:r w:rsidRPr="007F4E5B">
        <w:rPr>
          <w:rFonts w:hint="eastAsia"/>
        </w:rPr>
        <w:t xml:space="preserve"> congested by </w:t>
      </w:r>
      <w:r w:rsidRPr="007F4E5B">
        <w:t>individual</w:t>
      </w:r>
      <w:r w:rsidRPr="007F4E5B">
        <w:rPr>
          <w:rFonts w:hint="eastAsia"/>
        </w:rPr>
        <w:t xml:space="preserve"> voice calls. If the mobile system distributes notifications through mobile </w:t>
      </w:r>
      <w:r w:rsidRPr="007F4E5B">
        <w:t>broadcast technology</w:t>
      </w:r>
      <w:r w:rsidRPr="007F4E5B">
        <w:rPr>
          <w:rFonts w:hint="eastAsia"/>
        </w:rPr>
        <w:t xml:space="preserve">, which is independent from or less </w:t>
      </w:r>
      <w:r w:rsidRPr="007F4E5B">
        <w:t>affected</w:t>
      </w:r>
      <w:r w:rsidRPr="007F4E5B">
        <w:rPr>
          <w:rFonts w:hint="eastAsia"/>
        </w:rPr>
        <w:t xml:space="preserve"> by voice calls, the warning notification can reach multiple mobile terminals </w:t>
      </w:r>
      <w:r w:rsidRPr="007F4E5B">
        <w:t>simultaneously</w:t>
      </w:r>
      <w:r w:rsidRPr="007F4E5B">
        <w:rPr>
          <w:rFonts w:hint="eastAsia"/>
        </w:rPr>
        <w:t xml:space="preserve"> within the areas affected by </w:t>
      </w:r>
      <w:r w:rsidRPr="007F4E5B">
        <w:t>such</w:t>
      </w:r>
      <w:r w:rsidRPr="007F4E5B">
        <w:rPr>
          <w:rFonts w:hint="eastAsia"/>
        </w:rPr>
        <w:t xml:space="preserve"> disaster</w:t>
      </w:r>
      <w:r w:rsidRPr="007F4E5B">
        <w:t>s</w:t>
      </w:r>
      <w:r w:rsidRPr="007F4E5B">
        <w:rPr>
          <w:rFonts w:hint="eastAsia"/>
        </w:rPr>
        <w:t xml:space="preserve"> as earthquake</w:t>
      </w:r>
      <w:r w:rsidRPr="007F4E5B">
        <w:t>s</w:t>
      </w:r>
      <w:r w:rsidRPr="007F4E5B">
        <w:rPr>
          <w:rFonts w:hint="eastAsia"/>
        </w:rPr>
        <w:t xml:space="preserve">. </w:t>
      </w:r>
      <w:r w:rsidRPr="007F4E5B">
        <w:t>T</w:t>
      </w:r>
      <w:r w:rsidRPr="007F4E5B">
        <w:rPr>
          <w:rFonts w:hint="eastAsia"/>
        </w:rPr>
        <w:t xml:space="preserve">he </w:t>
      </w:r>
      <w:r w:rsidRPr="007F4E5B">
        <w:rPr>
          <w:lang w:eastAsia="ja-JP"/>
        </w:rPr>
        <w:t>recipients</w:t>
      </w:r>
      <w:r w:rsidRPr="007F4E5B">
        <w:rPr>
          <w:rFonts w:hint="eastAsia"/>
          <w:lang w:eastAsia="ja-JP"/>
        </w:rPr>
        <w:t xml:space="preserve"> of the notification</w:t>
      </w:r>
      <w:r w:rsidRPr="007F4E5B">
        <w:rPr>
          <w:rFonts w:hint="eastAsia"/>
        </w:rPr>
        <w:t xml:space="preserve"> </w:t>
      </w:r>
      <w:r w:rsidRPr="007F4E5B">
        <w:t>will be made aware of</w:t>
      </w:r>
      <w:r w:rsidRPr="007F4E5B">
        <w:rPr>
          <w:rFonts w:hint="eastAsia"/>
        </w:rPr>
        <w:t xml:space="preserve"> the </w:t>
      </w:r>
      <w:r w:rsidRPr="007F4E5B">
        <w:t>potential</w:t>
      </w:r>
      <w:r w:rsidRPr="007F4E5B">
        <w:rPr>
          <w:rFonts w:hint="eastAsia"/>
        </w:rPr>
        <w:t xml:space="preserve"> disaster and </w:t>
      </w:r>
      <w:r w:rsidRPr="007F4E5B">
        <w:rPr>
          <w:rFonts w:hint="eastAsia"/>
          <w:lang w:eastAsia="ja-JP"/>
        </w:rPr>
        <w:t xml:space="preserve">can </w:t>
      </w:r>
      <w:r w:rsidRPr="007F4E5B">
        <w:rPr>
          <w:rFonts w:hint="eastAsia"/>
        </w:rPr>
        <w:t>prepare</w:t>
      </w:r>
      <w:r w:rsidRPr="007F4E5B">
        <w:t xml:space="preserve"> for</w:t>
      </w:r>
      <w:r w:rsidRPr="007F4E5B">
        <w:rPr>
          <w:rFonts w:hint="eastAsia"/>
        </w:rPr>
        <w:t xml:space="preserve"> it</w:t>
      </w:r>
      <w:r w:rsidRPr="007F4E5B">
        <w:rPr>
          <w:rFonts w:hint="eastAsia"/>
          <w:lang w:eastAsia="ja-JP"/>
        </w:rPr>
        <w:t>.</w:t>
      </w:r>
    </w:p>
    <w:p w:rsidR="00592680" w:rsidRPr="007229CA" w:rsidRDefault="00592680" w:rsidP="00EA6019">
      <w:pPr>
        <w:pStyle w:val="Bullets"/>
        <w:numPr>
          <w:ilvl w:val="0"/>
          <w:numId w:val="13"/>
        </w:numPr>
      </w:pPr>
      <w:r w:rsidRPr="007229CA">
        <w:rPr>
          <w:rFonts w:hint="eastAsia"/>
        </w:rPr>
        <w:t>Warning system with digital signage</w:t>
      </w:r>
    </w:p>
    <w:p w:rsidR="00592680" w:rsidRPr="007F4E5B" w:rsidRDefault="00592680" w:rsidP="00592680">
      <w:pPr>
        <w:pStyle w:val="Textjustified"/>
        <w:rPr>
          <w:lang w:eastAsia="ja-JP"/>
        </w:rPr>
      </w:pPr>
      <w:r w:rsidRPr="007F4E5B">
        <w:rPr>
          <w:bCs/>
        </w:rPr>
        <w:lastRenderedPageBreak/>
        <w:t>Digital signage (DS)</w:t>
      </w:r>
      <w:r w:rsidRPr="007F4E5B">
        <w:t xml:space="preserve"> is a kind of information delivery display that shows TV programmes, local news, local public information, </w:t>
      </w:r>
      <w:hyperlink r:id="rId9" w:tooltip="Advertising" w:history="1">
        <w:r w:rsidRPr="007229CA">
          <w:t>advertising</w:t>
        </w:r>
      </w:hyperlink>
      <w:r w:rsidRPr="007F4E5B">
        <w:t xml:space="preserve"> and other messages. The display </w:t>
      </w:r>
      <w:r w:rsidRPr="007F4E5B">
        <w:rPr>
          <w:rFonts w:hint="eastAsia"/>
          <w:lang w:eastAsia="ja-JP"/>
        </w:rPr>
        <w:t xml:space="preserve">is normally </w:t>
      </w:r>
      <w:r w:rsidRPr="007F4E5B">
        <w:t>installed in public</w:t>
      </w:r>
      <w:r w:rsidRPr="007F4E5B">
        <w:rPr>
          <w:rFonts w:hint="eastAsia"/>
          <w:lang w:eastAsia="ja-JP"/>
        </w:rPr>
        <w:t xml:space="preserve"> and semi-public</w:t>
      </w:r>
      <w:r w:rsidRPr="007F4E5B">
        <w:t xml:space="preserve"> </w:t>
      </w:r>
      <w:r w:rsidRPr="007F4E5B">
        <w:rPr>
          <w:rFonts w:hint="eastAsia"/>
          <w:lang w:eastAsia="ja-JP"/>
        </w:rPr>
        <w:t>areas</w:t>
      </w:r>
      <w:r w:rsidRPr="007F4E5B">
        <w:t xml:space="preserve">, including railway stations, </w:t>
      </w:r>
      <w:r w:rsidRPr="007F4E5B">
        <w:rPr>
          <w:rFonts w:hint="eastAsia"/>
          <w:lang w:eastAsia="ja-JP"/>
        </w:rPr>
        <w:t xml:space="preserve">retail </w:t>
      </w:r>
      <w:r w:rsidRPr="007F4E5B">
        <w:t>outlets, hotels, restaurants, and corporate buildings</w:t>
      </w:r>
      <w:r w:rsidRPr="007F4E5B">
        <w:rPr>
          <w:rFonts w:hint="eastAsia"/>
          <w:lang w:eastAsia="ja-JP"/>
        </w:rPr>
        <w:t>.</w:t>
      </w:r>
    </w:p>
    <w:p w:rsidR="00592680" w:rsidRPr="007F4E5B" w:rsidRDefault="00592680" w:rsidP="00592680">
      <w:pPr>
        <w:pStyle w:val="Textjustified"/>
        <w:rPr>
          <w:rStyle w:val="hps"/>
          <w:szCs w:val="24"/>
          <w:lang w:eastAsia="ja-JP"/>
        </w:rPr>
      </w:pPr>
      <w:r w:rsidRPr="007F4E5B">
        <w:rPr>
          <w:rFonts w:hint="eastAsia"/>
          <w:lang w:eastAsia="ja-JP"/>
        </w:rPr>
        <w:t>When warning information is received from</w:t>
      </w:r>
      <w:r w:rsidRPr="007F4E5B">
        <w:rPr>
          <w:bCs/>
          <w:szCs w:val="24"/>
          <w:lang w:eastAsia="ja-JP"/>
        </w:rPr>
        <w:t xml:space="preserve"> prediction agenc</w:t>
      </w:r>
      <w:r w:rsidRPr="007F4E5B">
        <w:rPr>
          <w:rFonts w:hint="eastAsia"/>
          <w:bCs/>
          <w:szCs w:val="24"/>
          <w:lang w:eastAsia="ja-JP"/>
        </w:rPr>
        <w:t xml:space="preserve">ies, the warning system can deliver early notification to </w:t>
      </w:r>
      <w:r w:rsidRPr="007F4E5B">
        <w:rPr>
          <w:bCs/>
          <w:szCs w:val="24"/>
          <w:lang w:eastAsia="ja-JP"/>
        </w:rPr>
        <w:t xml:space="preserve">the </w:t>
      </w:r>
      <w:r w:rsidRPr="007F4E5B">
        <w:t xml:space="preserve">DS </w:t>
      </w:r>
      <w:r w:rsidRPr="007F4E5B">
        <w:rPr>
          <w:lang w:eastAsia="ja-JP"/>
        </w:rPr>
        <w:t>installed in</w:t>
      </w:r>
      <w:r w:rsidRPr="007F4E5B">
        <w:rPr>
          <w:rFonts w:hint="eastAsia"/>
          <w:lang w:eastAsia="ja-JP"/>
        </w:rPr>
        <w:t xml:space="preserve"> </w:t>
      </w:r>
      <w:r w:rsidRPr="007F4E5B">
        <w:t>local public</w:t>
      </w:r>
      <w:r w:rsidRPr="007F4E5B">
        <w:rPr>
          <w:rFonts w:hint="eastAsia"/>
          <w:lang w:eastAsia="ja-JP"/>
        </w:rPr>
        <w:t xml:space="preserve"> and semi-</w:t>
      </w:r>
      <w:r w:rsidRPr="007F4E5B">
        <w:t>public area</w:t>
      </w:r>
      <w:r w:rsidRPr="007F4E5B">
        <w:rPr>
          <w:rFonts w:hint="eastAsia"/>
          <w:lang w:eastAsia="ja-JP"/>
        </w:rPr>
        <w:t xml:space="preserve">s. </w:t>
      </w:r>
    </w:p>
    <w:p w:rsidR="00592680" w:rsidRPr="007229CA" w:rsidRDefault="00592680" w:rsidP="00EA6019">
      <w:pPr>
        <w:pStyle w:val="Heading3"/>
        <w:numPr>
          <w:ilvl w:val="2"/>
          <w:numId w:val="18"/>
        </w:numPr>
        <w:rPr>
          <w:rStyle w:val="hps"/>
        </w:rPr>
      </w:pPr>
      <w:bookmarkStart w:id="48" w:name="_Toc393114330"/>
      <w:r w:rsidRPr="007229CA">
        <w:rPr>
          <w:rStyle w:val="hps"/>
          <w:rFonts w:hint="eastAsia"/>
        </w:rPr>
        <w:t xml:space="preserve">Disaster </w:t>
      </w:r>
      <w:r w:rsidRPr="007229CA">
        <w:rPr>
          <w:rStyle w:val="hps"/>
        </w:rPr>
        <w:t>r</w:t>
      </w:r>
      <w:r w:rsidRPr="007229CA">
        <w:rPr>
          <w:rStyle w:val="hps"/>
          <w:rFonts w:hint="eastAsia"/>
        </w:rPr>
        <w:t xml:space="preserve">elief </w:t>
      </w:r>
      <w:r w:rsidRPr="007229CA">
        <w:rPr>
          <w:rStyle w:val="hps"/>
        </w:rPr>
        <w:t>s</w:t>
      </w:r>
      <w:r w:rsidRPr="007229CA">
        <w:rPr>
          <w:rStyle w:val="hps"/>
          <w:rFonts w:hint="eastAsia"/>
        </w:rPr>
        <w:t>ystem</w:t>
      </w:r>
      <w:bookmarkEnd w:id="48"/>
      <w:r w:rsidRPr="007229CA">
        <w:rPr>
          <w:rStyle w:val="hps"/>
          <w:rFonts w:hint="eastAsia"/>
        </w:rPr>
        <w:t xml:space="preserve"> </w:t>
      </w:r>
    </w:p>
    <w:p w:rsidR="00592680" w:rsidRPr="007229CA" w:rsidRDefault="00592680" w:rsidP="00592680">
      <w:pPr>
        <w:pStyle w:val="Textjustified"/>
        <w:rPr>
          <w:rStyle w:val="hps"/>
        </w:rPr>
      </w:pPr>
      <w:r w:rsidRPr="007F4E5B">
        <w:rPr>
          <w:rStyle w:val="hps"/>
          <w:rFonts w:hint="eastAsia"/>
          <w:szCs w:val="24"/>
          <w:lang w:eastAsia="ja-JP"/>
        </w:rPr>
        <w:t xml:space="preserve">Until now, </w:t>
      </w:r>
      <w:r w:rsidRPr="007F4E5B">
        <w:rPr>
          <w:rStyle w:val="hps"/>
          <w:szCs w:val="24"/>
          <w:lang w:eastAsia="ja-JP"/>
        </w:rPr>
        <w:t xml:space="preserve">TV and </w:t>
      </w:r>
      <w:r w:rsidRPr="007F4E5B">
        <w:rPr>
          <w:rStyle w:val="hps"/>
          <w:rFonts w:hint="eastAsia"/>
          <w:szCs w:val="24"/>
          <w:lang w:eastAsia="ja-JP"/>
        </w:rPr>
        <w:t>r</w:t>
      </w:r>
      <w:r w:rsidRPr="007F4E5B">
        <w:rPr>
          <w:rStyle w:val="hps"/>
          <w:szCs w:val="24"/>
          <w:lang w:eastAsia="ja-JP"/>
        </w:rPr>
        <w:t>adio broadcasting systems have been used</w:t>
      </w:r>
      <w:r w:rsidRPr="007F4E5B">
        <w:rPr>
          <w:rStyle w:val="hps"/>
          <w:rFonts w:hint="eastAsia"/>
          <w:szCs w:val="24"/>
          <w:lang w:eastAsia="ja-JP"/>
        </w:rPr>
        <w:t xml:space="preserve"> to distribute information </w:t>
      </w:r>
      <w:r w:rsidRPr="007F4E5B">
        <w:rPr>
          <w:rStyle w:val="hps"/>
          <w:szCs w:val="24"/>
          <w:lang w:eastAsia="ja-JP"/>
        </w:rPr>
        <w:t xml:space="preserve">to the </w:t>
      </w:r>
      <w:r w:rsidRPr="007F4E5B">
        <w:rPr>
          <w:rStyle w:val="hps"/>
          <w:rFonts w:hint="eastAsia"/>
          <w:szCs w:val="24"/>
          <w:lang w:eastAsia="ja-JP"/>
        </w:rPr>
        <w:t>general public for disaster relief. D</w:t>
      </w:r>
      <w:r w:rsidRPr="007F4E5B">
        <w:rPr>
          <w:rStyle w:val="hps"/>
          <w:szCs w:val="24"/>
          <w:lang w:eastAsia="ja-JP"/>
        </w:rPr>
        <w:t>edicated radio</w:t>
      </w:r>
      <w:r w:rsidRPr="007F4E5B">
        <w:rPr>
          <w:rStyle w:val="hps"/>
          <w:rFonts w:hint="eastAsia"/>
          <w:szCs w:val="24"/>
          <w:lang w:eastAsia="ja-JP"/>
        </w:rPr>
        <w:t xml:space="preserve"> and satellite communication </w:t>
      </w:r>
      <w:r w:rsidRPr="007F4E5B">
        <w:rPr>
          <w:rStyle w:val="hps"/>
          <w:szCs w:val="24"/>
          <w:lang w:eastAsia="ja-JP"/>
        </w:rPr>
        <w:t>system</w:t>
      </w:r>
      <w:r w:rsidRPr="007F4E5B">
        <w:rPr>
          <w:rStyle w:val="hps"/>
          <w:rFonts w:hint="eastAsia"/>
          <w:szCs w:val="24"/>
          <w:lang w:eastAsia="ja-JP"/>
        </w:rPr>
        <w:t>s</w:t>
      </w:r>
      <w:r w:rsidRPr="007F4E5B">
        <w:rPr>
          <w:rStyle w:val="hps"/>
          <w:szCs w:val="24"/>
          <w:lang w:eastAsia="ja-JP"/>
        </w:rPr>
        <w:t xml:space="preserve"> </w:t>
      </w:r>
      <w:r w:rsidRPr="007F4E5B">
        <w:rPr>
          <w:rStyle w:val="hps"/>
          <w:rFonts w:hint="eastAsia"/>
          <w:szCs w:val="24"/>
          <w:lang w:eastAsia="ja-JP"/>
        </w:rPr>
        <w:t>are</w:t>
      </w:r>
      <w:r w:rsidRPr="007F4E5B">
        <w:rPr>
          <w:rStyle w:val="hps"/>
          <w:szCs w:val="24"/>
          <w:lang w:eastAsia="ja-JP"/>
        </w:rPr>
        <w:t xml:space="preserve"> used by local government</w:t>
      </w:r>
      <w:r w:rsidRPr="007F4E5B">
        <w:rPr>
          <w:rStyle w:val="hps"/>
          <w:rFonts w:hint="eastAsia"/>
          <w:szCs w:val="24"/>
          <w:lang w:eastAsia="ja-JP"/>
        </w:rPr>
        <w:t>s</w:t>
      </w:r>
      <w:r w:rsidRPr="007F4E5B">
        <w:rPr>
          <w:rStyle w:val="hps"/>
          <w:szCs w:val="24"/>
          <w:lang w:eastAsia="ja-JP"/>
        </w:rPr>
        <w:t>.</w:t>
      </w:r>
      <w:r w:rsidRPr="007F4E5B">
        <w:rPr>
          <w:rStyle w:val="hps"/>
          <w:rFonts w:hint="eastAsia"/>
          <w:szCs w:val="24"/>
          <w:lang w:eastAsia="ja-JP"/>
        </w:rPr>
        <w:t xml:space="preserve"> Amateur radio is also utilized. Those systems have already been developed and standardized by ITU-R and other SDOs.</w:t>
      </w:r>
      <w:r w:rsidRPr="007F4E5B">
        <w:rPr>
          <w:rStyle w:val="hps"/>
          <w:szCs w:val="24"/>
          <w:lang w:eastAsia="ja-JP"/>
        </w:rPr>
        <w:t xml:space="preserve"> </w:t>
      </w:r>
    </w:p>
    <w:p w:rsidR="00592680" w:rsidRPr="007F4E5B" w:rsidRDefault="00592680" w:rsidP="00592680">
      <w:pPr>
        <w:pStyle w:val="Textjustified"/>
        <w:rPr>
          <w:rStyle w:val="hps"/>
          <w:szCs w:val="24"/>
          <w:lang w:eastAsia="ja-JP"/>
        </w:rPr>
      </w:pPr>
      <w:r w:rsidRPr="007F4E5B">
        <w:rPr>
          <w:rStyle w:val="hps"/>
          <w:szCs w:val="24"/>
          <w:lang w:eastAsia="ja-JP"/>
        </w:rPr>
        <w:t>The</w:t>
      </w:r>
      <w:r w:rsidRPr="007F4E5B">
        <w:rPr>
          <w:rStyle w:val="hps"/>
          <w:rFonts w:hint="eastAsia"/>
          <w:szCs w:val="24"/>
          <w:lang w:eastAsia="ja-JP"/>
        </w:rPr>
        <w:t xml:space="preserve"> use of mobile terminals for notifying relief information is </w:t>
      </w:r>
      <w:r w:rsidRPr="007F4E5B">
        <w:rPr>
          <w:rStyle w:val="hps"/>
          <w:szCs w:val="24"/>
          <w:lang w:eastAsia="ja-JP"/>
        </w:rPr>
        <w:t xml:space="preserve">currently </w:t>
      </w:r>
      <w:r w:rsidRPr="007F4E5B">
        <w:rPr>
          <w:rStyle w:val="hps"/>
          <w:rFonts w:hint="eastAsia"/>
          <w:szCs w:val="24"/>
          <w:lang w:eastAsia="ja-JP"/>
        </w:rPr>
        <w:t xml:space="preserve">under development and several mobile operators have already provided some services. </w:t>
      </w:r>
      <w:r w:rsidRPr="007F4E5B">
        <w:rPr>
          <w:rStyle w:val="hps"/>
          <w:rFonts w:hint="eastAsia"/>
          <w:lang w:eastAsia="ja-JP"/>
        </w:rPr>
        <w:t xml:space="preserve">It should also be noted that most </w:t>
      </w:r>
      <w:r w:rsidRPr="007F4E5B">
        <w:rPr>
          <w:rStyle w:val="hps"/>
          <w:lang w:eastAsia="ja-JP"/>
        </w:rPr>
        <w:t>people</w:t>
      </w:r>
      <w:r w:rsidRPr="007F4E5B">
        <w:rPr>
          <w:rStyle w:val="hps"/>
          <w:rFonts w:hint="eastAsia"/>
          <w:lang w:eastAsia="ja-JP"/>
        </w:rPr>
        <w:t xml:space="preserve"> </w:t>
      </w:r>
      <w:r w:rsidRPr="007F4E5B">
        <w:rPr>
          <w:rStyle w:val="hps"/>
          <w:lang w:eastAsia="ja-JP"/>
        </w:rPr>
        <w:t xml:space="preserve">(including </w:t>
      </w:r>
      <w:r w:rsidRPr="007F4E5B">
        <w:rPr>
          <w:rStyle w:val="hps"/>
          <w:rFonts w:hint="eastAsia"/>
          <w:lang w:eastAsia="ja-JP"/>
        </w:rPr>
        <w:t>victims</w:t>
      </w:r>
      <w:r w:rsidRPr="007F4E5B">
        <w:rPr>
          <w:rStyle w:val="hps"/>
          <w:lang w:eastAsia="ja-JP"/>
        </w:rPr>
        <w:t>)</w:t>
      </w:r>
      <w:r w:rsidRPr="007F4E5B">
        <w:rPr>
          <w:rStyle w:val="hps"/>
          <w:rFonts w:hint="eastAsia"/>
          <w:lang w:eastAsia="ja-JP"/>
        </w:rPr>
        <w:t xml:space="preserve"> </w:t>
      </w:r>
      <w:r w:rsidRPr="007F4E5B">
        <w:rPr>
          <w:rStyle w:val="hps"/>
          <w:lang w:eastAsia="ja-JP"/>
        </w:rPr>
        <w:t>keep</w:t>
      </w:r>
      <w:r w:rsidRPr="007F4E5B">
        <w:rPr>
          <w:rStyle w:val="hps"/>
          <w:rFonts w:hint="eastAsia"/>
          <w:lang w:eastAsia="ja-JP"/>
        </w:rPr>
        <w:t xml:space="preserve"> </w:t>
      </w:r>
      <w:r w:rsidRPr="007F4E5B">
        <w:rPr>
          <w:rStyle w:val="hps"/>
          <w:lang w:eastAsia="ja-JP"/>
        </w:rPr>
        <w:t>their</w:t>
      </w:r>
      <w:r w:rsidRPr="007F4E5B">
        <w:rPr>
          <w:rStyle w:val="hps"/>
          <w:rFonts w:hint="eastAsia"/>
          <w:lang w:eastAsia="ja-JP"/>
        </w:rPr>
        <w:t xml:space="preserve"> mobile phones </w:t>
      </w:r>
      <w:r w:rsidRPr="007F4E5B">
        <w:rPr>
          <w:rStyle w:val="hps"/>
          <w:lang w:eastAsia="ja-JP"/>
        </w:rPr>
        <w:t xml:space="preserve">with them when escaping from danger </w:t>
      </w:r>
      <w:r w:rsidRPr="007F4E5B">
        <w:rPr>
          <w:rStyle w:val="hps"/>
          <w:rFonts w:hint="eastAsia"/>
          <w:lang w:eastAsia="ja-JP"/>
        </w:rPr>
        <w:t xml:space="preserve">and the mobile phone penetration ratio is </w:t>
      </w:r>
      <w:r w:rsidRPr="007F4E5B">
        <w:rPr>
          <w:rStyle w:val="hps"/>
          <w:lang w:eastAsia="ja-JP"/>
        </w:rPr>
        <w:t>greater</w:t>
      </w:r>
      <w:r w:rsidRPr="007F4E5B">
        <w:rPr>
          <w:rStyle w:val="hps"/>
          <w:rFonts w:hint="eastAsia"/>
          <w:lang w:eastAsia="ja-JP"/>
        </w:rPr>
        <w:t xml:space="preserve"> than </w:t>
      </w:r>
      <w:r w:rsidRPr="007F4E5B">
        <w:rPr>
          <w:rStyle w:val="hps"/>
          <w:lang w:eastAsia="ja-JP"/>
        </w:rPr>
        <w:t xml:space="preserve">that of </w:t>
      </w:r>
      <w:r w:rsidRPr="007F4E5B">
        <w:rPr>
          <w:rStyle w:val="hps"/>
          <w:rFonts w:hint="eastAsia"/>
          <w:lang w:eastAsia="ja-JP"/>
        </w:rPr>
        <w:t>fixed telephone</w:t>
      </w:r>
      <w:r w:rsidRPr="007F4E5B">
        <w:rPr>
          <w:rStyle w:val="hps"/>
          <w:lang w:eastAsia="ja-JP"/>
        </w:rPr>
        <w:t>s</w:t>
      </w:r>
      <w:r w:rsidRPr="007F4E5B">
        <w:rPr>
          <w:rStyle w:val="hps"/>
          <w:rFonts w:hint="eastAsia"/>
          <w:lang w:eastAsia="ja-JP"/>
        </w:rPr>
        <w:t xml:space="preserve">. </w:t>
      </w:r>
    </w:p>
    <w:p w:rsidR="00592680" w:rsidRPr="007F4E5B" w:rsidRDefault="00592680" w:rsidP="00592680">
      <w:pPr>
        <w:pStyle w:val="Textjustified"/>
        <w:rPr>
          <w:rStyle w:val="hps"/>
          <w:szCs w:val="24"/>
          <w:lang w:eastAsia="ja-JP"/>
        </w:rPr>
      </w:pPr>
      <w:r w:rsidRPr="007F4E5B">
        <w:rPr>
          <w:rStyle w:val="hps"/>
          <w:rFonts w:hint="eastAsia"/>
          <w:szCs w:val="24"/>
          <w:lang w:eastAsia="ja-JP"/>
        </w:rPr>
        <w:t xml:space="preserve">When </w:t>
      </w:r>
      <w:r w:rsidRPr="007F4E5B">
        <w:rPr>
          <w:rStyle w:val="hps"/>
          <w:szCs w:val="24"/>
          <w:lang w:eastAsia="ja-JP"/>
        </w:rPr>
        <w:t>it comes to network</w:t>
      </w:r>
      <w:r w:rsidRPr="007F4E5B">
        <w:rPr>
          <w:rStyle w:val="hps"/>
          <w:rFonts w:hint="eastAsia"/>
          <w:szCs w:val="24"/>
          <w:lang w:eastAsia="ja-JP"/>
        </w:rPr>
        <w:t>s and systems</w:t>
      </w:r>
      <w:r w:rsidRPr="007F4E5B">
        <w:rPr>
          <w:rStyle w:val="hps"/>
          <w:szCs w:val="24"/>
          <w:lang w:eastAsia="ja-JP"/>
        </w:rPr>
        <w:t xml:space="preserve">, </w:t>
      </w:r>
      <w:r w:rsidRPr="007F4E5B">
        <w:rPr>
          <w:rStyle w:val="hps"/>
          <w:rFonts w:hint="eastAsia"/>
          <w:szCs w:val="24"/>
          <w:lang w:eastAsia="ja-JP"/>
        </w:rPr>
        <w:t xml:space="preserve">disaster relief systems </w:t>
      </w:r>
      <w:r w:rsidRPr="007F4E5B">
        <w:rPr>
          <w:rStyle w:val="hps"/>
          <w:szCs w:val="24"/>
          <w:lang w:eastAsia="ja-JP"/>
        </w:rPr>
        <w:t>must</w:t>
      </w:r>
      <w:r w:rsidRPr="007F4E5B">
        <w:rPr>
          <w:rStyle w:val="hps"/>
          <w:rFonts w:hint="eastAsia"/>
          <w:szCs w:val="24"/>
          <w:lang w:eastAsia="ja-JP"/>
        </w:rPr>
        <w:t xml:space="preserve"> operate even </w:t>
      </w:r>
      <w:r w:rsidRPr="007F4E5B">
        <w:rPr>
          <w:rStyle w:val="hps"/>
          <w:szCs w:val="24"/>
          <w:lang w:eastAsia="ja-JP"/>
        </w:rPr>
        <w:t>when</w:t>
      </w:r>
      <w:r w:rsidRPr="007F4E5B">
        <w:rPr>
          <w:rStyle w:val="hps"/>
          <w:rFonts w:hint="eastAsia"/>
          <w:szCs w:val="24"/>
          <w:lang w:eastAsia="ja-JP"/>
        </w:rPr>
        <w:t xml:space="preserve"> </w:t>
      </w:r>
      <w:r w:rsidRPr="007F4E5B">
        <w:rPr>
          <w:rFonts w:hint="eastAsia"/>
          <w:lang w:eastAsia="ja-JP"/>
        </w:rPr>
        <w:t xml:space="preserve">voice traffic </w:t>
      </w:r>
      <w:r w:rsidRPr="007F4E5B">
        <w:rPr>
          <w:lang w:eastAsia="ja-JP"/>
        </w:rPr>
        <w:t>is severely</w:t>
      </w:r>
      <w:r w:rsidRPr="007F4E5B">
        <w:rPr>
          <w:rFonts w:hint="eastAsia"/>
          <w:lang w:eastAsia="ja-JP"/>
        </w:rPr>
        <w:t xml:space="preserve"> congest</w:t>
      </w:r>
      <w:r w:rsidRPr="007F4E5B">
        <w:rPr>
          <w:lang w:eastAsia="ja-JP"/>
        </w:rPr>
        <w:t>ed</w:t>
      </w:r>
      <w:r w:rsidRPr="007F4E5B">
        <w:rPr>
          <w:rFonts w:hint="eastAsia"/>
          <w:lang w:eastAsia="ja-JP"/>
        </w:rPr>
        <w:t xml:space="preserve">. </w:t>
      </w:r>
      <w:r w:rsidRPr="007F4E5B">
        <w:rPr>
          <w:lang w:eastAsia="ja-JP"/>
        </w:rPr>
        <w:t>In contrast</w:t>
      </w:r>
      <w:r w:rsidRPr="007F4E5B">
        <w:rPr>
          <w:rFonts w:hint="eastAsia"/>
          <w:lang w:eastAsia="ja-JP"/>
        </w:rPr>
        <w:t xml:space="preserve"> to the </w:t>
      </w:r>
      <w:r w:rsidRPr="007F4E5B">
        <w:rPr>
          <w:lang w:eastAsia="ja-JP"/>
        </w:rPr>
        <w:t>traditional</w:t>
      </w:r>
      <w:r w:rsidRPr="007F4E5B">
        <w:rPr>
          <w:rFonts w:hint="eastAsia"/>
          <w:lang w:eastAsia="ja-JP"/>
        </w:rPr>
        <w:t xml:space="preserve"> voice traffic over a circuit switched network, and according to several </w:t>
      </w:r>
      <w:r w:rsidRPr="007F4E5B">
        <w:rPr>
          <w:lang w:eastAsia="ja-JP"/>
        </w:rPr>
        <w:t xml:space="preserve">past </w:t>
      </w:r>
      <w:r w:rsidRPr="007F4E5B">
        <w:rPr>
          <w:rFonts w:hint="eastAsia"/>
          <w:lang w:eastAsia="ja-JP"/>
        </w:rPr>
        <w:t xml:space="preserve">experiences, IP packet traffic </w:t>
      </w:r>
      <w:r w:rsidRPr="007F4E5B">
        <w:rPr>
          <w:lang w:eastAsia="ja-JP"/>
        </w:rPr>
        <w:t>may not be heavily</w:t>
      </w:r>
      <w:r w:rsidRPr="007F4E5B">
        <w:rPr>
          <w:rFonts w:hint="eastAsia"/>
          <w:lang w:eastAsia="ja-JP"/>
        </w:rPr>
        <w:t xml:space="preserve"> congested even after </w:t>
      </w:r>
      <w:r w:rsidRPr="007F4E5B">
        <w:rPr>
          <w:lang w:eastAsia="ja-JP"/>
        </w:rPr>
        <w:t xml:space="preserve">a </w:t>
      </w:r>
      <w:r w:rsidRPr="007F4E5B">
        <w:rPr>
          <w:rFonts w:hint="eastAsia"/>
          <w:lang w:eastAsia="ja-JP"/>
        </w:rPr>
        <w:t xml:space="preserve">disaster. </w:t>
      </w:r>
      <w:r w:rsidRPr="007F4E5B">
        <w:rPr>
          <w:lang w:eastAsia="ja-JP"/>
        </w:rPr>
        <w:t xml:space="preserve">Therefore, an </w:t>
      </w:r>
      <w:r w:rsidRPr="007F4E5B">
        <w:rPr>
          <w:rFonts w:hint="eastAsia"/>
          <w:lang w:eastAsia="ja-JP"/>
        </w:rPr>
        <w:t>IP-based mobile system can be effective.</w:t>
      </w:r>
    </w:p>
    <w:p w:rsidR="00592680" w:rsidRPr="007F4E5B" w:rsidRDefault="00592680" w:rsidP="00592680">
      <w:pPr>
        <w:pStyle w:val="Textjustified"/>
      </w:pPr>
      <w:r w:rsidRPr="007F4E5B">
        <w:rPr>
          <w:rStyle w:val="hps"/>
          <w:rFonts w:hint="eastAsia"/>
          <w:szCs w:val="24"/>
          <w:lang w:eastAsia="ja-JP"/>
        </w:rPr>
        <w:t xml:space="preserve">Additionally, some systems are required to operate </w:t>
      </w:r>
      <w:r w:rsidRPr="007F4E5B">
        <w:rPr>
          <w:rStyle w:val="hps"/>
          <w:szCs w:val="24"/>
          <w:lang w:eastAsia="ja-JP"/>
        </w:rPr>
        <w:t>without being connected to</w:t>
      </w:r>
      <w:r w:rsidRPr="007F4E5B">
        <w:rPr>
          <w:rStyle w:val="hps"/>
          <w:rFonts w:hint="eastAsia"/>
          <w:szCs w:val="24"/>
          <w:lang w:eastAsia="ja-JP"/>
        </w:rPr>
        <w:t xml:space="preserve"> core networks. So, ITU-T </w:t>
      </w:r>
      <w:r w:rsidRPr="007F4E5B">
        <w:rPr>
          <w:rStyle w:val="hps"/>
          <w:iCs/>
          <w:szCs w:val="24"/>
          <w:lang w:eastAsia="ja-JP"/>
        </w:rPr>
        <w:t xml:space="preserve">is a </w:t>
      </w:r>
      <w:r w:rsidRPr="007F4E5B">
        <w:rPr>
          <w:rStyle w:val="hps"/>
          <w:rFonts w:hint="eastAsia"/>
          <w:iCs/>
          <w:szCs w:val="24"/>
          <w:lang w:eastAsia="ja-JP"/>
        </w:rPr>
        <w:t>potential standardization body</w:t>
      </w:r>
      <w:r w:rsidRPr="007F4E5B">
        <w:rPr>
          <w:rStyle w:val="hps"/>
          <w:iCs/>
          <w:szCs w:val="24"/>
          <w:lang w:eastAsia="ja-JP"/>
        </w:rPr>
        <w:t xml:space="preserve"> for studying</w:t>
      </w:r>
      <w:r w:rsidRPr="007F4E5B">
        <w:rPr>
          <w:rStyle w:val="hps"/>
          <w:rFonts w:hint="eastAsia"/>
          <w:szCs w:val="24"/>
          <w:lang w:eastAsia="ja-JP"/>
        </w:rPr>
        <w:t xml:space="preserve"> disaster relief systems </w:t>
      </w:r>
      <w:r w:rsidRPr="007F4E5B">
        <w:rPr>
          <w:rStyle w:val="hps"/>
          <w:szCs w:val="24"/>
          <w:lang w:eastAsia="ja-JP"/>
        </w:rPr>
        <w:t>that</w:t>
      </w:r>
      <w:r w:rsidRPr="007F4E5B">
        <w:rPr>
          <w:rStyle w:val="hps"/>
          <w:rFonts w:hint="eastAsia"/>
          <w:szCs w:val="24"/>
          <w:lang w:eastAsia="ja-JP"/>
        </w:rPr>
        <w:t xml:space="preserve"> distribute information to mobile terminals. In addition, </w:t>
      </w:r>
      <w:r w:rsidRPr="007F4E5B">
        <w:rPr>
          <w:rStyle w:val="hps"/>
          <w:szCs w:val="24"/>
          <w:lang w:eastAsia="ja-JP"/>
        </w:rPr>
        <w:t xml:space="preserve">the </w:t>
      </w:r>
      <w:r w:rsidRPr="007F4E5B">
        <w:rPr>
          <w:rStyle w:val="hps"/>
          <w:rFonts w:hint="eastAsia"/>
          <w:szCs w:val="24"/>
          <w:lang w:eastAsia="ja-JP"/>
        </w:rPr>
        <w:t>use of digital signage for digital relief system</w:t>
      </w:r>
      <w:r w:rsidRPr="007F4E5B">
        <w:rPr>
          <w:rStyle w:val="hps"/>
          <w:szCs w:val="24"/>
          <w:lang w:eastAsia="ja-JP"/>
        </w:rPr>
        <w:t>s</w:t>
      </w:r>
      <w:r w:rsidRPr="007F4E5B">
        <w:rPr>
          <w:rStyle w:val="hps"/>
          <w:rFonts w:hint="eastAsia"/>
          <w:szCs w:val="24"/>
          <w:lang w:eastAsia="ja-JP"/>
        </w:rPr>
        <w:t xml:space="preserve"> is a new study area for ITU-T. The specific new study areas </w:t>
      </w:r>
      <w:r w:rsidRPr="007F4E5B">
        <w:rPr>
          <w:rStyle w:val="hps"/>
          <w:szCs w:val="24"/>
          <w:lang w:eastAsia="ja-JP"/>
        </w:rPr>
        <w:t xml:space="preserve">established </w:t>
      </w:r>
      <w:r w:rsidRPr="007F4E5B">
        <w:rPr>
          <w:rStyle w:val="hps"/>
          <w:rFonts w:hint="eastAsia"/>
          <w:szCs w:val="24"/>
          <w:lang w:eastAsia="ja-JP"/>
        </w:rPr>
        <w:t>by ITU-T are;</w:t>
      </w:r>
    </w:p>
    <w:p w:rsidR="00592680" w:rsidRPr="007229CA" w:rsidRDefault="00592680" w:rsidP="00EA6019">
      <w:pPr>
        <w:pStyle w:val="Bullets"/>
        <w:numPr>
          <w:ilvl w:val="0"/>
          <w:numId w:val="15"/>
        </w:numPr>
      </w:pPr>
      <w:r w:rsidRPr="007229CA">
        <w:t>Disaster m</w:t>
      </w:r>
      <w:r w:rsidRPr="007229CA">
        <w:rPr>
          <w:rFonts w:hint="eastAsia"/>
        </w:rPr>
        <w:t xml:space="preserve">essage </w:t>
      </w:r>
      <w:r w:rsidRPr="007229CA">
        <w:t>b</w:t>
      </w:r>
      <w:r w:rsidRPr="007229CA">
        <w:rPr>
          <w:rFonts w:hint="eastAsia"/>
        </w:rPr>
        <w:t xml:space="preserve">oard </w:t>
      </w:r>
      <w:r w:rsidRPr="007229CA">
        <w:t>s</w:t>
      </w:r>
      <w:r w:rsidRPr="007229CA">
        <w:rPr>
          <w:rFonts w:hint="eastAsia"/>
        </w:rPr>
        <w:t>ystem</w:t>
      </w:r>
    </w:p>
    <w:p w:rsidR="00592680" w:rsidRPr="007F4E5B" w:rsidRDefault="00592680" w:rsidP="00592680">
      <w:pPr>
        <w:pStyle w:val="Textjustified"/>
        <w:rPr>
          <w:lang w:eastAsia="ja-JP"/>
        </w:rPr>
      </w:pPr>
      <w:r w:rsidRPr="007F4E5B">
        <w:rPr>
          <w:rFonts w:hint="eastAsia"/>
          <w:lang w:eastAsia="ja-JP"/>
        </w:rPr>
        <w:t xml:space="preserve">After a disaster, people generally want to talk over the telephone network </w:t>
      </w:r>
      <w:r w:rsidRPr="007F4E5B">
        <w:rPr>
          <w:lang w:eastAsia="ja-JP"/>
        </w:rPr>
        <w:t xml:space="preserve">to find out about the condition of their </w:t>
      </w:r>
      <w:r w:rsidRPr="005659CB">
        <w:rPr>
          <w:rStyle w:val="longtext1"/>
          <w:sz w:val="24"/>
          <w:szCs w:val="24"/>
          <w:lang w:eastAsia="ja-JP"/>
        </w:rPr>
        <w:t>family</w:t>
      </w:r>
      <w:r w:rsidRPr="005659CB">
        <w:rPr>
          <w:rStyle w:val="longtext1"/>
          <w:rFonts w:hint="eastAsia"/>
          <w:sz w:val="24"/>
          <w:szCs w:val="24"/>
          <w:lang w:eastAsia="ja-JP"/>
        </w:rPr>
        <w:t xml:space="preserve">, </w:t>
      </w:r>
      <w:r w:rsidRPr="005659CB">
        <w:rPr>
          <w:rStyle w:val="longtext1"/>
          <w:sz w:val="24"/>
          <w:szCs w:val="24"/>
          <w:lang w:eastAsia="ja-JP"/>
        </w:rPr>
        <w:t>relatives</w:t>
      </w:r>
      <w:r w:rsidRPr="005659CB">
        <w:rPr>
          <w:rStyle w:val="longtext1"/>
          <w:rFonts w:hint="eastAsia"/>
          <w:sz w:val="24"/>
          <w:szCs w:val="24"/>
          <w:lang w:eastAsia="ja-JP"/>
        </w:rPr>
        <w:t xml:space="preserve">, and </w:t>
      </w:r>
      <w:r w:rsidRPr="005659CB">
        <w:rPr>
          <w:rStyle w:val="longtext1"/>
          <w:sz w:val="24"/>
          <w:szCs w:val="24"/>
          <w:lang w:eastAsia="ja-JP"/>
        </w:rPr>
        <w:t>friends</w:t>
      </w:r>
      <w:r w:rsidRPr="005659CB">
        <w:rPr>
          <w:rStyle w:val="longtext1"/>
          <w:rFonts w:hint="eastAsia"/>
          <w:sz w:val="24"/>
          <w:szCs w:val="24"/>
          <w:lang w:eastAsia="ja-JP"/>
        </w:rPr>
        <w:t>.</w:t>
      </w:r>
      <w:r w:rsidRPr="005659CB">
        <w:rPr>
          <w:rFonts w:hint="eastAsia"/>
          <w:szCs w:val="24"/>
          <w:lang w:eastAsia="ja-JP"/>
        </w:rPr>
        <w:t xml:space="preserve"> </w:t>
      </w:r>
      <w:r w:rsidRPr="007F4E5B">
        <w:rPr>
          <w:lang w:eastAsia="ja-JP"/>
        </w:rPr>
        <w:t>However, they</w:t>
      </w:r>
      <w:r w:rsidRPr="007F4E5B">
        <w:rPr>
          <w:rFonts w:hint="eastAsia"/>
          <w:lang w:eastAsia="ja-JP"/>
        </w:rPr>
        <w:t xml:space="preserve"> may fail to </w:t>
      </w:r>
      <w:r w:rsidRPr="007F4E5B">
        <w:rPr>
          <w:lang w:eastAsia="ja-JP"/>
        </w:rPr>
        <w:t>make contact</w:t>
      </w:r>
      <w:r w:rsidRPr="007F4E5B">
        <w:rPr>
          <w:rFonts w:hint="eastAsia"/>
          <w:lang w:eastAsia="ja-JP"/>
        </w:rPr>
        <w:t xml:space="preserve"> due to </w:t>
      </w:r>
      <w:r w:rsidRPr="007F4E5B">
        <w:rPr>
          <w:lang w:eastAsia="ja-JP"/>
        </w:rPr>
        <w:t>severe</w:t>
      </w:r>
      <w:r w:rsidRPr="007F4E5B">
        <w:rPr>
          <w:rFonts w:hint="eastAsia"/>
          <w:lang w:eastAsia="ja-JP"/>
        </w:rPr>
        <w:t xml:space="preserve"> voice traffic congestion. IP packet traffic is less congested</w:t>
      </w:r>
      <w:r w:rsidRPr="007F4E5B">
        <w:rPr>
          <w:lang w:eastAsia="ja-JP"/>
        </w:rPr>
        <w:t xml:space="preserve"> than voice traffic</w:t>
      </w:r>
      <w:r w:rsidRPr="007F4E5B">
        <w:rPr>
          <w:rFonts w:hint="eastAsia"/>
          <w:lang w:eastAsia="ja-JP"/>
        </w:rPr>
        <w:t xml:space="preserve">. So, with an IP messaged-based mobile service, victims can easily inform their friends and family members of their </w:t>
      </w:r>
      <w:r w:rsidRPr="007F4E5B">
        <w:rPr>
          <w:lang w:eastAsia="ja-JP"/>
        </w:rPr>
        <w:t>safety</w:t>
      </w:r>
      <w:r w:rsidRPr="007F4E5B">
        <w:rPr>
          <w:rFonts w:hint="eastAsia"/>
          <w:lang w:eastAsia="ja-JP"/>
        </w:rPr>
        <w:t xml:space="preserve"> or </w:t>
      </w:r>
      <w:r w:rsidRPr="007F4E5B">
        <w:rPr>
          <w:lang w:eastAsia="ja-JP"/>
        </w:rPr>
        <w:t xml:space="preserve">the </w:t>
      </w:r>
      <w:r w:rsidRPr="007F4E5B">
        <w:rPr>
          <w:rFonts w:hint="eastAsia"/>
          <w:lang w:eastAsia="ja-JP"/>
        </w:rPr>
        <w:t xml:space="preserve">damage situation. </w:t>
      </w:r>
    </w:p>
    <w:p w:rsidR="00592680" w:rsidRPr="007F4E5B" w:rsidRDefault="00592680" w:rsidP="00592680">
      <w:pPr>
        <w:pStyle w:val="Textjustified"/>
        <w:rPr>
          <w:lang w:eastAsia="ja-JP"/>
        </w:rPr>
      </w:pPr>
      <w:r w:rsidRPr="007F4E5B">
        <w:rPr>
          <w:rFonts w:hint="eastAsia"/>
          <w:lang w:eastAsia="ja-JP"/>
        </w:rPr>
        <w:t xml:space="preserve">A user, i.e., </w:t>
      </w:r>
      <w:r w:rsidRPr="007F4E5B">
        <w:rPr>
          <w:lang w:eastAsia="ja-JP"/>
        </w:rPr>
        <w:t xml:space="preserve">a </w:t>
      </w:r>
      <w:r w:rsidRPr="007F4E5B">
        <w:rPr>
          <w:rFonts w:hint="eastAsia"/>
          <w:lang w:eastAsia="ja-JP"/>
        </w:rPr>
        <w:t xml:space="preserve">victim, </w:t>
      </w:r>
      <w:r w:rsidRPr="007F4E5B">
        <w:rPr>
          <w:lang w:eastAsia="ja-JP"/>
        </w:rPr>
        <w:t>places</w:t>
      </w:r>
      <w:r w:rsidRPr="007F4E5B">
        <w:rPr>
          <w:rFonts w:hint="eastAsia"/>
          <w:lang w:eastAsia="ja-JP"/>
        </w:rPr>
        <w:t xml:space="preserve"> his or her text message on the message board of the system</w:t>
      </w:r>
      <w:r w:rsidRPr="007F4E5B">
        <w:rPr>
          <w:lang w:eastAsia="ja-JP"/>
        </w:rPr>
        <w:t xml:space="preserve"> </w:t>
      </w:r>
      <w:r w:rsidRPr="007F4E5B">
        <w:rPr>
          <w:rFonts w:hint="eastAsia"/>
          <w:lang w:eastAsia="ja-JP"/>
        </w:rPr>
        <w:t>and the messages are delivered to t</w:t>
      </w:r>
      <w:r w:rsidRPr="007F4E5B">
        <w:rPr>
          <w:lang w:eastAsia="ja-JP"/>
        </w:rPr>
        <w:t>heir friends and family members</w:t>
      </w:r>
      <w:r w:rsidRPr="007F4E5B">
        <w:rPr>
          <w:rFonts w:hint="eastAsia"/>
          <w:lang w:eastAsia="ja-JP"/>
        </w:rPr>
        <w:t>.</w:t>
      </w:r>
    </w:p>
    <w:p w:rsidR="00592680" w:rsidRPr="007229CA" w:rsidRDefault="00592680" w:rsidP="00592680">
      <w:pPr>
        <w:pStyle w:val="Bullets"/>
      </w:pPr>
      <w:r w:rsidRPr="007229CA">
        <w:t>Disaster v</w:t>
      </w:r>
      <w:r w:rsidRPr="007229CA">
        <w:rPr>
          <w:rFonts w:hint="eastAsia"/>
        </w:rPr>
        <w:t xml:space="preserve">oice </w:t>
      </w:r>
      <w:r w:rsidRPr="007229CA">
        <w:t>d</w:t>
      </w:r>
      <w:r w:rsidRPr="007229CA">
        <w:rPr>
          <w:rFonts w:hint="eastAsia"/>
        </w:rPr>
        <w:t xml:space="preserve">elivery </w:t>
      </w:r>
      <w:r w:rsidRPr="007229CA">
        <w:t>s</w:t>
      </w:r>
      <w:r w:rsidRPr="007229CA">
        <w:rPr>
          <w:rFonts w:hint="eastAsia"/>
        </w:rPr>
        <w:t>ystem</w:t>
      </w:r>
    </w:p>
    <w:p w:rsidR="00592680" w:rsidRPr="005659CB" w:rsidRDefault="00592680" w:rsidP="00592680">
      <w:pPr>
        <w:pStyle w:val="Textjustified"/>
        <w:rPr>
          <w:rStyle w:val="longtext1"/>
          <w:sz w:val="24"/>
          <w:szCs w:val="24"/>
          <w:lang w:eastAsia="ja-JP"/>
        </w:rPr>
      </w:pPr>
      <w:r w:rsidRPr="005659CB">
        <w:rPr>
          <w:rStyle w:val="longtext1"/>
          <w:rFonts w:hint="eastAsia"/>
          <w:sz w:val="24"/>
          <w:szCs w:val="24"/>
        </w:rPr>
        <w:t xml:space="preserve">Some people prefer live voice-based </w:t>
      </w:r>
      <w:r w:rsidRPr="005659CB">
        <w:rPr>
          <w:rStyle w:val="longtext1"/>
          <w:sz w:val="24"/>
          <w:szCs w:val="24"/>
        </w:rPr>
        <w:t>communication</w:t>
      </w:r>
      <w:r w:rsidRPr="005659CB">
        <w:rPr>
          <w:rStyle w:val="longtext1"/>
          <w:rFonts w:hint="eastAsia"/>
          <w:sz w:val="24"/>
          <w:szCs w:val="24"/>
        </w:rPr>
        <w:t xml:space="preserve"> </w:t>
      </w:r>
      <w:r w:rsidRPr="005659CB">
        <w:rPr>
          <w:rStyle w:val="longtext1"/>
          <w:sz w:val="24"/>
          <w:szCs w:val="24"/>
        </w:rPr>
        <w:t>when confirming</w:t>
      </w:r>
      <w:r w:rsidRPr="005659CB">
        <w:rPr>
          <w:rStyle w:val="longtext1"/>
          <w:rFonts w:hint="eastAsia"/>
          <w:sz w:val="24"/>
          <w:szCs w:val="24"/>
        </w:rPr>
        <w:t xml:space="preserve"> the condition of the</w:t>
      </w:r>
      <w:r w:rsidRPr="005659CB">
        <w:rPr>
          <w:rStyle w:val="longtext1"/>
          <w:sz w:val="24"/>
          <w:szCs w:val="24"/>
        </w:rPr>
        <w:t>ir</w:t>
      </w:r>
      <w:r w:rsidRPr="005659CB">
        <w:rPr>
          <w:rStyle w:val="longtext1"/>
          <w:rFonts w:hint="eastAsia"/>
          <w:sz w:val="24"/>
          <w:szCs w:val="24"/>
        </w:rPr>
        <w:t xml:space="preserve"> </w:t>
      </w:r>
      <w:r w:rsidRPr="005659CB">
        <w:rPr>
          <w:rStyle w:val="longtext1"/>
          <w:sz w:val="24"/>
          <w:szCs w:val="24"/>
        </w:rPr>
        <w:t>family</w:t>
      </w:r>
      <w:r w:rsidRPr="005659CB">
        <w:rPr>
          <w:rStyle w:val="longtext1"/>
          <w:rFonts w:hint="eastAsia"/>
          <w:sz w:val="24"/>
          <w:szCs w:val="24"/>
        </w:rPr>
        <w:t xml:space="preserve">, </w:t>
      </w:r>
      <w:r w:rsidRPr="005659CB">
        <w:rPr>
          <w:rStyle w:val="longtext1"/>
          <w:sz w:val="24"/>
          <w:szCs w:val="24"/>
        </w:rPr>
        <w:t>relatives</w:t>
      </w:r>
      <w:r w:rsidRPr="005659CB">
        <w:rPr>
          <w:rStyle w:val="longtext1"/>
          <w:rFonts w:hint="eastAsia"/>
          <w:sz w:val="24"/>
          <w:szCs w:val="24"/>
        </w:rPr>
        <w:t xml:space="preserve">, and </w:t>
      </w:r>
      <w:r w:rsidRPr="005659CB">
        <w:rPr>
          <w:rStyle w:val="longtext1"/>
          <w:sz w:val="24"/>
          <w:szCs w:val="24"/>
        </w:rPr>
        <w:t>friends</w:t>
      </w:r>
      <w:r w:rsidRPr="005659CB">
        <w:rPr>
          <w:rStyle w:val="longtext1"/>
          <w:rFonts w:hint="eastAsia"/>
          <w:sz w:val="24"/>
          <w:szCs w:val="24"/>
        </w:rPr>
        <w:t xml:space="preserve">. Voice-based calls are easy </w:t>
      </w:r>
      <w:r w:rsidRPr="005659CB">
        <w:rPr>
          <w:rStyle w:val="longtext1"/>
          <w:sz w:val="24"/>
          <w:szCs w:val="24"/>
        </w:rPr>
        <w:t xml:space="preserve">for the elderly </w:t>
      </w:r>
      <w:r w:rsidRPr="005659CB">
        <w:rPr>
          <w:rStyle w:val="longtext1"/>
          <w:rFonts w:hint="eastAsia"/>
          <w:sz w:val="24"/>
          <w:szCs w:val="24"/>
        </w:rPr>
        <w:t xml:space="preserve">to make. Traditional circuit switched networks may suffer from congestion, whereas </w:t>
      </w:r>
      <w:r w:rsidRPr="005659CB">
        <w:rPr>
          <w:rStyle w:val="longtext1"/>
          <w:sz w:val="24"/>
          <w:szCs w:val="24"/>
        </w:rPr>
        <w:t xml:space="preserve">IP packet </w:t>
      </w:r>
      <w:r w:rsidRPr="005659CB">
        <w:rPr>
          <w:rStyle w:val="longtext1"/>
          <w:rFonts w:hint="eastAsia"/>
          <w:sz w:val="24"/>
          <w:szCs w:val="24"/>
        </w:rPr>
        <w:t>networks</w:t>
      </w:r>
      <w:r w:rsidRPr="005659CB">
        <w:rPr>
          <w:rStyle w:val="longtext1"/>
          <w:sz w:val="24"/>
          <w:szCs w:val="24"/>
        </w:rPr>
        <w:t xml:space="preserve"> </w:t>
      </w:r>
      <w:r w:rsidRPr="005659CB">
        <w:rPr>
          <w:rStyle w:val="longtext1"/>
          <w:rFonts w:hint="eastAsia"/>
          <w:sz w:val="24"/>
          <w:szCs w:val="24"/>
        </w:rPr>
        <w:t>are</w:t>
      </w:r>
      <w:r w:rsidRPr="005659CB">
        <w:rPr>
          <w:rStyle w:val="longtext1"/>
          <w:sz w:val="24"/>
          <w:szCs w:val="24"/>
        </w:rPr>
        <w:t xml:space="preserve"> not generally heavily congested </w:t>
      </w:r>
      <w:r w:rsidRPr="005659CB">
        <w:rPr>
          <w:rStyle w:val="longtext1"/>
          <w:rFonts w:hint="eastAsia"/>
          <w:sz w:val="24"/>
          <w:szCs w:val="24"/>
        </w:rPr>
        <w:t>even a</w:t>
      </w:r>
      <w:r w:rsidRPr="005659CB">
        <w:rPr>
          <w:rStyle w:val="longtext1"/>
          <w:sz w:val="24"/>
          <w:szCs w:val="24"/>
        </w:rPr>
        <w:t>fter a disaster.</w:t>
      </w:r>
      <w:r w:rsidRPr="005659CB">
        <w:rPr>
          <w:rStyle w:val="longtext1"/>
          <w:rFonts w:hint="eastAsia"/>
          <w:sz w:val="24"/>
          <w:szCs w:val="24"/>
        </w:rPr>
        <w:t xml:space="preserve"> </w:t>
      </w:r>
      <w:r w:rsidRPr="005659CB">
        <w:rPr>
          <w:rStyle w:val="longtext1"/>
          <w:sz w:val="24"/>
          <w:szCs w:val="24"/>
        </w:rPr>
        <w:t>If part</w:t>
      </w:r>
      <w:r w:rsidRPr="005659CB">
        <w:rPr>
          <w:rStyle w:val="longtext1"/>
          <w:rFonts w:hint="eastAsia"/>
          <w:sz w:val="24"/>
          <w:szCs w:val="24"/>
        </w:rPr>
        <w:t xml:space="preserve"> of </w:t>
      </w:r>
      <w:r w:rsidRPr="005659CB">
        <w:rPr>
          <w:rStyle w:val="longtext1"/>
          <w:sz w:val="24"/>
          <w:szCs w:val="24"/>
        </w:rPr>
        <w:t xml:space="preserve">a </w:t>
      </w:r>
      <w:r w:rsidRPr="005659CB">
        <w:rPr>
          <w:rStyle w:val="longtext1"/>
          <w:rFonts w:hint="eastAsia"/>
          <w:sz w:val="24"/>
          <w:szCs w:val="24"/>
        </w:rPr>
        <w:t>victim</w:t>
      </w:r>
      <w:r w:rsidRPr="005659CB">
        <w:rPr>
          <w:rStyle w:val="longtext1"/>
          <w:sz w:val="24"/>
          <w:szCs w:val="24"/>
        </w:rPr>
        <w:t>’</w:t>
      </w:r>
      <w:r w:rsidRPr="005659CB">
        <w:rPr>
          <w:rStyle w:val="longtext1"/>
          <w:rFonts w:hint="eastAsia"/>
          <w:sz w:val="24"/>
          <w:szCs w:val="24"/>
        </w:rPr>
        <w:t>s voice call</w:t>
      </w:r>
      <w:r w:rsidRPr="005659CB">
        <w:rPr>
          <w:rStyle w:val="longtext1"/>
          <w:sz w:val="24"/>
          <w:szCs w:val="24"/>
        </w:rPr>
        <w:t xml:space="preserve"> is packetized</w:t>
      </w:r>
      <w:r w:rsidRPr="005659CB">
        <w:rPr>
          <w:rStyle w:val="longtext1"/>
          <w:rFonts w:hint="eastAsia"/>
          <w:sz w:val="24"/>
          <w:szCs w:val="24"/>
        </w:rPr>
        <w:t xml:space="preserve"> and sent as a notification message</w:t>
      </w:r>
      <w:r w:rsidRPr="005659CB">
        <w:rPr>
          <w:rStyle w:val="longtext1"/>
          <w:sz w:val="24"/>
          <w:szCs w:val="24"/>
        </w:rPr>
        <w:t xml:space="preserve">, it can be efficiently transmitted to their friends and family members </w:t>
      </w:r>
      <w:r w:rsidRPr="005659CB">
        <w:rPr>
          <w:rStyle w:val="longtext1"/>
          <w:rFonts w:hint="eastAsia"/>
          <w:sz w:val="24"/>
          <w:szCs w:val="24"/>
        </w:rPr>
        <w:t>through IP networks</w:t>
      </w:r>
      <w:r w:rsidRPr="005659CB">
        <w:rPr>
          <w:rStyle w:val="longtext1"/>
          <w:sz w:val="24"/>
          <w:szCs w:val="24"/>
        </w:rPr>
        <w:t>.</w:t>
      </w:r>
      <w:r w:rsidRPr="005659CB">
        <w:rPr>
          <w:rStyle w:val="longtext1"/>
          <w:rFonts w:hint="eastAsia"/>
          <w:sz w:val="24"/>
          <w:szCs w:val="24"/>
        </w:rPr>
        <w:t xml:space="preserve"> </w:t>
      </w:r>
      <w:r w:rsidRPr="005659CB">
        <w:rPr>
          <w:rStyle w:val="longtext1"/>
          <w:sz w:val="24"/>
          <w:szCs w:val="24"/>
        </w:rPr>
        <w:t>This</w:t>
      </w:r>
      <w:r w:rsidRPr="005659CB">
        <w:rPr>
          <w:rStyle w:val="longtext1"/>
          <w:rFonts w:hint="eastAsia"/>
          <w:sz w:val="24"/>
          <w:szCs w:val="24"/>
        </w:rPr>
        <w:t xml:space="preserve"> kind of </w:t>
      </w:r>
      <w:r w:rsidRPr="005659CB">
        <w:rPr>
          <w:rStyle w:val="longtext1"/>
          <w:sz w:val="24"/>
          <w:szCs w:val="24"/>
        </w:rPr>
        <w:t xml:space="preserve">packetized voice service allows friends and family members to confirm the </w:t>
      </w:r>
      <w:r w:rsidRPr="005659CB">
        <w:rPr>
          <w:rStyle w:val="longtext1"/>
          <w:rFonts w:hint="eastAsia"/>
          <w:sz w:val="24"/>
          <w:szCs w:val="24"/>
        </w:rPr>
        <w:t xml:space="preserve">safety and the </w:t>
      </w:r>
      <w:r w:rsidRPr="005659CB">
        <w:rPr>
          <w:rStyle w:val="longtext1"/>
          <w:sz w:val="24"/>
          <w:szCs w:val="24"/>
        </w:rPr>
        <w:t>damage situation of victims</w:t>
      </w:r>
      <w:r w:rsidRPr="005659CB">
        <w:rPr>
          <w:rStyle w:val="longtext1"/>
          <w:rFonts w:hint="eastAsia"/>
          <w:sz w:val="24"/>
          <w:szCs w:val="24"/>
        </w:rPr>
        <w:t>.</w:t>
      </w:r>
      <w:r w:rsidRPr="005659CB">
        <w:rPr>
          <w:rStyle w:val="longtext1"/>
          <w:rFonts w:hint="eastAsia"/>
          <w:sz w:val="24"/>
          <w:szCs w:val="24"/>
          <w:lang w:eastAsia="ja-JP"/>
        </w:rPr>
        <w:t xml:space="preserve"> </w:t>
      </w:r>
    </w:p>
    <w:p w:rsidR="00592680" w:rsidRPr="005659CB" w:rsidRDefault="00592680" w:rsidP="00592680">
      <w:pPr>
        <w:pStyle w:val="Textjustified"/>
        <w:rPr>
          <w:rStyle w:val="longtext1"/>
          <w:sz w:val="24"/>
          <w:szCs w:val="24"/>
          <w:shd w:val="clear" w:color="auto" w:fill="FFFFFF"/>
          <w:lang w:eastAsia="ja-JP"/>
        </w:rPr>
      </w:pPr>
      <w:r w:rsidRPr="005659CB">
        <w:rPr>
          <w:rStyle w:val="longtext1"/>
          <w:rFonts w:hint="eastAsia"/>
          <w:sz w:val="24"/>
          <w:szCs w:val="24"/>
          <w:shd w:val="clear" w:color="auto" w:fill="FFFFFF"/>
          <w:lang w:eastAsia="ja-JP"/>
        </w:rPr>
        <w:t xml:space="preserve">A user, i.e., </w:t>
      </w:r>
      <w:r w:rsidRPr="005659CB">
        <w:rPr>
          <w:rStyle w:val="longtext1"/>
          <w:sz w:val="24"/>
          <w:szCs w:val="24"/>
          <w:shd w:val="clear" w:color="auto" w:fill="FFFFFF"/>
          <w:lang w:eastAsia="ja-JP"/>
        </w:rPr>
        <w:t xml:space="preserve">a </w:t>
      </w:r>
      <w:r w:rsidRPr="005659CB">
        <w:rPr>
          <w:rStyle w:val="longtext1"/>
          <w:rFonts w:hint="eastAsia"/>
          <w:sz w:val="24"/>
          <w:szCs w:val="24"/>
          <w:shd w:val="clear" w:color="auto" w:fill="FFFFFF"/>
          <w:lang w:eastAsia="ja-JP"/>
        </w:rPr>
        <w:t>v</w:t>
      </w:r>
      <w:r w:rsidRPr="005659CB">
        <w:rPr>
          <w:rStyle w:val="longtext1"/>
          <w:sz w:val="24"/>
          <w:szCs w:val="24"/>
          <w:shd w:val="clear" w:color="auto" w:fill="FFFFFF"/>
          <w:lang w:eastAsia="ja-JP"/>
        </w:rPr>
        <w:t>ictim</w:t>
      </w:r>
      <w:r w:rsidRPr="005659CB">
        <w:rPr>
          <w:rStyle w:val="longtext1"/>
          <w:rFonts w:hint="eastAsia"/>
          <w:sz w:val="24"/>
          <w:szCs w:val="24"/>
          <w:shd w:val="clear" w:color="auto" w:fill="FFFFFF"/>
          <w:lang w:eastAsia="ja-JP"/>
        </w:rPr>
        <w:t>,</w:t>
      </w:r>
      <w:r w:rsidRPr="005659CB">
        <w:rPr>
          <w:rStyle w:val="longtext1"/>
          <w:sz w:val="24"/>
          <w:szCs w:val="24"/>
          <w:shd w:val="clear" w:color="auto" w:fill="FFFFFF"/>
          <w:lang w:eastAsia="ja-JP"/>
        </w:rPr>
        <w:t xml:space="preserve"> uploads </w:t>
      </w:r>
      <w:r w:rsidRPr="005659CB">
        <w:rPr>
          <w:rStyle w:val="longtext1"/>
          <w:rFonts w:hint="eastAsia"/>
          <w:sz w:val="24"/>
          <w:szCs w:val="24"/>
          <w:shd w:val="clear" w:color="auto" w:fill="FFFFFF"/>
          <w:lang w:eastAsia="ja-JP"/>
        </w:rPr>
        <w:t xml:space="preserve">his or her voice message </w:t>
      </w:r>
      <w:r w:rsidRPr="005659CB">
        <w:rPr>
          <w:rStyle w:val="longtext1"/>
          <w:sz w:val="24"/>
          <w:szCs w:val="24"/>
          <w:shd w:val="clear" w:color="auto" w:fill="FFFFFF"/>
          <w:lang w:eastAsia="ja-JP"/>
        </w:rPr>
        <w:t xml:space="preserve">to the </w:t>
      </w:r>
      <w:r w:rsidRPr="005659CB">
        <w:rPr>
          <w:rStyle w:val="longtext1"/>
          <w:rFonts w:hint="eastAsia"/>
          <w:sz w:val="24"/>
          <w:szCs w:val="24"/>
          <w:shd w:val="clear" w:color="auto" w:fill="FFFFFF"/>
          <w:lang w:eastAsia="ja-JP"/>
        </w:rPr>
        <w:t xml:space="preserve">server </w:t>
      </w:r>
      <w:r w:rsidRPr="005659CB">
        <w:rPr>
          <w:rStyle w:val="longtext1"/>
          <w:sz w:val="24"/>
          <w:szCs w:val="24"/>
          <w:shd w:val="clear" w:color="auto" w:fill="FFFFFF"/>
          <w:lang w:eastAsia="ja-JP"/>
        </w:rPr>
        <w:t xml:space="preserve">of the system and the message </w:t>
      </w:r>
      <w:r w:rsidRPr="005659CB">
        <w:rPr>
          <w:rStyle w:val="longtext1"/>
          <w:rFonts w:hint="eastAsia"/>
          <w:sz w:val="24"/>
          <w:szCs w:val="24"/>
          <w:shd w:val="clear" w:color="auto" w:fill="FFFFFF"/>
          <w:lang w:eastAsia="ja-JP"/>
        </w:rPr>
        <w:t>is</w:t>
      </w:r>
      <w:r w:rsidRPr="005659CB">
        <w:rPr>
          <w:rStyle w:val="longtext1"/>
          <w:sz w:val="24"/>
          <w:szCs w:val="24"/>
          <w:shd w:val="clear" w:color="auto" w:fill="FFFFFF"/>
          <w:lang w:eastAsia="ja-JP"/>
        </w:rPr>
        <w:t xml:space="preserve"> delivered to friends and family members.</w:t>
      </w:r>
    </w:p>
    <w:p w:rsidR="00592680" w:rsidRPr="007F4E5B" w:rsidRDefault="00592680" w:rsidP="00592680">
      <w:pPr>
        <w:pStyle w:val="Bullets"/>
      </w:pPr>
      <w:r w:rsidRPr="007F4E5B">
        <w:rPr>
          <w:lang w:eastAsia="ja-JP"/>
        </w:rPr>
        <w:t xml:space="preserve">Disaster </w:t>
      </w:r>
      <w:r w:rsidRPr="007F4E5B">
        <w:rPr>
          <w:rFonts w:hint="eastAsia"/>
          <w:lang w:eastAsia="ja-JP"/>
        </w:rPr>
        <w:t>r</w:t>
      </w:r>
      <w:r w:rsidRPr="007F4E5B">
        <w:rPr>
          <w:lang w:eastAsia="ja-JP"/>
        </w:rPr>
        <w:t>elief</w:t>
      </w:r>
      <w:r w:rsidRPr="007F4E5B">
        <w:rPr>
          <w:rFonts w:hint="eastAsia"/>
          <w:lang w:eastAsia="ja-JP"/>
        </w:rPr>
        <w:t xml:space="preserve"> guidance system</w:t>
      </w:r>
    </w:p>
    <w:p w:rsidR="00592680" w:rsidRPr="007F4E5B" w:rsidRDefault="00592680" w:rsidP="00592680">
      <w:pPr>
        <w:pStyle w:val="Textjustified"/>
        <w:rPr>
          <w:lang w:eastAsia="ja-JP"/>
        </w:rPr>
      </w:pPr>
      <w:r w:rsidRPr="007F4E5B">
        <w:rPr>
          <w:rFonts w:hint="eastAsia"/>
          <w:lang w:eastAsia="ja-JP"/>
        </w:rPr>
        <w:t xml:space="preserve">During and after a disaster, victims </w:t>
      </w:r>
      <w:r w:rsidRPr="007F4E5B">
        <w:rPr>
          <w:lang w:eastAsia="ja-JP"/>
        </w:rPr>
        <w:t xml:space="preserve">may </w:t>
      </w:r>
      <w:r w:rsidRPr="007F4E5B">
        <w:rPr>
          <w:rFonts w:hint="eastAsia"/>
          <w:lang w:eastAsia="ja-JP"/>
        </w:rPr>
        <w:t xml:space="preserve">need to go to hospitals and temporary </w:t>
      </w:r>
      <w:r w:rsidRPr="007F4E5B">
        <w:rPr>
          <w:lang w:eastAsia="ja-JP"/>
        </w:rPr>
        <w:t>evacuation shelters</w:t>
      </w:r>
      <w:r w:rsidRPr="007F4E5B">
        <w:rPr>
          <w:rFonts w:hint="eastAsia"/>
          <w:lang w:eastAsia="ja-JP"/>
        </w:rPr>
        <w:t xml:space="preserve"> whose locations </w:t>
      </w:r>
      <w:r w:rsidRPr="007F4E5B">
        <w:rPr>
          <w:lang w:eastAsia="ja-JP"/>
        </w:rPr>
        <w:t>they do not</w:t>
      </w:r>
      <w:r w:rsidRPr="007F4E5B">
        <w:rPr>
          <w:rFonts w:hint="eastAsia"/>
          <w:lang w:eastAsia="ja-JP"/>
        </w:rPr>
        <w:t xml:space="preserve"> know. After a disaster (e</w:t>
      </w:r>
      <w:r w:rsidRPr="007F4E5B">
        <w:rPr>
          <w:lang w:eastAsia="ja-JP"/>
        </w:rPr>
        <w:t>.</w:t>
      </w:r>
      <w:r w:rsidRPr="007F4E5B">
        <w:rPr>
          <w:rFonts w:hint="eastAsia"/>
          <w:lang w:eastAsia="ja-JP"/>
        </w:rPr>
        <w:t xml:space="preserve">g. an </w:t>
      </w:r>
      <w:r w:rsidRPr="007F4E5B">
        <w:rPr>
          <w:lang w:eastAsia="ja-JP"/>
        </w:rPr>
        <w:t>earthquake</w:t>
      </w:r>
      <w:r w:rsidRPr="007F4E5B">
        <w:rPr>
          <w:rFonts w:hint="eastAsia"/>
          <w:lang w:eastAsia="ja-JP"/>
        </w:rPr>
        <w:t xml:space="preserve">) is over, people working in </w:t>
      </w:r>
      <w:r w:rsidRPr="007F4E5B">
        <w:rPr>
          <w:rFonts w:hint="eastAsia"/>
          <w:lang w:eastAsia="ja-JP"/>
        </w:rPr>
        <w:lastRenderedPageBreak/>
        <w:t>office</w:t>
      </w:r>
      <w:r w:rsidRPr="007F4E5B">
        <w:rPr>
          <w:lang w:eastAsia="ja-JP"/>
        </w:rPr>
        <w:t>s</w:t>
      </w:r>
      <w:r w:rsidRPr="007F4E5B">
        <w:rPr>
          <w:rFonts w:hint="eastAsia"/>
          <w:lang w:eastAsia="ja-JP"/>
        </w:rPr>
        <w:t xml:space="preserve"> </w:t>
      </w:r>
      <w:r w:rsidRPr="007F4E5B">
        <w:rPr>
          <w:lang w:eastAsia="ja-JP"/>
        </w:rPr>
        <w:t xml:space="preserve">will </w:t>
      </w:r>
      <w:r w:rsidRPr="007F4E5B">
        <w:rPr>
          <w:rFonts w:hint="eastAsia"/>
          <w:lang w:eastAsia="ja-JP"/>
        </w:rPr>
        <w:t>want to go home</w:t>
      </w:r>
      <w:r w:rsidRPr="007F4E5B">
        <w:rPr>
          <w:lang w:eastAsia="ja-JP"/>
        </w:rPr>
        <w:t xml:space="preserve"> and</w:t>
      </w:r>
      <w:r w:rsidRPr="007F4E5B">
        <w:rPr>
          <w:rFonts w:hint="eastAsia"/>
          <w:lang w:eastAsia="ja-JP"/>
        </w:rPr>
        <w:t xml:space="preserve"> their usual public transportation </w:t>
      </w:r>
      <w:r w:rsidRPr="007F4E5B">
        <w:rPr>
          <w:lang w:eastAsia="ja-JP"/>
        </w:rPr>
        <w:t xml:space="preserve">service </w:t>
      </w:r>
      <w:r w:rsidRPr="007F4E5B">
        <w:rPr>
          <w:rFonts w:hint="eastAsia"/>
          <w:lang w:eastAsia="ja-JP"/>
        </w:rPr>
        <w:t xml:space="preserve">may </w:t>
      </w:r>
      <w:r w:rsidRPr="007F4E5B">
        <w:rPr>
          <w:lang w:eastAsia="ja-JP"/>
        </w:rPr>
        <w:t xml:space="preserve">have </w:t>
      </w:r>
      <w:r w:rsidRPr="007F4E5B">
        <w:rPr>
          <w:rFonts w:hint="eastAsia"/>
          <w:lang w:eastAsia="ja-JP"/>
        </w:rPr>
        <w:t>stop</w:t>
      </w:r>
      <w:r w:rsidRPr="007F4E5B">
        <w:rPr>
          <w:lang w:eastAsia="ja-JP"/>
        </w:rPr>
        <w:t>ped</w:t>
      </w:r>
      <w:r w:rsidRPr="007F4E5B">
        <w:rPr>
          <w:rFonts w:hint="eastAsia"/>
          <w:lang w:eastAsia="ja-JP"/>
        </w:rPr>
        <w:t xml:space="preserve"> operati</w:t>
      </w:r>
      <w:r w:rsidRPr="007F4E5B">
        <w:rPr>
          <w:lang w:eastAsia="ja-JP"/>
        </w:rPr>
        <w:t>ng</w:t>
      </w:r>
      <w:r w:rsidRPr="007F4E5B">
        <w:rPr>
          <w:rFonts w:hint="eastAsia"/>
          <w:lang w:eastAsia="ja-JP"/>
        </w:rPr>
        <w:t xml:space="preserve">. </w:t>
      </w:r>
      <w:r w:rsidRPr="007F4E5B">
        <w:rPr>
          <w:lang w:eastAsia="ja-JP"/>
        </w:rPr>
        <w:t>As a result, they may</w:t>
      </w:r>
      <w:r w:rsidRPr="007F4E5B">
        <w:rPr>
          <w:rFonts w:hint="eastAsia"/>
          <w:lang w:eastAsia="ja-JP"/>
        </w:rPr>
        <w:t xml:space="preserve"> have to </w:t>
      </w:r>
      <w:r w:rsidRPr="007F4E5B">
        <w:rPr>
          <w:lang w:eastAsia="ja-JP"/>
        </w:rPr>
        <w:t>travel on foot along</w:t>
      </w:r>
      <w:r w:rsidRPr="007F4E5B">
        <w:rPr>
          <w:rFonts w:hint="eastAsia"/>
          <w:lang w:eastAsia="ja-JP"/>
        </w:rPr>
        <w:t xml:space="preserve"> long and unfamiliar routes, some of which may be </w:t>
      </w:r>
      <w:r w:rsidRPr="007F4E5B">
        <w:rPr>
          <w:lang w:eastAsia="ja-JP"/>
        </w:rPr>
        <w:t>impassable</w:t>
      </w:r>
      <w:r w:rsidRPr="007F4E5B">
        <w:rPr>
          <w:rFonts w:hint="eastAsia"/>
          <w:lang w:eastAsia="ja-JP"/>
        </w:rPr>
        <w:t xml:space="preserve"> due to the disaster. </w:t>
      </w:r>
    </w:p>
    <w:p w:rsidR="00592680" w:rsidRPr="007F4E5B" w:rsidRDefault="00592680" w:rsidP="00592680">
      <w:pPr>
        <w:pStyle w:val="Textjustified"/>
        <w:rPr>
          <w:lang w:eastAsia="ja-JP"/>
        </w:rPr>
      </w:pPr>
      <w:r w:rsidRPr="007F4E5B">
        <w:rPr>
          <w:lang w:eastAsia="ja-JP"/>
        </w:rPr>
        <w:t>In such cases</w:t>
      </w:r>
      <w:r w:rsidRPr="007F4E5B">
        <w:rPr>
          <w:rFonts w:hint="eastAsia"/>
          <w:lang w:eastAsia="ja-JP"/>
        </w:rPr>
        <w:t xml:space="preserve">, </w:t>
      </w:r>
      <w:r w:rsidRPr="007F4E5B">
        <w:rPr>
          <w:lang w:eastAsia="ja-JP"/>
        </w:rPr>
        <w:t>the victim first identif</w:t>
      </w:r>
      <w:r w:rsidRPr="007F4E5B">
        <w:rPr>
          <w:rFonts w:hint="eastAsia"/>
          <w:lang w:eastAsia="ja-JP"/>
        </w:rPr>
        <w:t>ies</w:t>
      </w:r>
      <w:r w:rsidRPr="007F4E5B">
        <w:rPr>
          <w:lang w:eastAsia="ja-JP"/>
        </w:rPr>
        <w:t xml:space="preserve"> </w:t>
      </w:r>
      <w:r w:rsidRPr="007F4E5B">
        <w:rPr>
          <w:rFonts w:hint="eastAsia"/>
          <w:lang w:eastAsia="ja-JP"/>
        </w:rPr>
        <w:t xml:space="preserve">his or her </w:t>
      </w:r>
      <w:r w:rsidRPr="007F4E5B">
        <w:rPr>
          <w:lang w:eastAsia="ja-JP"/>
        </w:rPr>
        <w:t xml:space="preserve">terminal location </w:t>
      </w:r>
      <w:r w:rsidRPr="007F4E5B">
        <w:rPr>
          <w:rFonts w:hint="eastAsia"/>
          <w:lang w:eastAsia="ja-JP"/>
        </w:rPr>
        <w:t>(</w:t>
      </w:r>
      <w:r w:rsidRPr="007F4E5B">
        <w:rPr>
          <w:lang w:eastAsia="ja-JP"/>
        </w:rPr>
        <w:t xml:space="preserve">by </w:t>
      </w:r>
      <w:r>
        <w:rPr>
          <w:lang w:eastAsia="ja-JP"/>
        </w:rPr>
        <w:t>GNSS</w:t>
      </w:r>
      <w:r w:rsidRPr="007F4E5B">
        <w:rPr>
          <w:rFonts w:hint="eastAsia"/>
          <w:lang w:eastAsia="ja-JP"/>
        </w:rPr>
        <w:t xml:space="preserve">) </w:t>
      </w:r>
      <w:r w:rsidRPr="007F4E5B">
        <w:rPr>
          <w:lang w:eastAsia="ja-JP"/>
        </w:rPr>
        <w:t>and select</w:t>
      </w:r>
      <w:r w:rsidRPr="007F4E5B">
        <w:rPr>
          <w:rFonts w:hint="eastAsia"/>
          <w:lang w:eastAsia="ja-JP"/>
        </w:rPr>
        <w:t>s</w:t>
      </w:r>
      <w:r w:rsidRPr="007F4E5B">
        <w:rPr>
          <w:lang w:eastAsia="ja-JP"/>
        </w:rPr>
        <w:t xml:space="preserve"> the target location (e.g. shelter, hospital or home). Then, the terminal can provide a graphical representation of the route to the location.</w:t>
      </w:r>
    </w:p>
    <w:p w:rsidR="00592680" w:rsidRPr="007F4E5B" w:rsidRDefault="00592680" w:rsidP="00592680">
      <w:pPr>
        <w:pStyle w:val="Textjustified"/>
        <w:rPr>
          <w:lang w:eastAsia="ja-JP"/>
        </w:rPr>
      </w:pPr>
      <w:r w:rsidRPr="007F4E5B">
        <w:rPr>
          <w:lang w:eastAsia="ja-JP"/>
        </w:rPr>
        <w:t>A</w:t>
      </w:r>
      <w:r w:rsidRPr="007F4E5B">
        <w:rPr>
          <w:rFonts w:hint="eastAsia"/>
          <w:lang w:eastAsia="ja-JP"/>
        </w:rPr>
        <w:t xml:space="preserve"> disaster relief</w:t>
      </w:r>
      <w:r w:rsidRPr="007F4E5B">
        <w:rPr>
          <w:lang w:eastAsia="ja-JP"/>
        </w:rPr>
        <w:t xml:space="preserve"> guidance system</w:t>
      </w:r>
      <w:r w:rsidRPr="007F4E5B">
        <w:rPr>
          <w:rFonts w:hint="eastAsia"/>
          <w:lang w:eastAsia="ja-JP"/>
        </w:rPr>
        <w:t xml:space="preserve"> should be investigated </w:t>
      </w:r>
      <w:r w:rsidRPr="007F4E5B">
        <w:rPr>
          <w:lang w:eastAsia="ja-JP"/>
        </w:rPr>
        <w:t>that</w:t>
      </w:r>
      <w:r w:rsidRPr="007F4E5B">
        <w:rPr>
          <w:rFonts w:hint="eastAsia"/>
          <w:lang w:eastAsia="ja-JP"/>
        </w:rPr>
        <w:t xml:space="preserve"> </w:t>
      </w:r>
      <w:r w:rsidRPr="007F4E5B">
        <w:rPr>
          <w:lang w:eastAsia="ja-JP"/>
        </w:rPr>
        <w:t>provides</w:t>
      </w:r>
      <w:r w:rsidRPr="007F4E5B">
        <w:rPr>
          <w:rFonts w:hint="eastAsia"/>
          <w:lang w:eastAsia="ja-JP"/>
        </w:rPr>
        <w:t xml:space="preserve"> </w:t>
      </w:r>
      <w:r w:rsidRPr="007F4E5B">
        <w:rPr>
          <w:lang w:eastAsia="ja-JP"/>
        </w:rPr>
        <w:t>geographical</w:t>
      </w:r>
      <w:r w:rsidRPr="007F4E5B">
        <w:rPr>
          <w:rFonts w:hint="eastAsia"/>
          <w:lang w:eastAsia="ja-JP"/>
        </w:rPr>
        <w:t xml:space="preserve"> </w:t>
      </w:r>
      <w:r w:rsidRPr="007F4E5B">
        <w:rPr>
          <w:lang w:eastAsia="ja-JP"/>
        </w:rPr>
        <w:t>evacuation guidance to those involved in a disaster by showing</w:t>
      </w:r>
      <w:r w:rsidRPr="007F4E5B">
        <w:rPr>
          <w:rFonts w:hint="eastAsia"/>
          <w:lang w:eastAsia="ja-JP"/>
        </w:rPr>
        <w:t xml:space="preserve"> </w:t>
      </w:r>
      <w:r w:rsidRPr="007F4E5B">
        <w:rPr>
          <w:lang w:eastAsia="ja-JP"/>
        </w:rPr>
        <w:t xml:space="preserve">them </w:t>
      </w:r>
      <w:r w:rsidRPr="007F4E5B">
        <w:rPr>
          <w:rFonts w:hint="eastAsia"/>
          <w:lang w:eastAsia="ja-JP"/>
        </w:rPr>
        <w:t xml:space="preserve">a map with key locations and </w:t>
      </w:r>
      <w:r w:rsidRPr="007F4E5B">
        <w:rPr>
          <w:lang w:eastAsia="ja-JP"/>
        </w:rPr>
        <w:t>an available</w:t>
      </w:r>
      <w:r w:rsidRPr="007F4E5B">
        <w:rPr>
          <w:rFonts w:hint="eastAsia"/>
          <w:lang w:eastAsia="ja-JP"/>
        </w:rPr>
        <w:t xml:space="preserve"> route (even </w:t>
      </w:r>
      <w:r w:rsidRPr="007F4E5B">
        <w:rPr>
          <w:lang w:eastAsia="ja-JP"/>
        </w:rPr>
        <w:t>if the network connectiv</w:t>
      </w:r>
      <w:r w:rsidRPr="007F4E5B">
        <w:rPr>
          <w:rFonts w:hint="eastAsia"/>
          <w:lang w:eastAsia="ja-JP"/>
        </w:rPr>
        <w:t>it</w:t>
      </w:r>
      <w:r w:rsidRPr="007F4E5B">
        <w:rPr>
          <w:lang w:eastAsia="ja-JP"/>
        </w:rPr>
        <w:t>y is limited</w:t>
      </w:r>
      <w:r w:rsidRPr="007F4E5B">
        <w:rPr>
          <w:rFonts w:hint="eastAsia"/>
          <w:lang w:eastAsia="ja-JP"/>
        </w:rPr>
        <w:t>, intermittent,</w:t>
      </w:r>
      <w:r w:rsidRPr="007F4E5B">
        <w:rPr>
          <w:lang w:eastAsia="ja-JP"/>
        </w:rPr>
        <w:t xml:space="preserve"> or lost</w:t>
      </w:r>
      <w:r w:rsidRPr="007F4E5B">
        <w:rPr>
          <w:rFonts w:hint="eastAsia"/>
          <w:lang w:eastAsia="ja-JP"/>
        </w:rPr>
        <w:t>)</w:t>
      </w:r>
      <w:r w:rsidRPr="007F4E5B">
        <w:rPr>
          <w:lang w:eastAsia="ja-JP"/>
        </w:rPr>
        <w:t>.</w:t>
      </w:r>
    </w:p>
    <w:p w:rsidR="00592680" w:rsidRPr="007F4E5B" w:rsidRDefault="00592680" w:rsidP="00592680">
      <w:pPr>
        <w:pStyle w:val="Bullets"/>
      </w:pPr>
      <w:r w:rsidRPr="007F4E5B">
        <w:rPr>
          <w:rFonts w:hint="eastAsia"/>
          <w:lang w:eastAsia="ja-JP"/>
        </w:rPr>
        <w:t xml:space="preserve">Disaster relief </w:t>
      </w:r>
      <w:r w:rsidRPr="007F4E5B">
        <w:t xml:space="preserve">system </w:t>
      </w:r>
      <w:r w:rsidRPr="007F4E5B">
        <w:rPr>
          <w:rFonts w:hint="eastAsia"/>
          <w:lang w:eastAsia="ja-JP"/>
        </w:rPr>
        <w:t>with d</w:t>
      </w:r>
      <w:r w:rsidRPr="007F4E5B">
        <w:t>igital signage</w:t>
      </w:r>
    </w:p>
    <w:p w:rsidR="00592680" w:rsidRPr="007F4E5B" w:rsidRDefault="00592680" w:rsidP="00592680">
      <w:pPr>
        <w:pStyle w:val="Textjustified"/>
        <w:rPr>
          <w:lang w:eastAsia="ja-JP"/>
        </w:rPr>
      </w:pPr>
      <w:r w:rsidRPr="007F4E5B">
        <w:t xml:space="preserve">Digital signage (DS) is normally installed in public and semi-public areas </w:t>
      </w:r>
      <w:r w:rsidRPr="007F4E5B">
        <w:rPr>
          <w:rFonts w:hint="eastAsia"/>
          <w:lang w:eastAsia="ja-JP"/>
        </w:rPr>
        <w:t>(</w:t>
      </w:r>
      <w:r w:rsidRPr="007F4E5B">
        <w:t>such as railway stations, hotels and corporate buildings</w:t>
      </w:r>
      <w:r w:rsidRPr="007F4E5B">
        <w:rPr>
          <w:rFonts w:hint="eastAsia"/>
          <w:lang w:eastAsia="ja-JP"/>
        </w:rPr>
        <w:t xml:space="preserve">) and is </w:t>
      </w:r>
      <w:r w:rsidRPr="007F4E5B">
        <w:rPr>
          <w:lang w:eastAsia="ja-JP"/>
        </w:rPr>
        <w:t xml:space="preserve">a </w:t>
      </w:r>
      <w:r w:rsidRPr="007F4E5B">
        <w:rPr>
          <w:rFonts w:hint="eastAsia"/>
          <w:lang w:eastAsia="ja-JP"/>
        </w:rPr>
        <w:t xml:space="preserve">powerful </w:t>
      </w:r>
      <w:r w:rsidRPr="007F4E5B">
        <w:rPr>
          <w:lang w:eastAsia="ja-JP"/>
        </w:rPr>
        <w:t>way of</w:t>
      </w:r>
      <w:r w:rsidRPr="007F4E5B">
        <w:rPr>
          <w:rFonts w:hint="eastAsia"/>
          <w:lang w:eastAsia="ja-JP"/>
        </w:rPr>
        <w:t xml:space="preserve"> delivering real-time disaster-related information to </w:t>
      </w:r>
      <w:r w:rsidRPr="007F4E5B">
        <w:rPr>
          <w:lang w:eastAsia="ja-JP"/>
        </w:rPr>
        <w:t xml:space="preserve">the </w:t>
      </w:r>
      <w:r w:rsidRPr="007F4E5B">
        <w:rPr>
          <w:rFonts w:hint="eastAsia"/>
          <w:lang w:eastAsia="ja-JP"/>
        </w:rPr>
        <w:t>general public</w:t>
      </w:r>
      <w:r w:rsidRPr="007F4E5B">
        <w:t xml:space="preserve">. </w:t>
      </w:r>
      <w:r w:rsidRPr="007F4E5B">
        <w:rPr>
          <w:lang w:eastAsia="ja-JP"/>
        </w:rPr>
        <w:t>However, t</w:t>
      </w:r>
      <w:r w:rsidRPr="007F4E5B">
        <w:t>he network may suffer from a capacity shortage and traffic congestion due to network failure</w:t>
      </w:r>
      <w:r w:rsidRPr="007F4E5B">
        <w:rPr>
          <w:rFonts w:hint="eastAsia"/>
          <w:lang w:eastAsia="ja-JP"/>
        </w:rPr>
        <w:t>s</w:t>
      </w:r>
      <w:r w:rsidRPr="007F4E5B">
        <w:t xml:space="preserve"> or a sudden increase </w:t>
      </w:r>
      <w:r w:rsidRPr="007F4E5B">
        <w:rPr>
          <w:rFonts w:hint="eastAsia"/>
          <w:lang w:eastAsia="ja-JP"/>
        </w:rPr>
        <w:t>in</w:t>
      </w:r>
      <w:r w:rsidRPr="007F4E5B">
        <w:t xml:space="preserve"> traffic. </w:t>
      </w:r>
      <w:r w:rsidRPr="007F4E5B">
        <w:rPr>
          <w:rFonts w:hint="eastAsia"/>
          <w:lang w:eastAsia="ja-JP"/>
        </w:rPr>
        <w:t xml:space="preserve">To </w:t>
      </w:r>
      <w:r w:rsidRPr="007F4E5B">
        <w:rPr>
          <w:lang w:eastAsia="ja-JP"/>
        </w:rPr>
        <w:t>guarantee</w:t>
      </w:r>
      <w:r w:rsidRPr="007F4E5B">
        <w:rPr>
          <w:rFonts w:hint="eastAsia"/>
          <w:lang w:eastAsia="ja-JP"/>
        </w:rPr>
        <w:t xml:space="preserve"> </w:t>
      </w:r>
      <w:r w:rsidRPr="007F4E5B">
        <w:rPr>
          <w:lang w:eastAsia="ja-JP"/>
        </w:rPr>
        <w:t>communication</w:t>
      </w:r>
      <w:r w:rsidRPr="007F4E5B">
        <w:rPr>
          <w:rFonts w:hint="eastAsia"/>
          <w:lang w:eastAsia="ja-JP"/>
        </w:rPr>
        <w:t xml:space="preserve"> even in the event of </w:t>
      </w:r>
      <w:r w:rsidRPr="007F4E5B">
        <w:rPr>
          <w:lang w:eastAsia="ja-JP"/>
        </w:rPr>
        <w:t xml:space="preserve">a </w:t>
      </w:r>
      <w:r w:rsidRPr="007F4E5B">
        <w:rPr>
          <w:rFonts w:hint="eastAsia"/>
          <w:lang w:eastAsia="ja-JP"/>
        </w:rPr>
        <w:t xml:space="preserve">disaster, </w:t>
      </w:r>
      <w:r w:rsidRPr="007F4E5B">
        <w:t>a disaster relief system</w:t>
      </w:r>
      <w:r w:rsidRPr="007F4E5B">
        <w:rPr>
          <w:rFonts w:hint="eastAsia"/>
          <w:lang w:eastAsia="ja-JP"/>
        </w:rPr>
        <w:t xml:space="preserve"> with DS should be investigated </w:t>
      </w:r>
      <w:r w:rsidRPr="007F4E5B">
        <w:rPr>
          <w:lang w:eastAsia="ja-JP"/>
        </w:rPr>
        <w:t>that</w:t>
      </w:r>
      <w:r w:rsidRPr="007F4E5B">
        <w:rPr>
          <w:rFonts w:hint="eastAsia"/>
          <w:lang w:eastAsia="ja-JP"/>
        </w:rPr>
        <w:t xml:space="preserve"> </w:t>
      </w:r>
      <w:r w:rsidRPr="007F4E5B">
        <w:t xml:space="preserve">can cope with the </w:t>
      </w:r>
      <w:r w:rsidRPr="007F4E5B">
        <w:rPr>
          <w:rFonts w:hint="eastAsia"/>
          <w:lang w:eastAsia="ja-JP"/>
        </w:rPr>
        <w:t>amount</w:t>
      </w:r>
      <w:r w:rsidRPr="007F4E5B">
        <w:t xml:space="preserve"> of </w:t>
      </w:r>
      <w:r w:rsidRPr="007F4E5B">
        <w:rPr>
          <w:rFonts w:hint="eastAsia"/>
          <w:lang w:eastAsia="ja-JP"/>
        </w:rPr>
        <w:t>i</w:t>
      </w:r>
      <w:r w:rsidRPr="007F4E5B">
        <w:t>nformation, the use of pre-stored graphics</w:t>
      </w:r>
      <w:r w:rsidRPr="007F4E5B">
        <w:rPr>
          <w:rFonts w:hint="eastAsia"/>
          <w:lang w:eastAsia="ja-JP"/>
        </w:rPr>
        <w:t xml:space="preserve">, and new </w:t>
      </w:r>
      <w:r w:rsidRPr="007F4E5B">
        <w:rPr>
          <w:lang w:eastAsia="ja-JP"/>
        </w:rPr>
        <w:t>technologies</w:t>
      </w:r>
      <w:r w:rsidRPr="007F4E5B">
        <w:rPr>
          <w:rFonts w:hint="eastAsia"/>
          <w:lang w:eastAsia="ja-JP"/>
        </w:rPr>
        <w:t xml:space="preserve"> (e.g. </w:t>
      </w:r>
      <w:r w:rsidRPr="007F4E5B">
        <w:t>scale vector graphics (SVG)</w:t>
      </w:r>
      <w:r w:rsidRPr="007F4E5B">
        <w:rPr>
          <w:rFonts w:hint="eastAsia"/>
          <w:lang w:eastAsia="ja-JP"/>
        </w:rPr>
        <w:t>).</w:t>
      </w:r>
    </w:p>
    <w:p w:rsidR="00592680" w:rsidRPr="007229CA" w:rsidRDefault="00592680" w:rsidP="00592680">
      <w:pPr>
        <w:pStyle w:val="Bullets"/>
      </w:pPr>
      <w:r w:rsidRPr="007229CA">
        <w:rPr>
          <w:rFonts w:hint="eastAsia"/>
        </w:rPr>
        <w:t>Safety confirmation and message broadcast system</w:t>
      </w:r>
    </w:p>
    <w:p w:rsidR="00592680" w:rsidRPr="007F4E5B" w:rsidRDefault="00592680" w:rsidP="00592680">
      <w:pPr>
        <w:pStyle w:val="Textjustified"/>
        <w:rPr>
          <w:lang w:eastAsia="ja-JP"/>
        </w:rPr>
      </w:pPr>
      <w:r w:rsidRPr="007F4E5B">
        <w:rPr>
          <w:rFonts w:hint="eastAsia"/>
          <w:lang w:eastAsia="ja-JP"/>
        </w:rPr>
        <w:t xml:space="preserve">During and after a disaster, public agencies, </w:t>
      </w:r>
      <w:r w:rsidRPr="007F4E5B">
        <w:rPr>
          <w:szCs w:val="24"/>
          <w:lang w:eastAsia="ja-JP"/>
        </w:rPr>
        <w:t>such as local governments, fire departments, hospitals and telecommunication companies</w:t>
      </w:r>
      <w:r w:rsidRPr="007F4E5B">
        <w:rPr>
          <w:rFonts w:hint="eastAsia"/>
          <w:szCs w:val="24"/>
          <w:lang w:eastAsia="ja-JP"/>
        </w:rPr>
        <w:t>,</w:t>
      </w:r>
      <w:r w:rsidRPr="007F4E5B">
        <w:rPr>
          <w:rFonts w:hint="eastAsia"/>
          <w:lang w:eastAsia="ja-JP"/>
        </w:rPr>
        <w:t xml:space="preserve"> want to confirm the safe</w:t>
      </w:r>
      <w:r w:rsidRPr="007F4E5B">
        <w:rPr>
          <w:lang w:eastAsia="ja-JP"/>
        </w:rPr>
        <w:t>ty</w:t>
      </w:r>
      <w:r w:rsidRPr="007F4E5B">
        <w:rPr>
          <w:rFonts w:hint="eastAsia"/>
          <w:lang w:eastAsia="ja-JP"/>
        </w:rPr>
        <w:t xml:space="preserve"> of their staff immediately and continue as </w:t>
      </w:r>
      <w:r w:rsidRPr="007F4E5B">
        <w:rPr>
          <w:lang w:eastAsia="ja-JP"/>
        </w:rPr>
        <w:t>far</w:t>
      </w:r>
      <w:r w:rsidRPr="007F4E5B">
        <w:rPr>
          <w:rFonts w:hint="eastAsia"/>
          <w:lang w:eastAsia="ja-JP"/>
        </w:rPr>
        <w:t xml:space="preserve"> as possible </w:t>
      </w:r>
      <w:r w:rsidRPr="007F4E5B">
        <w:rPr>
          <w:lang w:eastAsia="ja-JP"/>
        </w:rPr>
        <w:t xml:space="preserve">with </w:t>
      </w:r>
      <w:r w:rsidRPr="007F4E5B">
        <w:rPr>
          <w:rFonts w:hint="eastAsia"/>
          <w:lang w:eastAsia="ja-JP"/>
        </w:rPr>
        <w:t>their</w:t>
      </w:r>
      <w:r w:rsidRPr="007F4E5B">
        <w:rPr>
          <w:lang w:eastAsia="ja-JP"/>
        </w:rPr>
        <w:t xml:space="preserve"> work, which may</w:t>
      </w:r>
      <w:r w:rsidRPr="007F4E5B">
        <w:rPr>
          <w:rFonts w:hint="eastAsia"/>
          <w:lang w:eastAsia="ja-JP"/>
        </w:rPr>
        <w:t xml:space="preserve"> includ</w:t>
      </w:r>
      <w:r w:rsidRPr="007F4E5B">
        <w:rPr>
          <w:lang w:eastAsia="ja-JP"/>
        </w:rPr>
        <w:t>e</w:t>
      </w:r>
      <w:r w:rsidRPr="007F4E5B">
        <w:rPr>
          <w:rFonts w:hint="eastAsia"/>
          <w:lang w:eastAsia="ja-JP"/>
        </w:rPr>
        <w:t xml:space="preserve"> saving </w:t>
      </w:r>
      <w:r w:rsidRPr="007F4E5B">
        <w:rPr>
          <w:lang w:eastAsia="ja-JP"/>
        </w:rPr>
        <w:t>people’s</w:t>
      </w:r>
      <w:r w:rsidRPr="007F4E5B">
        <w:rPr>
          <w:rFonts w:hint="eastAsia"/>
          <w:lang w:eastAsia="ja-JP"/>
        </w:rPr>
        <w:t xml:space="preserve"> </w:t>
      </w:r>
      <w:r w:rsidRPr="007F4E5B">
        <w:rPr>
          <w:lang w:eastAsia="ja-JP"/>
        </w:rPr>
        <w:t>lives</w:t>
      </w:r>
      <w:r w:rsidRPr="007F4E5B">
        <w:rPr>
          <w:rFonts w:hint="eastAsia"/>
          <w:lang w:eastAsia="ja-JP"/>
        </w:rPr>
        <w:t xml:space="preserve"> in </w:t>
      </w:r>
      <w:r w:rsidRPr="007F4E5B">
        <w:rPr>
          <w:lang w:eastAsia="ja-JP"/>
        </w:rPr>
        <w:t>the</w:t>
      </w:r>
      <w:r w:rsidRPr="007F4E5B">
        <w:rPr>
          <w:rFonts w:hint="eastAsia"/>
          <w:lang w:eastAsia="ja-JP"/>
        </w:rPr>
        <w:t xml:space="preserve"> </w:t>
      </w:r>
      <w:r w:rsidRPr="007F4E5B">
        <w:rPr>
          <w:lang w:eastAsia="ja-JP"/>
        </w:rPr>
        <w:t>devastated</w:t>
      </w:r>
      <w:r w:rsidRPr="007F4E5B">
        <w:rPr>
          <w:rFonts w:hint="eastAsia"/>
          <w:lang w:eastAsia="ja-JP"/>
        </w:rPr>
        <w:t xml:space="preserve"> area</w:t>
      </w:r>
      <w:r w:rsidRPr="007F4E5B">
        <w:rPr>
          <w:lang w:eastAsia="ja-JP"/>
        </w:rPr>
        <w:t>s</w:t>
      </w:r>
      <w:r w:rsidRPr="007F4E5B">
        <w:rPr>
          <w:rFonts w:hint="eastAsia"/>
          <w:lang w:eastAsia="ja-JP"/>
        </w:rPr>
        <w:t xml:space="preserve">. </w:t>
      </w:r>
      <w:r w:rsidRPr="007F4E5B">
        <w:rPr>
          <w:lang w:eastAsia="ja-JP"/>
        </w:rPr>
        <w:t>To</w:t>
      </w:r>
      <w:r w:rsidRPr="007F4E5B">
        <w:rPr>
          <w:rFonts w:hint="eastAsia"/>
          <w:lang w:eastAsia="ja-JP"/>
        </w:rPr>
        <w:t xml:space="preserve"> continue </w:t>
      </w:r>
      <w:r w:rsidRPr="007F4E5B">
        <w:rPr>
          <w:lang w:eastAsia="ja-JP"/>
        </w:rPr>
        <w:t>with their</w:t>
      </w:r>
      <w:r w:rsidRPr="007F4E5B">
        <w:rPr>
          <w:rFonts w:hint="eastAsia"/>
          <w:lang w:eastAsia="ja-JP"/>
        </w:rPr>
        <w:t xml:space="preserve"> </w:t>
      </w:r>
      <w:r w:rsidRPr="007F4E5B">
        <w:rPr>
          <w:lang w:eastAsia="ja-JP"/>
        </w:rPr>
        <w:t>work</w:t>
      </w:r>
      <w:r w:rsidRPr="007F4E5B">
        <w:rPr>
          <w:rFonts w:hint="eastAsia"/>
          <w:lang w:eastAsia="ja-JP"/>
        </w:rPr>
        <w:t xml:space="preserve">, </w:t>
      </w:r>
      <w:r w:rsidRPr="007F4E5B">
        <w:rPr>
          <w:lang w:eastAsia="ja-JP"/>
        </w:rPr>
        <w:t>they must</w:t>
      </w:r>
      <w:r w:rsidRPr="007F4E5B">
        <w:rPr>
          <w:rFonts w:hint="eastAsia"/>
          <w:lang w:eastAsia="ja-JP"/>
        </w:rPr>
        <w:t xml:space="preserve"> dispatch available staff to target</w:t>
      </w:r>
      <w:r w:rsidRPr="007F4E5B">
        <w:rPr>
          <w:lang w:eastAsia="ja-JP"/>
        </w:rPr>
        <w:t xml:space="preserve"> </w:t>
      </w:r>
      <w:r w:rsidRPr="007F4E5B">
        <w:rPr>
          <w:rFonts w:hint="eastAsia"/>
          <w:lang w:eastAsia="ja-JP"/>
        </w:rPr>
        <w:t>area</w:t>
      </w:r>
      <w:r w:rsidRPr="007F4E5B">
        <w:rPr>
          <w:lang w:eastAsia="ja-JP"/>
        </w:rPr>
        <w:t>s</w:t>
      </w:r>
      <w:r w:rsidRPr="007F4E5B">
        <w:rPr>
          <w:rFonts w:hint="eastAsia"/>
          <w:lang w:eastAsia="ja-JP"/>
        </w:rPr>
        <w:t xml:space="preserve"> as soon as possible. </w:t>
      </w:r>
    </w:p>
    <w:p w:rsidR="00592680" w:rsidRPr="007F4E5B" w:rsidRDefault="00592680" w:rsidP="00592680">
      <w:pPr>
        <w:pStyle w:val="Textjustified"/>
        <w:rPr>
          <w:lang w:eastAsia="ja-JP"/>
        </w:rPr>
      </w:pPr>
      <w:r w:rsidRPr="007F4E5B">
        <w:rPr>
          <w:lang w:eastAsia="ja-JP"/>
        </w:rPr>
        <w:t>A</w:t>
      </w:r>
      <w:r w:rsidRPr="007F4E5B">
        <w:rPr>
          <w:rFonts w:hint="eastAsia"/>
          <w:lang w:eastAsia="ja-JP"/>
        </w:rPr>
        <w:t xml:space="preserve"> safety confirmation and broadcast message service should be investigated </w:t>
      </w:r>
      <w:r w:rsidRPr="007F4E5B">
        <w:rPr>
          <w:lang w:eastAsia="ja-JP"/>
        </w:rPr>
        <w:t>that</w:t>
      </w:r>
      <w:r w:rsidRPr="007F4E5B">
        <w:rPr>
          <w:rFonts w:hint="eastAsia"/>
          <w:lang w:eastAsia="ja-JP"/>
        </w:rPr>
        <w:t xml:space="preserve"> can </w:t>
      </w:r>
      <w:r w:rsidRPr="007F4E5B">
        <w:rPr>
          <w:lang w:eastAsia="ja-JP"/>
        </w:rPr>
        <w:t>collect</w:t>
      </w:r>
      <w:r w:rsidRPr="007F4E5B">
        <w:rPr>
          <w:rFonts w:hint="eastAsia"/>
          <w:lang w:eastAsia="ja-JP"/>
        </w:rPr>
        <w:t xml:space="preserve"> information about the safety </w:t>
      </w:r>
      <w:r w:rsidRPr="007F4E5B">
        <w:rPr>
          <w:lang w:eastAsia="ja-JP"/>
        </w:rPr>
        <w:t xml:space="preserve">of the </w:t>
      </w:r>
      <w:r w:rsidRPr="007F4E5B">
        <w:rPr>
          <w:rFonts w:hint="eastAsia"/>
          <w:lang w:eastAsia="ja-JP"/>
        </w:rPr>
        <w:t xml:space="preserve">people working for the agency and </w:t>
      </w:r>
      <w:r w:rsidRPr="007F4E5B">
        <w:rPr>
          <w:lang w:eastAsia="ja-JP"/>
        </w:rPr>
        <w:t xml:space="preserve">broadcast messages </w:t>
      </w:r>
      <w:r w:rsidRPr="007F4E5B">
        <w:rPr>
          <w:rFonts w:hint="eastAsia"/>
          <w:lang w:eastAsia="ja-JP"/>
        </w:rPr>
        <w:t xml:space="preserve">to them from the </w:t>
      </w:r>
      <w:r w:rsidRPr="007F4E5B">
        <w:rPr>
          <w:lang w:eastAsia="ja-JP"/>
        </w:rPr>
        <w:t>agency</w:t>
      </w:r>
      <w:r w:rsidRPr="007F4E5B">
        <w:rPr>
          <w:rFonts w:hint="eastAsia"/>
          <w:lang w:eastAsia="ja-JP"/>
        </w:rPr>
        <w:t xml:space="preserve"> to realize </w:t>
      </w:r>
      <w:r w:rsidRPr="007F4E5B">
        <w:rPr>
          <w:lang w:eastAsia="ja-JP"/>
        </w:rPr>
        <w:t>a</w:t>
      </w:r>
      <w:r>
        <w:rPr>
          <w:rFonts w:hint="eastAsia"/>
          <w:lang w:eastAsia="ja-JP"/>
        </w:rPr>
        <w:t xml:space="preserve"> BCP</w:t>
      </w:r>
      <w:r w:rsidRPr="007F4E5B">
        <w:rPr>
          <w:rFonts w:hint="eastAsia"/>
          <w:lang w:eastAsia="ja-JP"/>
        </w:rPr>
        <w:t>.</w:t>
      </w:r>
    </w:p>
    <w:p w:rsidR="00592680" w:rsidRDefault="00592680" w:rsidP="00592680">
      <w:pPr>
        <w:pStyle w:val="Bullets"/>
      </w:pPr>
      <w:r>
        <w:rPr>
          <w:rFonts w:hint="eastAsia"/>
          <w:lang w:eastAsia="ja-JP"/>
        </w:rPr>
        <w:t>Disaster information sharing system</w:t>
      </w:r>
    </w:p>
    <w:p w:rsidR="00592680" w:rsidRPr="000970CF" w:rsidRDefault="00592680" w:rsidP="00592680">
      <w:pPr>
        <w:jc w:val="both"/>
        <w:rPr>
          <w:rFonts w:eastAsia="MS Mincho"/>
          <w:b/>
          <w:bCs/>
        </w:rPr>
      </w:pPr>
      <w:r>
        <w:rPr>
          <w:rFonts w:eastAsia="MS Gothic" w:hint="eastAsia"/>
          <w:kern w:val="2"/>
        </w:rPr>
        <w:t>Before and after disaster, for protecting residents, the issue is how quickly and accurately disaster information should be conveyed. It is</w:t>
      </w:r>
      <w:r w:rsidRPr="00B42808">
        <w:rPr>
          <w:rFonts w:eastAsia="MS Gothic"/>
          <w:kern w:val="2"/>
        </w:rPr>
        <w:t xml:space="preserve"> important to send out the disaster-related information quickly and accurately to the people in the concerned area so that they can be alert to the disaster and aware of instructions given by disaster-related a</w:t>
      </w:r>
      <w:r w:rsidRPr="00B42808">
        <w:rPr>
          <w:rFonts w:eastAsia="MS Gothic" w:hint="eastAsia"/>
          <w:kern w:val="2"/>
        </w:rPr>
        <w:t>gencies</w:t>
      </w:r>
      <w:r w:rsidRPr="00B42808">
        <w:rPr>
          <w:rFonts w:eastAsia="MS Gothic"/>
          <w:kern w:val="2"/>
        </w:rPr>
        <w:t>.</w:t>
      </w:r>
      <w:r>
        <w:rPr>
          <w:rFonts w:eastAsia="MS Gothic" w:hint="eastAsia"/>
          <w:kern w:val="2"/>
        </w:rPr>
        <w:t xml:space="preserve"> </w:t>
      </w:r>
      <w:r>
        <w:rPr>
          <w:rFonts w:eastAsia="MS Mincho" w:hint="eastAsia"/>
        </w:rPr>
        <w:t xml:space="preserve">When a disaster </w:t>
      </w:r>
      <w:r>
        <w:rPr>
          <w:rFonts w:eastAsia="MS Mincho"/>
        </w:rPr>
        <w:t>occurred</w:t>
      </w:r>
      <w:r>
        <w:rPr>
          <w:rFonts w:eastAsia="MS Mincho" w:hint="eastAsia"/>
        </w:rPr>
        <w:t>, i</w:t>
      </w:r>
      <w:r>
        <w:rPr>
          <w:rFonts w:hint="eastAsia"/>
        </w:rPr>
        <w:t>nformation providers</w:t>
      </w:r>
      <w:r>
        <w:rPr>
          <w:rFonts w:eastAsia="MS Mincho" w:hint="eastAsia"/>
        </w:rPr>
        <w:t xml:space="preserve">, such as local governments or </w:t>
      </w:r>
      <w:r>
        <w:rPr>
          <w:rFonts w:eastAsia="MS Mincho"/>
        </w:rPr>
        <w:t>ministries</w:t>
      </w:r>
      <w:r>
        <w:rPr>
          <w:rFonts w:eastAsia="MS Mincho" w:hint="eastAsia"/>
        </w:rPr>
        <w:t>,</w:t>
      </w:r>
      <w:r>
        <w:rPr>
          <w:rFonts w:hint="eastAsia"/>
        </w:rPr>
        <w:t xml:space="preserve"> </w:t>
      </w:r>
      <w:r>
        <w:rPr>
          <w:rFonts w:eastAsia="MS Mincho" w:hint="eastAsia"/>
        </w:rPr>
        <w:t>provide disaster</w:t>
      </w:r>
      <w:r>
        <w:rPr>
          <w:rFonts w:hint="eastAsia"/>
        </w:rPr>
        <w:t xml:space="preserve"> information</w:t>
      </w:r>
      <w:r>
        <w:rPr>
          <w:rFonts w:eastAsia="MS Mincho" w:hint="eastAsia"/>
        </w:rPr>
        <w:t xml:space="preserve"> to various media outlets,</w:t>
      </w:r>
      <w:r>
        <w:rPr>
          <w:rFonts w:hint="eastAsia"/>
        </w:rPr>
        <w:t xml:space="preserve"> </w:t>
      </w:r>
      <w:r>
        <w:rPr>
          <w:rFonts w:eastAsia="MS Mincho" w:hint="eastAsia"/>
        </w:rPr>
        <w:t xml:space="preserve">which may take time to convey the information. The disaster information sharing system (DISS) gathers disaster </w:t>
      </w:r>
      <w:r>
        <w:rPr>
          <w:rFonts w:eastAsia="MS Mincho"/>
        </w:rPr>
        <w:t>information</w:t>
      </w:r>
      <w:r>
        <w:rPr>
          <w:rFonts w:eastAsia="MS Mincho" w:hint="eastAsia"/>
        </w:rPr>
        <w:t xml:space="preserve"> </w:t>
      </w:r>
      <w:r>
        <w:rPr>
          <w:rFonts w:eastAsia="MS Mincho"/>
        </w:rPr>
        <w:t>issued</w:t>
      </w:r>
      <w:r>
        <w:rPr>
          <w:rFonts w:eastAsia="MS Mincho" w:hint="eastAsia"/>
        </w:rPr>
        <w:t xml:space="preserve"> by information providers in a centralized fashion. This allows simultaneous distribution to various media outlets such as cell phones, TV and radio. Using various methods enables quick and accurate information conveyance to save as many residents in affected area as possible.</w:t>
      </w:r>
    </w:p>
    <w:p w:rsidR="00592680" w:rsidRPr="007F4E5B" w:rsidRDefault="00592680" w:rsidP="00EA6019">
      <w:pPr>
        <w:pStyle w:val="Heading1"/>
        <w:numPr>
          <w:ilvl w:val="0"/>
          <w:numId w:val="18"/>
        </w:numPr>
        <w:rPr>
          <w:bCs/>
          <w:lang w:eastAsia="ja-JP"/>
        </w:rPr>
      </w:pPr>
      <w:r w:rsidRPr="007F4E5B">
        <w:rPr>
          <w:rFonts w:hint="eastAsia"/>
          <w:lang w:eastAsia="ja-JP"/>
        </w:rPr>
        <w:t xml:space="preserve"> </w:t>
      </w:r>
      <w:bookmarkStart w:id="49" w:name="_Toc393114331"/>
      <w:r w:rsidRPr="007F4E5B">
        <w:rPr>
          <w:rFonts w:hint="eastAsia"/>
          <w:lang w:eastAsia="ja-JP"/>
        </w:rPr>
        <w:t xml:space="preserve">Requirements for new </w:t>
      </w:r>
      <w:r w:rsidRPr="007F4E5B">
        <w:rPr>
          <w:lang w:eastAsia="ja-JP"/>
        </w:rPr>
        <w:t>e</w:t>
      </w:r>
      <w:r w:rsidRPr="007F4E5B">
        <w:rPr>
          <w:rFonts w:hint="eastAsia"/>
          <w:lang w:eastAsia="ja-JP"/>
        </w:rPr>
        <w:t xml:space="preserve">arly </w:t>
      </w:r>
      <w:r w:rsidRPr="007F4E5B">
        <w:rPr>
          <w:lang w:eastAsia="ja-JP"/>
        </w:rPr>
        <w:t>w</w:t>
      </w:r>
      <w:r w:rsidRPr="007F4E5B">
        <w:rPr>
          <w:rFonts w:hint="eastAsia"/>
          <w:lang w:eastAsia="ja-JP"/>
        </w:rPr>
        <w:t xml:space="preserve">arning </w:t>
      </w:r>
      <w:r w:rsidRPr="007F4E5B">
        <w:rPr>
          <w:lang w:eastAsia="ja-JP"/>
        </w:rPr>
        <w:t>s</w:t>
      </w:r>
      <w:r w:rsidRPr="007F4E5B">
        <w:rPr>
          <w:rFonts w:hint="eastAsia"/>
          <w:lang w:eastAsia="ja-JP"/>
        </w:rPr>
        <w:t>ystems</w:t>
      </w:r>
      <w:bookmarkEnd w:id="49"/>
    </w:p>
    <w:p w:rsidR="00592680" w:rsidRPr="007F4E5B" w:rsidRDefault="00592680" w:rsidP="00EA6019">
      <w:pPr>
        <w:pStyle w:val="Heading2"/>
        <w:numPr>
          <w:ilvl w:val="1"/>
          <w:numId w:val="18"/>
        </w:numPr>
        <w:rPr>
          <w:lang w:eastAsia="ja-JP"/>
        </w:rPr>
      </w:pPr>
      <w:bookmarkStart w:id="50" w:name="_Toc393114332"/>
      <w:r w:rsidRPr="007F4E5B">
        <w:rPr>
          <w:rFonts w:hint="eastAsia"/>
          <w:lang w:eastAsia="ja-JP"/>
        </w:rPr>
        <w:t xml:space="preserve">Lead </w:t>
      </w:r>
      <w:r w:rsidRPr="007F4E5B">
        <w:rPr>
          <w:lang w:eastAsia="ja-JP"/>
        </w:rPr>
        <w:t>t</w:t>
      </w:r>
      <w:r w:rsidRPr="007F4E5B">
        <w:rPr>
          <w:rFonts w:hint="eastAsia"/>
          <w:lang w:eastAsia="ja-JP"/>
        </w:rPr>
        <w:t xml:space="preserve">ime for </w:t>
      </w:r>
      <w:r w:rsidRPr="007F4E5B">
        <w:rPr>
          <w:lang w:eastAsia="ja-JP"/>
        </w:rPr>
        <w:t>e</w:t>
      </w:r>
      <w:r w:rsidRPr="007F4E5B">
        <w:rPr>
          <w:rFonts w:hint="eastAsia"/>
          <w:lang w:eastAsia="ja-JP"/>
        </w:rPr>
        <w:t xml:space="preserve">arly </w:t>
      </w:r>
      <w:r w:rsidRPr="007F4E5B">
        <w:rPr>
          <w:lang w:eastAsia="ja-JP"/>
        </w:rPr>
        <w:t>w</w:t>
      </w:r>
      <w:r w:rsidRPr="007F4E5B">
        <w:rPr>
          <w:rFonts w:hint="eastAsia"/>
          <w:lang w:eastAsia="ja-JP"/>
        </w:rPr>
        <w:t>arning</w:t>
      </w:r>
      <w:bookmarkEnd w:id="50"/>
    </w:p>
    <w:p w:rsidR="00592680" w:rsidRPr="007F4E5B" w:rsidRDefault="00592680" w:rsidP="00592680">
      <w:pPr>
        <w:pStyle w:val="Textjustified"/>
        <w:rPr>
          <w:bCs/>
          <w:lang w:eastAsia="ja-JP"/>
        </w:rPr>
      </w:pPr>
      <w:r w:rsidRPr="007F4E5B">
        <w:rPr>
          <w:rFonts w:hint="eastAsia"/>
          <w:lang w:eastAsia="ja-JP"/>
        </w:rPr>
        <w:t>As early warning</w:t>
      </w:r>
      <w:r w:rsidRPr="007F4E5B">
        <w:rPr>
          <w:lang w:eastAsia="ja-JP"/>
        </w:rPr>
        <w:t>s</w:t>
      </w:r>
      <w:r w:rsidRPr="007F4E5B">
        <w:rPr>
          <w:rFonts w:hint="eastAsia"/>
          <w:lang w:eastAsia="ja-JP"/>
        </w:rPr>
        <w:t xml:space="preserve"> </w:t>
      </w:r>
      <w:r w:rsidRPr="007F4E5B">
        <w:rPr>
          <w:lang w:eastAsia="ja-JP"/>
        </w:rPr>
        <w:t>are</w:t>
      </w:r>
      <w:r w:rsidRPr="007F4E5B">
        <w:rPr>
          <w:rFonts w:hint="eastAsia"/>
          <w:lang w:eastAsia="ja-JP"/>
        </w:rPr>
        <w:t xml:space="preserve"> used </w:t>
      </w:r>
      <w:r w:rsidRPr="007F4E5B">
        <w:rPr>
          <w:lang w:eastAsia="ja-JP"/>
        </w:rPr>
        <w:t>to assist</w:t>
      </w:r>
      <w:r w:rsidRPr="007F4E5B">
        <w:rPr>
          <w:rFonts w:hint="eastAsia"/>
          <w:lang w:eastAsia="ja-JP"/>
        </w:rPr>
        <w:t xml:space="preserve"> preparedness </w:t>
      </w:r>
      <w:r w:rsidRPr="007F4E5B">
        <w:rPr>
          <w:lang w:eastAsia="ja-JP"/>
        </w:rPr>
        <w:t xml:space="preserve">for </w:t>
      </w:r>
      <w:r w:rsidRPr="007F4E5B">
        <w:rPr>
          <w:rFonts w:hint="eastAsia"/>
          <w:lang w:eastAsia="ja-JP"/>
        </w:rPr>
        <w:t xml:space="preserve">and </w:t>
      </w:r>
      <w:r w:rsidRPr="007F4E5B">
        <w:rPr>
          <w:lang w:eastAsia="ja-JP"/>
        </w:rPr>
        <w:t xml:space="preserve">the </w:t>
      </w:r>
      <w:r w:rsidRPr="007F4E5B">
        <w:rPr>
          <w:rFonts w:hint="eastAsia"/>
          <w:lang w:eastAsia="ja-JP"/>
        </w:rPr>
        <w:t xml:space="preserve">prevention </w:t>
      </w:r>
      <w:r w:rsidRPr="007F4E5B">
        <w:rPr>
          <w:lang w:eastAsia="ja-JP"/>
        </w:rPr>
        <w:t>of</w:t>
      </w:r>
      <w:r w:rsidRPr="007F4E5B">
        <w:rPr>
          <w:rFonts w:hint="eastAsia"/>
          <w:lang w:eastAsia="ja-JP"/>
        </w:rPr>
        <w:t xml:space="preserve"> disasters, the timing of </w:t>
      </w:r>
      <w:r w:rsidRPr="007F4E5B">
        <w:rPr>
          <w:lang w:eastAsia="ja-JP"/>
        </w:rPr>
        <w:t>such</w:t>
      </w:r>
      <w:r w:rsidRPr="007F4E5B">
        <w:rPr>
          <w:rFonts w:hint="eastAsia"/>
          <w:lang w:eastAsia="ja-JP"/>
        </w:rPr>
        <w:t xml:space="preserve"> warning</w:t>
      </w:r>
      <w:r w:rsidRPr="007F4E5B">
        <w:rPr>
          <w:lang w:eastAsia="ja-JP"/>
        </w:rPr>
        <w:t>s</w:t>
      </w:r>
      <w:r w:rsidRPr="007F4E5B">
        <w:rPr>
          <w:rFonts w:hint="eastAsia"/>
          <w:lang w:eastAsia="ja-JP"/>
        </w:rPr>
        <w:t xml:space="preserve"> is very </w:t>
      </w:r>
      <w:r w:rsidRPr="007F4E5B">
        <w:rPr>
          <w:lang w:eastAsia="ja-JP"/>
        </w:rPr>
        <w:t>important</w:t>
      </w:r>
      <w:r w:rsidRPr="007F4E5B">
        <w:rPr>
          <w:rFonts w:hint="eastAsia"/>
          <w:lang w:eastAsia="ja-JP"/>
        </w:rPr>
        <w:t xml:space="preserve">. There are many types of disasters </w:t>
      </w:r>
      <w:r w:rsidRPr="007F4E5B">
        <w:rPr>
          <w:lang w:eastAsia="ja-JP"/>
        </w:rPr>
        <w:t>including</w:t>
      </w:r>
      <w:r w:rsidRPr="007F4E5B">
        <w:rPr>
          <w:rFonts w:hint="eastAsia"/>
          <w:lang w:eastAsia="ja-JP"/>
        </w:rPr>
        <w:t xml:space="preserve"> </w:t>
      </w:r>
      <w:r w:rsidRPr="007F4E5B">
        <w:rPr>
          <w:lang w:eastAsia="ja-JP"/>
        </w:rPr>
        <w:t>earthquakes</w:t>
      </w:r>
      <w:r w:rsidRPr="007F4E5B">
        <w:rPr>
          <w:rFonts w:hint="eastAsia"/>
          <w:lang w:eastAsia="ja-JP"/>
        </w:rPr>
        <w:t xml:space="preserve">, droughts, </w:t>
      </w:r>
      <w:hyperlink r:id="rId10" w:history="1">
        <w:r w:rsidRPr="005D783C">
          <w:rPr>
            <w:rStyle w:val="Hyperlink"/>
            <w:color w:val="auto"/>
            <w:u w:val="none"/>
          </w:rPr>
          <w:t>flood</w:t>
        </w:r>
      </w:hyperlink>
      <w:r w:rsidRPr="005D783C">
        <w:t xml:space="preserve">s, </w:t>
      </w:r>
      <w:hyperlink r:id="rId11" w:history="1">
        <w:r w:rsidRPr="005D783C">
          <w:rPr>
            <w:rStyle w:val="Hyperlink"/>
            <w:color w:val="auto"/>
            <w:u w:val="none"/>
          </w:rPr>
          <w:t>fire</w:t>
        </w:r>
      </w:hyperlink>
      <w:r w:rsidRPr="005D783C">
        <w:t>s,</w:t>
      </w:r>
      <w:r w:rsidRPr="007F4E5B">
        <w:t xml:space="preserve"> hurricanes, wars</w:t>
      </w:r>
      <w:r w:rsidRPr="007F4E5B">
        <w:rPr>
          <w:rFonts w:hint="eastAsia"/>
          <w:lang w:eastAsia="ja-JP"/>
        </w:rPr>
        <w:t xml:space="preserve"> and </w:t>
      </w:r>
      <w:r w:rsidRPr="007F4E5B">
        <w:rPr>
          <w:rStyle w:val="hps"/>
          <w:rFonts w:hint="eastAsia"/>
          <w:lang w:eastAsia="ja-JP"/>
        </w:rPr>
        <w:t>t</w:t>
      </w:r>
      <w:r w:rsidRPr="007F4E5B">
        <w:rPr>
          <w:rStyle w:val="hps"/>
        </w:rPr>
        <w:t>errorism</w:t>
      </w:r>
      <w:r w:rsidRPr="007F4E5B">
        <w:rPr>
          <w:rFonts w:hint="eastAsia"/>
          <w:lang w:eastAsia="ja-JP"/>
        </w:rPr>
        <w:t xml:space="preserve">. The required lead time depends on the type of disaster. </w:t>
      </w:r>
      <w:r w:rsidRPr="007F4E5B">
        <w:rPr>
          <w:lang w:eastAsia="ja-JP"/>
        </w:rPr>
        <w:t>Some example</w:t>
      </w:r>
      <w:r w:rsidRPr="007F4E5B">
        <w:rPr>
          <w:rFonts w:hint="eastAsia"/>
          <w:lang w:eastAsia="ja-JP"/>
        </w:rPr>
        <w:t xml:space="preserve"> lead times for natural </w:t>
      </w:r>
      <w:r w:rsidRPr="007F4E5B">
        <w:rPr>
          <w:lang w:eastAsia="ja-JP"/>
        </w:rPr>
        <w:t>disasters</w:t>
      </w:r>
      <w:r w:rsidRPr="007F4E5B">
        <w:rPr>
          <w:rFonts w:hint="eastAsia"/>
          <w:lang w:eastAsia="ja-JP"/>
        </w:rPr>
        <w:t xml:space="preserve"> are shown below. </w:t>
      </w:r>
    </w:p>
    <w:p w:rsidR="00592680" w:rsidRPr="007F4E5B" w:rsidRDefault="00592680" w:rsidP="00EA6019">
      <w:pPr>
        <w:numPr>
          <w:ilvl w:val="1"/>
          <w:numId w:val="8"/>
        </w:numPr>
        <w:tabs>
          <w:tab w:val="left" w:pos="426"/>
          <w:tab w:val="left" w:pos="1191"/>
          <w:tab w:val="left" w:pos="1588"/>
          <w:tab w:val="left" w:pos="1985"/>
        </w:tabs>
        <w:overflowPunct w:val="0"/>
        <w:autoSpaceDE w:val="0"/>
        <w:autoSpaceDN w:val="0"/>
        <w:adjustRightInd w:val="0"/>
        <w:ind w:leftChars="178" w:left="721" w:hangingChars="122" w:hanging="294"/>
        <w:textAlignment w:val="baseline"/>
        <w:rPr>
          <w:b/>
          <w:bCs/>
        </w:rPr>
      </w:pPr>
      <w:r w:rsidRPr="007F4E5B">
        <w:rPr>
          <w:rFonts w:hint="eastAsia"/>
          <w:b/>
          <w:bCs/>
        </w:rPr>
        <w:lastRenderedPageBreak/>
        <w:t>Seconds</w:t>
      </w:r>
      <w:r w:rsidRPr="007F4E5B">
        <w:rPr>
          <w:rFonts w:hint="eastAsia"/>
        </w:rPr>
        <w:t xml:space="preserve"> for earthquakes</w:t>
      </w:r>
    </w:p>
    <w:p w:rsidR="00592680" w:rsidRPr="007F4E5B" w:rsidRDefault="00592680" w:rsidP="00EA6019">
      <w:pPr>
        <w:numPr>
          <w:ilvl w:val="1"/>
          <w:numId w:val="8"/>
        </w:numPr>
        <w:tabs>
          <w:tab w:val="left" w:pos="426"/>
          <w:tab w:val="left" w:pos="1191"/>
          <w:tab w:val="left" w:pos="1588"/>
          <w:tab w:val="left" w:pos="1985"/>
        </w:tabs>
        <w:overflowPunct w:val="0"/>
        <w:autoSpaceDE w:val="0"/>
        <w:autoSpaceDN w:val="0"/>
        <w:adjustRightInd w:val="0"/>
        <w:ind w:leftChars="178" w:left="721" w:hangingChars="122" w:hanging="294"/>
        <w:textAlignment w:val="baseline"/>
      </w:pPr>
      <w:r w:rsidRPr="007F4E5B">
        <w:rPr>
          <w:rFonts w:hint="eastAsia"/>
          <w:b/>
          <w:bCs/>
        </w:rPr>
        <w:t>Minutes</w:t>
      </w:r>
      <w:r w:rsidRPr="007F4E5B">
        <w:rPr>
          <w:rFonts w:hint="eastAsia"/>
        </w:rPr>
        <w:t xml:space="preserve"> for tornadoes and tsunami</w:t>
      </w:r>
    </w:p>
    <w:p w:rsidR="00592680" w:rsidRPr="007F4E5B" w:rsidRDefault="00592680" w:rsidP="00EA6019">
      <w:pPr>
        <w:numPr>
          <w:ilvl w:val="1"/>
          <w:numId w:val="8"/>
        </w:numPr>
        <w:tabs>
          <w:tab w:val="left" w:pos="426"/>
          <w:tab w:val="left" w:pos="1191"/>
          <w:tab w:val="left" w:pos="1588"/>
          <w:tab w:val="left" w:pos="1985"/>
        </w:tabs>
        <w:overflowPunct w:val="0"/>
        <w:autoSpaceDE w:val="0"/>
        <w:autoSpaceDN w:val="0"/>
        <w:adjustRightInd w:val="0"/>
        <w:ind w:leftChars="178" w:left="721" w:hangingChars="122" w:hanging="294"/>
        <w:textAlignment w:val="baseline"/>
      </w:pPr>
      <w:r w:rsidRPr="007F4E5B">
        <w:rPr>
          <w:b/>
          <w:bCs/>
        </w:rPr>
        <w:t>Hours to d</w:t>
      </w:r>
      <w:r w:rsidRPr="007F4E5B">
        <w:rPr>
          <w:rFonts w:hint="eastAsia"/>
          <w:b/>
          <w:bCs/>
        </w:rPr>
        <w:t xml:space="preserve">ays </w:t>
      </w:r>
      <w:r w:rsidRPr="007F4E5B">
        <w:rPr>
          <w:rFonts w:hint="eastAsia"/>
        </w:rPr>
        <w:t>for volcanic eruptions</w:t>
      </w:r>
    </w:p>
    <w:p w:rsidR="00592680" w:rsidRPr="007F4E5B" w:rsidRDefault="00592680" w:rsidP="00EA6019">
      <w:pPr>
        <w:numPr>
          <w:ilvl w:val="1"/>
          <w:numId w:val="8"/>
        </w:numPr>
        <w:tabs>
          <w:tab w:val="left" w:pos="426"/>
          <w:tab w:val="left" w:pos="1191"/>
          <w:tab w:val="left" w:pos="1588"/>
          <w:tab w:val="left" w:pos="1985"/>
        </w:tabs>
        <w:overflowPunct w:val="0"/>
        <w:autoSpaceDE w:val="0"/>
        <w:autoSpaceDN w:val="0"/>
        <w:adjustRightInd w:val="0"/>
        <w:ind w:leftChars="178" w:left="721" w:hangingChars="122" w:hanging="294"/>
        <w:textAlignment w:val="baseline"/>
      </w:pPr>
      <w:r w:rsidRPr="007F4E5B">
        <w:rPr>
          <w:b/>
          <w:bCs/>
        </w:rPr>
        <w:t>Hours to w</w:t>
      </w:r>
      <w:r w:rsidRPr="007F4E5B">
        <w:rPr>
          <w:rFonts w:hint="eastAsia"/>
          <w:b/>
          <w:bCs/>
        </w:rPr>
        <w:t xml:space="preserve">eeks </w:t>
      </w:r>
      <w:r w:rsidRPr="007F4E5B">
        <w:rPr>
          <w:rFonts w:hint="eastAsia"/>
        </w:rPr>
        <w:t>for hurricanes</w:t>
      </w:r>
    </w:p>
    <w:p w:rsidR="00592680" w:rsidRPr="007F4E5B" w:rsidRDefault="00592680" w:rsidP="00EA6019">
      <w:pPr>
        <w:numPr>
          <w:ilvl w:val="1"/>
          <w:numId w:val="8"/>
        </w:numPr>
        <w:tabs>
          <w:tab w:val="left" w:pos="426"/>
          <w:tab w:val="left" w:pos="1191"/>
          <w:tab w:val="left" w:pos="1588"/>
          <w:tab w:val="left" w:pos="1985"/>
        </w:tabs>
        <w:overflowPunct w:val="0"/>
        <w:autoSpaceDE w:val="0"/>
        <w:autoSpaceDN w:val="0"/>
        <w:adjustRightInd w:val="0"/>
        <w:ind w:leftChars="178" w:left="721" w:hangingChars="122" w:hanging="294"/>
        <w:textAlignment w:val="baseline"/>
      </w:pPr>
      <w:r w:rsidRPr="007F4E5B">
        <w:rPr>
          <w:b/>
          <w:bCs/>
        </w:rPr>
        <w:t>Weeks</w:t>
      </w:r>
      <w:r w:rsidRPr="007F4E5B">
        <w:rPr>
          <w:rFonts w:hint="eastAsia"/>
          <w:b/>
          <w:bCs/>
        </w:rPr>
        <w:t xml:space="preserve"> </w:t>
      </w:r>
      <w:r w:rsidRPr="007F4E5B">
        <w:rPr>
          <w:b/>
          <w:bCs/>
        </w:rPr>
        <w:t>to m</w:t>
      </w:r>
      <w:r w:rsidRPr="007F4E5B">
        <w:rPr>
          <w:rFonts w:hint="eastAsia"/>
          <w:b/>
          <w:bCs/>
        </w:rPr>
        <w:t xml:space="preserve">onths </w:t>
      </w:r>
      <w:r w:rsidRPr="007F4E5B">
        <w:rPr>
          <w:rFonts w:hint="eastAsia"/>
        </w:rPr>
        <w:t>for droughts</w:t>
      </w:r>
    </w:p>
    <w:p w:rsidR="00592680" w:rsidRPr="007F4E5B" w:rsidRDefault="00592680" w:rsidP="00EA6019">
      <w:pPr>
        <w:numPr>
          <w:ilvl w:val="1"/>
          <w:numId w:val="8"/>
        </w:numPr>
        <w:tabs>
          <w:tab w:val="left" w:pos="426"/>
          <w:tab w:val="left" w:pos="1191"/>
          <w:tab w:val="left" w:pos="1588"/>
          <w:tab w:val="left" w:pos="1985"/>
        </w:tabs>
        <w:overflowPunct w:val="0"/>
        <w:autoSpaceDE w:val="0"/>
        <w:autoSpaceDN w:val="0"/>
        <w:adjustRightInd w:val="0"/>
        <w:ind w:leftChars="178" w:left="721" w:hangingChars="122" w:hanging="294"/>
        <w:textAlignment w:val="baseline"/>
      </w:pPr>
      <w:r w:rsidRPr="007F4E5B">
        <w:rPr>
          <w:rFonts w:hint="eastAsia"/>
          <w:b/>
          <w:bCs/>
        </w:rPr>
        <w:t xml:space="preserve">Years or even decades </w:t>
      </w:r>
      <w:r w:rsidRPr="007F4E5B">
        <w:rPr>
          <w:rFonts w:hint="eastAsia"/>
        </w:rPr>
        <w:t>for slow-onset threats (such as El Nino, climate change, etc.)</w:t>
      </w:r>
    </w:p>
    <w:p w:rsidR="00592680" w:rsidRPr="007F4E5B" w:rsidRDefault="00592680" w:rsidP="00592680">
      <w:pPr>
        <w:pStyle w:val="Textjustified"/>
        <w:rPr>
          <w:lang w:eastAsia="ja-JP"/>
        </w:rPr>
      </w:pPr>
      <w:r w:rsidRPr="007F4E5B">
        <w:rPr>
          <w:rFonts w:hint="eastAsia"/>
          <w:lang w:eastAsia="ja-JP"/>
        </w:rPr>
        <w:t xml:space="preserve">In general, </w:t>
      </w:r>
      <w:r w:rsidRPr="007F4E5B">
        <w:rPr>
          <w:lang w:eastAsia="ja-JP"/>
        </w:rPr>
        <w:t xml:space="preserve">an </w:t>
      </w:r>
      <w:r w:rsidRPr="007F4E5B">
        <w:rPr>
          <w:rFonts w:hint="eastAsia"/>
          <w:lang w:eastAsia="ja-JP"/>
        </w:rPr>
        <w:t xml:space="preserve">early warning system consists of two parts. </w:t>
      </w:r>
      <w:r w:rsidRPr="007F4E5B">
        <w:rPr>
          <w:lang w:eastAsia="ja-JP"/>
        </w:rPr>
        <w:t xml:space="preserve">A specialized agency first detects or predicts a disaster and identifies </w:t>
      </w:r>
      <w:r w:rsidRPr="007F4E5B">
        <w:rPr>
          <w:rFonts w:hint="eastAsia"/>
          <w:lang w:eastAsia="ja-JP"/>
        </w:rPr>
        <w:t>the</w:t>
      </w:r>
      <w:r w:rsidRPr="007F4E5B">
        <w:rPr>
          <w:lang w:eastAsia="ja-JP"/>
        </w:rPr>
        <w:t xml:space="preserve"> affected </w:t>
      </w:r>
      <w:r w:rsidRPr="007F4E5B">
        <w:rPr>
          <w:rFonts w:hint="eastAsia"/>
          <w:lang w:eastAsia="ja-JP"/>
        </w:rPr>
        <w:t xml:space="preserve">or </w:t>
      </w:r>
      <w:r w:rsidRPr="007F4E5B">
        <w:rPr>
          <w:lang w:eastAsia="ja-JP"/>
        </w:rPr>
        <w:t>potentially</w:t>
      </w:r>
      <w:r w:rsidRPr="007F4E5B">
        <w:rPr>
          <w:rFonts w:hint="eastAsia"/>
          <w:lang w:eastAsia="ja-JP"/>
        </w:rPr>
        <w:t xml:space="preserve"> damaged areas</w:t>
      </w:r>
      <w:r w:rsidRPr="007F4E5B">
        <w:rPr>
          <w:lang w:eastAsia="ja-JP"/>
        </w:rPr>
        <w:t>. The agency then transfers the warning information to the distribution</w:t>
      </w:r>
      <w:r w:rsidRPr="007F4E5B">
        <w:rPr>
          <w:rFonts w:hint="eastAsia"/>
          <w:lang w:eastAsia="ja-JP"/>
        </w:rPr>
        <w:t xml:space="preserve"> systems. The distribution systems (e.g., public </w:t>
      </w:r>
      <w:r w:rsidRPr="007F4E5B">
        <w:rPr>
          <w:lang w:eastAsia="ja-JP"/>
        </w:rPr>
        <w:t>telecommunication</w:t>
      </w:r>
      <w:r w:rsidRPr="007F4E5B">
        <w:rPr>
          <w:rFonts w:hint="eastAsia"/>
          <w:lang w:eastAsia="ja-JP"/>
        </w:rPr>
        <w:t xml:space="preserve"> network and broadcasting system</w:t>
      </w:r>
      <w:r w:rsidRPr="007F4E5B">
        <w:rPr>
          <w:lang w:eastAsia="ja-JP"/>
        </w:rPr>
        <w:t>s</w:t>
      </w:r>
      <w:r w:rsidRPr="007F4E5B">
        <w:rPr>
          <w:rFonts w:hint="eastAsia"/>
          <w:lang w:eastAsia="ja-JP"/>
        </w:rPr>
        <w:t>) decide</w:t>
      </w:r>
      <w:r w:rsidRPr="007F4E5B">
        <w:rPr>
          <w:lang w:eastAsia="ja-JP"/>
        </w:rPr>
        <w:t xml:space="preserve"> on</w:t>
      </w:r>
      <w:r w:rsidRPr="007F4E5B">
        <w:rPr>
          <w:rFonts w:hint="eastAsia"/>
          <w:lang w:eastAsia="ja-JP"/>
        </w:rPr>
        <w:t xml:space="preserve"> the distribution areas after </w:t>
      </w:r>
      <w:r w:rsidRPr="007F4E5B">
        <w:rPr>
          <w:lang w:eastAsia="ja-JP"/>
        </w:rPr>
        <w:t>receiving</w:t>
      </w:r>
      <w:r w:rsidRPr="007F4E5B">
        <w:rPr>
          <w:rFonts w:hint="eastAsia"/>
          <w:lang w:eastAsia="ja-JP"/>
        </w:rPr>
        <w:t xml:space="preserve"> </w:t>
      </w:r>
      <w:r w:rsidRPr="007F4E5B">
        <w:rPr>
          <w:lang w:eastAsia="ja-JP"/>
        </w:rPr>
        <w:t xml:space="preserve">information about </w:t>
      </w:r>
      <w:r w:rsidRPr="007F4E5B">
        <w:rPr>
          <w:rFonts w:hint="eastAsia"/>
          <w:lang w:eastAsia="ja-JP"/>
        </w:rPr>
        <w:t>the affected or potentially damaged areas and distribute the warning information to</w:t>
      </w:r>
      <w:r w:rsidRPr="007F4E5B">
        <w:t xml:space="preserve"> </w:t>
      </w:r>
      <w:r w:rsidRPr="007F4E5B">
        <w:rPr>
          <w:rFonts w:hint="eastAsia"/>
          <w:lang w:eastAsia="ja-JP"/>
        </w:rPr>
        <w:t>t</w:t>
      </w:r>
      <w:r w:rsidRPr="007F4E5B">
        <w:rPr>
          <w:lang w:eastAsia="ja-JP"/>
        </w:rPr>
        <w:t>he relevant terminals</w:t>
      </w:r>
      <w:r w:rsidRPr="007F4E5B">
        <w:rPr>
          <w:rFonts w:hint="eastAsia"/>
          <w:lang w:eastAsia="ja-JP"/>
        </w:rPr>
        <w:t>.</w:t>
      </w:r>
    </w:p>
    <w:p w:rsidR="00592680" w:rsidRPr="007F4E5B" w:rsidRDefault="00592680" w:rsidP="00592680">
      <w:pPr>
        <w:pStyle w:val="Textjustified"/>
        <w:rPr>
          <w:lang w:eastAsia="ja-JP"/>
        </w:rPr>
      </w:pPr>
      <w:r w:rsidRPr="007F4E5B">
        <w:rPr>
          <w:lang w:eastAsia="ja-JP"/>
        </w:rPr>
        <w:t>The</w:t>
      </w:r>
      <w:r w:rsidRPr="007F4E5B">
        <w:rPr>
          <w:rFonts w:hint="eastAsia"/>
          <w:lang w:eastAsia="ja-JP"/>
        </w:rPr>
        <w:t xml:space="preserve"> operators of the distribution system for early warning systems should take the lead time requirement into account.</w:t>
      </w:r>
    </w:p>
    <w:p w:rsidR="00592680" w:rsidRPr="007229CA" w:rsidRDefault="00592680" w:rsidP="00EA6019">
      <w:pPr>
        <w:pStyle w:val="Heading2"/>
        <w:numPr>
          <w:ilvl w:val="1"/>
          <w:numId w:val="18"/>
        </w:numPr>
      </w:pPr>
      <w:bookmarkStart w:id="51" w:name="_Toc393114333"/>
      <w:r w:rsidRPr="007229CA">
        <w:rPr>
          <w:rStyle w:val="hps"/>
          <w:rFonts w:hint="eastAsia"/>
        </w:rPr>
        <w:t xml:space="preserve">Early </w:t>
      </w:r>
      <w:r w:rsidRPr="007229CA">
        <w:rPr>
          <w:rStyle w:val="hps"/>
        </w:rPr>
        <w:t>w</w:t>
      </w:r>
      <w:r w:rsidRPr="007229CA">
        <w:rPr>
          <w:rStyle w:val="hps"/>
          <w:rFonts w:hint="eastAsia"/>
        </w:rPr>
        <w:t>arning system for mobile terminals</w:t>
      </w:r>
      <w:bookmarkEnd w:id="51"/>
      <w:r w:rsidRPr="007229CA">
        <w:rPr>
          <w:rFonts w:hint="eastAsia"/>
        </w:rPr>
        <w:t xml:space="preserve"> </w:t>
      </w:r>
    </w:p>
    <w:p w:rsidR="00592680" w:rsidRPr="007F4E5B" w:rsidRDefault="00592680" w:rsidP="00592680">
      <w:pPr>
        <w:pStyle w:val="Textjustified"/>
      </w:pPr>
      <w:r w:rsidRPr="007F4E5B">
        <w:t>T</w:t>
      </w:r>
      <w:r w:rsidRPr="007F4E5B">
        <w:rPr>
          <w:rFonts w:hint="eastAsia"/>
        </w:rPr>
        <w:t>he mobile terminal is the key receiver of early warning</w:t>
      </w:r>
      <w:r w:rsidRPr="007F4E5B">
        <w:t>s</w:t>
      </w:r>
      <w:r w:rsidRPr="007F4E5B">
        <w:rPr>
          <w:rFonts w:hint="eastAsia"/>
        </w:rPr>
        <w:t xml:space="preserve"> because people </w:t>
      </w:r>
      <w:r w:rsidRPr="007F4E5B">
        <w:t>always</w:t>
      </w:r>
      <w:r w:rsidRPr="007F4E5B">
        <w:rPr>
          <w:rFonts w:hint="eastAsia"/>
        </w:rPr>
        <w:t xml:space="preserve"> </w:t>
      </w:r>
      <w:r w:rsidRPr="007F4E5B">
        <w:t>carry it with them</w:t>
      </w:r>
      <w:r w:rsidRPr="007F4E5B">
        <w:rPr>
          <w:rFonts w:hint="eastAsia"/>
        </w:rPr>
        <w:t xml:space="preserve"> and its penetration ratio is higher than </w:t>
      </w:r>
      <w:r w:rsidRPr="007F4E5B">
        <w:t xml:space="preserve">that of </w:t>
      </w:r>
      <w:r w:rsidRPr="007F4E5B">
        <w:rPr>
          <w:rFonts w:hint="eastAsia"/>
        </w:rPr>
        <w:t xml:space="preserve">traditional fixed telephones. </w:t>
      </w:r>
      <w:r w:rsidRPr="007F4E5B">
        <w:t xml:space="preserve">Even when mobile traffic is severely congested, the warning notification must reach </w:t>
      </w:r>
      <w:r w:rsidRPr="007F4E5B">
        <w:rPr>
          <w:rFonts w:hint="eastAsia"/>
        </w:rPr>
        <w:t xml:space="preserve">multiple </w:t>
      </w:r>
      <w:r w:rsidRPr="007F4E5B">
        <w:t>mobile terminals simultaneously</w:t>
      </w:r>
      <w:r w:rsidRPr="007F4E5B">
        <w:rPr>
          <w:rFonts w:hint="eastAsia"/>
        </w:rPr>
        <w:t xml:space="preserve"> </w:t>
      </w:r>
      <w:r w:rsidRPr="007F4E5B">
        <w:t xml:space="preserve">within the areas affected by </w:t>
      </w:r>
      <w:r w:rsidRPr="007F4E5B">
        <w:rPr>
          <w:rFonts w:hint="eastAsia"/>
        </w:rPr>
        <w:t>the disaster</w:t>
      </w:r>
      <w:r w:rsidRPr="007F4E5B">
        <w:t>.</w:t>
      </w:r>
      <w:r w:rsidRPr="007F4E5B">
        <w:rPr>
          <w:rFonts w:hint="eastAsia"/>
        </w:rPr>
        <w:t xml:space="preserve"> If the early warning is delivered through </w:t>
      </w:r>
      <w:r w:rsidRPr="007F4E5B">
        <w:t>a</w:t>
      </w:r>
      <w:r w:rsidRPr="007F4E5B">
        <w:rPr>
          <w:rFonts w:hint="eastAsia"/>
        </w:rPr>
        <w:t xml:space="preserve"> broadcasting channel </w:t>
      </w:r>
      <w:r w:rsidRPr="007F4E5B">
        <w:t>that</w:t>
      </w:r>
      <w:r w:rsidRPr="007F4E5B">
        <w:rPr>
          <w:rFonts w:hint="eastAsia"/>
        </w:rPr>
        <w:t xml:space="preserve"> is different from the </w:t>
      </w:r>
      <w:r w:rsidRPr="007F4E5B">
        <w:t>individual</w:t>
      </w:r>
      <w:r w:rsidRPr="007F4E5B">
        <w:rPr>
          <w:rFonts w:hint="eastAsia"/>
        </w:rPr>
        <w:t xml:space="preserve"> </w:t>
      </w:r>
      <w:r w:rsidRPr="007F4E5B">
        <w:t>communication</w:t>
      </w:r>
      <w:r w:rsidRPr="007F4E5B">
        <w:rPr>
          <w:rFonts w:hint="eastAsia"/>
        </w:rPr>
        <w:t xml:space="preserve"> channel, it reache</w:t>
      </w:r>
      <w:r w:rsidRPr="007F4E5B">
        <w:t>s</w:t>
      </w:r>
      <w:r w:rsidRPr="007F4E5B">
        <w:rPr>
          <w:rFonts w:hint="eastAsia"/>
        </w:rPr>
        <w:t xml:space="preserve"> multiple terminals without </w:t>
      </w:r>
      <w:r w:rsidRPr="007F4E5B">
        <w:t>interference</w:t>
      </w:r>
      <w:r w:rsidRPr="007F4E5B">
        <w:rPr>
          <w:rFonts w:hint="eastAsia"/>
        </w:rPr>
        <w:t xml:space="preserve"> from other voice and e-mail traffic. Figure</w:t>
      </w:r>
      <w:r w:rsidRPr="007F4E5B">
        <w:t xml:space="preserve"> </w:t>
      </w:r>
      <w:r w:rsidRPr="007F4E5B">
        <w:rPr>
          <w:rFonts w:hint="eastAsia"/>
        </w:rPr>
        <w:t xml:space="preserve">1 shows an </w:t>
      </w:r>
      <w:r w:rsidRPr="007F4E5B">
        <w:t>example</w:t>
      </w:r>
      <w:r w:rsidRPr="007F4E5B">
        <w:rPr>
          <w:rFonts w:hint="eastAsia"/>
        </w:rPr>
        <w:t xml:space="preserve"> tsunami mobile warning system </w:t>
      </w:r>
    </w:p>
    <w:p w:rsidR="00592680" w:rsidRPr="007F4E5B" w:rsidRDefault="00592680" w:rsidP="00592680">
      <w:pPr>
        <w:pStyle w:val="1"/>
        <w:ind w:leftChars="0" w:left="0"/>
        <w:rPr>
          <w:rFonts w:ascii="Times New Roman" w:hAnsi="Times New Roman"/>
          <w:lang w:val="en-GB"/>
        </w:rPr>
      </w:pPr>
    </w:p>
    <w:p w:rsidR="00592680" w:rsidRPr="007F4E5B" w:rsidRDefault="00592680" w:rsidP="00592680">
      <w:pPr>
        <w:pStyle w:val="1"/>
        <w:ind w:leftChars="0" w:left="0"/>
        <w:rPr>
          <w:rFonts w:ascii="Times New Roman" w:hAnsi="Times New Roman"/>
          <w:lang w:val="en-GB"/>
        </w:rPr>
      </w:pPr>
    </w:p>
    <w:p w:rsidR="00592680" w:rsidRPr="007F4E5B" w:rsidRDefault="00042A51" w:rsidP="00592680">
      <w:pPr>
        <w:pStyle w:val="1"/>
        <w:ind w:leftChars="60" w:left="960" w:hangingChars="371" w:hanging="816"/>
        <w:rPr>
          <w:rFonts w:ascii="Times New Roman" w:hAnsi="Times New Roman"/>
          <w:lang w:val="en-GB"/>
        </w:rPr>
      </w:pPr>
      <w:r>
        <w:rPr>
          <w:rFonts w:eastAsia="FutoMinA101-Bold-Identity-H"/>
          <w:bCs/>
          <w:noProof/>
          <w:sz w:val="22"/>
          <w:szCs w:val="22"/>
          <w:lang w:val="en-GB"/>
        </w:rPr>
        <w:object w:dxaOrig="1440" w:dyaOrig="1440">
          <v:group id="_x0000_s1097" style="position:absolute;left:0;text-align:left;margin-left:0;margin-top:.3pt;width:407.15pt;height:154.25pt;z-index:251658240;mso-position-horizontal:center" coordorigin="1930,9931" coordsize="8143,3085"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6" o:spid="_x0000_s1098" type="#_x0000_t75" style="position:absolute;left:8451;top:10802;width:1622;height:2214;visibility:visible">
              <v:imagedata r:id="rId12" o:title=""/>
            </v:shape>
            <v:group id="Group 6" o:spid="_x0000_s1099" style="position:absolute;left:1930;top:10164;width:1710;height:1524" coordorigin="292,1701" coordsize="1117,1008">
              <v:shape id="Object 7" o:spid="_x0000_s1100" type="#_x0000_t75" style="position:absolute;left:292;top:1701;width:1117;height:1008" fillcolor="red">
                <v:imagedata r:id="rId13" o:title=""/>
              </v:shape>
              <v:group id="Group 8" o:spid="_x0000_s1101" style="position:absolute;left:1035;top:1904;width:321;height:278" coordorigin="4101,2005" coordsize="680,589">
                <v:oval id="Oval 9" o:spid="_x0000_s1102" style="position:absolute;left:4101;top:2005;width:680;height:589;visibility:visible;v-text-anchor:middle" filled="f" strokecolor="#f30" strokeweight="3pt">
                  <v:stroke dashstyle="1 1"/>
                  <v:textbox style="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p w:rsidR="00592680" w:rsidRDefault="00592680" w:rsidP="00592680">
                        <w:pPr>
                          <w:rPr>
                            <w:sz w:val="16"/>
                          </w:rPr>
                        </w:pPr>
                        <w:r>
                          <w:rPr>
                            <w:sz w:val="16"/>
                          </w:rPr>
                          <w:object w:dxaOrig="3606" w:dyaOrig="2246">
                            <v:shape id="_x0000_i1026" type="#_x0000_t75" style="width:180.3pt;height:112.2pt">
                              <v:imagedata r:id="rId13" o:title=""/>
                            </v:shape>
                            <o:OLEObject Type="Embed" ProgID="Unknown" ShapeID="_x0000_i1026" DrawAspect="Content" ObjectID="_1592902506" r:id="rId14"/>
                          </w:object>
                        </w:r>
                      </w:p>
                    </w:txbxContent>
                  </v:textbox>
                </v:oval>
                <v:oval id="Oval 10" o:spid="_x0000_s1103" style="position:absolute;left:4265;top:2151;width:345;height:298;visibility:visible;v-text-anchor:middle" filled="f" strokecolor="#f30" strokeweight="3pt">
                  <v:stroke dashstyle="1 1"/>
                  <v:textbox style="mso-next-textbox:#Oval 10;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oval>
                <v:oval id="Oval 11" o:spid="_x0000_s1104" style="position:absolute;left:4377;top:2251;width:91;height:91;visibility:visible;v-text-anchor:middle" fillcolor="#f60" strokecolor="#f60">
                  <v:textbox style="mso-next-textbox:#Oval 11;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oval>
              </v:group>
            </v:group>
            <v:group id="Group 12" o:spid="_x0000_s1105" style="position:absolute;left:3875;top:10398;width:983;height:977" coordorigin="4332,1979" coordsize="1137,1601">
              <v:rect id="AutoShape 13" o:spid="_x0000_s1106" style="position:absolute;left:4332;top:1979;width:1137;height:1146;visibility:visible" filled="f" stroked="f">
                <v:fill o:detectmouseclick="t"/>
                <o:lock v:ext="edit" aspectratio="t"/>
                <v:textbox style="mso-rotate-with-shape:t"/>
              </v:rect>
              <v:shape id="Freeform 14" o:spid="_x0000_s1107" style="position:absolute;left:4332;top:1979;width:1137;height:1146;visibility:visible" coordsize="2274,2292" o:spt="100" adj="-11796480,,5400" path="m2208,2248r-5,-24l2196,2200r-10,-23l2175,2155r-14,-20l2147,2116r-17,-18l2113,2081r-20,-14l2074,2053r-22,-11l2029,2033r-23,-7l1981,2020r-25,-3l1931,2015r-1,l1930,2015r,l1928,2015r-1,-4l1926,2006r-1,-3l1924,1998r,-1489l1951,466r-240,l1711,305r-344,l1367,r-43,l1324,210r-135,l1189,305r-254,l935,466r-216,l756,509r,992l735,1506r-21,6l695,1520r-20,8l657,1538r-18,12l622,1561r-16,14l591,1590r-14,15l563,1621r-11,18l541,1657r-10,18l523,1695r-7,21l499,1718r-17,4l465,1726r-16,6l433,1739r-15,8l403,1755r-14,10l382,1764r-6,-1l369,1762r-7,-1l354,1761r-7,-1l340,1760r-7,l310,1761r-24,3l260,1770r-26,8l207,1788r-26,14l154,1821r-25,20l105,1866r-23,28l61,1927r-18,37l28,2005r-13,46l6,2102r-5,56l,2181r1243,l1240,2198r-4,16l1235,2231r-1,17l475,2248r,44l1255,2292r1,l2274,2292r,-44l2208,2248xe" fillcolor="black" stroked="f">
                <v:stroke joinstyle="round"/>
                <v:formulas/>
                <v:path arrowok="t" o:connecttype="custom" o:connectlocs="2203,2224;2186,2177;2161,2135;2130,2098;2093,2067;2052,2042;2006,2026;1956,2017;1930,2015;1930,2015;1927,2011;1925,2003;1924,509;1711,466;1367,305;1324,0;1189,210;935,305;719,466;756,1501;714,1512;675,1528;639,1550;606,1575;577,1605;552,1639;531,1675;516,1716;482,1722;449,1732;418,1747;389,1765;376,1763;362,1761;347,1760;333,1760;286,1764;234,1778;181,1802;129,1841;82,1894;43,1964;15,2051;1,2158;1243,2181;1236,2214;1234,2248;475,2292;1256,2292;2274,2248" o:connectangles="0,0,0,0,0,0,0,0,0,0,0,0,0,0,0,0,0,0,0,0,0,0,0,0,0,0,0,0,0,0,0,0,0,0,0,0,0,0,0,0,0,0,0,0,0,0,0,0,0,0" textboxrect="0,0,2274,2292"/>
                <v:textbox style="mso-rotate-with-shape:t" inset="1.93039mm,.96519mm,1.93039mm,.96519mm"/>
              </v:shape>
              <v:shape id="Freeform 15" o:spid="_x0000_s1108" style="position:absolute;left:5074;top:2234;width:198;height:735;visibility:visible" coordsize="395,1472" o:spt="100" adj="-11796480,,5400" path="m395,r,1414l386,1404r-11,-9l365,1385r-10,-8l343,1369r-11,-7l319,1355r-13,-5l306,113r-68,l238,1332r-5,l227,1331r-6,l215,1331r-7,l203,1331r-7,1l190,1332r-7,2l177,1335r-7,1l165,1337r,-1223l96,114r,1251l81,1374r-15,11l53,1397r-13,13l29,1425r-11,15l8,1455,,1472,,,395,xe" fillcolor="#3fb2e2" stroked="f">
                <v:stroke joinstyle="round"/>
                <v:formulas/>
                <v:path arrowok="t" o:connecttype="custom" o:connectlocs="395,0;395,1414;386,1404;375,1395;365,1385;355,1377;343,1369;332,1362;319,1355;306,1350;306,113;238,113;238,1332;233,1332;227,1331;221,1331;215,1331;208,1331;203,1331;196,1332;190,1332;183,1334;177,1335;170,1336;165,1337;165,114;96,114;96,1365;81,1374;66,1385;53,1397;40,1410;29,1425;18,1440;8,1455;0,1472;0,0;395,0" o:connectangles="0,0,0,0,0,0,0,0,0,0,0,0,0,0,0,0,0,0,0,0,0,0,0,0,0,0,0,0,0,0,0,0,0,0,0,0,0,0" textboxrect="0,0,395,1472"/>
                <v:textbox style="mso-next-textbox:#Freeform 15;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rect id="Rectangle 16" o:spid="_x0000_s1109" style="position:absolute;left:4948;top:2105;width:44;height:27;visibility:visible" fillcolor="#3fb2e2" stroked="f">
                <v:textbox style="mso-next-textbox:#Rectangle 16;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rect>
              <v:rect id="Rectangle 17" o:spid="_x0000_s1110" style="position:absolute;left:4822;top:2154;width:343;height:58;visibility:visible" fillcolor="#3fb2e2" stroked="f">
                <v:textbox style="mso-next-textbox:#Rectangle 17;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rect>
              <v:shape id="Freeform 18" o:spid="_x0000_s1111" style="position:absolute;left:4731;top:2234;width:322;height:764;visibility:visible" coordsize="643,1529" o:spt="100" adj="-11796480,,5400" path="m,l643,r,1481l629,1485r-14,4l603,1495r-13,6l577,1506r-12,9l553,1521r-11,8l542,1354,,1354,,xe" fillcolor="#3fb2e2" stroked="f">
                <v:stroke joinstyle="round"/>
                <v:formulas/>
                <v:path arrowok="t" o:connecttype="custom" o:connectlocs="0,0;643,0;643,1481;629,1485;615,1489;603,1495;590,1501;577,1506;565,1515;553,1521;542,1529;542,1354;0,1354;0,0" o:connectangles="0,0,0,0,0,0,0,0,0,0,0,0,0,0" textboxrect="0,0,643,1529"/>
                <v:textbox style="mso-next-textbox:#Freeform 18;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19" o:spid="_x0000_s1112" style="position:absolute;left:4355;top:2752;width:355;height:296;visibility:visible" coordsize="710,592" o:spt="100" adj="-11796480,,5400" path="m169,317r26,53l195,592,,592,6,544r9,-42l27,463,40,428,57,397,75,369,95,346r20,-21l137,307r22,-14l181,280r23,-9l226,264r22,-4l267,257r20,-1l294,256r7,1l308,257r8,2l323,260r7,1l336,263r7,1l355,268r8,-8l377,249r14,-9l406,232r15,-7l437,221r16,-5l470,214r17,-2l505,212r3,-16l513,178r7,-17l528,143r8,-16l546,112,556,97,568,82,582,70,594,57,609,45,624,35r17,-9l657,18r17,-7l691,5,710,r,317l169,317xe" fillcolor="#ceedf7" stroked="f">
                <v:stroke joinstyle="round"/>
                <v:formulas/>
                <v:path arrowok="t" o:connecttype="custom" o:connectlocs="169,317;195,370;195,592;0,592;6,544;15,502;27,463;40,428;57,397;75,369;95,346;115,325;137,307;159,293;181,280;204,271;226,264;248,260;267,257;287,256;294,256;301,257;308,257;316,259;323,260;330,261;336,263;343,264;355,268;363,260;377,249;391,240;406,232;421,225;437,221;453,216;470,214;487,212;505,212;508,196;513,178;520,161;528,143;536,127;546,112;556,97;568,82;582,70;594,57;609,45;624,35;641,26;657,18;674,11;691,5;710,0;710,317;169,317" o:connectangles="0,0,0,0,0,0,0,0,0,0,0,0,0,0,0,0,0,0,0,0,0,0,0,0,0,0,0,0,0,0,0,0,0,0,0,0,0,0,0,0,0,0,0,0,0,0,0,0,0,0,0,0,0,0,0,0,0,0" textboxrect="0,0,710,592"/>
                <v:textbox style="mso-next-textbox:#Freeform 19;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20" o:spid="_x0000_s1113" style="position:absolute;left:4474;top:2933;width:153;height:115;visibility:visible" coordsize="306,231" o:spt="100" adj="-11796480,,5400" path="m306,231r-50,l256,63r-88,l168,231r-35,l133,63r-90,l43,231,,231,,,306,r,231xe" fillcolor="#3fb2e2" stroked="f">
                <v:stroke joinstyle="round"/>
                <v:formulas/>
                <v:path arrowok="t" o:connecttype="custom" o:connectlocs="306,231;256,231;256,63;168,63;168,231;133,231;133,63;43,63;43,231;0,231;0,0;306,0;306,231" o:connectangles="0,0,0,0,0,0,0,0,0,0,0,0,0" textboxrect="0,0,306,231"/>
                <v:textbox style="mso-next-textbox:#Freeform 20;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21" o:spid="_x0000_s1114" style="position:absolute;left:4649;top:2933;width:331;height:115;visibility:visible" coordsize="661,231" o:spt="100" adj="-11796480,,5400" path="m,231l,,661,r,173l656,180r-5,7l646,194r-5,7l637,208r-4,8l629,223r-4,8l,231xe" fillcolor="#3fb2e2" stroked="f">
                <v:stroke joinstyle="round"/>
                <v:formulas/>
                <v:path arrowok="t" o:connecttype="custom" o:connectlocs="0,231;0,0;661,0;661,173;656,180;651,187;646,194;641,201;637,208;633,216;629,223;625,231;0,231" o:connectangles="0,0,0,0,0,0,0,0,0,0,0,0,0" textboxrect="0,0,661,231"/>
                <v:textbox style="mso-next-textbox:#Freeform 21;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22" o:spid="_x0000_s1115" style="position:absolute;left:4970;top:2921;width:444;height:182;visibility:visible" coordsize="889,364" o:spt="100" adj="-11796480,,5400" path="m,364l3,342,6,320r6,-21l20,279r9,-20l41,242,53,225,67,209,83,195r18,-13l118,171r19,-10l158,153r21,-5l201,144r23,-2l238,141r5,-14l256,99,272,75,292,53,314,35,339,20,366,9,394,2,424,r30,2l482,9r28,11l534,33r22,19l575,73r16,23l604,122r,9l607,131r3,7l612,144r1,7l614,158r4,20l619,178r3,l627,176r6,l639,176r6,-1l650,175r5,l675,176r21,3l717,183r20,6l755,197r17,9l789,217r17,11l821,242r13,14l847,272r12,16l868,307r9,18l884,345r5,19l,364xe" fillcolor="#ceedf7" stroked="f">
                <v:stroke joinstyle="round"/>
                <v:formulas/>
                <v:path arrowok="t" o:connecttype="custom" o:connectlocs="3,342;12,299;29,259;53,225;83,195;118,171;158,153;201,144;238,141;256,99;292,53;339,20;394,2;454,2;510,20;556,52;591,96;604,131;610,138;613,151;618,178;622,178;633,176;645,175;655,175;696,179;737,189;772,206;806,228;834,256;859,288;877,325;889,364" o:connectangles="0,0,0,0,0,0,0,0,0,0,0,0,0,0,0,0,0,0,0,0,0,0,0,0,0,0,0,0,0,0,0,0,0" textboxrect="0,0,889,364"/>
                <v:textbox style="mso-next-textbox:#Freeform 22;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rect id="Rectangle 23" o:spid="_x0000_s1116" style="position:absolute;left:4788;top:2290;width:34;height:570;visibility:visible" fillcolor="black" stroked="f">
                <v:textbox style="mso-next-textbox:#Rectangle 23;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rect>
              <v:rect id="Rectangle 24" o:spid="_x0000_s1117" style="position:absolute;left:4867;top:2290;width:34;height:570;visibility:visible" fillcolor="black" stroked="f">
                <v:textbox style="mso-next-textbox:#Rectangle 24;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rect>
              <v:rect id="Rectangle 25" o:spid="_x0000_s1118" style="position:absolute;left:4945;top:2290;width:34;height:570;visibility:visible" fillcolor="black" stroked="f">
                <v:textbox style="mso-next-textbox:#Rectangle 25;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rect>
              <v:rect id="Rectangle 26" o:spid="_x0000_s1119" style="position:absolute;left:4680;top:2976;width:45;height:39;visibility:visible" fillcolor="black" stroked="f">
                <v:textbox style="mso-next-textbox:#Rectangle 26;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rect>
              <v:rect id="Rectangle 27" o:spid="_x0000_s1120" style="position:absolute;left:4754;top:2976;width:45;height:39;visibility:visible" fillcolor="black" stroked="f">
                <v:textbox style="mso-next-textbox:#Rectangle 27;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rect>
              <v:rect id="Rectangle 28" o:spid="_x0000_s1121" style="position:absolute;left:4828;top:2976;width:45;height:39;visibility:visible" fillcolor="black" stroked="f">
                <v:textbox style="mso-next-textbox:#Rectangle 28;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rect>
              <v:rect id="Rectangle 29" o:spid="_x0000_s1122" style="position:absolute;left:4902;top:2976;width:44;height:39;visibility:visible" fillcolor="black" stroked="f">
                <v:textbox style="mso-next-textbox:#Rectangle 29;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rect>
            </v:group>
            <v:shape id="Freeform 30" o:spid="_x0000_s1123" style="position:absolute;left:6277;top:9649;width:992;height:2744;rotation:-90;visibility:visible" coordsize="533,378" o:spt="100" adj="-11796480,,5400" path="m447,89l443,78,436,68,425,60,412,53,401,49,387,45,367,44r-20,1l329,50r-14,5l308,38,297,24,283,14,264,6,242,,220,,200,3,177,9,160,21,148,33r-8,11l138,58,123,54r-19,1l89,60,76,69,67,83,63,98r1,10l54,107r-10,3l33,115r-10,5l18,126r-6,6l7,141,3,151r,7l5,166r3,10l3,187r-2,9l,207r3,13l5,227r6,9l3,249,,257r,12l1,280r5,13l12,303r10,9l38,320r16,3l70,321r10,-5l86,325r8,7l100,337r12,6l123,347r15,3l154,349r15,-4l183,338r8,13l198,358r10,6l219,369r12,2l243,371r11,-2l267,363r9,-7l283,364r8,5l300,373r14,4l328,375r15,-3l353,366r11,-10l370,345r11,4l394,352r15,-1l422,346r10,-7l441,332r6,-10l449,312r7,2l468,315r14,-3l496,305r9,-11l513,282r5,-13l520,251r-1,-12l515,221r9,-10l529,198r3,-14l532,169r-4,-16l522,142,511,129,500,119r-13,-9l471,104r-16,-4l447,99r,-10e" fillcolor="#fc0" strokecolor="#f90">
              <v:stroke startarrowwidth="narrow" startarrowlength="short" endarrowwidth="narrow" endarrowlength="short" joinstyle="round" endcap="round"/>
              <v:shadow on="t"/>
              <v:formulas/>
              <v:path arrowok="t" o:connecttype="custom" o:connectlocs="443,78;425,60;401,49;367,44;329,50;308,38;283,14;242,0;200,3;160,21;140,44;123,54;89,60;67,83;64,108;44,110;23,120;12,132;3,151;5,166;3,187;0,207;5,227;3,249;0,269;6,293;22,312;54,323;80,316;94,332;112,343;138,350;169,345;191,351;208,364;231,371;254,369;276,356;291,369;314,377;343,372;364,356;381,349;409,351;432,339;447,322;456,314;482,312;505,294;518,269;519,239;524,211;532,184;528,153;511,129;487,110;455,100;447,89" o:connectangles="0,0,0,0,0,0,0,0,0,0,0,0,0,0,0,0,0,0,0,0,0,0,0,0,0,0,0,0,0,0,0,0,0,0,0,0,0,0,0,0,0,0,0,0,0,0,0,0,0,0,0,0,0,0,0,0,0,0" textboxrect="0,0,533,378"/>
              <v:textbox style="mso-rotate:90;mso-next-textbox:#Freeform 30;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Object 31" o:spid="_x0000_s1124" type="#_x0000_t75" style="position:absolute;left:8775;top:10042;width:893;height:1020">
              <v:imagedata r:id="rId15" o:title=""/>
            </v:shape>
            <v:shape id="Picture 32" o:spid="_x0000_s1125" type="#_x0000_t75" alt="a5301t" style="position:absolute;left:9668;top:10249;width:331;height:860;rotation:828843fd;visibility:visible">
              <v:imagedata r:id="rId16" o:title="a5301t"/>
            </v:shape>
            <v:group id="Group 33" o:spid="_x0000_s1126" style="position:absolute;left:5605;top:10459;width:531;height:735" coordorigin="1484,2292" coordsize="317,647">
              <v:shape id="Freeform 34" o:spid="_x0000_s1127" style="position:absolute;left:1653;top:2377;width:148;height:560;visibility:visible" coordsize="661,2503" o:spt="100" adj="-11796480,,5400" path="m47,330l605,3r5,-2l617,r5,l627,r5,l637,2r4,1l645,5r3,3l651,11r3,4l657,19r1,4l660,28r1,5l661,39r,512l661,1064r,512l661,2089r-1,6l659,2101r-3,11l650,2123r-4,6l642,2134r-4,5l633,2143r-5,5l623,2152r-6,3l611,2159r-6,2l599,2164,14,2500r-9,2l3,2503r-2,l,2502r,-1l2,2497r4,-6l10,2483r1,-4l13,2474r1,-5l14,2463r,-518l14,1428r,-518l14,393r,-11l14,377r1,-5l15,367r1,-5l18,358r1,-4l21,350r2,-3l26,343r3,-3l33,337r4,-2l42,332r5,-2xe" fillcolor="#1e5985" stroked="f">
                <v:stroke joinstyle="round"/>
                <v:formulas/>
                <v:path arrowok="t" o:connecttype="custom" o:connectlocs="605,3;617,0;627,0;637,2;645,5;651,11;657,19;660,28;661,39;661,1064;661,2089;659,2101;650,2123;642,2134;633,2143;623,2152;611,2159;599,2164;5,2502;1,2503;0,2501;6,2491;11,2479;14,2469;14,1945;14,910;14,382;15,372;16,362;19,354;23,347;29,340;37,335;47,330" o:connectangles="0,0,0,0,0,0,0,0,0,0,0,0,0,0,0,0,0,0,0,0,0,0,0,0,0,0,0,0,0,0,0,0,0,0" textboxrect="0,0,661,2503"/>
                <o:lock v:ext="edit" aspectratio="t"/>
                <v:textbox style="mso-next-textbox:#Freeform 34;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35" o:spid="_x0000_s1128" style="position:absolute;left:1487;top:2382;width:166;height:557;visibility:visible" coordsize="745,2490" o:spt="100" adj="-11796480,,5400" path="m71,l705,285r3,l710,286r5,3l720,292r4,4l727,301r4,5l733,311r3,6l740,328r3,9l745,346r,524l745,1394r,524l745,2442r-1,6l743,2454r-1,5l741,2461r-1,3l736,2468r-3,4l729,2476r-4,3l721,2482r-5,3l711,2487r-5,1l701,2489r-6,1l690,2490r-6,l104,2169r-5,-4l93,2160r-7,-7l78,2146,62,2128r-8,-10l46,2108,30,2088r-7,-10l18,2068r-5,-9l9,2051r-2,-8l6,2036,4,1540,3,1044,1,547,,51,,45,2,40,4,35,6,30r4,-5l14,20r4,-4l23,12,29,9,35,6,41,4,47,2,59,r6,l71,xe" fillcolor="#d2dee7" stroked="f">
                <v:fill color2="#4b7a9e" angle="90" focus="100%" type="gradient"/>
                <v:stroke joinstyle="round"/>
                <v:formulas/>
                <v:path arrowok="t" o:connecttype="custom" o:connectlocs="705,285;710,286;720,292;727,301;733,311;740,328;745,346;745,1394;745,2442;743,2454;741,2461;736,2468;729,2476;721,2482;711,2487;701,2489;690,2490;104,2169;93,2160;78,2146;54,2118;30,2088;18,2068;9,2051;6,2036;3,1044;0,51;2,40;6,30;14,20;23,12;35,6;47,2;65,0" o:connectangles="0,0,0,0,0,0,0,0,0,0,0,0,0,0,0,0,0,0,0,0,0,0,0,0,0,0,0,0,0,0,0,0,0,0" textboxrect="0,0,745,2490"/>
                <o:lock v:ext="edit" aspectratio="t"/>
                <v:textbox style="mso-next-textbox:#Freeform 35;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36" o:spid="_x0000_s1129" style="position:absolute;left:1606;top:2437;width:19;height:497;visibility:visible" coordsize="84,2220" o:spt="100" adj="-11796480,,5400" path="m,36l84,r,547l84,1095r,548l84,2191,,2220,,1674,,1128,,582,,36xe" fillcolor="#002950" stroked="f">
                <v:stroke joinstyle="round"/>
                <v:formulas/>
                <v:path arrowok="t" o:connecttype="custom" o:connectlocs="0,36;84,0;84,547;84,1095;84,1643;84,2191;0,2220;0,1674;0,1128;0,582;0,36" o:connectangles="0,0,0,0,0,0,0,0,0,0,0" textboxrect="0,0,84,2220"/>
                <o:lock v:ext="edit" aspectratio="t"/>
                <v:textbox style="mso-next-textbox:#Freeform 36;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37" o:spid="_x0000_s1130" style="position:absolute;left:1487;top:2397;width:119;height:538;visibility:visible" coordsize="534,2404" o:spt="100" adj="-11796480,,5400" path="m56,1l495,177r3,1l501,179r5,2l510,185r4,4l518,193r3,6l524,204r2,6l530,220r2,10l534,239r,528l534,1296r,529l534,2354r,11l532,2374r-1,7l528,2388r-1,2l526,2393r-3,4l521,2398r-2,2l515,2402r-4,1l506,2404r-10,l486,2403r-13,-2l70,2162r-9,-6l53,2149r-7,-5l39,2138r-5,-6l27,2126r-4,-6l19,2114r-3,-6l13,2102r-2,-6l9,2090,7,2078,6,2067,4,1562,3,1057,1,553,,48,,42,1,37,2,32,4,27,6,22,9,18r3,-3l16,11,20,8,24,6,29,3,35,2,40,1,45,r5,l56,1xe" fillcolor="#d2dee7" stroked="f">
                <v:fill color2="#4b7a9e" angle="90" focus="100%" type="gradient"/>
                <v:stroke joinstyle="round"/>
                <v:formulas/>
                <v:path arrowok="t" o:connecttype="custom" o:connectlocs="495,177;501,179;510,185;518,193;524,204;530,220;534,239;534,1296;534,2354;532,2374;528,2388;526,2393;521,2398;515,2402;506,2404;486,2403;70,2162;53,2149;39,2138;27,2126;19,2114;13,2102;9,2090;6,2067;3,1057;0,48;1,37;4,27;9,18;16,11;24,6;35,2;45,0;56,1" o:connectangles="0,0,0,0,0,0,0,0,0,0,0,0,0,0,0,0,0,0,0,0,0,0,0,0,0,0,0,0,0,0,0,0,0,0" textboxrect="0,0,534,2404"/>
                <o:lock v:ext="edit" aspectratio="t"/>
                <v:textbox style="mso-next-textbox:#Freeform 37;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38" o:spid="_x0000_s1131" style="position:absolute;left:1507;top:2488;width:78;height:45;visibility:visible" coordsize="345,204" o:spt="100" adj="-11796480,,5400" path="m7,l,13,338,204r7,-13l7,xe" fillcolor="#002950" stroked="f">
                <v:stroke joinstyle="round"/>
                <v:formulas/>
                <v:path arrowok="t" o:connecttype="custom" o:connectlocs="7,0;0,13;338,204;345,191;7,0" o:connectangles="0,0,0,0,0" textboxrect="0,0,345,204"/>
                <o:lock v:ext="edit" aspectratio="t"/>
                <v:textbox style="mso-next-textbox:#Freeform 38;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39" o:spid="_x0000_s1132" style="position:absolute;left:1560;top:2629;width:25;height:31;visibility:visible" coordsize="113,136" o:spt="100" adj="-11796480,,5400" path="m,46l1,39,2,33r,-3l3,27,5,22,7,17r3,-4l13,10,17,7,21,4,25,2,30,1,35,r5,l45,1r6,1l56,4r7,3l69,10r5,4l79,18r5,5l89,28r4,6l97,40r4,6l104,52r3,7l109,65r2,7l112,78r1,7l113,92r,6l112,104r,3l111,109r-2,6l107,119r-3,4l101,127r-4,3l93,132r-4,2l84,135r-5,1l74,136r-5,-1l63,134r-7,-2l51,129r-6,-3l40,122r-5,-4l30,114r-5,-6l21,103,17,97,13,91,10,85,7,79,5,72,3,66,2,59,1,52,,46xe" stroked="f">
                <v:stroke joinstyle="round"/>
                <v:formulas/>
                <v:path arrowok="t" o:connecttype="custom" o:connectlocs="1,39;2,30;5,22;10,13;17,7;25,2;35,0;45,1;56,4;69,10;79,18;89,28;97,40;104,52;109,65;112,78;113,92;112,104;111,109;107,119;101,127;93,132;84,135;74,136;63,134;51,129;40,122;30,114;21,103;13,91;7,79;3,66;1,52" o:connectangles="0,0,0,0,0,0,0,0,0,0,0,0,0,0,0,0,0,0,0,0,0,0,0,0,0,0,0,0,0,0,0,0,0" textboxrect="0,0,113,136"/>
                <o:lock v:ext="edit" aspectratio="t"/>
                <v:textbox style="mso-next-textbox:#Freeform 39;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40" o:spid="_x0000_s1133" style="position:absolute;left:1487;top:2294;width:303;height:160;visibility:visible" coordsize="1354,717" o:spt="100" adj="-11796480,,5400" path="m734,r620,365l751,717,613,629,494,709,,422,734,xe" fillcolor="#8facc2" stroked="f">
                <v:stroke joinstyle="round"/>
                <v:formulas/>
                <v:path arrowok="t" o:connecttype="custom" o:connectlocs="734,0;1354,365;751,717;613,629;494,709;0,422;734,0" o:connectangles="0,0,0,0,0,0,0" textboxrect="0,0,1354,717"/>
                <o:lock v:ext="edit" aspectratio="t"/>
                <v:textbox style="mso-next-textbox:#Freeform 40;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41" o:spid="_x0000_s1134" style="position:absolute;left:1650;top:2292;width:141;height:85;visibility:visible" coordsize="628,378" o:spt="100" adj="-11796480,,5400" path="m8,l,13,620,378r8,-13l8,xe" fillcolor="#bccedb" stroked="f">
                <v:stroke joinstyle="round"/>
                <v:formulas/>
                <v:path arrowok="t" o:connecttype="custom" o:connectlocs="8,0;0,13;620,378;628,365;8,0" o:connectangles="0,0,0,0,0" textboxrect="0,0,628,378"/>
                <o:lock v:ext="edit" aspectratio="t"/>
                <v:textbox style="mso-next-textbox:#Freeform 41;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42" o:spid="_x0000_s1135" style="position:absolute;left:1654;top:2374;width:137;height:82;visibility:visible" coordsize="613,364" o:spt="100" adj="-11796480,,5400" path="m613,12l603,,,352r9,12l613,12xe" fillcolor="#bccedb" stroked="f">
                <v:stroke joinstyle="round"/>
                <v:formulas/>
                <v:path arrowok="t" o:connecttype="custom" o:connectlocs="613,12;603,0;0,352;9,364;613,12" o:connectangles="0,0,0,0,0" textboxrect="0,0,613,364"/>
                <o:lock v:ext="edit" aspectratio="t"/>
                <v:textbox style="mso-next-textbox:#Freeform 42;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43" o:spid="_x0000_s1136" style="position:absolute;left:1789;top:2374;width:4;height:3;visibility:visible" coordsize="20,13" o:spt="100" adj="-11796480,,5400" path="m9,l20,6,10,12,,,1,13,9,xe" fillcolor="#bccedb" stroked="f">
                <v:stroke joinstyle="round"/>
                <v:formulas/>
                <v:path arrowok="t" o:connecttype="custom" o:connectlocs="9,0;20,6;10,12;0,0;1,13;9,0" o:connectangles="0,0,0,0,0,0" textboxrect="0,0,20,13"/>
                <o:lock v:ext="edit" aspectratio="t"/>
                <v:textbox style="mso-next-textbox:#Freeform 43;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44" o:spid="_x0000_s1137" style="position:absolute;left:1623;top:2433;width:33;height:23;visibility:visible" coordsize="147,101" o:spt="100" adj="-11796480,,5400" path="m138,101r9,-12l9,,,13r138,88xe" fillcolor="#bccedb" stroked="f">
                <v:stroke joinstyle="round"/>
                <v:formulas/>
                <v:path arrowok="t" o:connecttype="custom" o:connectlocs="138,101;147,89;9,0;0,13;138,101" o:connectangles="0,0,0,0,0" textboxrect="0,0,147,101"/>
                <o:lock v:ext="edit" aspectratio="t"/>
                <v:textbox style="mso-next-textbox:#Freeform 44;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45" o:spid="_x0000_s1138" style="position:absolute;left:1654;top:2453;width:2;height:3;visibility:visible" coordsize="9,15" o:spt="100" adj="-11796480,,5400" path="m9,12l4,15,,12,9,,,,9,12xe" fillcolor="#bccedb" stroked="f">
                <v:stroke joinstyle="round"/>
                <v:formulas/>
                <v:path arrowok="t" o:connecttype="custom" o:connectlocs="9,12;4,15;0,12;9,0;0,0;9,12" o:connectangles="0,0,0,0,0,0" textboxrect="0,0,9,15"/>
                <o:lock v:ext="edit" aspectratio="t"/>
                <v:textbox style="mso-next-textbox:#Freeform 45;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46" o:spid="_x0000_s1139" style="position:absolute;left:1596;top:2433;width:29;height:21;visibility:visible" coordsize="128,93" o:spt="100" adj="-11796480,,5400" path="m128,13l119,,,81,9,93,128,13xe" fillcolor="#bccedb" stroked="f">
                <v:stroke joinstyle="round"/>
                <v:formulas/>
                <v:path arrowok="t" o:connecttype="custom" o:connectlocs="128,13;119,0;0,81;9,93;128,13" o:connectangles="0,0,0,0,0" textboxrect="0,0,128,93"/>
                <o:lock v:ext="edit" aspectratio="t"/>
                <v:textbox style="mso-next-textbox:#Freeform 46;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47" o:spid="_x0000_s1140" style="position:absolute;left:1623;top:2432;width:2;height:4;visibility:visible" coordsize="9,16" o:spt="100" adj="-11796480,,5400" path="m9,3l4,,,3,9,16,,16,9,3xe" fillcolor="#bccedb" stroked="f">
                <v:stroke joinstyle="round"/>
                <v:formulas/>
                <v:path arrowok="t" o:connecttype="custom" o:connectlocs="9,3;4,0;0,3;9,16;0,16;9,3" o:connectangles="0,0,0,0,0,0" textboxrect="0,0,9,16"/>
                <o:lock v:ext="edit" aspectratio="t"/>
                <v:textbox style="mso-next-textbox:#Freeform 47;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48" o:spid="_x0000_s1141" style="position:absolute;left:1486;top:2387;width:112;height:67;visibility:visible" coordsize="502,299" o:spt="100" adj="-11796480,,5400" path="m494,299r8,-12l8,,,12,494,299xe" fillcolor="#bccedb" stroked="f">
                <v:stroke joinstyle="round"/>
                <v:formulas/>
                <v:path arrowok="t" o:connecttype="custom" o:connectlocs="494,299;502,287;8,0;0,12;494,299" o:connectangles="0,0,0,0,0" textboxrect="0,0,502,299"/>
                <o:lock v:ext="edit" aspectratio="t"/>
                <v:textbox style="mso-next-textbox:#Freeform 48;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49" o:spid="_x0000_s1142" style="position:absolute;left:1596;top:2451;width:2;height:3;visibility:visible" coordsize="9,15" o:spt="100" adj="-11796480,,5400" path="m9,12l5,15,1,12,9,,,,9,12xe" fillcolor="#bccedb" stroked="f">
                <v:stroke joinstyle="round"/>
                <v:formulas/>
                <v:path arrowok="t" o:connecttype="custom" o:connectlocs="9,12;5,15;1,12;9,0;0,0;9,12" o:connectangles="0,0,0,0,0,0" textboxrect="0,0,9,15"/>
                <o:lock v:ext="edit" aspectratio="t"/>
                <v:textbox style="mso-next-textbox:#Freeform 49;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50" o:spid="_x0000_s1143" style="position:absolute;left:1486;top:2292;width:166;height:98;visibility:visible" coordsize="742,435" o:spt="100" adj="-11796480,,5400" path="m,422r7,13l742,13,734,,,422xe" fillcolor="#bccedb" stroked="f">
                <v:stroke joinstyle="round"/>
                <v:formulas/>
                <v:path arrowok="t" o:connecttype="custom" o:connectlocs="0,422;7,435;742,13;734,0;0,422" o:connectangles="0,0,0,0,0" textboxrect="0,0,742,435"/>
                <o:lock v:ext="edit" aspectratio="t"/>
                <v:textbox style="mso-next-textbox:#Freeform 50;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51" o:spid="_x0000_s1144" style="position:absolute;left:1484;top:2387;width:4;height:3;visibility:visible" coordsize="18,13" o:spt="100" adj="-11796480,,5400" path="m10,12l,6,10,r7,13l18,,10,12xe" fillcolor="#bccedb" stroked="f">
                <v:stroke joinstyle="round"/>
                <v:formulas/>
                <v:path arrowok="t" o:connecttype="custom" o:connectlocs="10,12;0,6;10,0;17,13;18,0;10,12" o:connectangles="0,0,0,0,0,0" textboxrect="0,0,18,13"/>
                <o:lock v:ext="edit" aspectratio="t"/>
                <v:textbox style="mso-next-textbox:#Freeform 51;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52" o:spid="_x0000_s1145" style="position:absolute;left:1650;top:2292;width:2;height:3;visibility:visible" coordsize="8,15" o:spt="100" adj="-11796480,,5400" path="m,2l4,,8,2,,15r8,l,2xe" fillcolor="#bccedb" stroked="f">
                <v:stroke joinstyle="round"/>
                <v:formulas/>
                <v:path arrowok="t" o:connecttype="custom" o:connectlocs="0,2;4,0;8,2;0,15;8,15;0,2" o:connectangles="0,0,0,0,0,0" textboxrect="0,0,8,15"/>
                <o:lock v:ext="edit" aspectratio="t"/>
                <v:textbox style="mso-next-textbox:#Freeform 52;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53" o:spid="_x0000_s1146" style="position:absolute;left:1507;top:2453;width:78;height:45;visibility:visible" coordsize="345,204" o:spt="100" adj="-11796480,,5400" path="m7,l,13,338,204r7,-13l7,xe" fillcolor="#002950" stroked="f">
                <v:stroke joinstyle="round"/>
                <v:formulas/>
                <v:path arrowok="t" o:connecttype="custom" o:connectlocs="7,0;0,13;338,204;345,191;7,0" o:connectangles="0,0,0,0,0" textboxrect="0,0,345,204"/>
                <o:lock v:ext="edit" aspectratio="t"/>
                <v:textbox style="mso-next-textbox:#Freeform 53;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54" o:spid="_x0000_s1147" style="position:absolute;left:1507;top:2522;width:78;height:46;visibility:visible" coordsize="345,204" o:spt="100" adj="-11796480,,5400" path="m7,l,13,338,204r7,-13l7,xe" fillcolor="#002950" stroked="f">
                <v:stroke joinstyle="round"/>
                <v:formulas/>
                <v:path arrowok="t" o:connecttype="custom" o:connectlocs="7,0;0,13;338,204;345,191;7,0" o:connectangles="0,0,0,0,0" textboxrect="0,0,345,204"/>
                <o:lock v:ext="edit" aspectratio="t"/>
                <v:textbox style="mso-next-textbox:#Freeform 54;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55" o:spid="_x0000_s1148" style="position:absolute;left:1507;top:2557;width:78;height:46;visibility:visible" coordsize="345,204" o:spt="100" adj="-11796480,,5400" path="m7,l,13,338,204r7,-13l7,xe" fillcolor="#002950" stroked="f">
                <v:stroke joinstyle="round"/>
                <v:formulas/>
                <v:path arrowok="t" o:connecttype="custom" o:connectlocs="7,0;0,13;338,204;345,191;7,0" o:connectangles="0,0,0,0,0" textboxrect="0,0,345,204"/>
                <o:lock v:ext="edit" aspectratio="t"/>
                <v:textbox style="mso-next-textbox:#Freeform 55;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group>
            <v:group id="Group 56" o:spid="_x0000_s1149" style="position:absolute;left:7003;top:10249;width:1052;height:1476" coordorigin="6889,8125" coordsize="591,1068">
              <o:lock v:ext="edit" aspectratio="t"/>
              <v:shape id="Freeform 57" o:spid="_x0000_s1150" style="position:absolute;left:7177;top:8298;width:45;height:63;visibility:visible" coordsize="45,63" o:spt="100" adj="-11796480,,5400" path="m,16l15,,30,16,45,47,15,63,,47,,16xe">
                <v:stroke joinstyle="round"/>
                <v:formulas/>
                <v:path arrowok="t" o:connecttype="custom" o:connectlocs="0,16;15,0;30,16;45,47;15,63;0,47;0,16" o:connectangles="0,0,0,0,0,0,0" textboxrect="0,0,45,63"/>
                <o:lock v:ext="edit" aspectratio="t"/>
                <v:textbox style="mso-next-textbox:#Freeform 57;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58" o:spid="_x0000_s1151" style="position:absolute;left:7071;top:8267;width:242;height:738;visibility:visible" coordsize="16,47" o:spt="100" adj="-11796480,,5400" path="m,43l8,39r8,4m8,r,47l,43,8,r8,43l8,47m6,11r2,1l10,11m6,14r2,2l11,14m5,18r3,2l12,18m4,21r4,2l12,21m4,25r4,3l13,25m3,29r5,2l14,29m3,32r5,3l14,32m2,36r6,3l15,36m1,40r7,3l16,40e" filled="f">
                <v:stroke joinstyle="round"/>
                <v:formulas/>
                <v:path arrowok="t" o:connecttype="custom" o:connectlocs="0,43;8,39;16,43;8,0;8,47;0,43;8,0;16,43;8,47;6,11;8,12;10,11;6,14;8,16;11,14;5,18;8,20;12,18;4,21;8,23;12,21;4,25;8,28;13,25;3,29;8,31;14,29;3,32;8,35;14,32;2,36;8,39;15,36;1,40;8,43;16,40" o:connectangles="0,0,0,0,0,0,0,0,0,0,0,0,0,0,0,0,0,0,0,0,0,0,0,0,0,0,0,0,0,0,0,0,0,0,0,0" textboxrect="0,0,16,47"/>
                <o:lock v:ext="edit" aspectratio="t"/>
                <v:textbox style="mso-next-textbox:#Freeform 58;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Freeform 59" o:spid="_x0000_s1152" style="position:absolute;left:7071;top:8125;width:242;height:142;visibility:visible" coordsize="16,9" o:spt="100" adj="-11796480,,5400" path="m6,9l2,8,5,7,,7t16,l12,9,14,6,9,9m8,8l7,3,9,5,8,e" filled="f">
                <v:stroke joinstyle="round"/>
                <v:formulas/>
                <v:path arrowok="t" o:connecttype="custom" o:connectlocs="6,9;2,8;5,7;0,7;16,7;12,9;14,6;9,9;8,8;7,3;9,5;8,0" o:connectangles="0,0,0,0,0,0,0,0,0,0,0,0" textboxrect="0,0,16,9"/>
                <o:lock v:ext="edit" aspectratio="t"/>
                <v:textbox style="mso-next-textbox:#Freeform 59;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rect id="Rectangle 60" o:spid="_x0000_s1153" style="position:absolute;left:6889;top:9068;width:591;height:125;visibility:visible" filled="f" stroked="f">
                <o:lock v:ext="edit" aspectratio="t"/>
                <v:textbox style="mso-next-textbox:#Rectangle 60;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rect>
            </v:group>
            <v:shapetype id="_x0000_t202" coordsize="21600,21600" o:spt="202" path="m,l,21600r21600,l21600,xe">
              <v:stroke joinstyle="miter"/>
              <v:path gradientshapeok="t" o:connecttype="rect"/>
            </v:shapetype>
            <v:shape id="Text Box 61" o:spid="_x0000_s1154" type="#_x0000_t202" style="position:absolute;left:1973;top:10320;width:1033;height:673;visibility:visible" filled="f" stroked="f">
              <v:textbox style="mso-next-textbox:#Text Box 61;mso-rotate-with-shape:t" inset="1.93039mm,.96519mm,1.93039mm,.96519mm">
                <w:txbxContent>
                  <w:p w:rsidR="00592680" w:rsidRDefault="00592680" w:rsidP="00592680">
                    <w:pPr>
                      <w:widowControl w:val="0"/>
                      <w:spacing w:before="0"/>
                      <w:jc w:val="center"/>
                      <w:rPr>
                        <w:rFonts w:ascii="HGPSoeiKakugothicUB" w:eastAsia="HGPSoeiKakugothicUB" w:hAnsi="Arial" w:cs="HGPSoeiKakugothicUB"/>
                        <w:color w:val="333399"/>
                        <w:sz w:val="20"/>
                        <w:lang w:val="ja-JP"/>
                      </w:rPr>
                    </w:pPr>
                    <w:r>
                      <w:rPr>
                        <w:rFonts w:ascii="Arial" w:eastAsia="HGPSoeiKakugothicUB" w:hAnsi="Arial" w:cs="Arial"/>
                        <w:color w:val="333399"/>
                        <w:sz w:val="16"/>
                        <w:szCs w:val="16"/>
                      </w:rPr>
                      <w:t xml:space="preserve">Detect earthquake </w:t>
                    </w:r>
                    <w:r>
                      <w:rPr>
                        <w:rFonts w:ascii="HGPSoeiKakugothicUB" w:eastAsia="HGPSoeiKakugothicUB" w:hAnsi="Arial" w:cs="HGPSoeiKakugothicUB"/>
                        <w:color w:val="333399"/>
                        <w:sz w:val="18"/>
                      </w:rPr>
                      <w:br/>
                    </w:r>
                    <w:r>
                      <w:rPr>
                        <w:rFonts w:ascii="Arial" w:eastAsia="HGPSoeiKakugothicUB" w:hAnsi="Arial" w:cs="Arial"/>
                        <w:color w:val="333399"/>
                        <w:sz w:val="16"/>
                        <w:szCs w:val="16"/>
                        <w:lang w:val="ja-JP"/>
                      </w:rPr>
                      <w:t>(P-wave)</w:t>
                    </w:r>
                  </w:p>
                </w:txbxContent>
              </v:textbox>
            </v:shape>
            <v:line id="Line 62" o:spid="_x0000_s1155" style="position:absolute;visibility:visible" from="3504,11039" to="3909,11039" strokecolor="blue" strokeweight="2.25pt">
              <v:stroke endarrow="classic" endarrowwidth="wide" endarrowlength="long"/>
            </v:line>
            <v:shape id="Text Box 63" o:spid="_x0000_s1156" type="#_x0000_t202" style="position:absolute;left:3574;top:10063;width:2038;height:411;visibility:visible" filled="f" stroked="f">
              <v:textbox style="mso-next-textbox:#Text Box 63;mso-rotate-with-shape:t" inset="1.93039mm,.96519mm,1.93039mm,.96519mm">
                <w:txbxContent>
                  <w:p w:rsidR="00592680" w:rsidRDefault="00592680" w:rsidP="00592680">
                    <w:pPr>
                      <w:widowControl w:val="0"/>
                      <w:spacing w:before="0" w:line="200" w:lineRule="exact"/>
                      <w:jc w:val="center"/>
                      <w:rPr>
                        <w:rFonts w:ascii="Arial" w:eastAsia="HGSSoeiKakugothicUB" w:hAnsi="Arial" w:cs="Arial"/>
                        <w:color w:val="000099"/>
                        <w:sz w:val="16"/>
                        <w:szCs w:val="16"/>
                        <w:u w:val="single"/>
                        <w:lang w:val="ja-JP"/>
                      </w:rPr>
                    </w:pPr>
                    <w:r>
                      <w:rPr>
                        <w:rFonts w:ascii="Arial" w:eastAsia="HGSSoeiKakugothicUB" w:hAnsi="Arial" w:cs="Arial"/>
                        <w:color w:val="000099"/>
                        <w:sz w:val="16"/>
                        <w:szCs w:val="16"/>
                        <w:u w:val="single"/>
                      </w:rPr>
                      <w:t>Meteorological Agency</w:t>
                    </w:r>
                  </w:p>
                </w:txbxContent>
              </v:textbox>
            </v:shape>
            <v:line id="Line 64" o:spid="_x0000_s1157" style="position:absolute;visibility:visible" from="4877,11051" to="5282,11051" strokecolor="blue" strokeweight="2.25pt">
              <v:stroke endarrow="classic" endarrowwidth="wide" endarrowlength="long"/>
            </v:line>
            <v:shape id="Text Box 65" o:spid="_x0000_s1158" type="#_x0000_t202" style="position:absolute;left:5806;top:9931;width:1788;height:456;visibility:visible" filled="f" stroked="f">
              <v:textbox style="mso-next-textbox:#Text Box 65;mso-rotate-with-shape:t" inset="1.93039mm,.96519mm,1.93039mm,.96519mm">
                <w:txbxContent>
                  <w:p w:rsidR="00592680" w:rsidRDefault="00592680" w:rsidP="00592680">
                    <w:pPr>
                      <w:widowControl w:val="0"/>
                      <w:spacing w:before="0" w:line="200" w:lineRule="exact"/>
                      <w:jc w:val="center"/>
                      <w:rPr>
                        <w:rFonts w:ascii="Arial" w:eastAsia="HGPSoeiKakugothicUB" w:hAnsi="Arial" w:cs="Arial"/>
                        <w:color w:val="333399"/>
                        <w:sz w:val="16"/>
                        <w:szCs w:val="16"/>
                        <w:u w:val="single"/>
                      </w:rPr>
                    </w:pPr>
                    <w:r>
                      <w:rPr>
                        <w:rFonts w:ascii="Arial" w:eastAsia="HGPSoeiKakugothicUB" w:hAnsi="Arial" w:cs="Arial"/>
                        <w:color w:val="333399"/>
                        <w:sz w:val="16"/>
                        <w:szCs w:val="16"/>
                        <w:u w:val="single"/>
                      </w:rPr>
                      <w:t>Mobile NW</w:t>
                    </w:r>
                  </w:p>
                </w:txbxContent>
              </v:textbox>
            </v:shape>
            <v:shape id="Text Box 66" o:spid="_x0000_s1159" type="#_x0000_t202" style="position:absolute;left:3361;top:11421;width:1833;height:497;visibility:visible" filled="f" stroked="f">
              <v:textbox style="mso-next-textbox:#Text Box 66;mso-rotate-with-shape:t" inset="1.93039mm,.96519mm,1.93039mm,.96519mm">
                <w:txbxContent>
                  <w:p w:rsidR="00592680" w:rsidRDefault="00592680" w:rsidP="00592680">
                    <w:pPr>
                      <w:widowControl w:val="0"/>
                      <w:spacing w:before="0" w:line="200" w:lineRule="exact"/>
                      <w:jc w:val="center"/>
                      <w:rPr>
                        <w:rFonts w:ascii="Arial" w:eastAsia="HGPSoeiKakugothicUB" w:hAnsi="Arial" w:cs="HGPSoeiKakugothicUB"/>
                        <w:color w:val="333399"/>
                        <w:sz w:val="21"/>
                        <w:szCs w:val="28"/>
                        <w:u w:val="single"/>
                        <w:lang w:val="ja-JP"/>
                      </w:rPr>
                    </w:pPr>
                    <w:r>
                      <w:rPr>
                        <w:rFonts w:ascii="Arial" w:eastAsia="HGPSoeiKakugothicUB" w:hAnsi="Arial" w:cs="Arial"/>
                        <w:color w:val="333399"/>
                        <w:sz w:val="16"/>
                        <w:szCs w:val="16"/>
                        <w:lang w:val="ja-JP"/>
                      </w:rPr>
                      <w:t>（</w:t>
                    </w:r>
                    <w:r>
                      <w:rPr>
                        <w:rFonts w:ascii="Arial" w:eastAsia="HGPSoeiKakugothicUB" w:hAnsi="Arial" w:cs="Arial"/>
                        <w:color w:val="333399"/>
                        <w:sz w:val="16"/>
                        <w:szCs w:val="16"/>
                      </w:rPr>
                      <w:t xml:space="preserve">Providing warning </w:t>
                    </w:r>
                    <w:r>
                      <w:rPr>
                        <w:rFonts w:ascii="Arial" w:eastAsia="HGPSoeiKakugothicUB" w:hAnsi="Arial" w:cs="Arial"/>
                        <w:color w:val="333399"/>
                        <w:sz w:val="16"/>
                        <w:szCs w:val="16"/>
                      </w:rPr>
                      <w:br/>
                      <w:t>notification</w:t>
                    </w:r>
                    <w:r>
                      <w:rPr>
                        <w:rFonts w:ascii="Arial" w:eastAsia="HGPSoeiKakugothicUB" w:hAnsi="Arial" w:cs="HGPSoeiKakugothicUB" w:hint="eastAsia"/>
                        <w:color w:val="333399"/>
                        <w:sz w:val="21"/>
                        <w:szCs w:val="28"/>
                        <w:lang w:val="ja-JP"/>
                      </w:rPr>
                      <w:t>）</w:t>
                    </w:r>
                  </w:p>
                </w:txbxContent>
              </v:textbox>
            </v:shape>
            <v:shape id="Text Box 67" o:spid="_x0000_s1160" type="#_x0000_t202" style="position:absolute;left:5250;top:11230;width:1625;height:1061;visibility:visible" filled="f" stroked="f">
              <v:fill opacity=".5"/>
              <v:textbox style="mso-next-textbox:#Text Box 67;mso-rotate-with-shape:t" inset="1.93039mm,.96519mm,1.93039mm,.96519mm">
                <w:txbxContent>
                  <w:p w:rsidR="00592680" w:rsidRDefault="00592680" w:rsidP="00592680">
                    <w:pPr>
                      <w:widowControl w:val="0"/>
                      <w:spacing w:before="0" w:line="200" w:lineRule="exact"/>
                      <w:jc w:val="center"/>
                      <w:rPr>
                        <w:rFonts w:ascii="HGPSoeiKakugothicUB" w:eastAsia="HGPSoeiKakugothicUB" w:hAnsi="Arial" w:cs="HGPSoeiKakugothicUB"/>
                        <w:b/>
                        <w:bCs/>
                        <w:color w:val="333399"/>
                        <w:sz w:val="21"/>
                        <w:szCs w:val="28"/>
                        <w:u w:val="single"/>
                      </w:rPr>
                    </w:pPr>
                    <w:r>
                      <w:rPr>
                        <w:rFonts w:ascii="Arial" w:eastAsia="HGPSoeiKakugothicUB" w:hAnsi="Arial" w:cs="Arial"/>
                        <w:bCs/>
                        <w:color w:val="333399"/>
                        <w:sz w:val="16"/>
                        <w:szCs w:val="16"/>
                      </w:rPr>
                      <w:t>（</w:t>
                    </w:r>
                    <w:r>
                      <w:rPr>
                        <w:rFonts w:ascii="Arial" w:eastAsia="HGPSoeiKakugothicUB" w:hAnsi="Arial" w:cs="Arial"/>
                        <w:bCs/>
                        <w:color w:val="333399"/>
                        <w:sz w:val="16"/>
                        <w:szCs w:val="16"/>
                      </w:rPr>
                      <w:t>Identify areas affected by earthquake</w:t>
                    </w:r>
                    <w:r>
                      <w:rPr>
                        <w:rFonts w:ascii="Arial" w:eastAsia="HGPSoeiKakugothicUB" w:hAnsi="Arial" w:cs="Arial"/>
                        <w:bCs/>
                        <w:color w:val="333399"/>
                        <w:sz w:val="16"/>
                        <w:szCs w:val="16"/>
                      </w:rPr>
                      <w:t>）</w:t>
                    </w:r>
                  </w:p>
                </w:txbxContent>
              </v:textbox>
            </v:shape>
            <v:shape id="Text Box 68" o:spid="_x0000_s1161" type="#_x0000_t202" style="position:absolute;left:6972;top:11562;width:1402;height:408;visibility:visible" filled="f" stroked="f">
              <v:fill opacity=".5"/>
              <v:textbox style="mso-next-textbox:#Text Box 68;mso-rotate-with-shape:t" inset="0,0,0,0">
                <w:txbxContent>
                  <w:p w:rsidR="00592680" w:rsidRDefault="00592680" w:rsidP="00592680">
                    <w:pPr>
                      <w:widowControl w:val="0"/>
                      <w:spacing w:before="0" w:line="200" w:lineRule="exact"/>
                      <w:jc w:val="center"/>
                      <w:rPr>
                        <w:rFonts w:ascii="Arial" w:eastAsia="HGPSoeiKakugothicUB" w:hAnsi="Arial" w:cs="Arial"/>
                        <w:color w:val="333399"/>
                        <w:sz w:val="16"/>
                        <w:szCs w:val="16"/>
                        <w:u w:val="single"/>
                      </w:rPr>
                    </w:pPr>
                    <w:r>
                      <w:rPr>
                        <w:rFonts w:ascii="Arial" w:eastAsia="HGPSoeiKakugothicUB" w:hAnsi="Arial" w:cs="Arial"/>
                        <w:color w:val="333399"/>
                        <w:sz w:val="16"/>
                        <w:szCs w:val="16"/>
                      </w:rPr>
                      <w:t>（</w:t>
                    </w:r>
                    <w:r>
                      <w:rPr>
                        <w:rFonts w:ascii="Arial" w:eastAsia="HGPSoeiKakugothicUB" w:hAnsi="Arial" w:cs="Arial"/>
                        <w:color w:val="333399"/>
                        <w:sz w:val="16"/>
                        <w:szCs w:val="16"/>
                      </w:rPr>
                      <w:t>Distribution to identified areas</w:t>
                    </w:r>
                    <w:r>
                      <w:rPr>
                        <w:rFonts w:ascii="Arial" w:eastAsia="HGPSoeiKakugothicUB" w:hAnsi="Arial" w:cs="Arial"/>
                        <w:color w:val="333399"/>
                        <w:sz w:val="16"/>
                        <w:szCs w:val="16"/>
                      </w:rPr>
                      <w:t>）</w:t>
                    </w:r>
                  </w:p>
                </w:txbxContent>
              </v:textbox>
            </v:shape>
            <v:line id="Line 69" o:spid="_x0000_s1162" style="position:absolute;visibility:visible" from="6324,11039" to="7292,11039" strokecolor="blue" strokeweight="2.25pt">
              <v:stroke dashstyle="1 1" endarrow="classic" endarrowwidth="wide" endarrowlength="long"/>
            </v:line>
            <v:shape id="Freeform 70" o:spid="_x0000_s1163" style="position:absolute;left:7949;top:10402;width:653;height:262;rotation:526628fd;flip:y;visibility:visible" coordsize="288,312" o:spt="100" adj="-11796480,,5400" path="m,312l144,112r8,112l288,e" filled="f" strokecolor="blue" strokeweight="2.5pt">
              <v:stroke startarrowwidth="narrow" startarrowlength="short" endarrow="classic" endarrowwidth="wide" endarrowlength="long" joinstyle="round"/>
              <v:formulas/>
              <v:path arrowok="t" o:connecttype="custom" o:connectlocs="0,312;144,112;152,224;288,0" o:connectangles="0,0,0,0" textboxrect="0,0,288,312"/>
              <v:textbox style="mso-rotate:180;mso-next-textbox:#Freeform 70;mso-rotate-with-shape:t" inset="1.93039mm,.96519mm,1.93039mm,.96519mm">
                <w:txbxContent>
                  <w:p w:rsidR="00592680" w:rsidRPr="0066457B" w:rsidRDefault="00592680" w:rsidP="00592680">
                    <w:pPr>
                      <w:widowControl w:val="0"/>
                      <w:jc w:val="center"/>
                      <w:rPr>
                        <w:rFonts w:ascii="HGSSoeiKakugothicUB" w:eastAsia="HGSSoeiKakugothicUB" w:hAnsi="HGSSoeiKakugothicUB" w:cs="HGSSoeiKakugothicUB"/>
                        <w:color w:val="000000"/>
                        <w:sz w:val="36"/>
                        <w:szCs w:val="48"/>
                        <w:lang w:val="ja-JP"/>
                        <w14:shadow w14:blurRad="50800" w14:dist="38100" w14:dir="2700000" w14:sx="100000" w14:sy="100000" w14:kx="0" w14:ky="0" w14:algn="tl">
                          <w14:srgbClr w14:val="000000">
                            <w14:alpha w14:val="60000"/>
                          </w14:srgbClr>
                        </w14:shadow>
                      </w:rPr>
                    </w:pPr>
                  </w:p>
                </w:txbxContent>
              </v:textbox>
            </v:shape>
            <v:shape id="_x0000_s1164" type="#_x0000_t202" style="position:absolute;left:2872;top:12436;width:4881;height:289" stroked="f">
              <v:textbox style="mso-next-textbox:#_x0000_s1164" inset="5.85pt,.7pt,5.85pt,.7pt">
                <w:txbxContent>
                  <w:p w:rsidR="00592680" w:rsidRDefault="00592680" w:rsidP="00592680">
                    <w:pPr>
                      <w:spacing w:before="0"/>
                      <w:rPr>
                        <w:b/>
                      </w:rPr>
                    </w:pPr>
                  </w:p>
                </w:txbxContent>
              </v:textbox>
            </v:shape>
            <v:shape id="Text Box 61" o:spid="_x0000_s1165" type="#_x0000_t202" style="position:absolute;left:2092;top:11711;width:1597;height:606;visibility:visible" filled="f" stroked="f">
              <v:textbox style="mso-rotate-with-shape:t" inset=".83mm,.96519mm,.73mm,.96519mm">
                <w:txbxContent>
                  <w:p w:rsidR="00592680" w:rsidRDefault="00592680" w:rsidP="00592680">
                    <w:pPr>
                      <w:widowControl w:val="0"/>
                      <w:spacing w:before="0" w:line="200" w:lineRule="exact"/>
                      <w:rPr>
                        <w:rFonts w:ascii="HGPSoeiKakugothicUB" w:eastAsia="HGPSoeiKakugothicUB" w:hAnsi="Arial" w:cs="HGPSoeiKakugothicUB"/>
                        <w:color w:val="333399"/>
                        <w:szCs w:val="32"/>
                      </w:rPr>
                    </w:pPr>
                    <w:r>
                      <w:rPr>
                        <w:rFonts w:ascii="HGPSoeiKakugothicUB" w:eastAsia="HGPSoeiKakugothicUB" w:hAnsi="Arial" w:cs="HGPSoeiKakugothicUB" w:hint="eastAsia"/>
                        <w:color w:val="333399"/>
                        <w:sz w:val="18"/>
                      </w:rPr>
                      <w:t>“</w:t>
                    </w:r>
                    <w:r>
                      <w:rPr>
                        <w:rFonts w:ascii="Arial" w:eastAsia="HGPSoeiKakugothicUB" w:hAnsi="Arial" w:cs="Arial"/>
                        <w:color w:val="333399"/>
                        <w:sz w:val="16"/>
                        <w:szCs w:val="16"/>
                      </w:rPr>
                      <w:t>P-Wave” runs faster than “S-</w:t>
                    </w:r>
                    <w:r>
                      <w:rPr>
                        <w:rFonts w:ascii="Arial" w:eastAsia="HGPSoeiKakugothicUB" w:hAnsi="Arial" w:cs="Arial"/>
                        <w:color w:val="333399"/>
                        <w:sz w:val="18"/>
                      </w:rPr>
                      <w:t>wave”</w:t>
                    </w:r>
                  </w:p>
                  <w:p w:rsidR="00592680" w:rsidRDefault="00592680" w:rsidP="00592680">
                    <w:pPr>
                      <w:spacing w:before="0"/>
                    </w:pPr>
                  </w:p>
                </w:txbxContent>
              </v:textbox>
            </v:shape>
            <w10:wrap type="topAndBottom"/>
          </v:group>
          <o:OLEObject Type="Embed" ProgID="Unknown" ShapeID="Object 31" DrawAspect="Content" ObjectID="_1592902507" r:id="rId17"/>
        </w:object>
      </w:r>
    </w:p>
    <w:p w:rsidR="00592680" w:rsidRPr="007F4E5B" w:rsidRDefault="00592680" w:rsidP="00592680">
      <w:pPr>
        <w:pStyle w:val="Figuretitle"/>
      </w:pPr>
      <w:r w:rsidRPr="007F4E5B">
        <w:t>Figure 1 –</w:t>
      </w:r>
      <w:r w:rsidRPr="007F4E5B">
        <w:rPr>
          <w:rFonts w:hint="eastAsia"/>
        </w:rPr>
        <w:t xml:space="preserve"> </w:t>
      </w:r>
      <w:r w:rsidRPr="007F4E5B">
        <w:t>Tsunami Mobile Early Warning System Japan</w:t>
      </w:r>
    </w:p>
    <w:p w:rsidR="00592680" w:rsidRPr="007F4E5B" w:rsidRDefault="00592680" w:rsidP="00592680">
      <w:pPr>
        <w:pStyle w:val="1"/>
        <w:ind w:leftChars="60" w:left="144"/>
        <w:rPr>
          <w:rFonts w:ascii="Times New Roman" w:hAnsi="Times New Roman"/>
          <w:lang w:val="en-GB"/>
        </w:rPr>
      </w:pPr>
    </w:p>
    <w:p w:rsidR="00592680" w:rsidRPr="007F4E5B" w:rsidRDefault="00592680" w:rsidP="00592680">
      <w:pPr>
        <w:pStyle w:val="Textjustified"/>
      </w:pPr>
      <w:r w:rsidRPr="007F4E5B">
        <w:t xml:space="preserve">The mobile terminal </w:t>
      </w:r>
      <w:r w:rsidRPr="007F4E5B">
        <w:rPr>
          <w:rFonts w:hint="eastAsia"/>
        </w:rPr>
        <w:t>broadcast channel</w:t>
      </w:r>
      <w:r w:rsidRPr="007F4E5B">
        <w:t>s</w:t>
      </w:r>
      <w:r w:rsidRPr="007F4E5B">
        <w:rPr>
          <w:rFonts w:hint="eastAsia"/>
        </w:rPr>
        <w:t xml:space="preserve"> </w:t>
      </w:r>
      <w:r w:rsidRPr="007F4E5B">
        <w:t>for early warning use have already been specified. For broadcast technologies</w:t>
      </w:r>
      <w:r w:rsidRPr="007F4E5B">
        <w:rPr>
          <w:rFonts w:hint="eastAsia"/>
        </w:rPr>
        <w:t xml:space="preserve">, </w:t>
      </w:r>
      <w:r w:rsidRPr="007F4E5B">
        <w:t xml:space="preserve">3GPP </w:t>
      </w:r>
      <w:r w:rsidRPr="007F4E5B">
        <w:rPr>
          <w:rFonts w:hint="eastAsia"/>
        </w:rPr>
        <w:t xml:space="preserve">specifies </w:t>
      </w:r>
      <w:r w:rsidRPr="007F4E5B">
        <w:t xml:space="preserve">TS 22.268, </w:t>
      </w:r>
      <w:r>
        <w:rPr>
          <w:rFonts w:hint="eastAsia"/>
          <w:lang w:eastAsia="ja-JP"/>
        </w:rPr>
        <w:t xml:space="preserve">TS 22.368, </w:t>
      </w:r>
      <w:r w:rsidRPr="007F4E5B">
        <w:t>TS 22 041, TS 25 304, TS 25.331, TS 36 304, TS 36 331, TS 45.002 and TS 44.018</w:t>
      </w:r>
      <w:r w:rsidRPr="007F4E5B">
        <w:rPr>
          <w:rFonts w:hint="eastAsia"/>
        </w:rPr>
        <w:t xml:space="preserve">. </w:t>
      </w:r>
      <w:r w:rsidRPr="007F4E5B">
        <w:t>3GPP2</w:t>
      </w:r>
      <w:r w:rsidRPr="007F4E5B">
        <w:rPr>
          <w:rFonts w:hint="eastAsia"/>
        </w:rPr>
        <w:t xml:space="preserve"> specifies </w:t>
      </w:r>
      <w:r w:rsidRPr="007F4E5B">
        <w:t>C.S0005, C.S0015 and C.R1001</w:t>
      </w:r>
      <w:r w:rsidRPr="007F4E5B">
        <w:rPr>
          <w:rFonts w:hint="eastAsia"/>
        </w:rPr>
        <w:t xml:space="preserve">. </w:t>
      </w:r>
      <w:r w:rsidRPr="007F4E5B">
        <w:t xml:space="preserve"> </w:t>
      </w:r>
    </w:p>
    <w:p w:rsidR="00592680" w:rsidRPr="007F4E5B" w:rsidRDefault="00592680" w:rsidP="00592680">
      <w:pPr>
        <w:pStyle w:val="Textjustified"/>
      </w:pPr>
      <w:r w:rsidRPr="007F4E5B">
        <w:lastRenderedPageBreak/>
        <w:t>The</w:t>
      </w:r>
      <w:r w:rsidRPr="007F4E5B">
        <w:rPr>
          <w:rFonts w:hint="eastAsia"/>
        </w:rPr>
        <w:t xml:space="preserve"> </w:t>
      </w:r>
      <w:r w:rsidRPr="007F4E5B">
        <w:t xml:space="preserve">3GPP </w:t>
      </w:r>
      <w:r w:rsidRPr="007F4E5B">
        <w:rPr>
          <w:rFonts w:hint="eastAsia"/>
        </w:rPr>
        <w:t>early warning</w:t>
      </w:r>
      <w:r w:rsidRPr="007F4E5B">
        <w:t xml:space="preserve"> system is </w:t>
      </w:r>
      <w:r w:rsidRPr="007F4E5B">
        <w:rPr>
          <w:rFonts w:hint="eastAsia"/>
        </w:rPr>
        <w:t xml:space="preserve">called </w:t>
      </w:r>
      <w:r w:rsidRPr="007F4E5B">
        <w:t>the Public Warning System</w:t>
      </w:r>
      <w:r w:rsidRPr="007F4E5B">
        <w:rPr>
          <w:rFonts w:hint="eastAsia"/>
        </w:rPr>
        <w:t xml:space="preserve"> (P</w:t>
      </w:r>
      <w:r w:rsidRPr="007F4E5B">
        <w:t xml:space="preserve">WS) and is categorized into three subsystems; Earthquake Tsunami Warning System </w:t>
      </w:r>
      <w:r w:rsidRPr="007F4E5B">
        <w:rPr>
          <w:rFonts w:hint="eastAsia"/>
        </w:rPr>
        <w:t>(</w:t>
      </w:r>
      <w:r w:rsidRPr="007F4E5B">
        <w:t xml:space="preserve">ETWS), Commercial Mobile Alert System </w:t>
      </w:r>
      <w:r w:rsidRPr="007F4E5B">
        <w:rPr>
          <w:rFonts w:hint="eastAsia"/>
        </w:rPr>
        <w:t>(</w:t>
      </w:r>
      <w:r w:rsidRPr="007F4E5B">
        <w:t xml:space="preserve">CMAS) and European Public Warning System </w:t>
      </w:r>
      <w:r w:rsidRPr="007F4E5B">
        <w:rPr>
          <w:rFonts w:hint="eastAsia"/>
        </w:rPr>
        <w:t>(</w:t>
      </w:r>
      <w:r w:rsidRPr="007F4E5B">
        <w:t>EU-ALERT).</w:t>
      </w:r>
    </w:p>
    <w:p w:rsidR="00592680" w:rsidRDefault="00592680" w:rsidP="00592680">
      <w:pPr>
        <w:pStyle w:val="Textjustified"/>
        <w:rPr>
          <w:lang w:eastAsia="ja-JP"/>
        </w:rPr>
      </w:pPr>
      <w:r w:rsidRPr="007F4E5B">
        <w:rPr>
          <w:rFonts w:hint="eastAsia"/>
        </w:rPr>
        <w:t>The relationship between PWS and ETWS is shown in Figure</w:t>
      </w:r>
      <w:r w:rsidRPr="007F4E5B">
        <w:t xml:space="preserve"> </w:t>
      </w:r>
      <w:r w:rsidRPr="007F4E5B">
        <w:rPr>
          <w:rFonts w:hint="eastAsia"/>
        </w:rPr>
        <w:t>2 below.</w:t>
      </w:r>
    </w:p>
    <w:p w:rsidR="00592680" w:rsidRPr="007F4E5B" w:rsidRDefault="00592680" w:rsidP="00592680">
      <w:pPr>
        <w:pStyle w:val="Textjustified"/>
        <w:rPr>
          <w:bCs/>
          <w:lang w:eastAsia="ja-JP"/>
        </w:rPr>
      </w:pPr>
    </w:p>
    <w:p w:rsidR="00592680" w:rsidRPr="007F4E5B" w:rsidRDefault="00592680" w:rsidP="00592680">
      <w:pPr>
        <w:pStyle w:val="1"/>
        <w:ind w:leftChars="60" w:left="960" w:hangingChars="340" w:hanging="816"/>
        <w:jc w:val="center"/>
        <w:rPr>
          <w:lang w:val="en-GB"/>
        </w:rPr>
      </w:pPr>
      <w:r>
        <w:rPr>
          <w:noProof/>
          <w:lang w:val="en-GB" w:eastAsia="zh-CN"/>
        </w:rPr>
        <w:drawing>
          <wp:inline distT="0" distB="0" distL="0" distR="0" wp14:anchorId="3C93CB7E" wp14:editId="0CF2857B">
            <wp:extent cx="4955540" cy="1988820"/>
            <wp:effectExtent l="0" t="0" r="0" b="0"/>
            <wp:docPr id="3811" name="図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55540" cy="1988820"/>
                    </a:xfrm>
                    <a:prstGeom prst="rect">
                      <a:avLst/>
                    </a:prstGeom>
                    <a:noFill/>
                    <a:ln>
                      <a:noFill/>
                    </a:ln>
                  </pic:spPr>
                </pic:pic>
              </a:graphicData>
            </a:graphic>
          </wp:inline>
        </w:drawing>
      </w:r>
    </w:p>
    <w:p w:rsidR="00592680" w:rsidRPr="007F4E5B" w:rsidRDefault="00592680" w:rsidP="00592680">
      <w:pPr>
        <w:pStyle w:val="Figuretitle"/>
      </w:pPr>
      <w:r w:rsidRPr="007F4E5B">
        <w:t>Figure 2</w:t>
      </w:r>
      <w:r w:rsidRPr="007F4E5B">
        <w:rPr>
          <w:rFonts w:hint="eastAsia"/>
        </w:rPr>
        <w:t xml:space="preserve"> </w:t>
      </w:r>
      <w:r w:rsidRPr="007F4E5B">
        <w:t>–</w:t>
      </w:r>
      <w:r w:rsidRPr="007F4E5B">
        <w:rPr>
          <w:rFonts w:hint="eastAsia"/>
        </w:rPr>
        <w:t xml:space="preserve"> Relationship between PWS and ETWS</w:t>
      </w:r>
    </w:p>
    <w:p w:rsidR="00592680" w:rsidRPr="007F4E5B" w:rsidRDefault="00592680" w:rsidP="00592680">
      <w:pPr>
        <w:pStyle w:val="Textjustified"/>
      </w:pPr>
    </w:p>
    <w:p w:rsidR="00592680" w:rsidRPr="007F4E5B" w:rsidRDefault="00592680" w:rsidP="00592680">
      <w:pPr>
        <w:pStyle w:val="Textjustified"/>
      </w:pPr>
      <w:r w:rsidRPr="007F4E5B">
        <w:rPr>
          <w:rFonts w:hint="eastAsia"/>
        </w:rPr>
        <w:t>As of 2013, ETWS has been implemented and operate</w:t>
      </w:r>
      <w:r w:rsidRPr="007F4E5B">
        <w:t>s</w:t>
      </w:r>
      <w:r w:rsidRPr="007F4E5B">
        <w:rPr>
          <w:rFonts w:hint="eastAsia"/>
        </w:rPr>
        <w:t xml:space="preserve"> through</w:t>
      </w:r>
      <w:r w:rsidRPr="007F4E5B">
        <w:t>out</w:t>
      </w:r>
      <w:r w:rsidRPr="007F4E5B">
        <w:rPr>
          <w:rFonts w:hint="eastAsia"/>
        </w:rPr>
        <w:t xml:space="preserve"> Japan, CMAS has been used on </w:t>
      </w:r>
      <w:r w:rsidRPr="007F4E5B">
        <w:t xml:space="preserve">a </w:t>
      </w:r>
      <w:r w:rsidRPr="007F4E5B">
        <w:rPr>
          <w:rFonts w:hint="eastAsia"/>
        </w:rPr>
        <w:t>trial basis in</w:t>
      </w:r>
      <w:r w:rsidRPr="007F4E5B">
        <w:t xml:space="preserve"> the</w:t>
      </w:r>
      <w:r w:rsidRPr="007F4E5B">
        <w:rPr>
          <w:rFonts w:hint="eastAsia"/>
        </w:rPr>
        <w:t xml:space="preserve"> USA, and EU-Alert has been used in </w:t>
      </w:r>
      <w:r w:rsidRPr="007F4E5B">
        <w:t xml:space="preserve">the </w:t>
      </w:r>
      <w:r w:rsidRPr="007F4E5B">
        <w:rPr>
          <w:rFonts w:hint="eastAsia"/>
        </w:rPr>
        <w:t>Netherland</w:t>
      </w:r>
      <w:r w:rsidRPr="007F4E5B">
        <w:t>s</w:t>
      </w:r>
      <w:r w:rsidRPr="007F4E5B">
        <w:rPr>
          <w:rFonts w:hint="eastAsia"/>
        </w:rPr>
        <w:t xml:space="preserve">. At present, these systems are actually operated separately in each region or country. Frequent </w:t>
      </w:r>
      <w:r w:rsidRPr="007F4E5B">
        <w:t>overseas travellers</w:t>
      </w:r>
      <w:r w:rsidRPr="007F4E5B">
        <w:rPr>
          <w:rFonts w:hint="eastAsia"/>
        </w:rPr>
        <w:t xml:space="preserve"> may </w:t>
      </w:r>
      <w:r w:rsidRPr="007F4E5B">
        <w:t>ask</w:t>
      </w:r>
      <w:r w:rsidRPr="007F4E5B">
        <w:rPr>
          <w:rFonts w:hint="eastAsia"/>
        </w:rPr>
        <w:t xml:space="preserve"> to receive early warning notification </w:t>
      </w:r>
      <w:r w:rsidRPr="007F4E5B">
        <w:t>via</w:t>
      </w:r>
      <w:r w:rsidRPr="007F4E5B">
        <w:rPr>
          <w:rFonts w:hint="eastAsia"/>
        </w:rPr>
        <w:t xml:space="preserve"> their mobile terminals even when they </w:t>
      </w:r>
      <w:r w:rsidRPr="007F4E5B">
        <w:t>are abroad</w:t>
      </w:r>
      <w:r w:rsidRPr="007F4E5B">
        <w:rPr>
          <w:rFonts w:hint="eastAsia"/>
        </w:rPr>
        <w:t xml:space="preserve">. </w:t>
      </w:r>
    </w:p>
    <w:p w:rsidR="00592680" w:rsidRPr="007F4E5B" w:rsidRDefault="00592680" w:rsidP="00592680">
      <w:pPr>
        <w:pStyle w:val="Textjustified"/>
      </w:pPr>
    </w:p>
    <w:p w:rsidR="00592680" w:rsidRPr="007F4E5B" w:rsidRDefault="00592680" w:rsidP="00592680">
      <w:pPr>
        <w:pStyle w:val="Textjustified"/>
      </w:pPr>
      <w:r w:rsidRPr="007F4E5B">
        <w:t xml:space="preserve">It is recommended that </w:t>
      </w:r>
      <w:r w:rsidRPr="007F4E5B">
        <w:rPr>
          <w:rFonts w:hint="eastAsia"/>
        </w:rPr>
        <w:t xml:space="preserve">mobile early warning </w:t>
      </w:r>
      <w:r w:rsidRPr="007F4E5B">
        <w:t>should be available and compatible</w:t>
      </w:r>
      <w:r w:rsidRPr="007F4E5B">
        <w:rPr>
          <w:rFonts w:hint="eastAsia"/>
        </w:rPr>
        <w:t xml:space="preserve"> in different countries and regions.</w:t>
      </w:r>
    </w:p>
    <w:p w:rsidR="00592680" w:rsidRPr="007F4E5B" w:rsidRDefault="00592680" w:rsidP="00592680">
      <w:pPr>
        <w:pStyle w:val="Textjustified"/>
      </w:pPr>
    </w:p>
    <w:p w:rsidR="00592680" w:rsidRPr="007F4E5B" w:rsidRDefault="00592680" w:rsidP="00592680">
      <w:pPr>
        <w:pStyle w:val="Textjustified"/>
      </w:pPr>
      <w:r w:rsidRPr="007F4E5B">
        <w:rPr>
          <w:rFonts w:hint="eastAsia"/>
        </w:rPr>
        <w:t xml:space="preserve">The </w:t>
      </w:r>
      <w:r w:rsidRPr="007F4E5B">
        <w:t>TS 22.268</w:t>
      </w:r>
      <w:r w:rsidRPr="007F4E5B">
        <w:rPr>
          <w:rFonts w:hint="eastAsia"/>
        </w:rPr>
        <w:t xml:space="preserve">/ </w:t>
      </w:r>
      <w:r w:rsidRPr="007F4E5B">
        <w:t xml:space="preserve">3GPP </w:t>
      </w:r>
      <w:r w:rsidRPr="007F4E5B">
        <w:rPr>
          <w:rFonts w:hint="eastAsia"/>
        </w:rPr>
        <w:t>technical specification states:</w:t>
      </w:r>
    </w:p>
    <w:p w:rsidR="00592680" w:rsidRPr="006245D4" w:rsidRDefault="00592680" w:rsidP="00EA6019">
      <w:pPr>
        <w:numPr>
          <w:ilvl w:val="0"/>
          <w:numId w:val="16"/>
        </w:numPr>
        <w:tabs>
          <w:tab w:val="left" w:pos="794"/>
          <w:tab w:val="left" w:pos="1191"/>
          <w:tab w:val="left" w:pos="1588"/>
          <w:tab w:val="left" w:pos="1985"/>
        </w:tabs>
        <w:overflowPunct w:val="0"/>
        <w:autoSpaceDE w:val="0"/>
        <w:autoSpaceDN w:val="0"/>
        <w:adjustRightInd w:val="0"/>
        <w:ind w:left="794" w:hanging="794"/>
        <w:jc w:val="both"/>
        <w:textAlignment w:val="baseline"/>
      </w:pPr>
      <w:r w:rsidRPr="007F4E5B">
        <w:rPr>
          <w:rFonts w:hint="eastAsia"/>
        </w:rPr>
        <w:t xml:space="preserve">It </w:t>
      </w:r>
      <w:r>
        <w:rPr>
          <w:rFonts w:hint="eastAsia"/>
        </w:rPr>
        <w:t>should</w:t>
      </w:r>
      <w:r w:rsidRPr="007F4E5B">
        <w:rPr>
          <w:rFonts w:hint="eastAsia"/>
        </w:rPr>
        <w:t xml:space="preserve"> be possible for mobile terminals</w:t>
      </w:r>
      <w:r w:rsidRPr="007F4E5B">
        <w:t xml:space="preserve"> that are enabled for Warning Notifications</w:t>
      </w:r>
      <w:r w:rsidRPr="007F4E5B">
        <w:rPr>
          <w:rFonts w:hint="eastAsia"/>
        </w:rPr>
        <w:t xml:space="preserve"> in the Home Public Land Mobile Network (HPLMN) to receive Warning Notifications from </w:t>
      </w:r>
      <w:r w:rsidRPr="007F4E5B">
        <w:t>a</w:t>
      </w:r>
      <w:r w:rsidRPr="007F4E5B">
        <w:rPr>
          <w:rFonts w:hint="eastAsia"/>
        </w:rPr>
        <w:t xml:space="preserve"> Visited Public Mobile </w:t>
      </w:r>
      <w:r w:rsidRPr="007F4E5B">
        <w:t>Network</w:t>
      </w:r>
      <w:r w:rsidRPr="007F4E5B">
        <w:rPr>
          <w:rFonts w:hint="eastAsia"/>
        </w:rPr>
        <w:t xml:space="preserve"> (VPLM</w:t>
      </w:r>
      <w:r w:rsidRPr="007F4E5B">
        <w:t>)</w:t>
      </w:r>
      <w:r w:rsidRPr="006245D4">
        <w:rPr>
          <w:rFonts w:hint="eastAsia"/>
        </w:rPr>
        <w:t xml:space="preserve"> supporting Public Warning System (PWS) when roaming.</w:t>
      </w:r>
    </w:p>
    <w:p w:rsidR="00592680" w:rsidRPr="007229CA" w:rsidRDefault="00592680" w:rsidP="00EA6019">
      <w:pPr>
        <w:numPr>
          <w:ilvl w:val="0"/>
          <w:numId w:val="16"/>
        </w:numPr>
        <w:tabs>
          <w:tab w:val="left" w:pos="794"/>
          <w:tab w:val="left" w:pos="1191"/>
          <w:tab w:val="left" w:pos="1588"/>
          <w:tab w:val="left" w:pos="1985"/>
        </w:tabs>
        <w:overflowPunct w:val="0"/>
        <w:autoSpaceDE w:val="0"/>
        <w:autoSpaceDN w:val="0"/>
        <w:adjustRightInd w:val="0"/>
        <w:ind w:left="794" w:hanging="794"/>
        <w:jc w:val="both"/>
        <w:textAlignment w:val="baseline"/>
        <w:rPr>
          <w:rFonts w:eastAsia="MS PGothic"/>
        </w:rPr>
      </w:pPr>
      <w:r w:rsidRPr="00DE3667">
        <w:rPr>
          <w:rFonts w:eastAsia="MS PGothic"/>
        </w:rPr>
        <w:t xml:space="preserve">A mobile terminal that does not support the PWS requirements of the VPLMN’s PWS service may not receive Warning Notifications from that VPLMN </w:t>
      </w:r>
    </w:p>
    <w:p w:rsidR="00592680" w:rsidRPr="007229CA" w:rsidRDefault="00592680" w:rsidP="00EA6019">
      <w:pPr>
        <w:numPr>
          <w:ilvl w:val="0"/>
          <w:numId w:val="16"/>
        </w:numPr>
        <w:tabs>
          <w:tab w:val="left" w:pos="794"/>
          <w:tab w:val="left" w:pos="1191"/>
          <w:tab w:val="left" w:pos="1588"/>
          <w:tab w:val="left" w:pos="1985"/>
        </w:tabs>
        <w:overflowPunct w:val="0"/>
        <w:autoSpaceDE w:val="0"/>
        <w:autoSpaceDN w:val="0"/>
        <w:adjustRightInd w:val="0"/>
        <w:ind w:left="794" w:hanging="794"/>
        <w:jc w:val="both"/>
        <w:textAlignment w:val="baseline"/>
      </w:pPr>
      <w:r w:rsidRPr="007229CA">
        <w:rPr>
          <w:rFonts w:hint="eastAsia"/>
        </w:rPr>
        <w:t>The PWS offered by a PLMN may be subject to PWS regional regulatory requirement</w:t>
      </w:r>
      <w:r w:rsidRPr="007229CA">
        <w:t>s</w:t>
      </w:r>
      <w:r w:rsidRPr="007229CA">
        <w:rPr>
          <w:rFonts w:hint="eastAsia"/>
        </w:rPr>
        <w:t>.</w:t>
      </w:r>
    </w:p>
    <w:p w:rsidR="00592680" w:rsidRPr="007F4E5B" w:rsidRDefault="00592680" w:rsidP="00592680">
      <w:pPr>
        <w:pStyle w:val="Textjustified"/>
        <w:rPr>
          <w:szCs w:val="24"/>
          <w:lang w:eastAsia="ja-JP"/>
        </w:rPr>
      </w:pPr>
      <w:r w:rsidRPr="007F4E5B">
        <w:rPr>
          <w:szCs w:val="24"/>
        </w:rPr>
        <w:t xml:space="preserve">To facilitate the use of </w:t>
      </w:r>
      <w:r w:rsidRPr="007F4E5B">
        <w:rPr>
          <w:rFonts w:hint="eastAsia"/>
          <w:szCs w:val="24"/>
        </w:rPr>
        <w:t xml:space="preserve">early warning </w:t>
      </w:r>
      <w:r w:rsidRPr="007F4E5B">
        <w:rPr>
          <w:szCs w:val="24"/>
        </w:rPr>
        <w:t>in different countries and regions,</w:t>
      </w:r>
      <w:r w:rsidRPr="007F4E5B">
        <w:rPr>
          <w:rFonts w:hint="eastAsia"/>
          <w:szCs w:val="24"/>
        </w:rPr>
        <w:t xml:space="preserve"> t</w:t>
      </w:r>
      <w:r w:rsidRPr="007F4E5B">
        <w:rPr>
          <w:szCs w:val="24"/>
        </w:rPr>
        <w:t>he key elements for establishing roaming capabilities are message identification and language. These matters are studied under ITU-T SG 2</w:t>
      </w:r>
      <w:r w:rsidRPr="007F4E5B">
        <w:rPr>
          <w:rFonts w:hint="eastAsia"/>
          <w:szCs w:val="24"/>
          <w:lang w:eastAsia="ja-JP"/>
        </w:rPr>
        <w:t xml:space="preserve"> </w:t>
      </w:r>
      <w:r w:rsidRPr="007F4E5B">
        <w:rPr>
          <w:szCs w:val="24"/>
          <w:lang w:eastAsia="ja-JP"/>
        </w:rPr>
        <w:t>and include the selection of</w:t>
      </w:r>
      <w:r w:rsidRPr="007F4E5B">
        <w:rPr>
          <w:szCs w:val="24"/>
        </w:rPr>
        <w:t xml:space="preserve"> Message Identifiers for Land Mobile Alerting Broadcast Capabilities and for Civil Purposes and Land Mobile Alerting Broadcast Capabilities for Civic Purposes</w:t>
      </w:r>
      <w:r w:rsidRPr="007F4E5B">
        <w:rPr>
          <w:rFonts w:hint="eastAsia"/>
          <w:szCs w:val="24"/>
        </w:rPr>
        <w:t>.</w:t>
      </w:r>
    </w:p>
    <w:p w:rsidR="00592680" w:rsidRPr="007F4E5B" w:rsidRDefault="00592680" w:rsidP="00592680">
      <w:pPr>
        <w:pStyle w:val="1"/>
        <w:ind w:leftChars="60" w:left="144"/>
        <w:rPr>
          <w:rFonts w:ascii="Times New Roman" w:hAnsi="Times New Roman"/>
          <w:lang w:val="en-GB"/>
        </w:rPr>
      </w:pPr>
    </w:p>
    <w:p w:rsidR="00592680" w:rsidRPr="007229CA" w:rsidRDefault="00592680" w:rsidP="00EA6019">
      <w:pPr>
        <w:pStyle w:val="Heading2"/>
        <w:numPr>
          <w:ilvl w:val="1"/>
          <w:numId w:val="18"/>
        </w:numPr>
      </w:pPr>
      <w:bookmarkStart w:id="52" w:name="_Toc393114334"/>
      <w:r w:rsidRPr="007229CA">
        <w:rPr>
          <w:rStyle w:val="hps"/>
        </w:rPr>
        <w:t>Early warning system using digital signage</w:t>
      </w:r>
      <w:bookmarkEnd w:id="52"/>
    </w:p>
    <w:p w:rsidR="00592680" w:rsidRPr="007F4E5B" w:rsidRDefault="00592680" w:rsidP="00592680">
      <w:pPr>
        <w:widowControl w:val="0"/>
      </w:pPr>
      <w:r w:rsidRPr="007F4E5B">
        <w:rPr>
          <w:rFonts w:hint="eastAsia"/>
        </w:rPr>
        <w:t>Requirements need further study.</w:t>
      </w:r>
    </w:p>
    <w:p w:rsidR="00592680" w:rsidRPr="007F4E5B" w:rsidRDefault="00592680" w:rsidP="00592680">
      <w:pPr>
        <w:widowControl w:val="0"/>
      </w:pPr>
      <w:r w:rsidRPr="007F4E5B">
        <w:rPr>
          <w:rFonts w:hint="eastAsia"/>
        </w:rPr>
        <w:t xml:space="preserve">Relevant studies are available in </w:t>
      </w:r>
      <w:r w:rsidRPr="007F4E5B">
        <w:t xml:space="preserve">[ITU-T </w:t>
      </w:r>
      <w:r w:rsidRPr="007F4E5B">
        <w:rPr>
          <w:rFonts w:hint="eastAsia"/>
        </w:rPr>
        <w:t xml:space="preserve">H.780] on </w:t>
      </w:r>
      <w:r w:rsidRPr="007F4E5B">
        <w:t xml:space="preserve">“Digital signage: Service requirements and </w:t>
      </w:r>
      <w:r w:rsidRPr="007F4E5B">
        <w:lastRenderedPageBreak/>
        <w:t>IPTV-based architecture”</w:t>
      </w:r>
      <w:r w:rsidRPr="007F4E5B">
        <w:rPr>
          <w:rFonts w:hint="eastAsia"/>
        </w:rPr>
        <w:t xml:space="preserve">, and </w:t>
      </w:r>
      <w:r>
        <w:rPr>
          <w:rFonts w:eastAsia="MS Mincho" w:hint="eastAsia"/>
        </w:rPr>
        <w:t xml:space="preserve">[ITU-T H.785.0] </w:t>
      </w:r>
      <w:r w:rsidRPr="007F4E5B">
        <w:rPr>
          <w:rFonts w:hint="eastAsia"/>
        </w:rPr>
        <w:t xml:space="preserve">on </w:t>
      </w:r>
      <w:r w:rsidRPr="007F4E5B">
        <w:t>"Digital signage: Requirements of disaster information services"</w:t>
      </w:r>
      <w:r w:rsidRPr="007F4E5B">
        <w:rPr>
          <w:rFonts w:hint="eastAsia"/>
        </w:rPr>
        <w:t>.</w:t>
      </w:r>
    </w:p>
    <w:p w:rsidR="00592680" w:rsidRPr="007F4E5B" w:rsidRDefault="00592680" w:rsidP="00592680">
      <w:pPr>
        <w:widowControl w:val="0"/>
        <w:spacing w:before="0"/>
      </w:pPr>
    </w:p>
    <w:p w:rsidR="00592680" w:rsidRPr="007F4E5B" w:rsidRDefault="00592680" w:rsidP="00592680">
      <w:pPr>
        <w:pStyle w:val="1"/>
        <w:ind w:leftChars="0" w:left="0"/>
        <w:rPr>
          <w:i/>
          <w:lang w:val="en-GB"/>
        </w:rPr>
      </w:pPr>
      <w:r>
        <w:rPr>
          <w:i/>
          <w:noProof/>
          <w:lang w:val="en-GB" w:eastAsia="zh-CN"/>
        </w:rPr>
        <mc:AlternateContent>
          <mc:Choice Requires="wps">
            <w:drawing>
              <wp:anchor distT="0" distB="0" distL="114300" distR="114300" simplePos="0" relativeHeight="251661312" behindDoc="0" locked="0" layoutInCell="1" allowOverlap="1" wp14:anchorId="4EF7836B" wp14:editId="08798182">
                <wp:simplePos x="0" y="0"/>
                <wp:positionH relativeFrom="column">
                  <wp:posOffset>-31750</wp:posOffset>
                </wp:positionH>
                <wp:positionV relativeFrom="paragraph">
                  <wp:posOffset>1212850</wp:posOffset>
                </wp:positionV>
                <wp:extent cx="619760" cy="469900"/>
                <wp:effectExtent l="2540" t="0" r="0" b="0"/>
                <wp:wrapNone/>
                <wp:docPr id="3810" name="正方形/長方形 38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760" cy="469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EA6019">
                            <w:pPr>
                              <w:numPr>
                                <w:ilvl w:val="0"/>
                                <w:numId w:val="9"/>
                              </w:numPr>
                              <w:tabs>
                                <w:tab w:val="clear" w:pos="360"/>
                                <w:tab w:val="num" w:pos="142"/>
                                <w:tab w:val="left" w:pos="794"/>
                                <w:tab w:val="left" w:pos="1191"/>
                                <w:tab w:val="left" w:pos="1588"/>
                                <w:tab w:val="left" w:pos="1985"/>
                              </w:tabs>
                              <w:overflowPunct w:val="0"/>
                              <w:autoSpaceDE w:val="0"/>
                              <w:autoSpaceDN w:val="0"/>
                              <w:adjustRightInd w:val="0"/>
                              <w:spacing w:before="0"/>
                              <w:textAlignment w:val="baseline"/>
                              <w:rPr>
                                <w:sz w:val="22"/>
                                <w:szCs w:val="22"/>
                              </w:rPr>
                            </w:pPr>
                            <w:r>
                              <w:rPr>
                                <w:rFonts w:hint="eastAsia"/>
                                <w:sz w:val="22"/>
                                <w:szCs w:val="22"/>
                              </w:rPr>
                              <w:t>Railway</w:t>
                            </w:r>
                          </w:p>
                          <w:p w:rsidR="00592680" w:rsidRDefault="00592680" w:rsidP="00EA6019">
                            <w:pPr>
                              <w:numPr>
                                <w:ilvl w:val="0"/>
                                <w:numId w:val="9"/>
                              </w:numPr>
                              <w:tabs>
                                <w:tab w:val="clear" w:pos="360"/>
                                <w:tab w:val="num" w:pos="142"/>
                                <w:tab w:val="left" w:pos="794"/>
                                <w:tab w:val="left" w:pos="1191"/>
                                <w:tab w:val="left" w:pos="1588"/>
                                <w:tab w:val="left" w:pos="1985"/>
                              </w:tabs>
                              <w:overflowPunct w:val="0"/>
                              <w:autoSpaceDE w:val="0"/>
                              <w:autoSpaceDN w:val="0"/>
                              <w:adjustRightInd w:val="0"/>
                              <w:spacing w:before="0"/>
                              <w:textAlignment w:val="baseline"/>
                              <w:rPr>
                                <w:sz w:val="22"/>
                                <w:szCs w:val="22"/>
                              </w:rPr>
                            </w:pPr>
                            <w:r>
                              <w:rPr>
                                <w:rFonts w:hint="eastAsia"/>
                                <w:sz w:val="22"/>
                                <w:szCs w:val="22"/>
                              </w:rPr>
                              <w:t>Bus</w:t>
                            </w:r>
                          </w:p>
                          <w:p w:rsidR="00592680" w:rsidRDefault="00592680" w:rsidP="00EA6019">
                            <w:pPr>
                              <w:numPr>
                                <w:ilvl w:val="0"/>
                                <w:numId w:val="9"/>
                              </w:numPr>
                              <w:tabs>
                                <w:tab w:val="clear" w:pos="360"/>
                                <w:tab w:val="num" w:pos="142"/>
                                <w:tab w:val="left" w:pos="794"/>
                                <w:tab w:val="left" w:pos="1191"/>
                                <w:tab w:val="left" w:pos="1588"/>
                                <w:tab w:val="left" w:pos="1985"/>
                              </w:tabs>
                              <w:overflowPunct w:val="0"/>
                              <w:autoSpaceDE w:val="0"/>
                              <w:autoSpaceDN w:val="0"/>
                              <w:adjustRightInd w:val="0"/>
                              <w:spacing w:before="0"/>
                              <w:textAlignment w:val="baseline"/>
                              <w:rPr>
                                <w:sz w:val="22"/>
                                <w:szCs w:val="22"/>
                              </w:rPr>
                            </w:pPr>
                            <w:r>
                              <w:rPr>
                                <w:rFonts w:hint="eastAsia"/>
                                <w:sz w:val="22"/>
                                <w:szCs w:val="22"/>
                              </w:rPr>
                              <w:t>Ship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F7836B" id="正方形/長方形 3810" o:spid="_x0000_s1026" style="position:absolute;margin-left:-2.5pt;margin-top:95.5pt;width:48.8pt;height:3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" filled="f" stroked="f">
                <v:textbox inset="0,0,0,0">
                  <w:txbxContent>
                    <w:p w:rsidR="00592680" w:rsidRDefault="00592680" w:rsidP="00EA6019">
                      <w:pPr>
                        <w:numPr>
                          <w:ilvl w:val="0"/>
                          <w:numId w:val="9"/>
                        </w:numPr>
                        <w:tabs>
                          <w:tab w:val="clear" w:pos="360"/>
                          <w:tab w:val="num" w:pos="142"/>
                          <w:tab w:val="left" w:pos="794"/>
                          <w:tab w:val="left" w:pos="1191"/>
                          <w:tab w:val="left" w:pos="1588"/>
                          <w:tab w:val="left" w:pos="1985"/>
                        </w:tabs>
                        <w:overflowPunct w:val="0"/>
                        <w:autoSpaceDE w:val="0"/>
                        <w:autoSpaceDN w:val="0"/>
                        <w:adjustRightInd w:val="0"/>
                        <w:spacing w:before="0"/>
                        <w:textAlignment w:val="baseline"/>
                        <w:rPr>
                          <w:sz w:val="22"/>
                          <w:szCs w:val="22"/>
                        </w:rPr>
                      </w:pPr>
                      <w:r>
                        <w:rPr>
                          <w:rFonts w:hint="eastAsia"/>
                          <w:sz w:val="22"/>
                          <w:szCs w:val="22"/>
                        </w:rPr>
                        <w:t>Railway</w:t>
                      </w:r>
                    </w:p>
                    <w:p w:rsidR="00592680" w:rsidRDefault="00592680" w:rsidP="00EA6019">
                      <w:pPr>
                        <w:numPr>
                          <w:ilvl w:val="0"/>
                          <w:numId w:val="9"/>
                        </w:numPr>
                        <w:tabs>
                          <w:tab w:val="clear" w:pos="360"/>
                          <w:tab w:val="num" w:pos="142"/>
                          <w:tab w:val="left" w:pos="794"/>
                          <w:tab w:val="left" w:pos="1191"/>
                          <w:tab w:val="left" w:pos="1588"/>
                          <w:tab w:val="left" w:pos="1985"/>
                        </w:tabs>
                        <w:overflowPunct w:val="0"/>
                        <w:autoSpaceDE w:val="0"/>
                        <w:autoSpaceDN w:val="0"/>
                        <w:adjustRightInd w:val="0"/>
                        <w:spacing w:before="0"/>
                        <w:textAlignment w:val="baseline"/>
                        <w:rPr>
                          <w:sz w:val="22"/>
                          <w:szCs w:val="22"/>
                        </w:rPr>
                      </w:pPr>
                      <w:r>
                        <w:rPr>
                          <w:rFonts w:hint="eastAsia"/>
                          <w:sz w:val="22"/>
                          <w:szCs w:val="22"/>
                        </w:rPr>
                        <w:t>Bus</w:t>
                      </w:r>
                    </w:p>
                    <w:p w:rsidR="00592680" w:rsidRDefault="00592680" w:rsidP="00EA6019">
                      <w:pPr>
                        <w:numPr>
                          <w:ilvl w:val="0"/>
                          <w:numId w:val="9"/>
                        </w:numPr>
                        <w:tabs>
                          <w:tab w:val="clear" w:pos="360"/>
                          <w:tab w:val="num" w:pos="142"/>
                          <w:tab w:val="left" w:pos="794"/>
                          <w:tab w:val="left" w:pos="1191"/>
                          <w:tab w:val="left" w:pos="1588"/>
                          <w:tab w:val="left" w:pos="1985"/>
                        </w:tabs>
                        <w:overflowPunct w:val="0"/>
                        <w:autoSpaceDE w:val="0"/>
                        <w:autoSpaceDN w:val="0"/>
                        <w:adjustRightInd w:val="0"/>
                        <w:spacing w:before="0"/>
                        <w:textAlignment w:val="baseline"/>
                        <w:rPr>
                          <w:sz w:val="22"/>
                          <w:szCs w:val="22"/>
                        </w:rPr>
                      </w:pPr>
                      <w:r>
                        <w:rPr>
                          <w:rFonts w:hint="eastAsia"/>
                          <w:sz w:val="22"/>
                          <w:szCs w:val="22"/>
                        </w:rPr>
                        <w:t>Ship</w:t>
                      </w:r>
                    </w:p>
                  </w:txbxContent>
                </v:textbox>
              </v:rect>
            </w:pict>
          </mc:Fallback>
        </mc:AlternateContent>
      </w:r>
      <w:r>
        <w:rPr>
          <w:i/>
          <w:noProof/>
          <w:lang w:val="en-GB" w:eastAsia="zh-CN"/>
        </w:rPr>
        <mc:AlternateContent>
          <mc:Choice Requires="wps">
            <w:drawing>
              <wp:anchor distT="0" distB="0" distL="114300" distR="114300" simplePos="0" relativeHeight="251660288" behindDoc="0" locked="0" layoutInCell="1" allowOverlap="1" wp14:anchorId="3869FF57" wp14:editId="55757F66">
                <wp:simplePos x="0" y="0"/>
                <wp:positionH relativeFrom="column">
                  <wp:posOffset>-56515</wp:posOffset>
                </wp:positionH>
                <wp:positionV relativeFrom="paragraph">
                  <wp:posOffset>1032510</wp:posOffset>
                </wp:positionV>
                <wp:extent cx="1905635" cy="255270"/>
                <wp:effectExtent l="0" t="0" r="2540" b="3175"/>
                <wp:wrapNone/>
                <wp:docPr id="3809" name="正方形/長方形 38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635" cy="255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pPr>
                              <w:spacing w:before="0"/>
                              <w:rPr>
                                <w:b/>
                                <w:sz w:val="22"/>
                                <w:szCs w:val="22"/>
                                <w:u w:val="single"/>
                              </w:rPr>
                            </w:pPr>
                            <w:r>
                              <w:rPr>
                                <w:rFonts w:hint="eastAsia"/>
                                <w:b/>
                                <w:sz w:val="22"/>
                                <w:szCs w:val="22"/>
                                <w:u w:val="single"/>
                              </w:rPr>
                              <w:t>Public Transport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69FF57" id="正方形/長方形 3809" o:spid="_x0000_s1027" style="position:absolute;margin-left:-4.45pt;margin-top:81.3pt;width:150.05pt;height:20.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" filled="f" stroked="f">
                <v:textbox inset="0,0,0,0">
                  <w:txbxContent>
                    <w:p w:rsidR="00592680" w:rsidRDefault="00592680" w:rsidP="00592680">
                      <w:pPr>
                        <w:spacing w:before="0"/>
                        <w:rPr>
                          <w:b/>
                          <w:sz w:val="22"/>
                          <w:szCs w:val="22"/>
                          <w:u w:val="single"/>
                        </w:rPr>
                      </w:pPr>
                      <w:r>
                        <w:rPr>
                          <w:rFonts w:hint="eastAsia"/>
                          <w:b/>
                          <w:sz w:val="22"/>
                          <w:szCs w:val="22"/>
                          <w:u w:val="single"/>
                        </w:rPr>
                        <w:t>Public Transport</w:t>
                      </w:r>
                    </w:p>
                  </w:txbxContent>
                </v:textbox>
              </v:rect>
            </w:pict>
          </mc:Fallback>
        </mc:AlternateContent>
      </w:r>
      <w:r w:rsidRPr="007F4E5B">
        <w:rPr>
          <w:i/>
          <w:lang w:val="en-GB"/>
        </w:rPr>
        <w:t xml:space="preserve"> </w:t>
      </w:r>
      <w:r>
        <w:rPr>
          <w:i/>
          <w:noProof/>
          <w:lang w:val="en-GB" w:eastAsia="zh-CN"/>
        </w:rPr>
        <mc:AlternateContent>
          <mc:Choice Requires="wpc">
            <w:drawing>
              <wp:inline distT="0" distB="0" distL="0" distR="0" wp14:anchorId="17A5613F" wp14:editId="3E9064A9">
                <wp:extent cx="6078855" cy="3404235"/>
                <wp:effectExtent l="0" t="2540" r="1905" b="3175"/>
                <wp:docPr id="3808" name="キャンバス 380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566" name="Group 2700"/>
                        <wpg:cNvGrpSpPr>
                          <a:grpSpLocks/>
                        </wpg:cNvGrpSpPr>
                        <wpg:grpSpPr bwMode="auto">
                          <a:xfrm>
                            <a:off x="4196080" y="2269490"/>
                            <a:ext cx="452755" cy="280670"/>
                            <a:chOff x="6608" y="3613"/>
                            <a:chExt cx="713" cy="442"/>
                          </a:xfrm>
                        </wpg:grpSpPr>
                        <wps:wsp>
                          <wps:cNvPr id="2567" name="Freeform 2701"/>
                          <wps:cNvSpPr>
                            <a:spLocks/>
                          </wps:cNvSpPr>
                          <wps:spPr bwMode="auto">
                            <a:xfrm>
                              <a:off x="6608" y="3613"/>
                              <a:ext cx="713" cy="442"/>
                            </a:xfrm>
                            <a:custGeom>
                              <a:avLst/>
                              <a:gdLst>
                                <a:gd name="T0" fmla="*/ 706 w 713"/>
                                <a:gd name="T1" fmla="*/ 357 h 442"/>
                                <a:gd name="T2" fmla="*/ 701 w 713"/>
                                <a:gd name="T3" fmla="*/ 322 h 442"/>
                                <a:gd name="T4" fmla="*/ 647 w 713"/>
                                <a:gd name="T5" fmla="*/ 216 h 442"/>
                                <a:gd name="T6" fmla="*/ 637 w 713"/>
                                <a:gd name="T7" fmla="*/ 176 h 442"/>
                                <a:gd name="T8" fmla="*/ 540 w 713"/>
                                <a:gd name="T9" fmla="*/ 60 h 442"/>
                                <a:gd name="T10" fmla="*/ 487 w 713"/>
                                <a:gd name="T11" fmla="*/ 85 h 442"/>
                                <a:gd name="T12" fmla="*/ 445 w 713"/>
                                <a:gd name="T13" fmla="*/ 146 h 442"/>
                                <a:gd name="T14" fmla="*/ 475 w 713"/>
                                <a:gd name="T15" fmla="*/ 173 h 442"/>
                                <a:gd name="T16" fmla="*/ 481 w 713"/>
                                <a:gd name="T17" fmla="*/ 199 h 442"/>
                                <a:gd name="T18" fmla="*/ 493 w 713"/>
                                <a:gd name="T19" fmla="*/ 210 h 442"/>
                                <a:gd name="T20" fmla="*/ 488 w 713"/>
                                <a:gd name="T21" fmla="*/ 219 h 442"/>
                                <a:gd name="T22" fmla="*/ 479 w 713"/>
                                <a:gd name="T23" fmla="*/ 243 h 442"/>
                                <a:gd name="T24" fmla="*/ 482 w 713"/>
                                <a:gd name="T25" fmla="*/ 269 h 442"/>
                                <a:gd name="T26" fmla="*/ 473 w 713"/>
                                <a:gd name="T27" fmla="*/ 299 h 442"/>
                                <a:gd name="T28" fmla="*/ 445 w 713"/>
                                <a:gd name="T29" fmla="*/ 307 h 442"/>
                                <a:gd name="T30" fmla="*/ 437 w 713"/>
                                <a:gd name="T31" fmla="*/ 276 h 442"/>
                                <a:gd name="T32" fmla="*/ 421 w 713"/>
                                <a:gd name="T33" fmla="*/ 268 h 442"/>
                                <a:gd name="T34" fmla="*/ 402 w 713"/>
                                <a:gd name="T35" fmla="*/ 263 h 442"/>
                                <a:gd name="T36" fmla="*/ 392 w 713"/>
                                <a:gd name="T37" fmla="*/ 258 h 442"/>
                                <a:gd name="T38" fmla="*/ 387 w 713"/>
                                <a:gd name="T39" fmla="*/ 229 h 442"/>
                                <a:gd name="T40" fmla="*/ 405 w 713"/>
                                <a:gd name="T41" fmla="*/ 200 h 442"/>
                                <a:gd name="T42" fmla="*/ 417 w 713"/>
                                <a:gd name="T43" fmla="*/ 182 h 442"/>
                                <a:gd name="T44" fmla="*/ 426 w 713"/>
                                <a:gd name="T45" fmla="*/ 162 h 442"/>
                                <a:gd name="T46" fmla="*/ 419 w 713"/>
                                <a:gd name="T47" fmla="*/ 147 h 442"/>
                                <a:gd name="T48" fmla="*/ 411 w 713"/>
                                <a:gd name="T49" fmla="*/ 126 h 442"/>
                                <a:gd name="T50" fmla="*/ 398 w 713"/>
                                <a:gd name="T51" fmla="*/ 118 h 442"/>
                                <a:gd name="T52" fmla="*/ 379 w 713"/>
                                <a:gd name="T53" fmla="*/ 110 h 442"/>
                                <a:gd name="T54" fmla="*/ 351 w 713"/>
                                <a:gd name="T55" fmla="*/ 110 h 442"/>
                                <a:gd name="T56" fmla="*/ 332 w 713"/>
                                <a:gd name="T57" fmla="*/ 110 h 442"/>
                                <a:gd name="T58" fmla="*/ 313 w 713"/>
                                <a:gd name="T59" fmla="*/ 122 h 442"/>
                                <a:gd name="T60" fmla="*/ 294 w 713"/>
                                <a:gd name="T61" fmla="*/ 151 h 442"/>
                                <a:gd name="T62" fmla="*/ 292 w 713"/>
                                <a:gd name="T63" fmla="*/ 178 h 442"/>
                                <a:gd name="T64" fmla="*/ 296 w 713"/>
                                <a:gd name="T65" fmla="*/ 186 h 442"/>
                                <a:gd name="T66" fmla="*/ 309 w 713"/>
                                <a:gd name="T67" fmla="*/ 197 h 442"/>
                                <a:gd name="T68" fmla="*/ 321 w 713"/>
                                <a:gd name="T69" fmla="*/ 226 h 442"/>
                                <a:gd name="T70" fmla="*/ 328 w 713"/>
                                <a:gd name="T71" fmla="*/ 244 h 442"/>
                                <a:gd name="T72" fmla="*/ 314 w 713"/>
                                <a:gd name="T73" fmla="*/ 260 h 442"/>
                                <a:gd name="T74" fmla="*/ 301 w 713"/>
                                <a:gd name="T75" fmla="*/ 266 h 442"/>
                                <a:gd name="T76" fmla="*/ 285 w 713"/>
                                <a:gd name="T77" fmla="*/ 274 h 442"/>
                                <a:gd name="T78" fmla="*/ 268 w 713"/>
                                <a:gd name="T79" fmla="*/ 283 h 442"/>
                                <a:gd name="T80" fmla="*/ 256 w 713"/>
                                <a:gd name="T81" fmla="*/ 340 h 442"/>
                                <a:gd name="T82" fmla="*/ 240 w 713"/>
                                <a:gd name="T83" fmla="*/ 353 h 442"/>
                                <a:gd name="T84" fmla="*/ 215 w 713"/>
                                <a:gd name="T85" fmla="*/ 284 h 442"/>
                                <a:gd name="T86" fmla="*/ 205 w 713"/>
                                <a:gd name="T87" fmla="*/ 226 h 442"/>
                                <a:gd name="T88" fmla="*/ 219 w 713"/>
                                <a:gd name="T89" fmla="*/ 203 h 442"/>
                                <a:gd name="T90" fmla="*/ 235 w 713"/>
                                <a:gd name="T91" fmla="*/ 190 h 442"/>
                                <a:gd name="T92" fmla="*/ 245 w 713"/>
                                <a:gd name="T93" fmla="*/ 179 h 442"/>
                                <a:gd name="T94" fmla="*/ 259 w 713"/>
                                <a:gd name="T95" fmla="*/ 167 h 442"/>
                                <a:gd name="T96" fmla="*/ 276 w 713"/>
                                <a:gd name="T97" fmla="*/ 137 h 442"/>
                                <a:gd name="T98" fmla="*/ 292 w 713"/>
                                <a:gd name="T99" fmla="*/ 94 h 442"/>
                                <a:gd name="T100" fmla="*/ 301 w 713"/>
                                <a:gd name="T101" fmla="*/ 86 h 442"/>
                                <a:gd name="T102" fmla="*/ 298 w 713"/>
                                <a:gd name="T103" fmla="*/ 65 h 442"/>
                                <a:gd name="T104" fmla="*/ 281 w 713"/>
                                <a:gd name="T105" fmla="*/ 19 h 442"/>
                                <a:gd name="T106" fmla="*/ 233 w 713"/>
                                <a:gd name="T107" fmla="*/ 0 h 442"/>
                                <a:gd name="T108" fmla="*/ 182 w 713"/>
                                <a:gd name="T109" fmla="*/ 12 h 442"/>
                                <a:gd name="T110" fmla="*/ 148 w 713"/>
                                <a:gd name="T111" fmla="*/ 45 h 442"/>
                                <a:gd name="T112" fmla="*/ 128 w 713"/>
                                <a:gd name="T113" fmla="*/ 142 h 442"/>
                                <a:gd name="T114" fmla="*/ 81 w 713"/>
                                <a:gd name="T115" fmla="*/ 187 h 442"/>
                                <a:gd name="T116" fmla="*/ 24 w 713"/>
                                <a:gd name="T117" fmla="*/ 292 h 442"/>
                                <a:gd name="T118" fmla="*/ 9 w 713"/>
                                <a:gd name="T119" fmla="*/ 372 h 442"/>
                                <a:gd name="T120" fmla="*/ 575 w 713"/>
                                <a:gd name="T121" fmla="*/ 442 h 442"/>
                                <a:gd name="T122" fmla="*/ 709 w 713"/>
                                <a:gd name="T123" fmla="*/ 410 h 4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713" h="442">
                                  <a:moveTo>
                                    <a:pt x="709" y="410"/>
                                  </a:moveTo>
                                  <a:lnTo>
                                    <a:pt x="711" y="406"/>
                                  </a:lnTo>
                                  <a:lnTo>
                                    <a:pt x="712" y="401"/>
                                  </a:lnTo>
                                  <a:lnTo>
                                    <a:pt x="713" y="395"/>
                                  </a:lnTo>
                                  <a:lnTo>
                                    <a:pt x="712" y="388"/>
                                  </a:lnTo>
                                  <a:lnTo>
                                    <a:pt x="711" y="381"/>
                                  </a:lnTo>
                                  <a:lnTo>
                                    <a:pt x="710" y="373"/>
                                  </a:lnTo>
                                  <a:lnTo>
                                    <a:pt x="708" y="365"/>
                                  </a:lnTo>
                                  <a:lnTo>
                                    <a:pt x="706" y="357"/>
                                  </a:lnTo>
                                  <a:lnTo>
                                    <a:pt x="703" y="349"/>
                                  </a:lnTo>
                                  <a:lnTo>
                                    <a:pt x="700" y="341"/>
                                  </a:lnTo>
                                  <a:lnTo>
                                    <a:pt x="697" y="333"/>
                                  </a:lnTo>
                                  <a:lnTo>
                                    <a:pt x="695" y="327"/>
                                  </a:lnTo>
                                  <a:lnTo>
                                    <a:pt x="693" y="321"/>
                                  </a:lnTo>
                                  <a:lnTo>
                                    <a:pt x="691" y="317"/>
                                  </a:lnTo>
                                  <a:lnTo>
                                    <a:pt x="690" y="315"/>
                                  </a:lnTo>
                                  <a:lnTo>
                                    <a:pt x="689" y="314"/>
                                  </a:lnTo>
                                  <a:lnTo>
                                    <a:pt x="701" y="322"/>
                                  </a:lnTo>
                                  <a:lnTo>
                                    <a:pt x="698" y="301"/>
                                  </a:lnTo>
                                  <a:lnTo>
                                    <a:pt x="692" y="281"/>
                                  </a:lnTo>
                                  <a:lnTo>
                                    <a:pt x="685" y="263"/>
                                  </a:lnTo>
                                  <a:lnTo>
                                    <a:pt x="676" y="248"/>
                                  </a:lnTo>
                                  <a:lnTo>
                                    <a:pt x="668" y="235"/>
                                  </a:lnTo>
                                  <a:lnTo>
                                    <a:pt x="660" y="226"/>
                                  </a:lnTo>
                                  <a:lnTo>
                                    <a:pt x="655" y="220"/>
                                  </a:lnTo>
                                  <a:lnTo>
                                    <a:pt x="653" y="218"/>
                                  </a:lnTo>
                                  <a:lnTo>
                                    <a:pt x="647" y="216"/>
                                  </a:lnTo>
                                  <a:lnTo>
                                    <a:pt x="644" y="214"/>
                                  </a:lnTo>
                                  <a:lnTo>
                                    <a:pt x="642" y="212"/>
                                  </a:lnTo>
                                  <a:lnTo>
                                    <a:pt x="642" y="210"/>
                                  </a:lnTo>
                                  <a:lnTo>
                                    <a:pt x="643" y="208"/>
                                  </a:lnTo>
                                  <a:lnTo>
                                    <a:pt x="643" y="207"/>
                                  </a:lnTo>
                                  <a:lnTo>
                                    <a:pt x="645" y="206"/>
                                  </a:lnTo>
                                  <a:lnTo>
                                    <a:pt x="645" y="205"/>
                                  </a:lnTo>
                                  <a:lnTo>
                                    <a:pt x="643" y="193"/>
                                  </a:lnTo>
                                  <a:lnTo>
                                    <a:pt x="637" y="176"/>
                                  </a:lnTo>
                                  <a:lnTo>
                                    <a:pt x="629" y="157"/>
                                  </a:lnTo>
                                  <a:lnTo>
                                    <a:pt x="619" y="138"/>
                                  </a:lnTo>
                                  <a:lnTo>
                                    <a:pt x="609" y="120"/>
                                  </a:lnTo>
                                  <a:lnTo>
                                    <a:pt x="600" y="104"/>
                                  </a:lnTo>
                                  <a:lnTo>
                                    <a:pt x="594" y="94"/>
                                  </a:lnTo>
                                  <a:lnTo>
                                    <a:pt x="592" y="90"/>
                                  </a:lnTo>
                                  <a:lnTo>
                                    <a:pt x="557" y="64"/>
                                  </a:lnTo>
                                  <a:lnTo>
                                    <a:pt x="548" y="61"/>
                                  </a:lnTo>
                                  <a:lnTo>
                                    <a:pt x="540" y="60"/>
                                  </a:lnTo>
                                  <a:lnTo>
                                    <a:pt x="532" y="60"/>
                                  </a:lnTo>
                                  <a:lnTo>
                                    <a:pt x="525" y="61"/>
                                  </a:lnTo>
                                  <a:lnTo>
                                    <a:pt x="518" y="63"/>
                                  </a:lnTo>
                                  <a:lnTo>
                                    <a:pt x="511" y="66"/>
                                  </a:lnTo>
                                  <a:lnTo>
                                    <a:pt x="505" y="69"/>
                                  </a:lnTo>
                                  <a:lnTo>
                                    <a:pt x="500" y="73"/>
                                  </a:lnTo>
                                  <a:lnTo>
                                    <a:pt x="495" y="77"/>
                                  </a:lnTo>
                                  <a:lnTo>
                                    <a:pt x="491" y="81"/>
                                  </a:lnTo>
                                  <a:lnTo>
                                    <a:pt x="487" y="85"/>
                                  </a:lnTo>
                                  <a:lnTo>
                                    <a:pt x="484" y="89"/>
                                  </a:lnTo>
                                  <a:lnTo>
                                    <a:pt x="482" y="92"/>
                                  </a:lnTo>
                                  <a:lnTo>
                                    <a:pt x="480" y="95"/>
                                  </a:lnTo>
                                  <a:lnTo>
                                    <a:pt x="479" y="96"/>
                                  </a:lnTo>
                                  <a:lnTo>
                                    <a:pt x="478" y="97"/>
                                  </a:lnTo>
                                  <a:lnTo>
                                    <a:pt x="464" y="117"/>
                                  </a:lnTo>
                                  <a:lnTo>
                                    <a:pt x="453" y="129"/>
                                  </a:lnTo>
                                  <a:lnTo>
                                    <a:pt x="447" y="139"/>
                                  </a:lnTo>
                                  <a:lnTo>
                                    <a:pt x="445" y="146"/>
                                  </a:lnTo>
                                  <a:lnTo>
                                    <a:pt x="446" y="152"/>
                                  </a:lnTo>
                                  <a:lnTo>
                                    <a:pt x="448" y="156"/>
                                  </a:lnTo>
                                  <a:lnTo>
                                    <a:pt x="451" y="158"/>
                                  </a:lnTo>
                                  <a:lnTo>
                                    <a:pt x="453" y="159"/>
                                  </a:lnTo>
                                  <a:lnTo>
                                    <a:pt x="454" y="160"/>
                                  </a:lnTo>
                                  <a:lnTo>
                                    <a:pt x="468" y="161"/>
                                  </a:lnTo>
                                  <a:lnTo>
                                    <a:pt x="469" y="166"/>
                                  </a:lnTo>
                                  <a:lnTo>
                                    <a:pt x="472" y="170"/>
                                  </a:lnTo>
                                  <a:lnTo>
                                    <a:pt x="475" y="173"/>
                                  </a:lnTo>
                                  <a:lnTo>
                                    <a:pt x="477" y="174"/>
                                  </a:lnTo>
                                  <a:lnTo>
                                    <a:pt x="476" y="181"/>
                                  </a:lnTo>
                                  <a:lnTo>
                                    <a:pt x="474" y="188"/>
                                  </a:lnTo>
                                  <a:lnTo>
                                    <a:pt x="472" y="194"/>
                                  </a:lnTo>
                                  <a:lnTo>
                                    <a:pt x="471" y="196"/>
                                  </a:lnTo>
                                  <a:lnTo>
                                    <a:pt x="473" y="198"/>
                                  </a:lnTo>
                                  <a:lnTo>
                                    <a:pt x="476" y="198"/>
                                  </a:lnTo>
                                  <a:lnTo>
                                    <a:pt x="479" y="199"/>
                                  </a:lnTo>
                                  <a:lnTo>
                                    <a:pt x="481" y="199"/>
                                  </a:lnTo>
                                  <a:lnTo>
                                    <a:pt x="481" y="202"/>
                                  </a:lnTo>
                                  <a:lnTo>
                                    <a:pt x="482" y="205"/>
                                  </a:lnTo>
                                  <a:lnTo>
                                    <a:pt x="483" y="207"/>
                                  </a:lnTo>
                                  <a:lnTo>
                                    <a:pt x="485" y="208"/>
                                  </a:lnTo>
                                  <a:lnTo>
                                    <a:pt x="487" y="209"/>
                                  </a:lnTo>
                                  <a:lnTo>
                                    <a:pt x="489" y="210"/>
                                  </a:lnTo>
                                  <a:lnTo>
                                    <a:pt x="491" y="210"/>
                                  </a:lnTo>
                                  <a:lnTo>
                                    <a:pt x="492" y="210"/>
                                  </a:lnTo>
                                  <a:lnTo>
                                    <a:pt x="493" y="210"/>
                                  </a:lnTo>
                                  <a:lnTo>
                                    <a:pt x="493" y="210"/>
                                  </a:lnTo>
                                  <a:lnTo>
                                    <a:pt x="493" y="210"/>
                                  </a:lnTo>
                                  <a:lnTo>
                                    <a:pt x="493" y="210"/>
                                  </a:lnTo>
                                  <a:lnTo>
                                    <a:pt x="494" y="210"/>
                                  </a:lnTo>
                                  <a:lnTo>
                                    <a:pt x="492" y="211"/>
                                  </a:lnTo>
                                  <a:lnTo>
                                    <a:pt x="491" y="214"/>
                                  </a:lnTo>
                                  <a:lnTo>
                                    <a:pt x="492" y="217"/>
                                  </a:lnTo>
                                  <a:lnTo>
                                    <a:pt x="492" y="218"/>
                                  </a:lnTo>
                                  <a:lnTo>
                                    <a:pt x="488" y="219"/>
                                  </a:lnTo>
                                  <a:lnTo>
                                    <a:pt x="486" y="220"/>
                                  </a:lnTo>
                                  <a:lnTo>
                                    <a:pt x="485" y="222"/>
                                  </a:lnTo>
                                  <a:lnTo>
                                    <a:pt x="484" y="224"/>
                                  </a:lnTo>
                                  <a:lnTo>
                                    <a:pt x="484" y="226"/>
                                  </a:lnTo>
                                  <a:lnTo>
                                    <a:pt x="484" y="228"/>
                                  </a:lnTo>
                                  <a:lnTo>
                                    <a:pt x="484" y="230"/>
                                  </a:lnTo>
                                  <a:lnTo>
                                    <a:pt x="484" y="230"/>
                                  </a:lnTo>
                                  <a:lnTo>
                                    <a:pt x="481" y="235"/>
                                  </a:lnTo>
                                  <a:lnTo>
                                    <a:pt x="479" y="243"/>
                                  </a:lnTo>
                                  <a:lnTo>
                                    <a:pt x="480" y="251"/>
                                  </a:lnTo>
                                  <a:lnTo>
                                    <a:pt x="481" y="254"/>
                                  </a:lnTo>
                                  <a:lnTo>
                                    <a:pt x="478" y="260"/>
                                  </a:lnTo>
                                  <a:lnTo>
                                    <a:pt x="479" y="264"/>
                                  </a:lnTo>
                                  <a:lnTo>
                                    <a:pt x="482" y="266"/>
                                  </a:lnTo>
                                  <a:lnTo>
                                    <a:pt x="483" y="267"/>
                                  </a:lnTo>
                                  <a:lnTo>
                                    <a:pt x="482" y="267"/>
                                  </a:lnTo>
                                  <a:lnTo>
                                    <a:pt x="481" y="268"/>
                                  </a:lnTo>
                                  <a:lnTo>
                                    <a:pt x="482" y="269"/>
                                  </a:lnTo>
                                  <a:lnTo>
                                    <a:pt x="483" y="270"/>
                                  </a:lnTo>
                                  <a:lnTo>
                                    <a:pt x="484" y="271"/>
                                  </a:lnTo>
                                  <a:lnTo>
                                    <a:pt x="485" y="272"/>
                                  </a:lnTo>
                                  <a:lnTo>
                                    <a:pt x="484" y="274"/>
                                  </a:lnTo>
                                  <a:lnTo>
                                    <a:pt x="481" y="277"/>
                                  </a:lnTo>
                                  <a:lnTo>
                                    <a:pt x="476" y="283"/>
                                  </a:lnTo>
                                  <a:lnTo>
                                    <a:pt x="473" y="290"/>
                                  </a:lnTo>
                                  <a:lnTo>
                                    <a:pt x="473" y="296"/>
                                  </a:lnTo>
                                  <a:lnTo>
                                    <a:pt x="473" y="299"/>
                                  </a:lnTo>
                                  <a:lnTo>
                                    <a:pt x="470" y="303"/>
                                  </a:lnTo>
                                  <a:lnTo>
                                    <a:pt x="468" y="308"/>
                                  </a:lnTo>
                                  <a:lnTo>
                                    <a:pt x="466" y="313"/>
                                  </a:lnTo>
                                  <a:lnTo>
                                    <a:pt x="465" y="315"/>
                                  </a:lnTo>
                                  <a:lnTo>
                                    <a:pt x="445" y="314"/>
                                  </a:lnTo>
                                  <a:lnTo>
                                    <a:pt x="445" y="314"/>
                                  </a:lnTo>
                                  <a:lnTo>
                                    <a:pt x="444" y="312"/>
                                  </a:lnTo>
                                  <a:lnTo>
                                    <a:pt x="444" y="310"/>
                                  </a:lnTo>
                                  <a:lnTo>
                                    <a:pt x="445" y="307"/>
                                  </a:lnTo>
                                  <a:lnTo>
                                    <a:pt x="446" y="302"/>
                                  </a:lnTo>
                                  <a:lnTo>
                                    <a:pt x="446" y="295"/>
                                  </a:lnTo>
                                  <a:lnTo>
                                    <a:pt x="445" y="290"/>
                                  </a:lnTo>
                                  <a:lnTo>
                                    <a:pt x="445" y="288"/>
                                  </a:lnTo>
                                  <a:lnTo>
                                    <a:pt x="445" y="284"/>
                                  </a:lnTo>
                                  <a:lnTo>
                                    <a:pt x="443" y="281"/>
                                  </a:lnTo>
                                  <a:lnTo>
                                    <a:pt x="441" y="279"/>
                                  </a:lnTo>
                                  <a:lnTo>
                                    <a:pt x="439" y="277"/>
                                  </a:lnTo>
                                  <a:lnTo>
                                    <a:pt x="437" y="276"/>
                                  </a:lnTo>
                                  <a:lnTo>
                                    <a:pt x="435" y="275"/>
                                  </a:lnTo>
                                  <a:lnTo>
                                    <a:pt x="433" y="275"/>
                                  </a:lnTo>
                                  <a:lnTo>
                                    <a:pt x="433" y="275"/>
                                  </a:lnTo>
                                  <a:lnTo>
                                    <a:pt x="432" y="272"/>
                                  </a:lnTo>
                                  <a:lnTo>
                                    <a:pt x="431" y="271"/>
                                  </a:lnTo>
                                  <a:lnTo>
                                    <a:pt x="428" y="270"/>
                                  </a:lnTo>
                                  <a:lnTo>
                                    <a:pt x="426" y="269"/>
                                  </a:lnTo>
                                  <a:lnTo>
                                    <a:pt x="423" y="268"/>
                                  </a:lnTo>
                                  <a:lnTo>
                                    <a:pt x="421" y="268"/>
                                  </a:lnTo>
                                  <a:lnTo>
                                    <a:pt x="419" y="268"/>
                                  </a:lnTo>
                                  <a:lnTo>
                                    <a:pt x="419" y="268"/>
                                  </a:lnTo>
                                  <a:lnTo>
                                    <a:pt x="417" y="266"/>
                                  </a:lnTo>
                                  <a:lnTo>
                                    <a:pt x="415" y="265"/>
                                  </a:lnTo>
                                  <a:lnTo>
                                    <a:pt x="412" y="264"/>
                                  </a:lnTo>
                                  <a:lnTo>
                                    <a:pt x="409" y="264"/>
                                  </a:lnTo>
                                  <a:lnTo>
                                    <a:pt x="406" y="263"/>
                                  </a:lnTo>
                                  <a:lnTo>
                                    <a:pt x="403" y="263"/>
                                  </a:lnTo>
                                  <a:lnTo>
                                    <a:pt x="402" y="263"/>
                                  </a:lnTo>
                                  <a:lnTo>
                                    <a:pt x="401" y="263"/>
                                  </a:lnTo>
                                  <a:lnTo>
                                    <a:pt x="401" y="261"/>
                                  </a:lnTo>
                                  <a:lnTo>
                                    <a:pt x="401" y="259"/>
                                  </a:lnTo>
                                  <a:lnTo>
                                    <a:pt x="399" y="258"/>
                                  </a:lnTo>
                                  <a:lnTo>
                                    <a:pt x="397" y="258"/>
                                  </a:lnTo>
                                  <a:lnTo>
                                    <a:pt x="395" y="258"/>
                                  </a:lnTo>
                                  <a:lnTo>
                                    <a:pt x="394" y="258"/>
                                  </a:lnTo>
                                  <a:lnTo>
                                    <a:pt x="392" y="258"/>
                                  </a:lnTo>
                                  <a:lnTo>
                                    <a:pt x="392" y="258"/>
                                  </a:lnTo>
                                  <a:lnTo>
                                    <a:pt x="386" y="256"/>
                                  </a:lnTo>
                                  <a:lnTo>
                                    <a:pt x="382" y="253"/>
                                  </a:lnTo>
                                  <a:lnTo>
                                    <a:pt x="381" y="250"/>
                                  </a:lnTo>
                                  <a:lnTo>
                                    <a:pt x="381" y="246"/>
                                  </a:lnTo>
                                  <a:lnTo>
                                    <a:pt x="382" y="241"/>
                                  </a:lnTo>
                                  <a:lnTo>
                                    <a:pt x="383" y="236"/>
                                  </a:lnTo>
                                  <a:lnTo>
                                    <a:pt x="385" y="233"/>
                                  </a:lnTo>
                                  <a:lnTo>
                                    <a:pt x="386" y="230"/>
                                  </a:lnTo>
                                  <a:lnTo>
                                    <a:pt x="387" y="229"/>
                                  </a:lnTo>
                                  <a:lnTo>
                                    <a:pt x="391" y="229"/>
                                  </a:lnTo>
                                  <a:lnTo>
                                    <a:pt x="395" y="227"/>
                                  </a:lnTo>
                                  <a:lnTo>
                                    <a:pt x="397" y="223"/>
                                  </a:lnTo>
                                  <a:lnTo>
                                    <a:pt x="399" y="219"/>
                                  </a:lnTo>
                                  <a:lnTo>
                                    <a:pt x="400" y="214"/>
                                  </a:lnTo>
                                  <a:lnTo>
                                    <a:pt x="401" y="210"/>
                                  </a:lnTo>
                                  <a:lnTo>
                                    <a:pt x="402" y="207"/>
                                  </a:lnTo>
                                  <a:lnTo>
                                    <a:pt x="402" y="206"/>
                                  </a:lnTo>
                                  <a:lnTo>
                                    <a:pt x="405" y="200"/>
                                  </a:lnTo>
                                  <a:lnTo>
                                    <a:pt x="406" y="193"/>
                                  </a:lnTo>
                                  <a:lnTo>
                                    <a:pt x="406" y="187"/>
                                  </a:lnTo>
                                  <a:lnTo>
                                    <a:pt x="406" y="184"/>
                                  </a:lnTo>
                                  <a:lnTo>
                                    <a:pt x="408" y="185"/>
                                  </a:lnTo>
                                  <a:lnTo>
                                    <a:pt x="410" y="185"/>
                                  </a:lnTo>
                                  <a:lnTo>
                                    <a:pt x="412" y="184"/>
                                  </a:lnTo>
                                  <a:lnTo>
                                    <a:pt x="414" y="184"/>
                                  </a:lnTo>
                                  <a:lnTo>
                                    <a:pt x="415" y="183"/>
                                  </a:lnTo>
                                  <a:lnTo>
                                    <a:pt x="417" y="182"/>
                                  </a:lnTo>
                                  <a:lnTo>
                                    <a:pt x="417" y="182"/>
                                  </a:lnTo>
                                  <a:lnTo>
                                    <a:pt x="417" y="181"/>
                                  </a:lnTo>
                                  <a:lnTo>
                                    <a:pt x="423" y="181"/>
                                  </a:lnTo>
                                  <a:lnTo>
                                    <a:pt x="425" y="177"/>
                                  </a:lnTo>
                                  <a:lnTo>
                                    <a:pt x="425" y="172"/>
                                  </a:lnTo>
                                  <a:lnTo>
                                    <a:pt x="424" y="169"/>
                                  </a:lnTo>
                                  <a:lnTo>
                                    <a:pt x="426" y="166"/>
                                  </a:lnTo>
                                  <a:lnTo>
                                    <a:pt x="426" y="164"/>
                                  </a:lnTo>
                                  <a:lnTo>
                                    <a:pt x="426" y="162"/>
                                  </a:lnTo>
                                  <a:lnTo>
                                    <a:pt x="424" y="160"/>
                                  </a:lnTo>
                                  <a:lnTo>
                                    <a:pt x="423" y="159"/>
                                  </a:lnTo>
                                  <a:lnTo>
                                    <a:pt x="421" y="159"/>
                                  </a:lnTo>
                                  <a:lnTo>
                                    <a:pt x="420" y="158"/>
                                  </a:lnTo>
                                  <a:lnTo>
                                    <a:pt x="419" y="158"/>
                                  </a:lnTo>
                                  <a:lnTo>
                                    <a:pt x="423" y="155"/>
                                  </a:lnTo>
                                  <a:lnTo>
                                    <a:pt x="423" y="151"/>
                                  </a:lnTo>
                                  <a:lnTo>
                                    <a:pt x="420" y="148"/>
                                  </a:lnTo>
                                  <a:lnTo>
                                    <a:pt x="419" y="147"/>
                                  </a:lnTo>
                                  <a:lnTo>
                                    <a:pt x="422" y="142"/>
                                  </a:lnTo>
                                  <a:lnTo>
                                    <a:pt x="422" y="139"/>
                                  </a:lnTo>
                                  <a:lnTo>
                                    <a:pt x="419" y="136"/>
                                  </a:lnTo>
                                  <a:lnTo>
                                    <a:pt x="417" y="136"/>
                                  </a:lnTo>
                                  <a:lnTo>
                                    <a:pt x="417" y="131"/>
                                  </a:lnTo>
                                  <a:lnTo>
                                    <a:pt x="415" y="129"/>
                                  </a:lnTo>
                                  <a:lnTo>
                                    <a:pt x="412" y="129"/>
                                  </a:lnTo>
                                  <a:lnTo>
                                    <a:pt x="410" y="129"/>
                                  </a:lnTo>
                                  <a:lnTo>
                                    <a:pt x="411" y="126"/>
                                  </a:lnTo>
                                  <a:lnTo>
                                    <a:pt x="410" y="124"/>
                                  </a:lnTo>
                                  <a:lnTo>
                                    <a:pt x="409" y="123"/>
                                  </a:lnTo>
                                  <a:lnTo>
                                    <a:pt x="406" y="122"/>
                                  </a:lnTo>
                                  <a:lnTo>
                                    <a:pt x="404" y="122"/>
                                  </a:lnTo>
                                  <a:lnTo>
                                    <a:pt x="403" y="123"/>
                                  </a:lnTo>
                                  <a:lnTo>
                                    <a:pt x="401" y="123"/>
                                  </a:lnTo>
                                  <a:lnTo>
                                    <a:pt x="400" y="123"/>
                                  </a:lnTo>
                                  <a:lnTo>
                                    <a:pt x="400" y="119"/>
                                  </a:lnTo>
                                  <a:lnTo>
                                    <a:pt x="398" y="118"/>
                                  </a:lnTo>
                                  <a:lnTo>
                                    <a:pt x="395" y="117"/>
                                  </a:lnTo>
                                  <a:lnTo>
                                    <a:pt x="394" y="117"/>
                                  </a:lnTo>
                                  <a:lnTo>
                                    <a:pt x="395" y="113"/>
                                  </a:lnTo>
                                  <a:lnTo>
                                    <a:pt x="394" y="110"/>
                                  </a:lnTo>
                                  <a:lnTo>
                                    <a:pt x="392" y="109"/>
                                  </a:lnTo>
                                  <a:lnTo>
                                    <a:pt x="388" y="109"/>
                                  </a:lnTo>
                                  <a:lnTo>
                                    <a:pt x="385" y="109"/>
                                  </a:lnTo>
                                  <a:lnTo>
                                    <a:pt x="382" y="110"/>
                                  </a:lnTo>
                                  <a:lnTo>
                                    <a:pt x="379" y="110"/>
                                  </a:lnTo>
                                  <a:lnTo>
                                    <a:pt x="379" y="111"/>
                                  </a:lnTo>
                                  <a:lnTo>
                                    <a:pt x="373" y="105"/>
                                  </a:lnTo>
                                  <a:lnTo>
                                    <a:pt x="368" y="101"/>
                                  </a:lnTo>
                                  <a:lnTo>
                                    <a:pt x="363" y="101"/>
                                  </a:lnTo>
                                  <a:lnTo>
                                    <a:pt x="359" y="102"/>
                                  </a:lnTo>
                                  <a:lnTo>
                                    <a:pt x="356" y="104"/>
                                  </a:lnTo>
                                  <a:lnTo>
                                    <a:pt x="353" y="107"/>
                                  </a:lnTo>
                                  <a:lnTo>
                                    <a:pt x="352" y="109"/>
                                  </a:lnTo>
                                  <a:lnTo>
                                    <a:pt x="351" y="110"/>
                                  </a:lnTo>
                                  <a:lnTo>
                                    <a:pt x="348" y="107"/>
                                  </a:lnTo>
                                  <a:lnTo>
                                    <a:pt x="345" y="106"/>
                                  </a:lnTo>
                                  <a:lnTo>
                                    <a:pt x="342" y="106"/>
                                  </a:lnTo>
                                  <a:lnTo>
                                    <a:pt x="340" y="107"/>
                                  </a:lnTo>
                                  <a:lnTo>
                                    <a:pt x="338" y="109"/>
                                  </a:lnTo>
                                  <a:lnTo>
                                    <a:pt x="337" y="110"/>
                                  </a:lnTo>
                                  <a:lnTo>
                                    <a:pt x="336" y="111"/>
                                  </a:lnTo>
                                  <a:lnTo>
                                    <a:pt x="336" y="111"/>
                                  </a:lnTo>
                                  <a:lnTo>
                                    <a:pt x="332" y="110"/>
                                  </a:lnTo>
                                  <a:lnTo>
                                    <a:pt x="328" y="109"/>
                                  </a:lnTo>
                                  <a:lnTo>
                                    <a:pt x="326" y="110"/>
                                  </a:lnTo>
                                  <a:lnTo>
                                    <a:pt x="324" y="113"/>
                                  </a:lnTo>
                                  <a:lnTo>
                                    <a:pt x="323" y="115"/>
                                  </a:lnTo>
                                  <a:lnTo>
                                    <a:pt x="322" y="117"/>
                                  </a:lnTo>
                                  <a:lnTo>
                                    <a:pt x="322" y="118"/>
                                  </a:lnTo>
                                  <a:lnTo>
                                    <a:pt x="322" y="119"/>
                                  </a:lnTo>
                                  <a:lnTo>
                                    <a:pt x="316" y="119"/>
                                  </a:lnTo>
                                  <a:lnTo>
                                    <a:pt x="313" y="122"/>
                                  </a:lnTo>
                                  <a:lnTo>
                                    <a:pt x="312" y="125"/>
                                  </a:lnTo>
                                  <a:lnTo>
                                    <a:pt x="312" y="127"/>
                                  </a:lnTo>
                                  <a:lnTo>
                                    <a:pt x="306" y="128"/>
                                  </a:lnTo>
                                  <a:lnTo>
                                    <a:pt x="303" y="132"/>
                                  </a:lnTo>
                                  <a:lnTo>
                                    <a:pt x="301" y="137"/>
                                  </a:lnTo>
                                  <a:lnTo>
                                    <a:pt x="301" y="139"/>
                                  </a:lnTo>
                                  <a:lnTo>
                                    <a:pt x="296" y="141"/>
                                  </a:lnTo>
                                  <a:lnTo>
                                    <a:pt x="294" y="146"/>
                                  </a:lnTo>
                                  <a:lnTo>
                                    <a:pt x="294" y="151"/>
                                  </a:lnTo>
                                  <a:lnTo>
                                    <a:pt x="294" y="153"/>
                                  </a:lnTo>
                                  <a:lnTo>
                                    <a:pt x="289" y="155"/>
                                  </a:lnTo>
                                  <a:lnTo>
                                    <a:pt x="288" y="160"/>
                                  </a:lnTo>
                                  <a:lnTo>
                                    <a:pt x="289" y="164"/>
                                  </a:lnTo>
                                  <a:lnTo>
                                    <a:pt x="289" y="166"/>
                                  </a:lnTo>
                                  <a:lnTo>
                                    <a:pt x="287" y="171"/>
                                  </a:lnTo>
                                  <a:lnTo>
                                    <a:pt x="288" y="174"/>
                                  </a:lnTo>
                                  <a:lnTo>
                                    <a:pt x="291" y="177"/>
                                  </a:lnTo>
                                  <a:lnTo>
                                    <a:pt x="292" y="178"/>
                                  </a:lnTo>
                                  <a:lnTo>
                                    <a:pt x="291" y="180"/>
                                  </a:lnTo>
                                  <a:lnTo>
                                    <a:pt x="291" y="182"/>
                                  </a:lnTo>
                                  <a:lnTo>
                                    <a:pt x="291" y="183"/>
                                  </a:lnTo>
                                  <a:lnTo>
                                    <a:pt x="293" y="183"/>
                                  </a:lnTo>
                                  <a:lnTo>
                                    <a:pt x="295" y="184"/>
                                  </a:lnTo>
                                  <a:lnTo>
                                    <a:pt x="296" y="184"/>
                                  </a:lnTo>
                                  <a:lnTo>
                                    <a:pt x="298" y="184"/>
                                  </a:lnTo>
                                  <a:lnTo>
                                    <a:pt x="298" y="184"/>
                                  </a:lnTo>
                                  <a:lnTo>
                                    <a:pt x="296" y="186"/>
                                  </a:lnTo>
                                  <a:lnTo>
                                    <a:pt x="296" y="188"/>
                                  </a:lnTo>
                                  <a:lnTo>
                                    <a:pt x="297" y="189"/>
                                  </a:lnTo>
                                  <a:lnTo>
                                    <a:pt x="299" y="190"/>
                                  </a:lnTo>
                                  <a:lnTo>
                                    <a:pt x="300" y="190"/>
                                  </a:lnTo>
                                  <a:lnTo>
                                    <a:pt x="302" y="191"/>
                                  </a:lnTo>
                                  <a:lnTo>
                                    <a:pt x="303" y="191"/>
                                  </a:lnTo>
                                  <a:lnTo>
                                    <a:pt x="304" y="191"/>
                                  </a:lnTo>
                                  <a:lnTo>
                                    <a:pt x="307" y="193"/>
                                  </a:lnTo>
                                  <a:lnTo>
                                    <a:pt x="309" y="197"/>
                                  </a:lnTo>
                                  <a:lnTo>
                                    <a:pt x="310" y="200"/>
                                  </a:lnTo>
                                  <a:lnTo>
                                    <a:pt x="310" y="202"/>
                                  </a:lnTo>
                                  <a:lnTo>
                                    <a:pt x="310" y="205"/>
                                  </a:lnTo>
                                  <a:lnTo>
                                    <a:pt x="312" y="211"/>
                                  </a:lnTo>
                                  <a:lnTo>
                                    <a:pt x="313" y="217"/>
                                  </a:lnTo>
                                  <a:lnTo>
                                    <a:pt x="314" y="219"/>
                                  </a:lnTo>
                                  <a:lnTo>
                                    <a:pt x="316" y="223"/>
                                  </a:lnTo>
                                  <a:lnTo>
                                    <a:pt x="319" y="225"/>
                                  </a:lnTo>
                                  <a:lnTo>
                                    <a:pt x="321" y="226"/>
                                  </a:lnTo>
                                  <a:lnTo>
                                    <a:pt x="322" y="226"/>
                                  </a:lnTo>
                                  <a:lnTo>
                                    <a:pt x="323" y="231"/>
                                  </a:lnTo>
                                  <a:lnTo>
                                    <a:pt x="324" y="236"/>
                                  </a:lnTo>
                                  <a:lnTo>
                                    <a:pt x="325" y="240"/>
                                  </a:lnTo>
                                  <a:lnTo>
                                    <a:pt x="326" y="243"/>
                                  </a:lnTo>
                                  <a:lnTo>
                                    <a:pt x="326" y="243"/>
                                  </a:lnTo>
                                  <a:lnTo>
                                    <a:pt x="326" y="243"/>
                                  </a:lnTo>
                                  <a:lnTo>
                                    <a:pt x="327" y="243"/>
                                  </a:lnTo>
                                  <a:lnTo>
                                    <a:pt x="328" y="244"/>
                                  </a:lnTo>
                                  <a:lnTo>
                                    <a:pt x="330" y="248"/>
                                  </a:lnTo>
                                  <a:lnTo>
                                    <a:pt x="330" y="251"/>
                                  </a:lnTo>
                                  <a:lnTo>
                                    <a:pt x="328" y="253"/>
                                  </a:lnTo>
                                  <a:lnTo>
                                    <a:pt x="328" y="253"/>
                                  </a:lnTo>
                                  <a:lnTo>
                                    <a:pt x="313" y="260"/>
                                  </a:lnTo>
                                  <a:lnTo>
                                    <a:pt x="313" y="260"/>
                                  </a:lnTo>
                                  <a:lnTo>
                                    <a:pt x="314" y="260"/>
                                  </a:lnTo>
                                  <a:lnTo>
                                    <a:pt x="315" y="261"/>
                                  </a:lnTo>
                                  <a:lnTo>
                                    <a:pt x="314" y="260"/>
                                  </a:lnTo>
                                  <a:lnTo>
                                    <a:pt x="312" y="260"/>
                                  </a:lnTo>
                                  <a:lnTo>
                                    <a:pt x="311" y="261"/>
                                  </a:lnTo>
                                  <a:lnTo>
                                    <a:pt x="309" y="262"/>
                                  </a:lnTo>
                                  <a:lnTo>
                                    <a:pt x="307" y="263"/>
                                  </a:lnTo>
                                  <a:lnTo>
                                    <a:pt x="305" y="264"/>
                                  </a:lnTo>
                                  <a:lnTo>
                                    <a:pt x="304" y="265"/>
                                  </a:lnTo>
                                  <a:lnTo>
                                    <a:pt x="303" y="265"/>
                                  </a:lnTo>
                                  <a:lnTo>
                                    <a:pt x="303" y="266"/>
                                  </a:lnTo>
                                  <a:lnTo>
                                    <a:pt x="301" y="266"/>
                                  </a:lnTo>
                                  <a:lnTo>
                                    <a:pt x="299" y="266"/>
                                  </a:lnTo>
                                  <a:lnTo>
                                    <a:pt x="296" y="268"/>
                                  </a:lnTo>
                                  <a:lnTo>
                                    <a:pt x="295" y="269"/>
                                  </a:lnTo>
                                  <a:lnTo>
                                    <a:pt x="293" y="271"/>
                                  </a:lnTo>
                                  <a:lnTo>
                                    <a:pt x="292" y="272"/>
                                  </a:lnTo>
                                  <a:lnTo>
                                    <a:pt x="291" y="273"/>
                                  </a:lnTo>
                                  <a:lnTo>
                                    <a:pt x="291" y="273"/>
                                  </a:lnTo>
                                  <a:lnTo>
                                    <a:pt x="288" y="273"/>
                                  </a:lnTo>
                                  <a:lnTo>
                                    <a:pt x="285" y="274"/>
                                  </a:lnTo>
                                  <a:lnTo>
                                    <a:pt x="283" y="276"/>
                                  </a:lnTo>
                                  <a:lnTo>
                                    <a:pt x="282" y="277"/>
                                  </a:lnTo>
                                  <a:lnTo>
                                    <a:pt x="280" y="276"/>
                                  </a:lnTo>
                                  <a:lnTo>
                                    <a:pt x="277" y="277"/>
                                  </a:lnTo>
                                  <a:lnTo>
                                    <a:pt x="275" y="278"/>
                                  </a:lnTo>
                                  <a:lnTo>
                                    <a:pt x="273" y="279"/>
                                  </a:lnTo>
                                  <a:lnTo>
                                    <a:pt x="271" y="281"/>
                                  </a:lnTo>
                                  <a:lnTo>
                                    <a:pt x="269" y="282"/>
                                  </a:lnTo>
                                  <a:lnTo>
                                    <a:pt x="268" y="283"/>
                                  </a:lnTo>
                                  <a:lnTo>
                                    <a:pt x="268" y="284"/>
                                  </a:lnTo>
                                  <a:lnTo>
                                    <a:pt x="266" y="289"/>
                                  </a:lnTo>
                                  <a:lnTo>
                                    <a:pt x="264" y="296"/>
                                  </a:lnTo>
                                  <a:lnTo>
                                    <a:pt x="262" y="306"/>
                                  </a:lnTo>
                                  <a:lnTo>
                                    <a:pt x="260" y="316"/>
                                  </a:lnTo>
                                  <a:lnTo>
                                    <a:pt x="259" y="325"/>
                                  </a:lnTo>
                                  <a:lnTo>
                                    <a:pt x="257" y="333"/>
                                  </a:lnTo>
                                  <a:lnTo>
                                    <a:pt x="257" y="338"/>
                                  </a:lnTo>
                                  <a:lnTo>
                                    <a:pt x="256" y="340"/>
                                  </a:lnTo>
                                  <a:lnTo>
                                    <a:pt x="254" y="341"/>
                                  </a:lnTo>
                                  <a:lnTo>
                                    <a:pt x="252" y="343"/>
                                  </a:lnTo>
                                  <a:lnTo>
                                    <a:pt x="251" y="345"/>
                                  </a:lnTo>
                                  <a:lnTo>
                                    <a:pt x="250" y="346"/>
                                  </a:lnTo>
                                  <a:lnTo>
                                    <a:pt x="246" y="348"/>
                                  </a:lnTo>
                                  <a:lnTo>
                                    <a:pt x="244" y="351"/>
                                  </a:lnTo>
                                  <a:lnTo>
                                    <a:pt x="242" y="354"/>
                                  </a:lnTo>
                                  <a:lnTo>
                                    <a:pt x="241" y="356"/>
                                  </a:lnTo>
                                  <a:lnTo>
                                    <a:pt x="240" y="353"/>
                                  </a:lnTo>
                                  <a:lnTo>
                                    <a:pt x="236" y="351"/>
                                  </a:lnTo>
                                  <a:lnTo>
                                    <a:pt x="233" y="350"/>
                                  </a:lnTo>
                                  <a:lnTo>
                                    <a:pt x="232" y="349"/>
                                  </a:lnTo>
                                  <a:lnTo>
                                    <a:pt x="231" y="344"/>
                                  </a:lnTo>
                                  <a:lnTo>
                                    <a:pt x="229" y="334"/>
                                  </a:lnTo>
                                  <a:lnTo>
                                    <a:pt x="226" y="322"/>
                                  </a:lnTo>
                                  <a:lnTo>
                                    <a:pt x="222" y="308"/>
                                  </a:lnTo>
                                  <a:lnTo>
                                    <a:pt x="218" y="295"/>
                                  </a:lnTo>
                                  <a:lnTo>
                                    <a:pt x="215" y="284"/>
                                  </a:lnTo>
                                  <a:lnTo>
                                    <a:pt x="213" y="276"/>
                                  </a:lnTo>
                                  <a:lnTo>
                                    <a:pt x="212" y="273"/>
                                  </a:lnTo>
                                  <a:lnTo>
                                    <a:pt x="213" y="263"/>
                                  </a:lnTo>
                                  <a:lnTo>
                                    <a:pt x="213" y="254"/>
                                  </a:lnTo>
                                  <a:lnTo>
                                    <a:pt x="212" y="246"/>
                                  </a:lnTo>
                                  <a:lnTo>
                                    <a:pt x="210" y="239"/>
                                  </a:lnTo>
                                  <a:lnTo>
                                    <a:pt x="208" y="233"/>
                                  </a:lnTo>
                                  <a:lnTo>
                                    <a:pt x="207" y="229"/>
                                  </a:lnTo>
                                  <a:lnTo>
                                    <a:pt x="205" y="226"/>
                                  </a:lnTo>
                                  <a:lnTo>
                                    <a:pt x="205" y="225"/>
                                  </a:lnTo>
                                  <a:lnTo>
                                    <a:pt x="205" y="212"/>
                                  </a:lnTo>
                                  <a:lnTo>
                                    <a:pt x="196" y="196"/>
                                  </a:lnTo>
                                  <a:lnTo>
                                    <a:pt x="198" y="190"/>
                                  </a:lnTo>
                                  <a:lnTo>
                                    <a:pt x="203" y="196"/>
                                  </a:lnTo>
                                  <a:lnTo>
                                    <a:pt x="208" y="199"/>
                                  </a:lnTo>
                                  <a:lnTo>
                                    <a:pt x="212" y="202"/>
                                  </a:lnTo>
                                  <a:lnTo>
                                    <a:pt x="216" y="203"/>
                                  </a:lnTo>
                                  <a:lnTo>
                                    <a:pt x="219" y="203"/>
                                  </a:lnTo>
                                  <a:lnTo>
                                    <a:pt x="221" y="203"/>
                                  </a:lnTo>
                                  <a:lnTo>
                                    <a:pt x="223" y="202"/>
                                  </a:lnTo>
                                  <a:lnTo>
                                    <a:pt x="224" y="202"/>
                                  </a:lnTo>
                                  <a:lnTo>
                                    <a:pt x="225" y="202"/>
                                  </a:lnTo>
                                  <a:lnTo>
                                    <a:pt x="226" y="196"/>
                                  </a:lnTo>
                                  <a:lnTo>
                                    <a:pt x="228" y="193"/>
                                  </a:lnTo>
                                  <a:lnTo>
                                    <a:pt x="231" y="190"/>
                                  </a:lnTo>
                                  <a:lnTo>
                                    <a:pt x="231" y="189"/>
                                  </a:lnTo>
                                  <a:lnTo>
                                    <a:pt x="235" y="190"/>
                                  </a:lnTo>
                                  <a:lnTo>
                                    <a:pt x="238" y="190"/>
                                  </a:lnTo>
                                  <a:lnTo>
                                    <a:pt x="241" y="189"/>
                                  </a:lnTo>
                                  <a:lnTo>
                                    <a:pt x="242" y="188"/>
                                  </a:lnTo>
                                  <a:lnTo>
                                    <a:pt x="244" y="187"/>
                                  </a:lnTo>
                                  <a:lnTo>
                                    <a:pt x="244" y="185"/>
                                  </a:lnTo>
                                  <a:lnTo>
                                    <a:pt x="245" y="184"/>
                                  </a:lnTo>
                                  <a:lnTo>
                                    <a:pt x="245" y="184"/>
                                  </a:lnTo>
                                  <a:lnTo>
                                    <a:pt x="245" y="182"/>
                                  </a:lnTo>
                                  <a:lnTo>
                                    <a:pt x="245" y="179"/>
                                  </a:lnTo>
                                  <a:lnTo>
                                    <a:pt x="246" y="177"/>
                                  </a:lnTo>
                                  <a:lnTo>
                                    <a:pt x="246" y="176"/>
                                  </a:lnTo>
                                  <a:lnTo>
                                    <a:pt x="250" y="176"/>
                                  </a:lnTo>
                                  <a:lnTo>
                                    <a:pt x="254" y="175"/>
                                  </a:lnTo>
                                  <a:lnTo>
                                    <a:pt x="255" y="174"/>
                                  </a:lnTo>
                                  <a:lnTo>
                                    <a:pt x="256" y="174"/>
                                  </a:lnTo>
                                  <a:lnTo>
                                    <a:pt x="257" y="171"/>
                                  </a:lnTo>
                                  <a:lnTo>
                                    <a:pt x="258" y="169"/>
                                  </a:lnTo>
                                  <a:lnTo>
                                    <a:pt x="259" y="167"/>
                                  </a:lnTo>
                                  <a:lnTo>
                                    <a:pt x="260" y="167"/>
                                  </a:lnTo>
                                  <a:lnTo>
                                    <a:pt x="265" y="169"/>
                                  </a:lnTo>
                                  <a:lnTo>
                                    <a:pt x="269" y="167"/>
                                  </a:lnTo>
                                  <a:lnTo>
                                    <a:pt x="271" y="158"/>
                                  </a:lnTo>
                                  <a:lnTo>
                                    <a:pt x="271" y="148"/>
                                  </a:lnTo>
                                  <a:lnTo>
                                    <a:pt x="271" y="143"/>
                                  </a:lnTo>
                                  <a:lnTo>
                                    <a:pt x="271" y="141"/>
                                  </a:lnTo>
                                  <a:lnTo>
                                    <a:pt x="273" y="139"/>
                                  </a:lnTo>
                                  <a:lnTo>
                                    <a:pt x="276" y="137"/>
                                  </a:lnTo>
                                  <a:lnTo>
                                    <a:pt x="279" y="135"/>
                                  </a:lnTo>
                                  <a:lnTo>
                                    <a:pt x="282" y="133"/>
                                  </a:lnTo>
                                  <a:lnTo>
                                    <a:pt x="285" y="132"/>
                                  </a:lnTo>
                                  <a:lnTo>
                                    <a:pt x="287" y="131"/>
                                  </a:lnTo>
                                  <a:lnTo>
                                    <a:pt x="287" y="130"/>
                                  </a:lnTo>
                                  <a:lnTo>
                                    <a:pt x="290" y="124"/>
                                  </a:lnTo>
                                  <a:lnTo>
                                    <a:pt x="292" y="112"/>
                                  </a:lnTo>
                                  <a:lnTo>
                                    <a:pt x="292" y="100"/>
                                  </a:lnTo>
                                  <a:lnTo>
                                    <a:pt x="292" y="94"/>
                                  </a:lnTo>
                                  <a:lnTo>
                                    <a:pt x="296" y="94"/>
                                  </a:lnTo>
                                  <a:lnTo>
                                    <a:pt x="298" y="93"/>
                                  </a:lnTo>
                                  <a:lnTo>
                                    <a:pt x="299" y="92"/>
                                  </a:lnTo>
                                  <a:lnTo>
                                    <a:pt x="299" y="91"/>
                                  </a:lnTo>
                                  <a:lnTo>
                                    <a:pt x="299" y="89"/>
                                  </a:lnTo>
                                  <a:lnTo>
                                    <a:pt x="298" y="88"/>
                                  </a:lnTo>
                                  <a:lnTo>
                                    <a:pt x="298" y="87"/>
                                  </a:lnTo>
                                  <a:lnTo>
                                    <a:pt x="298" y="87"/>
                                  </a:lnTo>
                                  <a:lnTo>
                                    <a:pt x="301" y="86"/>
                                  </a:lnTo>
                                  <a:lnTo>
                                    <a:pt x="303" y="84"/>
                                  </a:lnTo>
                                  <a:lnTo>
                                    <a:pt x="303" y="81"/>
                                  </a:lnTo>
                                  <a:lnTo>
                                    <a:pt x="301" y="78"/>
                                  </a:lnTo>
                                  <a:lnTo>
                                    <a:pt x="300" y="75"/>
                                  </a:lnTo>
                                  <a:lnTo>
                                    <a:pt x="298" y="72"/>
                                  </a:lnTo>
                                  <a:lnTo>
                                    <a:pt x="297" y="70"/>
                                  </a:lnTo>
                                  <a:lnTo>
                                    <a:pt x="296" y="69"/>
                                  </a:lnTo>
                                  <a:lnTo>
                                    <a:pt x="298" y="67"/>
                                  </a:lnTo>
                                  <a:lnTo>
                                    <a:pt x="298" y="65"/>
                                  </a:lnTo>
                                  <a:lnTo>
                                    <a:pt x="296" y="62"/>
                                  </a:lnTo>
                                  <a:lnTo>
                                    <a:pt x="292" y="60"/>
                                  </a:lnTo>
                                  <a:lnTo>
                                    <a:pt x="291" y="28"/>
                                  </a:lnTo>
                                  <a:lnTo>
                                    <a:pt x="291" y="27"/>
                                  </a:lnTo>
                                  <a:lnTo>
                                    <a:pt x="290" y="27"/>
                                  </a:lnTo>
                                  <a:lnTo>
                                    <a:pt x="289" y="25"/>
                                  </a:lnTo>
                                  <a:lnTo>
                                    <a:pt x="287" y="23"/>
                                  </a:lnTo>
                                  <a:lnTo>
                                    <a:pt x="284" y="21"/>
                                  </a:lnTo>
                                  <a:lnTo>
                                    <a:pt x="281" y="19"/>
                                  </a:lnTo>
                                  <a:lnTo>
                                    <a:pt x="277" y="17"/>
                                  </a:lnTo>
                                  <a:lnTo>
                                    <a:pt x="273" y="14"/>
                                  </a:lnTo>
                                  <a:lnTo>
                                    <a:pt x="269" y="11"/>
                                  </a:lnTo>
                                  <a:lnTo>
                                    <a:pt x="264" y="9"/>
                                  </a:lnTo>
                                  <a:lnTo>
                                    <a:pt x="258" y="7"/>
                                  </a:lnTo>
                                  <a:lnTo>
                                    <a:pt x="253" y="4"/>
                                  </a:lnTo>
                                  <a:lnTo>
                                    <a:pt x="246" y="3"/>
                                  </a:lnTo>
                                  <a:lnTo>
                                    <a:pt x="240" y="1"/>
                                  </a:lnTo>
                                  <a:lnTo>
                                    <a:pt x="233" y="0"/>
                                  </a:lnTo>
                                  <a:lnTo>
                                    <a:pt x="226" y="0"/>
                                  </a:lnTo>
                                  <a:lnTo>
                                    <a:pt x="221" y="0"/>
                                  </a:lnTo>
                                  <a:lnTo>
                                    <a:pt x="216" y="1"/>
                                  </a:lnTo>
                                  <a:lnTo>
                                    <a:pt x="210" y="1"/>
                                  </a:lnTo>
                                  <a:lnTo>
                                    <a:pt x="205" y="3"/>
                                  </a:lnTo>
                                  <a:lnTo>
                                    <a:pt x="199" y="4"/>
                                  </a:lnTo>
                                  <a:lnTo>
                                    <a:pt x="194" y="6"/>
                                  </a:lnTo>
                                  <a:lnTo>
                                    <a:pt x="188" y="9"/>
                                  </a:lnTo>
                                  <a:lnTo>
                                    <a:pt x="182" y="12"/>
                                  </a:lnTo>
                                  <a:lnTo>
                                    <a:pt x="172" y="24"/>
                                  </a:lnTo>
                                  <a:lnTo>
                                    <a:pt x="167" y="28"/>
                                  </a:lnTo>
                                  <a:lnTo>
                                    <a:pt x="162" y="32"/>
                                  </a:lnTo>
                                  <a:lnTo>
                                    <a:pt x="158" y="35"/>
                                  </a:lnTo>
                                  <a:lnTo>
                                    <a:pt x="155" y="38"/>
                                  </a:lnTo>
                                  <a:lnTo>
                                    <a:pt x="152" y="41"/>
                                  </a:lnTo>
                                  <a:lnTo>
                                    <a:pt x="150" y="43"/>
                                  </a:lnTo>
                                  <a:lnTo>
                                    <a:pt x="149" y="45"/>
                                  </a:lnTo>
                                  <a:lnTo>
                                    <a:pt x="148" y="45"/>
                                  </a:lnTo>
                                  <a:lnTo>
                                    <a:pt x="146" y="48"/>
                                  </a:lnTo>
                                  <a:lnTo>
                                    <a:pt x="142" y="56"/>
                                  </a:lnTo>
                                  <a:lnTo>
                                    <a:pt x="136" y="68"/>
                                  </a:lnTo>
                                  <a:lnTo>
                                    <a:pt x="130" y="83"/>
                                  </a:lnTo>
                                  <a:lnTo>
                                    <a:pt x="126" y="99"/>
                                  </a:lnTo>
                                  <a:lnTo>
                                    <a:pt x="124" y="115"/>
                                  </a:lnTo>
                                  <a:lnTo>
                                    <a:pt x="126" y="131"/>
                                  </a:lnTo>
                                  <a:lnTo>
                                    <a:pt x="134" y="144"/>
                                  </a:lnTo>
                                  <a:lnTo>
                                    <a:pt x="128" y="142"/>
                                  </a:lnTo>
                                  <a:lnTo>
                                    <a:pt x="120" y="148"/>
                                  </a:lnTo>
                                  <a:lnTo>
                                    <a:pt x="121" y="158"/>
                                  </a:lnTo>
                                  <a:lnTo>
                                    <a:pt x="120" y="159"/>
                                  </a:lnTo>
                                  <a:lnTo>
                                    <a:pt x="117" y="160"/>
                                  </a:lnTo>
                                  <a:lnTo>
                                    <a:pt x="112" y="164"/>
                                  </a:lnTo>
                                  <a:lnTo>
                                    <a:pt x="106" y="168"/>
                                  </a:lnTo>
                                  <a:lnTo>
                                    <a:pt x="98" y="173"/>
                                  </a:lnTo>
                                  <a:lnTo>
                                    <a:pt x="90" y="180"/>
                                  </a:lnTo>
                                  <a:lnTo>
                                    <a:pt x="81" y="187"/>
                                  </a:lnTo>
                                  <a:lnTo>
                                    <a:pt x="72" y="196"/>
                                  </a:lnTo>
                                  <a:lnTo>
                                    <a:pt x="63" y="205"/>
                                  </a:lnTo>
                                  <a:lnTo>
                                    <a:pt x="54" y="215"/>
                                  </a:lnTo>
                                  <a:lnTo>
                                    <a:pt x="47" y="226"/>
                                  </a:lnTo>
                                  <a:lnTo>
                                    <a:pt x="39" y="238"/>
                                  </a:lnTo>
                                  <a:lnTo>
                                    <a:pt x="33" y="250"/>
                                  </a:lnTo>
                                  <a:lnTo>
                                    <a:pt x="28" y="264"/>
                                  </a:lnTo>
                                  <a:lnTo>
                                    <a:pt x="25" y="277"/>
                                  </a:lnTo>
                                  <a:lnTo>
                                    <a:pt x="24" y="292"/>
                                  </a:lnTo>
                                  <a:lnTo>
                                    <a:pt x="24" y="295"/>
                                  </a:lnTo>
                                  <a:lnTo>
                                    <a:pt x="22" y="302"/>
                                  </a:lnTo>
                                  <a:lnTo>
                                    <a:pt x="22" y="310"/>
                                  </a:lnTo>
                                  <a:lnTo>
                                    <a:pt x="24" y="316"/>
                                  </a:lnTo>
                                  <a:lnTo>
                                    <a:pt x="23" y="319"/>
                                  </a:lnTo>
                                  <a:lnTo>
                                    <a:pt x="20" y="327"/>
                                  </a:lnTo>
                                  <a:lnTo>
                                    <a:pt x="17" y="340"/>
                                  </a:lnTo>
                                  <a:lnTo>
                                    <a:pt x="13" y="355"/>
                                  </a:lnTo>
                                  <a:lnTo>
                                    <a:pt x="9" y="372"/>
                                  </a:lnTo>
                                  <a:lnTo>
                                    <a:pt x="6" y="389"/>
                                  </a:lnTo>
                                  <a:lnTo>
                                    <a:pt x="2" y="405"/>
                                  </a:lnTo>
                                  <a:lnTo>
                                    <a:pt x="0" y="420"/>
                                  </a:lnTo>
                                  <a:lnTo>
                                    <a:pt x="0" y="428"/>
                                  </a:lnTo>
                                  <a:lnTo>
                                    <a:pt x="0" y="433"/>
                                  </a:lnTo>
                                  <a:lnTo>
                                    <a:pt x="0" y="438"/>
                                  </a:lnTo>
                                  <a:lnTo>
                                    <a:pt x="2" y="440"/>
                                  </a:lnTo>
                                  <a:lnTo>
                                    <a:pt x="148" y="442"/>
                                  </a:lnTo>
                                  <a:lnTo>
                                    <a:pt x="575" y="442"/>
                                  </a:lnTo>
                                  <a:lnTo>
                                    <a:pt x="707" y="442"/>
                                  </a:lnTo>
                                  <a:lnTo>
                                    <a:pt x="709" y="438"/>
                                  </a:lnTo>
                                  <a:lnTo>
                                    <a:pt x="709" y="430"/>
                                  </a:lnTo>
                                  <a:lnTo>
                                    <a:pt x="707" y="422"/>
                                  </a:lnTo>
                                  <a:lnTo>
                                    <a:pt x="707" y="419"/>
                                  </a:lnTo>
                                  <a:lnTo>
                                    <a:pt x="709" y="416"/>
                                  </a:lnTo>
                                  <a:lnTo>
                                    <a:pt x="710" y="413"/>
                                  </a:lnTo>
                                  <a:lnTo>
                                    <a:pt x="709" y="411"/>
                                  </a:lnTo>
                                  <a:lnTo>
                                    <a:pt x="709" y="4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8" name="Freeform 2702"/>
                          <wps:cNvSpPr>
                            <a:spLocks/>
                          </wps:cNvSpPr>
                          <wps:spPr bwMode="auto">
                            <a:xfrm>
                              <a:off x="6972" y="3966"/>
                              <a:ext cx="86" cy="10"/>
                            </a:xfrm>
                            <a:custGeom>
                              <a:avLst/>
                              <a:gdLst>
                                <a:gd name="T0" fmla="*/ 0 w 86"/>
                                <a:gd name="T1" fmla="*/ 10 h 10"/>
                                <a:gd name="T2" fmla="*/ 81 w 86"/>
                                <a:gd name="T3" fmla="*/ 0 h 10"/>
                                <a:gd name="T4" fmla="*/ 86 w 86"/>
                                <a:gd name="T5" fmla="*/ 9 h 10"/>
                                <a:gd name="T6" fmla="*/ 0 w 86"/>
                                <a:gd name="T7" fmla="*/ 10 h 10"/>
                              </a:gdLst>
                              <a:ahLst/>
                              <a:cxnLst>
                                <a:cxn ang="0">
                                  <a:pos x="T0" y="T1"/>
                                </a:cxn>
                                <a:cxn ang="0">
                                  <a:pos x="T2" y="T3"/>
                                </a:cxn>
                                <a:cxn ang="0">
                                  <a:pos x="T4" y="T5"/>
                                </a:cxn>
                                <a:cxn ang="0">
                                  <a:pos x="T6" y="T7"/>
                                </a:cxn>
                              </a:cxnLst>
                              <a:rect l="0" t="0" r="r" b="b"/>
                              <a:pathLst>
                                <a:path w="86" h="10">
                                  <a:moveTo>
                                    <a:pt x="0" y="10"/>
                                  </a:moveTo>
                                  <a:lnTo>
                                    <a:pt x="81" y="0"/>
                                  </a:lnTo>
                                  <a:lnTo>
                                    <a:pt x="86" y="9"/>
                                  </a:lnTo>
                                  <a:lnTo>
                                    <a:pt x="0" y="1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9" name="Freeform 2703"/>
                          <wps:cNvSpPr>
                            <a:spLocks/>
                          </wps:cNvSpPr>
                          <wps:spPr bwMode="auto">
                            <a:xfrm>
                              <a:off x="6898" y="3964"/>
                              <a:ext cx="69" cy="14"/>
                            </a:xfrm>
                            <a:custGeom>
                              <a:avLst/>
                              <a:gdLst>
                                <a:gd name="T0" fmla="*/ 69 w 69"/>
                                <a:gd name="T1" fmla="*/ 11 h 14"/>
                                <a:gd name="T2" fmla="*/ 3 w 69"/>
                                <a:gd name="T3" fmla="*/ 0 h 14"/>
                                <a:gd name="T4" fmla="*/ 3 w 69"/>
                                <a:gd name="T5" fmla="*/ 2 h 14"/>
                                <a:gd name="T6" fmla="*/ 3 w 69"/>
                                <a:gd name="T7" fmla="*/ 7 h 14"/>
                                <a:gd name="T8" fmla="*/ 2 w 69"/>
                                <a:gd name="T9" fmla="*/ 11 h 14"/>
                                <a:gd name="T10" fmla="*/ 0 w 69"/>
                                <a:gd name="T11" fmla="*/ 14 h 14"/>
                                <a:gd name="T12" fmla="*/ 69 w 69"/>
                                <a:gd name="T13" fmla="*/ 11 h 14"/>
                              </a:gdLst>
                              <a:ahLst/>
                              <a:cxnLst>
                                <a:cxn ang="0">
                                  <a:pos x="T0" y="T1"/>
                                </a:cxn>
                                <a:cxn ang="0">
                                  <a:pos x="T2" y="T3"/>
                                </a:cxn>
                                <a:cxn ang="0">
                                  <a:pos x="T4" y="T5"/>
                                </a:cxn>
                                <a:cxn ang="0">
                                  <a:pos x="T6" y="T7"/>
                                </a:cxn>
                                <a:cxn ang="0">
                                  <a:pos x="T8" y="T9"/>
                                </a:cxn>
                                <a:cxn ang="0">
                                  <a:pos x="T10" y="T11"/>
                                </a:cxn>
                                <a:cxn ang="0">
                                  <a:pos x="T12" y="T13"/>
                                </a:cxn>
                              </a:cxnLst>
                              <a:rect l="0" t="0" r="r" b="b"/>
                              <a:pathLst>
                                <a:path w="69" h="14">
                                  <a:moveTo>
                                    <a:pt x="69" y="11"/>
                                  </a:moveTo>
                                  <a:lnTo>
                                    <a:pt x="3" y="0"/>
                                  </a:lnTo>
                                  <a:lnTo>
                                    <a:pt x="3" y="2"/>
                                  </a:lnTo>
                                  <a:lnTo>
                                    <a:pt x="3" y="7"/>
                                  </a:lnTo>
                                  <a:lnTo>
                                    <a:pt x="2" y="11"/>
                                  </a:lnTo>
                                  <a:lnTo>
                                    <a:pt x="0" y="14"/>
                                  </a:lnTo>
                                  <a:lnTo>
                                    <a:pt x="69"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0" name="Freeform 2704"/>
                          <wps:cNvSpPr>
                            <a:spLocks/>
                          </wps:cNvSpPr>
                          <wps:spPr bwMode="auto">
                            <a:xfrm>
                              <a:off x="6903" y="3951"/>
                              <a:ext cx="64" cy="21"/>
                            </a:xfrm>
                            <a:custGeom>
                              <a:avLst/>
                              <a:gdLst>
                                <a:gd name="T0" fmla="*/ 0 w 64"/>
                                <a:gd name="T1" fmla="*/ 11 h 21"/>
                                <a:gd name="T2" fmla="*/ 17 w 64"/>
                                <a:gd name="T3" fmla="*/ 0 h 21"/>
                                <a:gd name="T4" fmla="*/ 64 w 64"/>
                                <a:gd name="T5" fmla="*/ 13 h 21"/>
                                <a:gd name="T6" fmla="*/ 64 w 64"/>
                                <a:gd name="T7" fmla="*/ 21 h 21"/>
                                <a:gd name="T8" fmla="*/ 0 w 64"/>
                                <a:gd name="T9" fmla="*/ 11 h 21"/>
                              </a:gdLst>
                              <a:ahLst/>
                              <a:cxnLst>
                                <a:cxn ang="0">
                                  <a:pos x="T0" y="T1"/>
                                </a:cxn>
                                <a:cxn ang="0">
                                  <a:pos x="T2" y="T3"/>
                                </a:cxn>
                                <a:cxn ang="0">
                                  <a:pos x="T4" y="T5"/>
                                </a:cxn>
                                <a:cxn ang="0">
                                  <a:pos x="T6" y="T7"/>
                                </a:cxn>
                                <a:cxn ang="0">
                                  <a:pos x="T8" y="T9"/>
                                </a:cxn>
                              </a:cxnLst>
                              <a:rect l="0" t="0" r="r" b="b"/>
                              <a:pathLst>
                                <a:path w="64" h="21">
                                  <a:moveTo>
                                    <a:pt x="0" y="11"/>
                                  </a:moveTo>
                                  <a:lnTo>
                                    <a:pt x="17" y="0"/>
                                  </a:lnTo>
                                  <a:lnTo>
                                    <a:pt x="64" y="13"/>
                                  </a:lnTo>
                                  <a:lnTo>
                                    <a:pt x="64" y="21"/>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1" name="Freeform 2705"/>
                          <wps:cNvSpPr>
                            <a:spLocks/>
                          </wps:cNvSpPr>
                          <wps:spPr bwMode="auto">
                            <a:xfrm>
                              <a:off x="6972" y="3953"/>
                              <a:ext cx="78" cy="21"/>
                            </a:xfrm>
                            <a:custGeom>
                              <a:avLst/>
                              <a:gdLst>
                                <a:gd name="T0" fmla="*/ 78 w 78"/>
                                <a:gd name="T1" fmla="*/ 10 h 21"/>
                                <a:gd name="T2" fmla="*/ 50 w 78"/>
                                <a:gd name="T3" fmla="*/ 0 h 21"/>
                                <a:gd name="T4" fmla="*/ 4 w 78"/>
                                <a:gd name="T5" fmla="*/ 11 h 21"/>
                                <a:gd name="T6" fmla="*/ 0 w 78"/>
                                <a:gd name="T7" fmla="*/ 21 h 21"/>
                                <a:gd name="T8" fmla="*/ 78 w 78"/>
                                <a:gd name="T9" fmla="*/ 10 h 21"/>
                              </a:gdLst>
                              <a:ahLst/>
                              <a:cxnLst>
                                <a:cxn ang="0">
                                  <a:pos x="T0" y="T1"/>
                                </a:cxn>
                                <a:cxn ang="0">
                                  <a:pos x="T2" y="T3"/>
                                </a:cxn>
                                <a:cxn ang="0">
                                  <a:pos x="T4" y="T5"/>
                                </a:cxn>
                                <a:cxn ang="0">
                                  <a:pos x="T6" y="T7"/>
                                </a:cxn>
                                <a:cxn ang="0">
                                  <a:pos x="T8" y="T9"/>
                                </a:cxn>
                              </a:cxnLst>
                              <a:rect l="0" t="0" r="r" b="b"/>
                              <a:pathLst>
                                <a:path w="78" h="21">
                                  <a:moveTo>
                                    <a:pt x="78" y="10"/>
                                  </a:moveTo>
                                  <a:lnTo>
                                    <a:pt x="50" y="0"/>
                                  </a:lnTo>
                                  <a:lnTo>
                                    <a:pt x="4" y="11"/>
                                  </a:lnTo>
                                  <a:lnTo>
                                    <a:pt x="0" y="21"/>
                                  </a:lnTo>
                                  <a:lnTo>
                                    <a:pt x="78" y="1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2" name="Freeform 2706"/>
                          <wps:cNvSpPr>
                            <a:spLocks/>
                          </wps:cNvSpPr>
                          <wps:spPr bwMode="auto">
                            <a:xfrm>
                              <a:off x="6935" y="3856"/>
                              <a:ext cx="1" cy="2"/>
                            </a:xfrm>
                            <a:custGeom>
                              <a:avLst/>
                              <a:gdLst>
                                <a:gd name="T0" fmla="*/ 0 w 1"/>
                                <a:gd name="T1" fmla="*/ 0 h 2"/>
                                <a:gd name="T2" fmla="*/ 0 w 1"/>
                                <a:gd name="T3" fmla="*/ 1 h 2"/>
                                <a:gd name="T4" fmla="*/ 0 w 1"/>
                                <a:gd name="T5" fmla="*/ 2 h 2"/>
                                <a:gd name="T6" fmla="*/ 1 w 1"/>
                                <a:gd name="T7" fmla="*/ 2 h 2"/>
                                <a:gd name="T8" fmla="*/ 1 w 1"/>
                                <a:gd name="T9" fmla="*/ 2 h 2"/>
                                <a:gd name="T10" fmla="*/ 1 w 1"/>
                                <a:gd name="T11" fmla="*/ 2 h 2"/>
                                <a:gd name="T12" fmla="*/ 0 w 1"/>
                                <a:gd name="T13" fmla="*/ 2 h 2"/>
                                <a:gd name="T14" fmla="*/ 0 w 1"/>
                                <a:gd name="T15" fmla="*/ 1 h 2"/>
                                <a:gd name="T16" fmla="*/ 0 w 1"/>
                                <a:gd name="T17" fmla="*/ 0 h 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 h="2">
                                  <a:moveTo>
                                    <a:pt x="0" y="0"/>
                                  </a:moveTo>
                                  <a:lnTo>
                                    <a:pt x="0" y="1"/>
                                  </a:lnTo>
                                  <a:lnTo>
                                    <a:pt x="0" y="2"/>
                                  </a:lnTo>
                                  <a:lnTo>
                                    <a:pt x="1" y="2"/>
                                  </a:lnTo>
                                  <a:lnTo>
                                    <a:pt x="1" y="2"/>
                                  </a:lnTo>
                                  <a:lnTo>
                                    <a:pt x="1" y="2"/>
                                  </a:lnTo>
                                  <a:lnTo>
                                    <a:pt x="0" y="2"/>
                                  </a:lnTo>
                                  <a:lnTo>
                                    <a:pt x="0" y="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3" name="Freeform 2707"/>
                          <wps:cNvSpPr>
                            <a:spLocks/>
                          </wps:cNvSpPr>
                          <wps:spPr bwMode="auto">
                            <a:xfrm>
                              <a:off x="6934" y="3856"/>
                              <a:ext cx="1" cy="0"/>
                            </a:xfrm>
                            <a:custGeom>
                              <a:avLst/>
                              <a:gdLst>
                                <a:gd name="T0" fmla="*/ 0 w 1"/>
                                <a:gd name="T1" fmla="*/ 0 w 1"/>
                                <a:gd name="T2" fmla="*/ 0 w 1"/>
                                <a:gd name="T3" fmla="*/ 0 w 1"/>
                                <a:gd name="T4" fmla="*/ 1 w 1"/>
                                <a:gd name="T5" fmla="*/ 0 w 1"/>
                                <a:gd name="T6" fmla="*/ 0 w 1"/>
                                <a:gd name="T7" fmla="*/ 0 w 1"/>
                                <a:gd name="T8" fmla="*/ 0 w 1"/>
                              </a:gdLst>
                              <a:ahLst/>
                              <a:cxnLst>
                                <a:cxn ang="0">
                                  <a:pos x="T0" y="0"/>
                                </a:cxn>
                                <a:cxn ang="0">
                                  <a:pos x="T1" y="0"/>
                                </a:cxn>
                                <a:cxn ang="0">
                                  <a:pos x="T2" y="0"/>
                                </a:cxn>
                                <a:cxn ang="0">
                                  <a:pos x="T3" y="0"/>
                                </a:cxn>
                                <a:cxn ang="0">
                                  <a:pos x="T4" y="0"/>
                                </a:cxn>
                                <a:cxn ang="0">
                                  <a:pos x="T5" y="0"/>
                                </a:cxn>
                                <a:cxn ang="0">
                                  <a:pos x="T6" y="0"/>
                                </a:cxn>
                                <a:cxn ang="0">
                                  <a:pos x="T7" y="0"/>
                                </a:cxn>
                                <a:cxn ang="0">
                                  <a:pos x="T8" y="0"/>
                                </a:cxn>
                              </a:cxnLst>
                              <a:rect l="0" t="0" r="r" b="b"/>
                              <a:pathLst>
                                <a:path w="1">
                                  <a:moveTo>
                                    <a:pt x="0" y="0"/>
                                  </a:moveTo>
                                  <a:lnTo>
                                    <a:pt x="0" y="0"/>
                                  </a:lnTo>
                                  <a:lnTo>
                                    <a:pt x="0" y="0"/>
                                  </a:lnTo>
                                  <a:lnTo>
                                    <a:pt x="0" y="0"/>
                                  </a:lnTo>
                                  <a:lnTo>
                                    <a:pt x="1" y="0"/>
                                  </a:lnTo>
                                  <a:lnTo>
                                    <a:pt x="0"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4" name="Freeform 2708"/>
                          <wps:cNvSpPr>
                            <a:spLocks/>
                          </wps:cNvSpPr>
                          <wps:spPr bwMode="auto">
                            <a:xfrm>
                              <a:off x="6887" y="3981"/>
                              <a:ext cx="179" cy="69"/>
                            </a:xfrm>
                            <a:custGeom>
                              <a:avLst/>
                              <a:gdLst>
                                <a:gd name="T0" fmla="*/ 168 w 179"/>
                                <a:gd name="T1" fmla="*/ 3 h 69"/>
                                <a:gd name="T2" fmla="*/ 162 w 179"/>
                                <a:gd name="T3" fmla="*/ 3 h 69"/>
                                <a:gd name="T4" fmla="*/ 152 w 179"/>
                                <a:gd name="T5" fmla="*/ 3 h 69"/>
                                <a:gd name="T6" fmla="*/ 139 w 179"/>
                                <a:gd name="T7" fmla="*/ 3 h 69"/>
                                <a:gd name="T8" fmla="*/ 126 w 179"/>
                                <a:gd name="T9" fmla="*/ 4 h 69"/>
                                <a:gd name="T10" fmla="*/ 113 w 179"/>
                                <a:gd name="T11" fmla="*/ 4 h 69"/>
                                <a:gd name="T12" fmla="*/ 102 w 179"/>
                                <a:gd name="T13" fmla="*/ 3 h 69"/>
                                <a:gd name="T14" fmla="*/ 95 w 179"/>
                                <a:gd name="T15" fmla="*/ 3 h 69"/>
                                <a:gd name="T16" fmla="*/ 93 w 179"/>
                                <a:gd name="T17" fmla="*/ 3 h 69"/>
                                <a:gd name="T18" fmla="*/ 89 w 179"/>
                                <a:gd name="T19" fmla="*/ 3 h 69"/>
                                <a:gd name="T20" fmla="*/ 84 w 179"/>
                                <a:gd name="T21" fmla="*/ 2 h 69"/>
                                <a:gd name="T22" fmla="*/ 78 w 179"/>
                                <a:gd name="T23" fmla="*/ 1 h 69"/>
                                <a:gd name="T24" fmla="*/ 74 w 179"/>
                                <a:gd name="T25" fmla="*/ 0 h 69"/>
                                <a:gd name="T26" fmla="*/ 70 w 179"/>
                                <a:gd name="T27" fmla="*/ 0 h 69"/>
                                <a:gd name="T28" fmla="*/ 61 w 179"/>
                                <a:gd name="T29" fmla="*/ 1 h 69"/>
                                <a:gd name="T30" fmla="*/ 51 w 179"/>
                                <a:gd name="T31" fmla="*/ 1 h 69"/>
                                <a:gd name="T32" fmla="*/ 39 w 179"/>
                                <a:gd name="T33" fmla="*/ 2 h 69"/>
                                <a:gd name="T34" fmla="*/ 28 w 179"/>
                                <a:gd name="T35" fmla="*/ 3 h 69"/>
                                <a:gd name="T36" fmla="*/ 19 w 179"/>
                                <a:gd name="T37" fmla="*/ 3 h 69"/>
                                <a:gd name="T38" fmla="*/ 12 w 179"/>
                                <a:gd name="T39" fmla="*/ 2 h 69"/>
                                <a:gd name="T40" fmla="*/ 0 w 179"/>
                                <a:gd name="T41" fmla="*/ 68 h 69"/>
                                <a:gd name="T42" fmla="*/ 1 w 179"/>
                                <a:gd name="T43" fmla="*/ 68 h 69"/>
                                <a:gd name="T44" fmla="*/ 3 w 179"/>
                                <a:gd name="T45" fmla="*/ 66 h 69"/>
                                <a:gd name="T46" fmla="*/ 6 w 179"/>
                                <a:gd name="T47" fmla="*/ 66 h 69"/>
                                <a:gd name="T48" fmla="*/ 11 w 179"/>
                                <a:gd name="T49" fmla="*/ 65 h 69"/>
                                <a:gd name="T50" fmla="*/ 12 w 179"/>
                                <a:gd name="T51" fmla="*/ 64 h 69"/>
                                <a:gd name="T52" fmla="*/ 15 w 179"/>
                                <a:gd name="T53" fmla="*/ 63 h 69"/>
                                <a:gd name="T54" fmla="*/ 19 w 179"/>
                                <a:gd name="T55" fmla="*/ 62 h 69"/>
                                <a:gd name="T56" fmla="*/ 23 w 179"/>
                                <a:gd name="T57" fmla="*/ 65 h 69"/>
                                <a:gd name="T58" fmla="*/ 25 w 179"/>
                                <a:gd name="T59" fmla="*/ 66 h 69"/>
                                <a:gd name="T60" fmla="*/ 31 w 179"/>
                                <a:gd name="T61" fmla="*/ 68 h 69"/>
                                <a:gd name="T62" fmla="*/ 37 w 179"/>
                                <a:gd name="T63" fmla="*/ 68 h 69"/>
                                <a:gd name="T64" fmla="*/ 43 w 179"/>
                                <a:gd name="T65" fmla="*/ 65 h 69"/>
                                <a:gd name="T66" fmla="*/ 45 w 179"/>
                                <a:gd name="T67" fmla="*/ 65 h 69"/>
                                <a:gd name="T68" fmla="*/ 52 w 179"/>
                                <a:gd name="T69" fmla="*/ 64 h 69"/>
                                <a:gd name="T70" fmla="*/ 61 w 179"/>
                                <a:gd name="T71" fmla="*/ 62 h 69"/>
                                <a:gd name="T72" fmla="*/ 72 w 179"/>
                                <a:gd name="T73" fmla="*/ 60 h 69"/>
                                <a:gd name="T74" fmla="*/ 84 w 179"/>
                                <a:gd name="T75" fmla="*/ 59 h 69"/>
                                <a:gd name="T76" fmla="*/ 95 w 179"/>
                                <a:gd name="T77" fmla="*/ 60 h 69"/>
                                <a:gd name="T78" fmla="*/ 103 w 179"/>
                                <a:gd name="T79" fmla="*/ 61 h 69"/>
                                <a:gd name="T80" fmla="*/ 108 w 179"/>
                                <a:gd name="T81" fmla="*/ 65 h 69"/>
                                <a:gd name="T82" fmla="*/ 118 w 179"/>
                                <a:gd name="T83" fmla="*/ 65 h 69"/>
                                <a:gd name="T84" fmla="*/ 120 w 179"/>
                                <a:gd name="T85" fmla="*/ 64 h 69"/>
                                <a:gd name="T86" fmla="*/ 125 w 179"/>
                                <a:gd name="T87" fmla="*/ 62 h 69"/>
                                <a:gd name="T88" fmla="*/ 131 w 179"/>
                                <a:gd name="T89" fmla="*/ 61 h 69"/>
                                <a:gd name="T90" fmla="*/ 139 w 179"/>
                                <a:gd name="T91" fmla="*/ 63 h 69"/>
                                <a:gd name="T92" fmla="*/ 139 w 179"/>
                                <a:gd name="T93" fmla="*/ 57 h 69"/>
                                <a:gd name="T94" fmla="*/ 142 w 179"/>
                                <a:gd name="T95" fmla="*/ 56 h 69"/>
                                <a:gd name="T96" fmla="*/ 147 w 179"/>
                                <a:gd name="T97" fmla="*/ 61 h 69"/>
                                <a:gd name="T98" fmla="*/ 152 w 179"/>
                                <a:gd name="T99" fmla="*/ 65 h 69"/>
                                <a:gd name="T100" fmla="*/ 156 w 179"/>
                                <a:gd name="T101" fmla="*/ 68 h 69"/>
                                <a:gd name="T102" fmla="*/ 158 w 179"/>
                                <a:gd name="T103" fmla="*/ 69 h 69"/>
                                <a:gd name="T104" fmla="*/ 179 w 179"/>
                                <a:gd name="T105" fmla="*/ 58 h 69"/>
                                <a:gd name="T106" fmla="*/ 169 w 179"/>
                                <a:gd name="T107" fmla="*/ 3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79" h="69">
                                  <a:moveTo>
                                    <a:pt x="169" y="3"/>
                                  </a:moveTo>
                                  <a:lnTo>
                                    <a:pt x="168" y="3"/>
                                  </a:lnTo>
                                  <a:lnTo>
                                    <a:pt x="166" y="3"/>
                                  </a:lnTo>
                                  <a:lnTo>
                                    <a:pt x="162" y="3"/>
                                  </a:lnTo>
                                  <a:lnTo>
                                    <a:pt x="158" y="3"/>
                                  </a:lnTo>
                                  <a:lnTo>
                                    <a:pt x="152" y="3"/>
                                  </a:lnTo>
                                  <a:lnTo>
                                    <a:pt x="146" y="3"/>
                                  </a:lnTo>
                                  <a:lnTo>
                                    <a:pt x="139" y="3"/>
                                  </a:lnTo>
                                  <a:lnTo>
                                    <a:pt x="132" y="3"/>
                                  </a:lnTo>
                                  <a:lnTo>
                                    <a:pt x="126" y="4"/>
                                  </a:lnTo>
                                  <a:lnTo>
                                    <a:pt x="119" y="4"/>
                                  </a:lnTo>
                                  <a:lnTo>
                                    <a:pt x="113" y="4"/>
                                  </a:lnTo>
                                  <a:lnTo>
                                    <a:pt x="107" y="4"/>
                                  </a:lnTo>
                                  <a:lnTo>
                                    <a:pt x="102" y="3"/>
                                  </a:lnTo>
                                  <a:lnTo>
                                    <a:pt x="98" y="3"/>
                                  </a:lnTo>
                                  <a:lnTo>
                                    <a:pt x="95" y="3"/>
                                  </a:lnTo>
                                  <a:lnTo>
                                    <a:pt x="93" y="3"/>
                                  </a:lnTo>
                                  <a:lnTo>
                                    <a:pt x="93" y="3"/>
                                  </a:lnTo>
                                  <a:lnTo>
                                    <a:pt x="91" y="3"/>
                                  </a:lnTo>
                                  <a:lnTo>
                                    <a:pt x="89" y="3"/>
                                  </a:lnTo>
                                  <a:lnTo>
                                    <a:pt x="87" y="2"/>
                                  </a:lnTo>
                                  <a:lnTo>
                                    <a:pt x="84" y="2"/>
                                  </a:lnTo>
                                  <a:lnTo>
                                    <a:pt x="81" y="1"/>
                                  </a:lnTo>
                                  <a:lnTo>
                                    <a:pt x="78" y="1"/>
                                  </a:lnTo>
                                  <a:lnTo>
                                    <a:pt x="75" y="0"/>
                                  </a:lnTo>
                                  <a:lnTo>
                                    <a:pt x="74" y="0"/>
                                  </a:lnTo>
                                  <a:lnTo>
                                    <a:pt x="72" y="0"/>
                                  </a:lnTo>
                                  <a:lnTo>
                                    <a:pt x="70" y="0"/>
                                  </a:lnTo>
                                  <a:lnTo>
                                    <a:pt x="66" y="0"/>
                                  </a:lnTo>
                                  <a:lnTo>
                                    <a:pt x="61" y="1"/>
                                  </a:lnTo>
                                  <a:lnTo>
                                    <a:pt x="56" y="1"/>
                                  </a:lnTo>
                                  <a:lnTo>
                                    <a:pt x="51" y="1"/>
                                  </a:lnTo>
                                  <a:lnTo>
                                    <a:pt x="45" y="2"/>
                                  </a:lnTo>
                                  <a:lnTo>
                                    <a:pt x="39" y="2"/>
                                  </a:lnTo>
                                  <a:lnTo>
                                    <a:pt x="34" y="2"/>
                                  </a:lnTo>
                                  <a:lnTo>
                                    <a:pt x="28" y="3"/>
                                  </a:lnTo>
                                  <a:lnTo>
                                    <a:pt x="23" y="3"/>
                                  </a:lnTo>
                                  <a:lnTo>
                                    <a:pt x="19" y="3"/>
                                  </a:lnTo>
                                  <a:lnTo>
                                    <a:pt x="15" y="3"/>
                                  </a:lnTo>
                                  <a:lnTo>
                                    <a:pt x="12" y="2"/>
                                  </a:lnTo>
                                  <a:lnTo>
                                    <a:pt x="11" y="2"/>
                                  </a:lnTo>
                                  <a:lnTo>
                                    <a:pt x="0" y="68"/>
                                  </a:lnTo>
                                  <a:lnTo>
                                    <a:pt x="0" y="68"/>
                                  </a:lnTo>
                                  <a:lnTo>
                                    <a:pt x="1" y="68"/>
                                  </a:lnTo>
                                  <a:lnTo>
                                    <a:pt x="2" y="67"/>
                                  </a:lnTo>
                                  <a:lnTo>
                                    <a:pt x="3" y="66"/>
                                  </a:lnTo>
                                  <a:lnTo>
                                    <a:pt x="4" y="66"/>
                                  </a:lnTo>
                                  <a:lnTo>
                                    <a:pt x="6" y="66"/>
                                  </a:lnTo>
                                  <a:lnTo>
                                    <a:pt x="8" y="65"/>
                                  </a:lnTo>
                                  <a:lnTo>
                                    <a:pt x="11" y="65"/>
                                  </a:lnTo>
                                  <a:lnTo>
                                    <a:pt x="11" y="65"/>
                                  </a:lnTo>
                                  <a:lnTo>
                                    <a:pt x="12" y="64"/>
                                  </a:lnTo>
                                  <a:lnTo>
                                    <a:pt x="13" y="64"/>
                                  </a:lnTo>
                                  <a:lnTo>
                                    <a:pt x="15" y="63"/>
                                  </a:lnTo>
                                  <a:lnTo>
                                    <a:pt x="17" y="62"/>
                                  </a:lnTo>
                                  <a:lnTo>
                                    <a:pt x="19" y="62"/>
                                  </a:lnTo>
                                  <a:lnTo>
                                    <a:pt x="21" y="63"/>
                                  </a:lnTo>
                                  <a:lnTo>
                                    <a:pt x="23" y="65"/>
                                  </a:lnTo>
                                  <a:lnTo>
                                    <a:pt x="24" y="65"/>
                                  </a:lnTo>
                                  <a:lnTo>
                                    <a:pt x="25" y="66"/>
                                  </a:lnTo>
                                  <a:lnTo>
                                    <a:pt x="28" y="67"/>
                                  </a:lnTo>
                                  <a:lnTo>
                                    <a:pt x="31" y="68"/>
                                  </a:lnTo>
                                  <a:lnTo>
                                    <a:pt x="34" y="68"/>
                                  </a:lnTo>
                                  <a:lnTo>
                                    <a:pt x="37" y="68"/>
                                  </a:lnTo>
                                  <a:lnTo>
                                    <a:pt x="40" y="68"/>
                                  </a:lnTo>
                                  <a:lnTo>
                                    <a:pt x="43" y="65"/>
                                  </a:lnTo>
                                  <a:lnTo>
                                    <a:pt x="43" y="65"/>
                                  </a:lnTo>
                                  <a:lnTo>
                                    <a:pt x="45" y="65"/>
                                  </a:lnTo>
                                  <a:lnTo>
                                    <a:pt x="48" y="64"/>
                                  </a:lnTo>
                                  <a:lnTo>
                                    <a:pt x="52" y="64"/>
                                  </a:lnTo>
                                  <a:lnTo>
                                    <a:pt x="56" y="62"/>
                                  </a:lnTo>
                                  <a:lnTo>
                                    <a:pt x="61" y="62"/>
                                  </a:lnTo>
                                  <a:lnTo>
                                    <a:pt x="67" y="61"/>
                                  </a:lnTo>
                                  <a:lnTo>
                                    <a:pt x="72" y="60"/>
                                  </a:lnTo>
                                  <a:lnTo>
                                    <a:pt x="78" y="60"/>
                                  </a:lnTo>
                                  <a:lnTo>
                                    <a:pt x="84" y="59"/>
                                  </a:lnTo>
                                  <a:lnTo>
                                    <a:pt x="90" y="59"/>
                                  </a:lnTo>
                                  <a:lnTo>
                                    <a:pt x="95" y="60"/>
                                  </a:lnTo>
                                  <a:lnTo>
                                    <a:pt x="99" y="60"/>
                                  </a:lnTo>
                                  <a:lnTo>
                                    <a:pt x="103" y="61"/>
                                  </a:lnTo>
                                  <a:lnTo>
                                    <a:pt x="106" y="63"/>
                                  </a:lnTo>
                                  <a:lnTo>
                                    <a:pt x="108" y="65"/>
                                  </a:lnTo>
                                  <a:lnTo>
                                    <a:pt x="105" y="25"/>
                                  </a:lnTo>
                                  <a:lnTo>
                                    <a:pt x="118" y="65"/>
                                  </a:lnTo>
                                  <a:lnTo>
                                    <a:pt x="118" y="64"/>
                                  </a:lnTo>
                                  <a:lnTo>
                                    <a:pt x="120" y="64"/>
                                  </a:lnTo>
                                  <a:lnTo>
                                    <a:pt x="122" y="63"/>
                                  </a:lnTo>
                                  <a:lnTo>
                                    <a:pt x="125" y="62"/>
                                  </a:lnTo>
                                  <a:lnTo>
                                    <a:pt x="128" y="61"/>
                                  </a:lnTo>
                                  <a:lnTo>
                                    <a:pt x="131" y="61"/>
                                  </a:lnTo>
                                  <a:lnTo>
                                    <a:pt x="135" y="62"/>
                                  </a:lnTo>
                                  <a:lnTo>
                                    <a:pt x="139" y="63"/>
                                  </a:lnTo>
                                  <a:lnTo>
                                    <a:pt x="139" y="61"/>
                                  </a:lnTo>
                                  <a:lnTo>
                                    <a:pt x="139" y="57"/>
                                  </a:lnTo>
                                  <a:lnTo>
                                    <a:pt x="140" y="55"/>
                                  </a:lnTo>
                                  <a:lnTo>
                                    <a:pt x="142" y="56"/>
                                  </a:lnTo>
                                  <a:lnTo>
                                    <a:pt x="144" y="59"/>
                                  </a:lnTo>
                                  <a:lnTo>
                                    <a:pt x="147" y="61"/>
                                  </a:lnTo>
                                  <a:lnTo>
                                    <a:pt x="149" y="63"/>
                                  </a:lnTo>
                                  <a:lnTo>
                                    <a:pt x="152" y="65"/>
                                  </a:lnTo>
                                  <a:lnTo>
                                    <a:pt x="154" y="66"/>
                                  </a:lnTo>
                                  <a:lnTo>
                                    <a:pt x="156" y="68"/>
                                  </a:lnTo>
                                  <a:lnTo>
                                    <a:pt x="158" y="68"/>
                                  </a:lnTo>
                                  <a:lnTo>
                                    <a:pt x="158" y="69"/>
                                  </a:lnTo>
                                  <a:lnTo>
                                    <a:pt x="161" y="60"/>
                                  </a:lnTo>
                                  <a:lnTo>
                                    <a:pt x="179" y="58"/>
                                  </a:lnTo>
                                  <a:lnTo>
                                    <a:pt x="172" y="24"/>
                                  </a:lnTo>
                                  <a:lnTo>
                                    <a:pt x="169" y="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5" name="Freeform 2709"/>
                          <wps:cNvSpPr>
                            <a:spLocks/>
                          </wps:cNvSpPr>
                          <wps:spPr bwMode="auto">
                            <a:xfrm>
                              <a:off x="6934" y="4013"/>
                              <a:ext cx="4" cy="37"/>
                            </a:xfrm>
                            <a:custGeom>
                              <a:avLst/>
                              <a:gdLst>
                                <a:gd name="T0" fmla="*/ 4 w 4"/>
                                <a:gd name="T1" fmla="*/ 37 h 37"/>
                                <a:gd name="T2" fmla="*/ 4 w 4"/>
                                <a:gd name="T3" fmla="*/ 0 h 37"/>
                                <a:gd name="T4" fmla="*/ 0 w 4"/>
                                <a:gd name="T5" fmla="*/ 37 h 37"/>
                                <a:gd name="T6" fmla="*/ 4 w 4"/>
                                <a:gd name="T7" fmla="*/ 37 h 37"/>
                              </a:gdLst>
                              <a:ahLst/>
                              <a:cxnLst>
                                <a:cxn ang="0">
                                  <a:pos x="T0" y="T1"/>
                                </a:cxn>
                                <a:cxn ang="0">
                                  <a:pos x="T2" y="T3"/>
                                </a:cxn>
                                <a:cxn ang="0">
                                  <a:pos x="T4" y="T5"/>
                                </a:cxn>
                                <a:cxn ang="0">
                                  <a:pos x="T6" y="T7"/>
                                </a:cxn>
                              </a:cxnLst>
                              <a:rect l="0" t="0" r="r" b="b"/>
                              <a:pathLst>
                                <a:path w="4" h="37">
                                  <a:moveTo>
                                    <a:pt x="4" y="37"/>
                                  </a:moveTo>
                                  <a:lnTo>
                                    <a:pt x="4" y="0"/>
                                  </a:lnTo>
                                  <a:lnTo>
                                    <a:pt x="0" y="37"/>
                                  </a:lnTo>
                                  <a:lnTo>
                                    <a:pt x="4" y="3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6" name="Freeform 2710"/>
                          <wps:cNvSpPr>
                            <a:spLocks/>
                          </wps:cNvSpPr>
                          <wps:spPr bwMode="auto">
                            <a:xfrm>
                              <a:off x="6910" y="3993"/>
                              <a:ext cx="7" cy="53"/>
                            </a:xfrm>
                            <a:custGeom>
                              <a:avLst/>
                              <a:gdLst>
                                <a:gd name="T0" fmla="*/ 0 w 7"/>
                                <a:gd name="T1" fmla="*/ 53 h 53"/>
                                <a:gd name="T2" fmla="*/ 4 w 7"/>
                                <a:gd name="T3" fmla="*/ 1 h 53"/>
                                <a:gd name="T4" fmla="*/ 5 w 7"/>
                                <a:gd name="T5" fmla="*/ 0 h 53"/>
                                <a:gd name="T6" fmla="*/ 6 w 7"/>
                                <a:gd name="T7" fmla="*/ 0 h 53"/>
                                <a:gd name="T8" fmla="*/ 7 w 7"/>
                                <a:gd name="T9" fmla="*/ 0 h 53"/>
                                <a:gd name="T10" fmla="*/ 7 w 7"/>
                                <a:gd name="T11" fmla="*/ 1 h 53"/>
                                <a:gd name="T12" fmla="*/ 0 w 7"/>
                                <a:gd name="T13" fmla="*/ 53 h 53"/>
                              </a:gdLst>
                              <a:ahLst/>
                              <a:cxnLst>
                                <a:cxn ang="0">
                                  <a:pos x="T0" y="T1"/>
                                </a:cxn>
                                <a:cxn ang="0">
                                  <a:pos x="T2" y="T3"/>
                                </a:cxn>
                                <a:cxn ang="0">
                                  <a:pos x="T4" y="T5"/>
                                </a:cxn>
                                <a:cxn ang="0">
                                  <a:pos x="T6" y="T7"/>
                                </a:cxn>
                                <a:cxn ang="0">
                                  <a:pos x="T8" y="T9"/>
                                </a:cxn>
                                <a:cxn ang="0">
                                  <a:pos x="T10" y="T11"/>
                                </a:cxn>
                                <a:cxn ang="0">
                                  <a:pos x="T12" y="T13"/>
                                </a:cxn>
                              </a:cxnLst>
                              <a:rect l="0" t="0" r="r" b="b"/>
                              <a:pathLst>
                                <a:path w="7" h="53">
                                  <a:moveTo>
                                    <a:pt x="0" y="53"/>
                                  </a:moveTo>
                                  <a:lnTo>
                                    <a:pt x="4" y="1"/>
                                  </a:lnTo>
                                  <a:lnTo>
                                    <a:pt x="5" y="0"/>
                                  </a:lnTo>
                                  <a:lnTo>
                                    <a:pt x="6" y="0"/>
                                  </a:lnTo>
                                  <a:lnTo>
                                    <a:pt x="7" y="0"/>
                                  </a:lnTo>
                                  <a:lnTo>
                                    <a:pt x="7" y="1"/>
                                  </a:lnTo>
                                  <a:lnTo>
                                    <a:pt x="0" y="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7" name="Freeform 2711"/>
                          <wps:cNvSpPr>
                            <a:spLocks/>
                          </wps:cNvSpPr>
                          <wps:spPr bwMode="auto">
                            <a:xfrm>
                              <a:off x="7042" y="4008"/>
                              <a:ext cx="8" cy="34"/>
                            </a:xfrm>
                            <a:custGeom>
                              <a:avLst/>
                              <a:gdLst>
                                <a:gd name="T0" fmla="*/ 6 w 8"/>
                                <a:gd name="T1" fmla="*/ 33 h 34"/>
                                <a:gd name="T2" fmla="*/ 0 w 8"/>
                                <a:gd name="T3" fmla="*/ 0 h 34"/>
                                <a:gd name="T4" fmla="*/ 8 w 8"/>
                                <a:gd name="T5" fmla="*/ 33 h 34"/>
                                <a:gd name="T6" fmla="*/ 8 w 8"/>
                                <a:gd name="T7" fmla="*/ 33 h 34"/>
                                <a:gd name="T8" fmla="*/ 7 w 8"/>
                                <a:gd name="T9" fmla="*/ 34 h 34"/>
                                <a:gd name="T10" fmla="*/ 7 w 8"/>
                                <a:gd name="T11" fmla="*/ 34 h 34"/>
                                <a:gd name="T12" fmla="*/ 6 w 8"/>
                                <a:gd name="T13" fmla="*/ 33 h 34"/>
                              </a:gdLst>
                              <a:ahLst/>
                              <a:cxnLst>
                                <a:cxn ang="0">
                                  <a:pos x="T0" y="T1"/>
                                </a:cxn>
                                <a:cxn ang="0">
                                  <a:pos x="T2" y="T3"/>
                                </a:cxn>
                                <a:cxn ang="0">
                                  <a:pos x="T4" y="T5"/>
                                </a:cxn>
                                <a:cxn ang="0">
                                  <a:pos x="T6" y="T7"/>
                                </a:cxn>
                                <a:cxn ang="0">
                                  <a:pos x="T8" y="T9"/>
                                </a:cxn>
                                <a:cxn ang="0">
                                  <a:pos x="T10" y="T11"/>
                                </a:cxn>
                                <a:cxn ang="0">
                                  <a:pos x="T12" y="T13"/>
                                </a:cxn>
                              </a:cxnLst>
                              <a:rect l="0" t="0" r="r" b="b"/>
                              <a:pathLst>
                                <a:path w="8" h="34">
                                  <a:moveTo>
                                    <a:pt x="6" y="33"/>
                                  </a:moveTo>
                                  <a:lnTo>
                                    <a:pt x="0" y="0"/>
                                  </a:lnTo>
                                  <a:lnTo>
                                    <a:pt x="8" y="33"/>
                                  </a:lnTo>
                                  <a:lnTo>
                                    <a:pt x="8" y="33"/>
                                  </a:lnTo>
                                  <a:lnTo>
                                    <a:pt x="7" y="34"/>
                                  </a:lnTo>
                                  <a:lnTo>
                                    <a:pt x="7" y="34"/>
                                  </a:lnTo>
                                  <a:lnTo>
                                    <a:pt x="6" y="3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pic:pic xmlns:pic="http://schemas.openxmlformats.org/drawingml/2006/picture">
                        <pic:nvPicPr>
                          <pic:cNvPr id="2578" name="Picture 27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4741545" y="2117090"/>
                            <a:ext cx="866775" cy="648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79" name="Picture 27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915160" y="2070735"/>
                            <a:ext cx="86614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g:cNvPr id="2580" name="Group 2714"/>
                        <wpg:cNvGrpSpPr>
                          <a:grpSpLocks/>
                        </wpg:cNvGrpSpPr>
                        <wpg:grpSpPr bwMode="auto">
                          <a:xfrm>
                            <a:off x="1641475" y="1266190"/>
                            <a:ext cx="2399030" cy="776605"/>
                            <a:chOff x="2585" y="2033"/>
                            <a:chExt cx="3778" cy="1223"/>
                          </a:xfrm>
                        </wpg:grpSpPr>
                        <wps:wsp>
                          <wps:cNvPr id="2581" name="Freeform 2715"/>
                          <wps:cNvSpPr>
                            <a:spLocks/>
                          </wps:cNvSpPr>
                          <wps:spPr bwMode="auto">
                            <a:xfrm>
                              <a:off x="2661" y="2109"/>
                              <a:ext cx="3702" cy="1147"/>
                            </a:xfrm>
                            <a:custGeom>
                              <a:avLst/>
                              <a:gdLst>
                                <a:gd name="T0" fmla="*/ 880 w 9745"/>
                                <a:gd name="T1" fmla="*/ 1005 h 3021"/>
                                <a:gd name="T2" fmla="*/ 0 w 9745"/>
                                <a:gd name="T3" fmla="*/ 1418 h 3021"/>
                                <a:gd name="T4" fmla="*/ 485 w 9745"/>
                                <a:gd name="T5" fmla="*/ 1777 h 3021"/>
                                <a:gd name="T6" fmla="*/ 480 w 9745"/>
                                <a:gd name="T7" fmla="*/ 1772 h 3021"/>
                                <a:gd name="T8" fmla="*/ 215 w 9745"/>
                                <a:gd name="T9" fmla="*/ 2055 h 3021"/>
                                <a:gd name="T10" fmla="*/ 1198 w 9745"/>
                                <a:gd name="T11" fmla="*/ 2469 h 3021"/>
                                <a:gd name="T12" fmla="*/ 1313 w 9745"/>
                                <a:gd name="T13" fmla="*/ 2466 h 3021"/>
                                <a:gd name="T14" fmla="*/ 1307 w 9745"/>
                                <a:gd name="T15" fmla="*/ 2469 h 3021"/>
                                <a:gd name="T16" fmla="*/ 2819 w 9745"/>
                                <a:gd name="T17" fmla="*/ 2840 h 3021"/>
                                <a:gd name="T18" fmla="*/ 3716 w 9745"/>
                                <a:gd name="T19" fmla="*/ 2734 h 3021"/>
                                <a:gd name="T20" fmla="*/ 3713 w 9745"/>
                                <a:gd name="T21" fmla="*/ 2735 h 3021"/>
                                <a:gd name="T22" fmla="*/ 4980 w 9745"/>
                                <a:gd name="T23" fmla="*/ 3021 h 3021"/>
                                <a:gd name="T24" fmla="*/ 6438 w 9745"/>
                                <a:gd name="T25" fmla="*/ 2563 h 3021"/>
                                <a:gd name="T26" fmla="*/ 6439 w 9745"/>
                                <a:gd name="T27" fmla="*/ 2567 h 3021"/>
                                <a:gd name="T28" fmla="*/ 7130 w 9745"/>
                                <a:gd name="T29" fmla="*/ 2650 h 3021"/>
                                <a:gd name="T30" fmla="*/ 8435 w 9745"/>
                                <a:gd name="T31" fmla="*/ 2105 h 3021"/>
                                <a:gd name="T32" fmla="*/ 8433 w 9745"/>
                                <a:gd name="T33" fmla="*/ 2103 h 3021"/>
                                <a:gd name="T34" fmla="*/ 9745 w 9745"/>
                                <a:gd name="T35" fmla="*/ 1465 h 3021"/>
                                <a:gd name="T36" fmla="*/ 9428 w 9745"/>
                                <a:gd name="T37" fmla="*/ 1072 h 3021"/>
                                <a:gd name="T38" fmla="*/ 9425 w 9745"/>
                                <a:gd name="T39" fmla="*/ 1072 h 3021"/>
                                <a:gd name="T40" fmla="*/ 9523 w 9745"/>
                                <a:gd name="T41" fmla="*/ 872 h 3021"/>
                                <a:gd name="T42" fmla="*/ 8636 w 9745"/>
                                <a:gd name="T43" fmla="*/ 381 h 3021"/>
                                <a:gd name="T44" fmla="*/ 8640 w 9745"/>
                                <a:gd name="T45" fmla="*/ 380 h 3021"/>
                                <a:gd name="T46" fmla="*/ 7561 w 9745"/>
                                <a:gd name="T47" fmla="*/ 1 h 3021"/>
                                <a:gd name="T48" fmla="*/ 6725 w 9745"/>
                                <a:gd name="T49" fmla="*/ 164 h 3021"/>
                                <a:gd name="T50" fmla="*/ 6727 w 9745"/>
                                <a:gd name="T51" fmla="*/ 164 h 3021"/>
                                <a:gd name="T52" fmla="*/ 5944 w 9745"/>
                                <a:gd name="T53" fmla="*/ 1 h 3021"/>
                                <a:gd name="T54" fmla="*/ 5063 w 9745"/>
                                <a:gd name="T55" fmla="*/ 231 h 3021"/>
                                <a:gd name="T56" fmla="*/ 5067 w 9745"/>
                                <a:gd name="T57" fmla="*/ 238 h 3021"/>
                                <a:gd name="T58" fmla="*/ 4223 w 9745"/>
                                <a:gd name="T59" fmla="*/ 92 h 3021"/>
                                <a:gd name="T60" fmla="*/ 3160 w 9745"/>
                                <a:gd name="T61" fmla="*/ 361 h 3021"/>
                                <a:gd name="T62" fmla="*/ 3156 w 9745"/>
                                <a:gd name="T63" fmla="*/ 365 h 3021"/>
                                <a:gd name="T64" fmla="*/ 2386 w 9745"/>
                                <a:gd name="T65" fmla="*/ 276 h 3021"/>
                                <a:gd name="T66" fmla="*/ 863 w 9745"/>
                                <a:gd name="T67" fmla="*/ 919 h 3021"/>
                                <a:gd name="T68" fmla="*/ 877 w 9745"/>
                                <a:gd name="T69" fmla="*/ 1006 h 3021"/>
                                <a:gd name="T70" fmla="*/ 880 w 9745"/>
                                <a:gd name="T71" fmla="*/ 1005 h 30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9745" h="3021">
                                  <a:moveTo>
                                    <a:pt x="880" y="1005"/>
                                  </a:moveTo>
                                  <a:cubicBezTo>
                                    <a:pt x="380" y="1027"/>
                                    <a:pt x="0" y="1205"/>
                                    <a:pt x="0" y="1418"/>
                                  </a:cubicBezTo>
                                  <a:cubicBezTo>
                                    <a:pt x="0" y="1566"/>
                                    <a:pt x="185" y="1703"/>
                                    <a:pt x="485" y="1777"/>
                                  </a:cubicBezTo>
                                  <a:lnTo>
                                    <a:pt x="480" y="1772"/>
                                  </a:lnTo>
                                  <a:cubicBezTo>
                                    <a:pt x="309" y="1849"/>
                                    <a:pt x="215" y="1950"/>
                                    <a:pt x="215" y="2055"/>
                                  </a:cubicBezTo>
                                  <a:cubicBezTo>
                                    <a:pt x="215" y="2284"/>
                                    <a:pt x="655" y="2469"/>
                                    <a:pt x="1198" y="2469"/>
                                  </a:cubicBezTo>
                                  <a:cubicBezTo>
                                    <a:pt x="1236" y="2469"/>
                                    <a:pt x="1274" y="2468"/>
                                    <a:pt x="1313" y="2466"/>
                                  </a:cubicBezTo>
                                  <a:lnTo>
                                    <a:pt x="1307" y="2469"/>
                                  </a:lnTo>
                                  <a:cubicBezTo>
                                    <a:pt x="1618" y="2698"/>
                                    <a:pt x="2194" y="2840"/>
                                    <a:pt x="2819" y="2840"/>
                                  </a:cubicBezTo>
                                  <a:cubicBezTo>
                                    <a:pt x="3135" y="2840"/>
                                    <a:pt x="3445" y="2803"/>
                                    <a:pt x="3716" y="2734"/>
                                  </a:cubicBezTo>
                                  <a:lnTo>
                                    <a:pt x="3713" y="2735"/>
                                  </a:lnTo>
                                  <a:cubicBezTo>
                                    <a:pt x="3996" y="2914"/>
                                    <a:pt x="4471" y="3021"/>
                                    <a:pt x="4980" y="3021"/>
                                  </a:cubicBezTo>
                                  <a:cubicBezTo>
                                    <a:pt x="5651" y="3021"/>
                                    <a:pt x="6243" y="2835"/>
                                    <a:pt x="6438" y="2563"/>
                                  </a:cubicBezTo>
                                  <a:lnTo>
                                    <a:pt x="6439" y="2567"/>
                                  </a:lnTo>
                                  <a:cubicBezTo>
                                    <a:pt x="6646" y="2621"/>
                                    <a:pt x="6886" y="2650"/>
                                    <a:pt x="7130" y="2650"/>
                                  </a:cubicBezTo>
                                  <a:cubicBezTo>
                                    <a:pt x="7847" y="2650"/>
                                    <a:pt x="8430" y="2407"/>
                                    <a:pt x="8435" y="2105"/>
                                  </a:cubicBezTo>
                                  <a:lnTo>
                                    <a:pt x="8433" y="2103"/>
                                  </a:lnTo>
                                  <a:cubicBezTo>
                                    <a:pt x="9185" y="2058"/>
                                    <a:pt x="9745" y="1786"/>
                                    <a:pt x="9745" y="1465"/>
                                  </a:cubicBezTo>
                                  <a:cubicBezTo>
                                    <a:pt x="9745" y="1323"/>
                                    <a:pt x="9633" y="1185"/>
                                    <a:pt x="9428" y="1072"/>
                                  </a:cubicBezTo>
                                  <a:lnTo>
                                    <a:pt x="9425" y="1072"/>
                                  </a:lnTo>
                                  <a:cubicBezTo>
                                    <a:pt x="9489" y="1009"/>
                                    <a:pt x="9523" y="941"/>
                                    <a:pt x="9523" y="872"/>
                                  </a:cubicBezTo>
                                  <a:cubicBezTo>
                                    <a:pt x="9523" y="642"/>
                                    <a:pt x="9159" y="441"/>
                                    <a:pt x="8636" y="381"/>
                                  </a:cubicBezTo>
                                  <a:lnTo>
                                    <a:pt x="8640" y="380"/>
                                  </a:lnTo>
                                  <a:cubicBezTo>
                                    <a:pt x="8546" y="160"/>
                                    <a:pt x="8092" y="1"/>
                                    <a:pt x="7561" y="1"/>
                                  </a:cubicBezTo>
                                  <a:cubicBezTo>
                                    <a:pt x="7239" y="0"/>
                                    <a:pt x="6934" y="60"/>
                                    <a:pt x="6725" y="164"/>
                                  </a:cubicBezTo>
                                  <a:lnTo>
                                    <a:pt x="6727" y="164"/>
                                  </a:lnTo>
                                  <a:cubicBezTo>
                                    <a:pt x="6541" y="61"/>
                                    <a:pt x="6252" y="1"/>
                                    <a:pt x="5944" y="1"/>
                                  </a:cubicBezTo>
                                  <a:cubicBezTo>
                                    <a:pt x="5571" y="0"/>
                                    <a:pt x="5230" y="90"/>
                                    <a:pt x="5063" y="231"/>
                                  </a:cubicBezTo>
                                  <a:lnTo>
                                    <a:pt x="5067" y="238"/>
                                  </a:lnTo>
                                  <a:cubicBezTo>
                                    <a:pt x="4842" y="144"/>
                                    <a:pt x="4538" y="92"/>
                                    <a:pt x="4223" y="92"/>
                                  </a:cubicBezTo>
                                  <a:cubicBezTo>
                                    <a:pt x="3778" y="91"/>
                                    <a:pt x="3369" y="195"/>
                                    <a:pt x="3160" y="361"/>
                                  </a:cubicBezTo>
                                  <a:lnTo>
                                    <a:pt x="3156" y="365"/>
                                  </a:lnTo>
                                  <a:cubicBezTo>
                                    <a:pt x="2923" y="307"/>
                                    <a:pt x="2657" y="276"/>
                                    <a:pt x="2386" y="276"/>
                                  </a:cubicBezTo>
                                  <a:cubicBezTo>
                                    <a:pt x="1545" y="276"/>
                                    <a:pt x="863" y="564"/>
                                    <a:pt x="863" y="919"/>
                                  </a:cubicBezTo>
                                  <a:cubicBezTo>
                                    <a:pt x="863" y="948"/>
                                    <a:pt x="868" y="977"/>
                                    <a:pt x="877" y="1006"/>
                                  </a:cubicBezTo>
                                  <a:lnTo>
                                    <a:pt x="880" y="1005"/>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2582" name="Freeform 2716"/>
                          <wps:cNvSpPr>
                            <a:spLocks/>
                          </wps:cNvSpPr>
                          <wps:spPr bwMode="auto">
                            <a:xfrm>
                              <a:off x="2585" y="2033"/>
                              <a:ext cx="3702" cy="1147"/>
                            </a:xfrm>
                            <a:custGeom>
                              <a:avLst/>
                              <a:gdLst>
                                <a:gd name="T0" fmla="*/ 880 w 9745"/>
                                <a:gd name="T1" fmla="*/ 1005 h 3021"/>
                                <a:gd name="T2" fmla="*/ 0 w 9745"/>
                                <a:gd name="T3" fmla="*/ 1418 h 3021"/>
                                <a:gd name="T4" fmla="*/ 485 w 9745"/>
                                <a:gd name="T5" fmla="*/ 1777 h 3021"/>
                                <a:gd name="T6" fmla="*/ 480 w 9745"/>
                                <a:gd name="T7" fmla="*/ 1772 h 3021"/>
                                <a:gd name="T8" fmla="*/ 215 w 9745"/>
                                <a:gd name="T9" fmla="*/ 2055 h 3021"/>
                                <a:gd name="T10" fmla="*/ 1198 w 9745"/>
                                <a:gd name="T11" fmla="*/ 2469 h 3021"/>
                                <a:gd name="T12" fmla="*/ 1313 w 9745"/>
                                <a:gd name="T13" fmla="*/ 2466 h 3021"/>
                                <a:gd name="T14" fmla="*/ 1307 w 9745"/>
                                <a:gd name="T15" fmla="*/ 2469 h 3021"/>
                                <a:gd name="T16" fmla="*/ 2819 w 9745"/>
                                <a:gd name="T17" fmla="*/ 2840 h 3021"/>
                                <a:gd name="T18" fmla="*/ 3716 w 9745"/>
                                <a:gd name="T19" fmla="*/ 2734 h 3021"/>
                                <a:gd name="T20" fmla="*/ 3713 w 9745"/>
                                <a:gd name="T21" fmla="*/ 2735 h 3021"/>
                                <a:gd name="T22" fmla="*/ 4980 w 9745"/>
                                <a:gd name="T23" fmla="*/ 3021 h 3021"/>
                                <a:gd name="T24" fmla="*/ 6438 w 9745"/>
                                <a:gd name="T25" fmla="*/ 2563 h 3021"/>
                                <a:gd name="T26" fmla="*/ 6439 w 9745"/>
                                <a:gd name="T27" fmla="*/ 2567 h 3021"/>
                                <a:gd name="T28" fmla="*/ 7130 w 9745"/>
                                <a:gd name="T29" fmla="*/ 2650 h 3021"/>
                                <a:gd name="T30" fmla="*/ 8435 w 9745"/>
                                <a:gd name="T31" fmla="*/ 2105 h 3021"/>
                                <a:gd name="T32" fmla="*/ 8433 w 9745"/>
                                <a:gd name="T33" fmla="*/ 2103 h 3021"/>
                                <a:gd name="T34" fmla="*/ 9745 w 9745"/>
                                <a:gd name="T35" fmla="*/ 1465 h 3021"/>
                                <a:gd name="T36" fmla="*/ 9428 w 9745"/>
                                <a:gd name="T37" fmla="*/ 1072 h 3021"/>
                                <a:gd name="T38" fmla="*/ 9425 w 9745"/>
                                <a:gd name="T39" fmla="*/ 1072 h 3021"/>
                                <a:gd name="T40" fmla="*/ 9523 w 9745"/>
                                <a:gd name="T41" fmla="*/ 872 h 3021"/>
                                <a:gd name="T42" fmla="*/ 8636 w 9745"/>
                                <a:gd name="T43" fmla="*/ 381 h 3021"/>
                                <a:gd name="T44" fmla="*/ 8640 w 9745"/>
                                <a:gd name="T45" fmla="*/ 380 h 3021"/>
                                <a:gd name="T46" fmla="*/ 7561 w 9745"/>
                                <a:gd name="T47" fmla="*/ 1 h 3021"/>
                                <a:gd name="T48" fmla="*/ 6725 w 9745"/>
                                <a:gd name="T49" fmla="*/ 164 h 3021"/>
                                <a:gd name="T50" fmla="*/ 6727 w 9745"/>
                                <a:gd name="T51" fmla="*/ 164 h 3021"/>
                                <a:gd name="T52" fmla="*/ 5944 w 9745"/>
                                <a:gd name="T53" fmla="*/ 1 h 3021"/>
                                <a:gd name="T54" fmla="*/ 5063 w 9745"/>
                                <a:gd name="T55" fmla="*/ 231 h 3021"/>
                                <a:gd name="T56" fmla="*/ 5067 w 9745"/>
                                <a:gd name="T57" fmla="*/ 238 h 3021"/>
                                <a:gd name="T58" fmla="*/ 4223 w 9745"/>
                                <a:gd name="T59" fmla="*/ 92 h 3021"/>
                                <a:gd name="T60" fmla="*/ 3160 w 9745"/>
                                <a:gd name="T61" fmla="*/ 361 h 3021"/>
                                <a:gd name="T62" fmla="*/ 3156 w 9745"/>
                                <a:gd name="T63" fmla="*/ 365 h 3021"/>
                                <a:gd name="T64" fmla="*/ 2386 w 9745"/>
                                <a:gd name="T65" fmla="*/ 276 h 3021"/>
                                <a:gd name="T66" fmla="*/ 863 w 9745"/>
                                <a:gd name="T67" fmla="*/ 919 h 3021"/>
                                <a:gd name="T68" fmla="*/ 877 w 9745"/>
                                <a:gd name="T69" fmla="*/ 1006 h 3021"/>
                                <a:gd name="T70" fmla="*/ 880 w 9745"/>
                                <a:gd name="T71" fmla="*/ 1005 h 30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9745" h="3021">
                                  <a:moveTo>
                                    <a:pt x="880" y="1005"/>
                                  </a:moveTo>
                                  <a:cubicBezTo>
                                    <a:pt x="380" y="1027"/>
                                    <a:pt x="0" y="1205"/>
                                    <a:pt x="0" y="1418"/>
                                  </a:cubicBezTo>
                                  <a:cubicBezTo>
                                    <a:pt x="0" y="1566"/>
                                    <a:pt x="185" y="1703"/>
                                    <a:pt x="485" y="1777"/>
                                  </a:cubicBezTo>
                                  <a:lnTo>
                                    <a:pt x="480" y="1772"/>
                                  </a:lnTo>
                                  <a:cubicBezTo>
                                    <a:pt x="309" y="1849"/>
                                    <a:pt x="215" y="1950"/>
                                    <a:pt x="215" y="2055"/>
                                  </a:cubicBezTo>
                                  <a:cubicBezTo>
                                    <a:pt x="215" y="2284"/>
                                    <a:pt x="655" y="2469"/>
                                    <a:pt x="1198" y="2469"/>
                                  </a:cubicBezTo>
                                  <a:cubicBezTo>
                                    <a:pt x="1236" y="2469"/>
                                    <a:pt x="1274" y="2468"/>
                                    <a:pt x="1313" y="2466"/>
                                  </a:cubicBezTo>
                                  <a:lnTo>
                                    <a:pt x="1307" y="2469"/>
                                  </a:lnTo>
                                  <a:cubicBezTo>
                                    <a:pt x="1618" y="2698"/>
                                    <a:pt x="2194" y="2840"/>
                                    <a:pt x="2819" y="2840"/>
                                  </a:cubicBezTo>
                                  <a:cubicBezTo>
                                    <a:pt x="3135" y="2840"/>
                                    <a:pt x="3445" y="2803"/>
                                    <a:pt x="3716" y="2734"/>
                                  </a:cubicBezTo>
                                  <a:lnTo>
                                    <a:pt x="3713" y="2735"/>
                                  </a:lnTo>
                                  <a:cubicBezTo>
                                    <a:pt x="3996" y="2914"/>
                                    <a:pt x="4471" y="3021"/>
                                    <a:pt x="4980" y="3021"/>
                                  </a:cubicBezTo>
                                  <a:cubicBezTo>
                                    <a:pt x="5651" y="3021"/>
                                    <a:pt x="6243" y="2835"/>
                                    <a:pt x="6438" y="2563"/>
                                  </a:cubicBezTo>
                                  <a:lnTo>
                                    <a:pt x="6439" y="2567"/>
                                  </a:lnTo>
                                  <a:cubicBezTo>
                                    <a:pt x="6646" y="2621"/>
                                    <a:pt x="6886" y="2650"/>
                                    <a:pt x="7130" y="2650"/>
                                  </a:cubicBezTo>
                                  <a:cubicBezTo>
                                    <a:pt x="7847" y="2650"/>
                                    <a:pt x="8430" y="2407"/>
                                    <a:pt x="8435" y="2105"/>
                                  </a:cubicBezTo>
                                  <a:lnTo>
                                    <a:pt x="8433" y="2103"/>
                                  </a:lnTo>
                                  <a:cubicBezTo>
                                    <a:pt x="9185" y="2058"/>
                                    <a:pt x="9745" y="1786"/>
                                    <a:pt x="9745" y="1465"/>
                                  </a:cubicBezTo>
                                  <a:cubicBezTo>
                                    <a:pt x="9745" y="1323"/>
                                    <a:pt x="9633" y="1185"/>
                                    <a:pt x="9428" y="1072"/>
                                  </a:cubicBezTo>
                                  <a:lnTo>
                                    <a:pt x="9425" y="1072"/>
                                  </a:lnTo>
                                  <a:cubicBezTo>
                                    <a:pt x="9489" y="1009"/>
                                    <a:pt x="9523" y="941"/>
                                    <a:pt x="9523" y="872"/>
                                  </a:cubicBezTo>
                                  <a:cubicBezTo>
                                    <a:pt x="9523" y="642"/>
                                    <a:pt x="9159" y="441"/>
                                    <a:pt x="8636" y="381"/>
                                  </a:cubicBezTo>
                                  <a:lnTo>
                                    <a:pt x="8640" y="380"/>
                                  </a:lnTo>
                                  <a:cubicBezTo>
                                    <a:pt x="8546" y="160"/>
                                    <a:pt x="8092" y="1"/>
                                    <a:pt x="7561" y="1"/>
                                  </a:cubicBezTo>
                                  <a:cubicBezTo>
                                    <a:pt x="7239" y="0"/>
                                    <a:pt x="6934" y="60"/>
                                    <a:pt x="6725" y="164"/>
                                  </a:cubicBezTo>
                                  <a:lnTo>
                                    <a:pt x="6727" y="164"/>
                                  </a:lnTo>
                                  <a:cubicBezTo>
                                    <a:pt x="6541" y="61"/>
                                    <a:pt x="6252" y="1"/>
                                    <a:pt x="5944" y="1"/>
                                  </a:cubicBezTo>
                                  <a:cubicBezTo>
                                    <a:pt x="5571" y="0"/>
                                    <a:pt x="5230" y="90"/>
                                    <a:pt x="5063" y="231"/>
                                  </a:cubicBezTo>
                                  <a:lnTo>
                                    <a:pt x="5067" y="238"/>
                                  </a:lnTo>
                                  <a:cubicBezTo>
                                    <a:pt x="4842" y="144"/>
                                    <a:pt x="4538" y="92"/>
                                    <a:pt x="4223" y="92"/>
                                  </a:cubicBezTo>
                                  <a:cubicBezTo>
                                    <a:pt x="3778" y="91"/>
                                    <a:pt x="3369" y="195"/>
                                    <a:pt x="3160" y="361"/>
                                  </a:cubicBezTo>
                                  <a:lnTo>
                                    <a:pt x="3156" y="365"/>
                                  </a:lnTo>
                                  <a:cubicBezTo>
                                    <a:pt x="2923" y="307"/>
                                    <a:pt x="2657" y="276"/>
                                    <a:pt x="2386" y="276"/>
                                  </a:cubicBezTo>
                                  <a:cubicBezTo>
                                    <a:pt x="1545" y="276"/>
                                    <a:pt x="863" y="564"/>
                                    <a:pt x="863" y="919"/>
                                  </a:cubicBezTo>
                                  <a:cubicBezTo>
                                    <a:pt x="863" y="948"/>
                                    <a:pt x="868" y="977"/>
                                    <a:pt x="877" y="1006"/>
                                  </a:cubicBezTo>
                                  <a:lnTo>
                                    <a:pt x="880" y="1005"/>
                                  </a:lnTo>
                                  <a:close/>
                                </a:path>
                              </a:pathLst>
                            </a:custGeom>
                            <a:solidFill>
                              <a:srgbClr val="F2F2F2"/>
                            </a:solidFill>
                            <a:ln w="0">
                              <a:solidFill>
                                <a:srgbClr val="000000"/>
                              </a:solidFill>
                              <a:prstDash val="solid"/>
                              <a:round/>
                              <a:headEnd/>
                              <a:tailEnd/>
                            </a:ln>
                          </wps:spPr>
                          <wps:bodyPr rot="0" vert="horz" wrap="square" lIns="91440" tIns="45720" rIns="91440" bIns="45720" anchor="t" anchorCtr="0" upright="1">
                            <a:noAutofit/>
                          </wps:bodyPr>
                        </wps:wsp>
                        <wps:wsp>
                          <wps:cNvPr id="2583" name="Freeform 2717"/>
                          <wps:cNvSpPr>
                            <a:spLocks/>
                          </wps:cNvSpPr>
                          <wps:spPr bwMode="auto">
                            <a:xfrm>
                              <a:off x="2585" y="2033"/>
                              <a:ext cx="3702" cy="1147"/>
                            </a:xfrm>
                            <a:custGeom>
                              <a:avLst/>
                              <a:gdLst>
                                <a:gd name="T0" fmla="*/ 880 w 9745"/>
                                <a:gd name="T1" fmla="*/ 1005 h 3021"/>
                                <a:gd name="T2" fmla="*/ 0 w 9745"/>
                                <a:gd name="T3" fmla="*/ 1418 h 3021"/>
                                <a:gd name="T4" fmla="*/ 485 w 9745"/>
                                <a:gd name="T5" fmla="*/ 1777 h 3021"/>
                                <a:gd name="T6" fmla="*/ 480 w 9745"/>
                                <a:gd name="T7" fmla="*/ 1772 h 3021"/>
                                <a:gd name="T8" fmla="*/ 215 w 9745"/>
                                <a:gd name="T9" fmla="*/ 2055 h 3021"/>
                                <a:gd name="T10" fmla="*/ 1198 w 9745"/>
                                <a:gd name="T11" fmla="*/ 2469 h 3021"/>
                                <a:gd name="T12" fmla="*/ 1313 w 9745"/>
                                <a:gd name="T13" fmla="*/ 2466 h 3021"/>
                                <a:gd name="T14" fmla="*/ 1307 w 9745"/>
                                <a:gd name="T15" fmla="*/ 2469 h 3021"/>
                                <a:gd name="T16" fmla="*/ 2819 w 9745"/>
                                <a:gd name="T17" fmla="*/ 2840 h 3021"/>
                                <a:gd name="T18" fmla="*/ 3716 w 9745"/>
                                <a:gd name="T19" fmla="*/ 2734 h 3021"/>
                                <a:gd name="T20" fmla="*/ 3713 w 9745"/>
                                <a:gd name="T21" fmla="*/ 2735 h 3021"/>
                                <a:gd name="T22" fmla="*/ 4980 w 9745"/>
                                <a:gd name="T23" fmla="*/ 3021 h 3021"/>
                                <a:gd name="T24" fmla="*/ 6438 w 9745"/>
                                <a:gd name="T25" fmla="*/ 2563 h 3021"/>
                                <a:gd name="T26" fmla="*/ 6439 w 9745"/>
                                <a:gd name="T27" fmla="*/ 2567 h 3021"/>
                                <a:gd name="T28" fmla="*/ 7130 w 9745"/>
                                <a:gd name="T29" fmla="*/ 2650 h 3021"/>
                                <a:gd name="T30" fmla="*/ 8435 w 9745"/>
                                <a:gd name="T31" fmla="*/ 2105 h 3021"/>
                                <a:gd name="T32" fmla="*/ 8433 w 9745"/>
                                <a:gd name="T33" fmla="*/ 2103 h 3021"/>
                                <a:gd name="T34" fmla="*/ 9745 w 9745"/>
                                <a:gd name="T35" fmla="*/ 1465 h 3021"/>
                                <a:gd name="T36" fmla="*/ 9428 w 9745"/>
                                <a:gd name="T37" fmla="*/ 1072 h 3021"/>
                                <a:gd name="T38" fmla="*/ 9425 w 9745"/>
                                <a:gd name="T39" fmla="*/ 1072 h 3021"/>
                                <a:gd name="T40" fmla="*/ 9523 w 9745"/>
                                <a:gd name="T41" fmla="*/ 872 h 3021"/>
                                <a:gd name="T42" fmla="*/ 8636 w 9745"/>
                                <a:gd name="T43" fmla="*/ 381 h 3021"/>
                                <a:gd name="T44" fmla="*/ 8640 w 9745"/>
                                <a:gd name="T45" fmla="*/ 380 h 3021"/>
                                <a:gd name="T46" fmla="*/ 7561 w 9745"/>
                                <a:gd name="T47" fmla="*/ 1 h 3021"/>
                                <a:gd name="T48" fmla="*/ 6725 w 9745"/>
                                <a:gd name="T49" fmla="*/ 164 h 3021"/>
                                <a:gd name="T50" fmla="*/ 6727 w 9745"/>
                                <a:gd name="T51" fmla="*/ 164 h 3021"/>
                                <a:gd name="T52" fmla="*/ 5944 w 9745"/>
                                <a:gd name="T53" fmla="*/ 1 h 3021"/>
                                <a:gd name="T54" fmla="*/ 5063 w 9745"/>
                                <a:gd name="T55" fmla="*/ 231 h 3021"/>
                                <a:gd name="T56" fmla="*/ 5067 w 9745"/>
                                <a:gd name="T57" fmla="*/ 238 h 3021"/>
                                <a:gd name="T58" fmla="*/ 4223 w 9745"/>
                                <a:gd name="T59" fmla="*/ 92 h 3021"/>
                                <a:gd name="T60" fmla="*/ 3160 w 9745"/>
                                <a:gd name="T61" fmla="*/ 361 h 3021"/>
                                <a:gd name="T62" fmla="*/ 3156 w 9745"/>
                                <a:gd name="T63" fmla="*/ 365 h 3021"/>
                                <a:gd name="T64" fmla="*/ 2386 w 9745"/>
                                <a:gd name="T65" fmla="*/ 276 h 3021"/>
                                <a:gd name="T66" fmla="*/ 863 w 9745"/>
                                <a:gd name="T67" fmla="*/ 919 h 3021"/>
                                <a:gd name="T68" fmla="*/ 877 w 9745"/>
                                <a:gd name="T69" fmla="*/ 1006 h 3021"/>
                                <a:gd name="T70" fmla="*/ 880 w 9745"/>
                                <a:gd name="T71" fmla="*/ 1005 h 30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9745" h="3021">
                                  <a:moveTo>
                                    <a:pt x="880" y="1005"/>
                                  </a:moveTo>
                                  <a:cubicBezTo>
                                    <a:pt x="380" y="1027"/>
                                    <a:pt x="0" y="1205"/>
                                    <a:pt x="0" y="1418"/>
                                  </a:cubicBezTo>
                                  <a:cubicBezTo>
                                    <a:pt x="0" y="1566"/>
                                    <a:pt x="185" y="1703"/>
                                    <a:pt x="485" y="1777"/>
                                  </a:cubicBezTo>
                                  <a:lnTo>
                                    <a:pt x="480" y="1772"/>
                                  </a:lnTo>
                                  <a:cubicBezTo>
                                    <a:pt x="309" y="1849"/>
                                    <a:pt x="215" y="1950"/>
                                    <a:pt x="215" y="2055"/>
                                  </a:cubicBezTo>
                                  <a:cubicBezTo>
                                    <a:pt x="215" y="2284"/>
                                    <a:pt x="655" y="2469"/>
                                    <a:pt x="1198" y="2469"/>
                                  </a:cubicBezTo>
                                  <a:cubicBezTo>
                                    <a:pt x="1236" y="2469"/>
                                    <a:pt x="1274" y="2468"/>
                                    <a:pt x="1313" y="2466"/>
                                  </a:cubicBezTo>
                                  <a:lnTo>
                                    <a:pt x="1307" y="2469"/>
                                  </a:lnTo>
                                  <a:cubicBezTo>
                                    <a:pt x="1618" y="2698"/>
                                    <a:pt x="2194" y="2840"/>
                                    <a:pt x="2819" y="2840"/>
                                  </a:cubicBezTo>
                                  <a:cubicBezTo>
                                    <a:pt x="3135" y="2840"/>
                                    <a:pt x="3445" y="2803"/>
                                    <a:pt x="3716" y="2734"/>
                                  </a:cubicBezTo>
                                  <a:lnTo>
                                    <a:pt x="3713" y="2735"/>
                                  </a:lnTo>
                                  <a:cubicBezTo>
                                    <a:pt x="3996" y="2914"/>
                                    <a:pt x="4471" y="3021"/>
                                    <a:pt x="4980" y="3021"/>
                                  </a:cubicBezTo>
                                  <a:cubicBezTo>
                                    <a:pt x="5651" y="3021"/>
                                    <a:pt x="6243" y="2835"/>
                                    <a:pt x="6438" y="2563"/>
                                  </a:cubicBezTo>
                                  <a:lnTo>
                                    <a:pt x="6439" y="2567"/>
                                  </a:lnTo>
                                  <a:cubicBezTo>
                                    <a:pt x="6646" y="2621"/>
                                    <a:pt x="6886" y="2650"/>
                                    <a:pt x="7130" y="2650"/>
                                  </a:cubicBezTo>
                                  <a:cubicBezTo>
                                    <a:pt x="7847" y="2650"/>
                                    <a:pt x="8430" y="2407"/>
                                    <a:pt x="8435" y="2105"/>
                                  </a:cubicBezTo>
                                  <a:lnTo>
                                    <a:pt x="8433" y="2103"/>
                                  </a:lnTo>
                                  <a:cubicBezTo>
                                    <a:pt x="9185" y="2058"/>
                                    <a:pt x="9745" y="1786"/>
                                    <a:pt x="9745" y="1465"/>
                                  </a:cubicBezTo>
                                  <a:cubicBezTo>
                                    <a:pt x="9745" y="1323"/>
                                    <a:pt x="9633" y="1185"/>
                                    <a:pt x="9428" y="1072"/>
                                  </a:cubicBezTo>
                                  <a:lnTo>
                                    <a:pt x="9425" y="1072"/>
                                  </a:lnTo>
                                  <a:cubicBezTo>
                                    <a:pt x="9489" y="1009"/>
                                    <a:pt x="9523" y="941"/>
                                    <a:pt x="9523" y="872"/>
                                  </a:cubicBezTo>
                                  <a:cubicBezTo>
                                    <a:pt x="9523" y="642"/>
                                    <a:pt x="9159" y="441"/>
                                    <a:pt x="8636" y="381"/>
                                  </a:cubicBezTo>
                                  <a:lnTo>
                                    <a:pt x="8640" y="380"/>
                                  </a:lnTo>
                                  <a:cubicBezTo>
                                    <a:pt x="8546" y="160"/>
                                    <a:pt x="8092" y="1"/>
                                    <a:pt x="7561" y="1"/>
                                  </a:cubicBezTo>
                                  <a:cubicBezTo>
                                    <a:pt x="7239" y="0"/>
                                    <a:pt x="6934" y="60"/>
                                    <a:pt x="6725" y="164"/>
                                  </a:cubicBezTo>
                                  <a:lnTo>
                                    <a:pt x="6727" y="164"/>
                                  </a:lnTo>
                                  <a:cubicBezTo>
                                    <a:pt x="6541" y="61"/>
                                    <a:pt x="6252" y="1"/>
                                    <a:pt x="5944" y="1"/>
                                  </a:cubicBezTo>
                                  <a:cubicBezTo>
                                    <a:pt x="5571" y="0"/>
                                    <a:pt x="5230" y="90"/>
                                    <a:pt x="5063" y="231"/>
                                  </a:cubicBezTo>
                                  <a:lnTo>
                                    <a:pt x="5067" y="238"/>
                                  </a:lnTo>
                                  <a:cubicBezTo>
                                    <a:pt x="4842" y="144"/>
                                    <a:pt x="4538" y="92"/>
                                    <a:pt x="4223" y="92"/>
                                  </a:cubicBezTo>
                                  <a:cubicBezTo>
                                    <a:pt x="3778" y="91"/>
                                    <a:pt x="3369" y="195"/>
                                    <a:pt x="3160" y="361"/>
                                  </a:cubicBezTo>
                                  <a:lnTo>
                                    <a:pt x="3156" y="365"/>
                                  </a:lnTo>
                                  <a:cubicBezTo>
                                    <a:pt x="2923" y="307"/>
                                    <a:pt x="2657" y="276"/>
                                    <a:pt x="2386" y="276"/>
                                  </a:cubicBezTo>
                                  <a:cubicBezTo>
                                    <a:pt x="1545" y="276"/>
                                    <a:pt x="863" y="564"/>
                                    <a:pt x="863" y="919"/>
                                  </a:cubicBezTo>
                                  <a:cubicBezTo>
                                    <a:pt x="863" y="948"/>
                                    <a:pt x="868" y="977"/>
                                    <a:pt x="877" y="1006"/>
                                  </a:cubicBezTo>
                                  <a:lnTo>
                                    <a:pt x="880" y="1005"/>
                                  </a:lnTo>
                                  <a:close/>
                                </a:path>
                              </a:pathLst>
                            </a:custGeom>
                            <a:noFill/>
                            <a:ln w="635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4" name="Freeform 2718"/>
                          <wps:cNvSpPr>
                            <a:spLocks/>
                          </wps:cNvSpPr>
                          <wps:spPr bwMode="auto">
                            <a:xfrm>
                              <a:off x="2769" y="2708"/>
                              <a:ext cx="217" cy="22"/>
                            </a:xfrm>
                            <a:custGeom>
                              <a:avLst/>
                              <a:gdLst>
                                <a:gd name="T0" fmla="*/ 0 w 217"/>
                                <a:gd name="T1" fmla="*/ 0 h 22"/>
                                <a:gd name="T2" fmla="*/ 188 w 217"/>
                                <a:gd name="T3" fmla="*/ 22 h 22"/>
                                <a:gd name="T4" fmla="*/ 217 w 217"/>
                                <a:gd name="T5" fmla="*/ 21 h 22"/>
                              </a:gdLst>
                              <a:ahLst/>
                              <a:cxnLst>
                                <a:cxn ang="0">
                                  <a:pos x="T0" y="T1"/>
                                </a:cxn>
                                <a:cxn ang="0">
                                  <a:pos x="T2" y="T3"/>
                                </a:cxn>
                                <a:cxn ang="0">
                                  <a:pos x="T4" y="T5"/>
                                </a:cxn>
                              </a:cxnLst>
                              <a:rect l="0" t="0" r="r" b="b"/>
                              <a:pathLst>
                                <a:path w="217" h="22">
                                  <a:moveTo>
                                    <a:pt x="0" y="0"/>
                                  </a:moveTo>
                                  <a:cubicBezTo>
                                    <a:pt x="57" y="14"/>
                                    <a:pt x="122" y="22"/>
                                    <a:pt x="188" y="22"/>
                                  </a:cubicBezTo>
                                  <a:cubicBezTo>
                                    <a:pt x="198" y="21"/>
                                    <a:pt x="207" y="21"/>
                                    <a:pt x="217" y="21"/>
                                  </a:cubicBezTo>
                                </a:path>
                              </a:pathLst>
                            </a:custGeom>
                            <a:noFill/>
                            <a:ln w="635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5" name="Freeform 2719"/>
                          <wps:cNvSpPr>
                            <a:spLocks/>
                          </wps:cNvSpPr>
                          <wps:spPr bwMode="auto">
                            <a:xfrm>
                              <a:off x="3083" y="2959"/>
                              <a:ext cx="95" cy="10"/>
                            </a:xfrm>
                            <a:custGeom>
                              <a:avLst/>
                              <a:gdLst>
                                <a:gd name="T0" fmla="*/ 0 w 95"/>
                                <a:gd name="T1" fmla="*/ 10 h 10"/>
                                <a:gd name="T2" fmla="*/ 95 w 95"/>
                                <a:gd name="T3" fmla="*/ 0 h 10"/>
                              </a:gdLst>
                              <a:ahLst/>
                              <a:cxnLst>
                                <a:cxn ang="0">
                                  <a:pos x="T0" y="T1"/>
                                </a:cxn>
                                <a:cxn ang="0">
                                  <a:pos x="T2" y="T3"/>
                                </a:cxn>
                              </a:cxnLst>
                              <a:rect l="0" t="0" r="r" b="b"/>
                              <a:pathLst>
                                <a:path w="95" h="10">
                                  <a:moveTo>
                                    <a:pt x="0" y="10"/>
                                  </a:moveTo>
                                  <a:cubicBezTo>
                                    <a:pt x="33" y="9"/>
                                    <a:pt x="65" y="5"/>
                                    <a:pt x="95" y="0"/>
                                  </a:cubicBezTo>
                                </a:path>
                              </a:pathLst>
                            </a:custGeom>
                            <a:noFill/>
                            <a:ln w="635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6" name="Freeform 2720"/>
                          <wps:cNvSpPr>
                            <a:spLocks/>
                          </wps:cNvSpPr>
                          <wps:spPr bwMode="auto">
                            <a:xfrm>
                              <a:off x="3938" y="3025"/>
                              <a:ext cx="57" cy="46"/>
                            </a:xfrm>
                            <a:custGeom>
                              <a:avLst/>
                              <a:gdLst>
                                <a:gd name="T0" fmla="*/ 0 w 57"/>
                                <a:gd name="T1" fmla="*/ 0 h 46"/>
                                <a:gd name="T2" fmla="*/ 57 w 57"/>
                                <a:gd name="T3" fmla="*/ 46 h 46"/>
                              </a:gdLst>
                              <a:ahLst/>
                              <a:cxnLst>
                                <a:cxn ang="0">
                                  <a:pos x="T0" y="T1"/>
                                </a:cxn>
                                <a:cxn ang="0">
                                  <a:pos x="T2" y="T3"/>
                                </a:cxn>
                              </a:cxnLst>
                              <a:rect l="0" t="0" r="r" b="b"/>
                              <a:pathLst>
                                <a:path w="57" h="46">
                                  <a:moveTo>
                                    <a:pt x="0" y="0"/>
                                  </a:moveTo>
                                  <a:cubicBezTo>
                                    <a:pt x="15" y="16"/>
                                    <a:pt x="35" y="32"/>
                                    <a:pt x="57" y="46"/>
                                  </a:cubicBezTo>
                                </a:path>
                              </a:pathLst>
                            </a:custGeom>
                            <a:noFill/>
                            <a:ln w="635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Freeform 2721"/>
                          <wps:cNvSpPr>
                            <a:spLocks/>
                          </wps:cNvSpPr>
                          <wps:spPr bwMode="auto">
                            <a:xfrm>
                              <a:off x="5031" y="2956"/>
                              <a:ext cx="23" cy="50"/>
                            </a:xfrm>
                            <a:custGeom>
                              <a:avLst/>
                              <a:gdLst>
                                <a:gd name="T0" fmla="*/ 0 w 23"/>
                                <a:gd name="T1" fmla="*/ 50 h 50"/>
                                <a:gd name="T2" fmla="*/ 23 w 23"/>
                                <a:gd name="T3" fmla="*/ 0 h 50"/>
                              </a:gdLst>
                              <a:ahLst/>
                              <a:cxnLst>
                                <a:cxn ang="0">
                                  <a:pos x="T0" y="T1"/>
                                </a:cxn>
                                <a:cxn ang="0">
                                  <a:pos x="T2" y="T3"/>
                                </a:cxn>
                              </a:cxnLst>
                              <a:rect l="0" t="0" r="r" b="b"/>
                              <a:pathLst>
                                <a:path w="23" h="50">
                                  <a:moveTo>
                                    <a:pt x="0" y="50"/>
                                  </a:moveTo>
                                  <a:cubicBezTo>
                                    <a:pt x="11" y="34"/>
                                    <a:pt x="19" y="17"/>
                                    <a:pt x="23" y="0"/>
                                  </a:cubicBezTo>
                                </a:path>
                              </a:pathLst>
                            </a:custGeom>
                            <a:noFill/>
                            <a:ln w="635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8" name="Freeform 2722"/>
                          <wps:cNvSpPr>
                            <a:spLocks/>
                          </wps:cNvSpPr>
                          <wps:spPr bwMode="auto">
                            <a:xfrm>
                              <a:off x="5511" y="2643"/>
                              <a:ext cx="279" cy="189"/>
                            </a:xfrm>
                            <a:custGeom>
                              <a:avLst/>
                              <a:gdLst>
                                <a:gd name="T0" fmla="*/ 279 w 279"/>
                                <a:gd name="T1" fmla="*/ 189 h 189"/>
                                <a:gd name="T2" fmla="*/ 279 w 279"/>
                                <a:gd name="T3" fmla="*/ 188 h 189"/>
                                <a:gd name="T4" fmla="*/ 0 w 279"/>
                                <a:gd name="T5" fmla="*/ 0 h 189"/>
                              </a:gdLst>
                              <a:ahLst/>
                              <a:cxnLst>
                                <a:cxn ang="0">
                                  <a:pos x="T0" y="T1"/>
                                </a:cxn>
                                <a:cxn ang="0">
                                  <a:pos x="T2" y="T3"/>
                                </a:cxn>
                                <a:cxn ang="0">
                                  <a:pos x="T4" y="T5"/>
                                </a:cxn>
                              </a:cxnLst>
                              <a:rect l="0" t="0" r="r" b="b"/>
                              <a:pathLst>
                                <a:path w="279" h="189">
                                  <a:moveTo>
                                    <a:pt x="279" y="189"/>
                                  </a:moveTo>
                                  <a:cubicBezTo>
                                    <a:pt x="279" y="189"/>
                                    <a:pt x="279" y="188"/>
                                    <a:pt x="279" y="188"/>
                                  </a:cubicBezTo>
                                  <a:cubicBezTo>
                                    <a:pt x="279" y="108"/>
                                    <a:pt x="170" y="35"/>
                                    <a:pt x="0" y="0"/>
                                  </a:cubicBezTo>
                                </a:path>
                              </a:pathLst>
                            </a:custGeom>
                            <a:noFill/>
                            <a:ln w="635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Freeform 2723"/>
                          <wps:cNvSpPr>
                            <a:spLocks/>
                          </wps:cNvSpPr>
                          <wps:spPr bwMode="auto">
                            <a:xfrm>
                              <a:off x="6042" y="2440"/>
                              <a:ext cx="124" cy="71"/>
                            </a:xfrm>
                            <a:custGeom>
                              <a:avLst/>
                              <a:gdLst>
                                <a:gd name="T0" fmla="*/ 0 w 124"/>
                                <a:gd name="T1" fmla="*/ 71 h 71"/>
                                <a:gd name="T2" fmla="*/ 124 w 124"/>
                                <a:gd name="T3" fmla="*/ 0 h 71"/>
                              </a:gdLst>
                              <a:ahLst/>
                              <a:cxnLst>
                                <a:cxn ang="0">
                                  <a:pos x="T0" y="T1"/>
                                </a:cxn>
                                <a:cxn ang="0">
                                  <a:pos x="T2" y="T3"/>
                                </a:cxn>
                              </a:cxnLst>
                              <a:rect l="0" t="0" r="r" b="b"/>
                              <a:pathLst>
                                <a:path w="124" h="71">
                                  <a:moveTo>
                                    <a:pt x="0" y="71"/>
                                  </a:moveTo>
                                  <a:cubicBezTo>
                                    <a:pt x="54" y="52"/>
                                    <a:pt x="96" y="28"/>
                                    <a:pt x="124" y="0"/>
                                  </a:cubicBezTo>
                                </a:path>
                              </a:pathLst>
                            </a:custGeom>
                            <a:noFill/>
                            <a:ln w="635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0" name="Freeform 2724"/>
                          <wps:cNvSpPr>
                            <a:spLocks/>
                          </wps:cNvSpPr>
                          <wps:spPr bwMode="auto">
                            <a:xfrm>
                              <a:off x="5867" y="2177"/>
                              <a:ext cx="7" cy="34"/>
                            </a:xfrm>
                            <a:custGeom>
                              <a:avLst/>
                              <a:gdLst>
                                <a:gd name="T0" fmla="*/ 7 w 7"/>
                                <a:gd name="T1" fmla="*/ 34 h 34"/>
                                <a:gd name="T2" fmla="*/ 7 w 7"/>
                                <a:gd name="T3" fmla="*/ 31 h 34"/>
                                <a:gd name="T4" fmla="*/ 0 w 7"/>
                                <a:gd name="T5" fmla="*/ 0 h 34"/>
                              </a:gdLst>
                              <a:ahLst/>
                              <a:cxnLst>
                                <a:cxn ang="0">
                                  <a:pos x="T0" y="T1"/>
                                </a:cxn>
                                <a:cxn ang="0">
                                  <a:pos x="T2" y="T3"/>
                                </a:cxn>
                                <a:cxn ang="0">
                                  <a:pos x="T4" y="T5"/>
                                </a:cxn>
                              </a:cxnLst>
                              <a:rect l="0" t="0" r="r" b="b"/>
                              <a:pathLst>
                                <a:path w="7" h="34">
                                  <a:moveTo>
                                    <a:pt x="7" y="34"/>
                                  </a:moveTo>
                                  <a:cubicBezTo>
                                    <a:pt x="7" y="33"/>
                                    <a:pt x="7" y="32"/>
                                    <a:pt x="7" y="31"/>
                                  </a:cubicBezTo>
                                  <a:cubicBezTo>
                                    <a:pt x="7" y="21"/>
                                    <a:pt x="5" y="11"/>
                                    <a:pt x="0" y="0"/>
                                  </a:cubicBezTo>
                                </a:path>
                              </a:pathLst>
                            </a:custGeom>
                            <a:noFill/>
                            <a:ln w="635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1" name="Freeform 2725"/>
                          <wps:cNvSpPr>
                            <a:spLocks/>
                          </wps:cNvSpPr>
                          <wps:spPr bwMode="auto">
                            <a:xfrm>
                              <a:off x="5077" y="2095"/>
                              <a:ext cx="63" cy="43"/>
                            </a:xfrm>
                            <a:custGeom>
                              <a:avLst/>
                              <a:gdLst>
                                <a:gd name="T0" fmla="*/ 63 w 63"/>
                                <a:gd name="T1" fmla="*/ 0 h 43"/>
                                <a:gd name="T2" fmla="*/ 0 w 63"/>
                                <a:gd name="T3" fmla="*/ 43 h 43"/>
                              </a:gdLst>
                              <a:ahLst/>
                              <a:cxnLst>
                                <a:cxn ang="0">
                                  <a:pos x="T0" y="T1"/>
                                </a:cxn>
                                <a:cxn ang="0">
                                  <a:pos x="T2" y="T3"/>
                                </a:cxn>
                              </a:cxnLst>
                              <a:rect l="0" t="0" r="r" b="b"/>
                              <a:pathLst>
                                <a:path w="63" h="43">
                                  <a:moveTo>
                                    <a:pt x="63" y="0"/>
                                  </a:moveTo>
                                  <a:cubicBezTo>
                                    <a:pt x="37" y="13"/>
                                    <a:pt x="16" y="27"/>
                                    <a:pt x="0" y="43"/>
                                  </a:cubicBezTo>
                                </a:path>
                              </a:pathLst>
                            </a:custGeom>
                            <a:noFill/>
                            <a:ln w="635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2" name="Freeform 2726"/>
                          <wps:cNvSpPr>
                            <a:spLocks/>
                          </wps:cNvSpPr>
                          <wps:spPr bwMode="auto">
                            <a:xfrm>
                              <a:off x="4477" y="2121"/>
                              <a:ext cx="31" cy="37"/>
                            </a:xfrm>
                            <a:custGeom>
                              <a:avLst/>
                              <a:gdLst>
                                <a:gd name="T0" fmla="*/ 31 w 31"/>
                                <a:gd name="T1" fmla="*/ 0 h 37"/>
                                <a:gd name="T2" fmla="*/ 0 w 31"/>
                                <a:gd name="T3" fmla="*/ 37 h 37"/>
                              </a:gdLst>
                              <a:ahLst/>
                              <a:cxnLst>
                                <a:cxn ang="0">
                                  <a:pos x="T0" y="T1"/>
                                </a:cxn>
                                <a:cxn ang="0">
                                  <a:pos x="T2" y="T3"/>
                                </a:cxn>
                              </a:cxnLst>
                              <a:rect l="0" t="0" r="r" b="b"/>
                              <a:pathLst>
                                <a:path w="31" h="37">
                                  <a:moveTo>
                                    <a:pt x="31" y="0"/>
                                  </a:moveTo>
                                  <a:cubicBezTo>
                                    <a:pt x="18" y="11"/>
                                    <a:pt x="7" y="24"/>
                                    <a:pt x="0" y="37"/>
                                  </a:cubicBezTo>
                                </a:path>
                              </a:pathLst>
                            </a:custGeom>
                            <a:noFill/>
                            <a:ln w="635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3" name="Freeform 2727"/>
                          <wps:cNvSpPr>
                            <a:spLocks/>
                          </wps:cNvSpPr>
                          <wps:spPr bwMode="auto">
                            <a:xfrm>
                              <a:off x="3784" y="2172"/>
                              <a:ext cx="111" cy="35"/>
                            </a:xfrm>
                            <a:custGeom>
                              <a:avLst/>
                              <a:gdLst>
                                <a:gd name="T0" fmla="*/ 111 w 111"/>
                                <a:gd name="T1" fmla="*/ 35 h 35"/>
                                <a:gd name="T2" fmla="*/ 0 w 111"/>
                                <a:gd name="T3" fmla="*/ 0 h 35"/>
                              </a:gdLst>
                              <a:ahLst/>
                              <a:cxnLst>
                                <a:cxn ang="0">
                                  <a:pos x="T0" y="T1"/>
                                </a:cxn>
                                <a:cxn ang="0">
                                  <a:pos x="T2" y="T3"/>
                                </a:cxn>
                              </a:cxnLst>
                              <a:rect l="0" t="0" r="r" b="b"/>
                              <a:pathLst>
                                <a:path w="111" h="35">
                                  <a:moveTo>
                                    <a:pt x="111" y="35"/>
                                  </a:moveTo>
                                  <a:cubicBezTo>
                                    <a:pt x="78" y="21"/>
                                    <a:pt x="40" y="9"/>
                                    <a:pt x="0" y="0"/>
                                  </a:cubicBezTo>
                                </a:path>
                              </a:pathLst>
                            </a:custGeom>
                            <a:noFill/>
                            <a:ln w="635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4" name="Freeform 2728"/>
                          <wps:cNvSpPr>
                            <a:spLocks/>
                          </wps:cNvSpPr>
                          <wps:spPr bwMode="auto">
                            <a:xfrm>
                              <a:off x="2918" y="2415"/>
                              <a:ext cx="19" cy="38"/>
                            </a:xfrm>
                            <a:custGeom>
                              <a:avLst/>
                              <a:gdLst>
                                <a:gd name="T0" fmla="*/ 0 w 19"/>
                                <a:gd name="T1" fmla="*/ 0 h 38"/>
                                <a:gd name="T2" fmla="*/ 19 w 19"/>
                                <a:gd name="T3" fmla="*/ 38 h 38"/>
                              </a:gdLst>
                              <a:ahLst/>
                              <a:cxnLst>
                                <a:cxn ang="0">
                                  <a:pos x="T0" y="T1"/>
                                </a:cxn>
                                <a:cxn ang="0">
                                  <a:pos x="T2" y="T3"/>
                                </a:cxn>
                              </a:cxnLst>
                              <a:rect l="0" t="0" r="r" b="b"/>
                              <a:pathLst>
                                <a:path w="19" h="38">
                                  <a:moveTo>
                                    <a:pt x="0" y="0"/>
                                  </a:moveTo>
                                  <a:cubicBezTo>
                                    <a:pt x="4" y="13"/>
                                    <a:pt x="10" y="25"/>
                                    <a:pt x="19" y="38"/>
                                  </a:cubicBezTo>
                                </a:path>
                              </a:pathLst>
                            </a:custGeom>
                            <a:noFill/>
                            <a:ln w="635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595" name="Group 2729"/>
                        <wpg:cNvGrpSpPr>
                          <a:grpSpLocks/>
                        </wpg:cNvGrpSpPr>
                        <wpg:grpSpPr bwMode="auto">
                          <a:xfrm>
                            <a:off x="574040" y="1252220"/>
                            <a:ext cx="458470" cy="487045"/>
                            <a:chOff x="1394" y="1920"/>
                            <a:chExt cx="752" cy="719"/>
                          </a:xfrm>
                        </wpg:grpSpPr>
                        <wps:wsp>
                          <wps:cNvPr id="2596" name="Freeform 2730"/>
                          <wps:cNvSpPr>
                            <a:spLocks/>
                          </wps:cNvSpPr>
                          <wps:spPr bwMode="auto">
                            <a:xfrm>
                              <a:off x="1394" y="1948"/>
                              <a:ext cx="148" cy="53"/>
                            </a:xfrm>
                            <a:custGeom>
                              <a:avLst/>
                              <a:gdLst>
                                <a:gd name="T0" fmla="*/ 148 w 148"/>
                                <a:gd name="T1" fmla="*/ 0 h 53"/>
                                <a:gd name="T2" fmla="*/ 129 w 148"/>
                                <a:gd name="T3" fmla="*/ 5 h 53"/>
                                <a:gd name="T4" fmla="*/ 111 w 148"/>
                                <a:gd name="T5" fmla="*/ 11 h 53"/>
                                <a:gd name="T6" fmla="*/ 92 w 148"/>
                                <a:gd name="T7" fmla="*/ 16 h 53"/>
                                <a:gd name="T8" fmla="*/ 74 w 148"/>
                                <a:gd name="T9" fmla="*/ 22 h 53"/>
                                <a:gd name="T10" fmla="*/ 55 w 148"/>
                                <a:gd name="T11" fmla="*/ 28 h 53"/>
                                <a:gd name="T12" fmla="*/ 37 w 148"/>
                                <a:gd name="T13" fmla="*/ 34 h 53"/>
                                <a:gd name="T14" fmla="*/ 18 w 148"/>
                                <a:gd name="T15" fmla="*/ 40 h 53"/>
                                <a:gd name="T16" fmla="*/ 0 w 148"/>
                                <a:gd name="T17" fmla="*/ 45 h 53"/>
                                <a:gd name="T18" fmla="*/ 3 w 148"/>
                                <a:gd name="T19" fmla="*/ 46 h 53"/>
                                <a:gd name="T20" fmla="*/ 5 w 148"/>
                                <a:gd name="T21" fmla="*/ 47 h 53"/>
                                <a:gd name="T22" fmla="*/ 8 w 148"/>
                                <a:gd name="T23" fmla="*/ 48 h 53"/>
                                <a:gd name="T24" fmla="*/ 11 w 148"/>
                                <a:gd name="T25" fmla="*/ 49 h 53"/>
                                <a:gd name="T26" fmla="*/ 13 w 148"/>
                                <a:gd name="T27" fmla="*/ 50 h 53"/>
                                <a:gd name="T28" fmla="*/ 16 w 148"/>
                                <a:gd name="T29" fmla="*/ 51 h 53"/>
                                <a:gd name="T30" fmla="*/ 18 w 148"/>
                                <a:gd name="T31" fmla="*/ 52 h 53"/>
                                <a:gd name="T32" fmla="*/ 21 w 148"/>
                                <a:gd name="T33" fmla="*/ 53 h 53"/>
                                <a:gd name="T34" fmla="*/ 37 w 148"/>
                                <a:gd name="T35" fmla="*/ 49 h 53"/>
                                <a:gd name="T36" fmla="*/ 53 w 148"/>
                                <a:gd name="T37" fmla="*/ 46 h 53"/>
                                <a:gd name="T38" fmla="*/ 69 w 148"/>
                                <a:gd name="T39" fmla="*/ 42 h 53"/>
                                <a:gd name="T40" fmla="*/ 85 w 148"/>
                                <a:gd name="T41" fmla="*/ 39 h 53"/>
                                <a:gd name="T42" fmla="*/ 100 w 148"/>
                                <a:gd name="T43" fmla="*/ 35 h 53"/>
                                <a:gd name="T44" fmla="*/ 116 w 148"/>
                                <a:gd name="T45" fmla="*/ 32 h 53"/>
                                <a:gd name="T46" fmla="*/ 132 w 148"/>
                                <a:gd name="T47" fmla="*/ 28 h 53"/>
                                <a:gd name="T48" fmla="*/ 148 w 148"/>
                                <a:gd name="T49" fmla="*/ 25 h 53"/>
                                <a:gd name="T50" fmla="*/ 148 w 148"/>
                                <a:gd name="T51" fmla="*/ 22 h 53"/>
                                <a:gd name="T52" fmla="*/ 148 w 148"/>
                                <a:gd name="T53" fmla="*/ 18 h 53"/>
                                <a:gd name="T54" fmla="*/ 148 w 148"/>
                                <a:gd name="T55" fmla="*/ 15 h 53"/>
                                <a:gd name="T56" fmla="*/ 148 w 148"/>
                                <a:gd name="T57" fmla="*/ 12 h 53"/>
                                <a:gd name="T58" fmla="*/ 148 w 148"/>
                                <a:gd name="T59" fmla="*/ 9 h 53"/>
                                <a:gd name="T60" fmla="*/ 148 w 148"/>
                                <a:gd name="T61" fmla="*/ 6 h 53"/>
                                <a:gd name="T62" fmla="*/ 148 w 148"/>
                                <a:gd name="T63" fmla="*/ 3 h 53"/>
                                <a:gd name="T64" fmla="*/ 148 w 148"/>
                                <a:gd name="T65"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48" h="53">
                                  <a:moveTo>
                                    <a:pt x="148" y="0"/>
                                  </a:moveTo>
                                  <a:lnTo>
                                    <a:pt x="129" y="5"/>
                                  </a:lnTo>
                                  <a:lnTo>
                                    <a:pt x="111" y="11"/>
                                  </a:lnTo>
                                  <a:lnTo>
                                    <a:pt x="92" y="16"/>
                                  </a:lnTo>
                                  <a:lnTo>
                                    <a:pt x="74" y="22"/>
                                  </a:lnTo>
                                  <a:lnTo>
                                    <a:pt x="55" y="28"/>
                                  </a:lnTo>
                                  <a:lnTo>
                                    <a:pt x="37" y="34"/>
                                  </a:lnTo>
                                  <a:lnTo>
                                    <a:pt x="18" y="40"/>
                                  </a:lnTo>
                                  <a:lnTo>
                                    <a:pt x="0" y="45"/>
                                  </a:lnTo>
                                  <a:lnTo>
                                    <a:pt x="3" y="46"/>
                                  </a:lnTo>
                                  <a:lnTo>
                                    <a:pt x="5" y="47"/>
                                  </a:lnTo>
                                  <a:lnTo>
                                    <a:pt x="8" y="48"/>
                                  </a:lnTo>
                                  <a:lnTo>
                                    <a:pt x="11" y="49"/>
                                  </a:lnTo>
                                  <a:lnTo>
                                    <a:pt x="13" y="50"/>
                                  </a:lnTo>
                                  <a:lnTo>
                                    <a:pt x="16" y="51"/>
                                  </a:lnTo>
                                  <a:lnTo>
                                    <a:pt x="18" y="52"/>
                                  </a:lnTo>
                                  <a:lnTo>
                                    <a:pt x="21" y="53"/>
                                  </a:lnTo>
                                  <a:lnTo>
                                    <a:pt x="37" y="49"/>
                                  </a:lnTo>
                                  <a:lnTo>
                                    <a:pt x="53" y="46"/>
                                  </a:lnTo>
                                  <a:lnTo>
                                    <a:pt x="69" y="42"/>
                                  </a:lnTo>
                                  <a:lnTo>
                                    <a:pt x="85" y="39"/>
                                  </a:lnTo>
                                  <a:lnTo>
                                    <a:pt x="100" y="35"/>
                                  </a:lnTo>
                                  <a:lnTo>
                                    <a:pt x="116" y="32"/>
                                  </a:lnTo>
                                  <a:lnTo>
                                    <a:pt x="132" y="28"/>
                                  </a:lnTo>
                                  <a:lnTo>
                                    <a:pt x="148" y="25"/>
                                  </a:lnTo>
                                  <a:lnTo>
                                    <a:pt x="148" y="22"/>
                                  </a:lnTo>
                                  <a:lnTo>
                                    <a:pt x="148" y="18"/>
                                  </a:lnTo>
                                  <a:lnTo>
                                    <a:pt x="148" y="15"/>
                                  </a:lnTo>
                                  <a:lnTo>
                                    <a:pt x="148" y="12"/>
                                  </a:lnTo>
                                  <a:lnTo>
                                    <a:pt x="148" y="9"/>
                                  </a:lnTo>
                                  <a:lnTo>
                                    <a:pt x="148" y="6"/>
                                  </a:lnTo>
                                  <a:lnTo>
                                    <a:pt x="148" y="3"/>
                                  </a:lnTo>
                                  <a:lnTo>
                                    <a:pt x="148" y="0"/>
                                  </a:lnTo>
                                  <a:close/>
                                </a:path>
                              </a:pathLst>
                            </a:custGeom>
                            <a:solidFill>
                              <a:srgbClr val="ADAB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7" name="Freeform 2731"/>
                          <wps:cNvSpPr>
                            <a:spLocks/>
                          </wps:cNvSpPr>
                          <wps:spPr bwMode="auto">
                            <a:xfrm>
                              <a:off x="1395" y="1944"/>
                              <a:ext cx="151" cy="50"/>
                            </a:xfrm>
                            <a:custGeom>
                              <a:avLst/>
                              <a:gdLst>
                                <a:gd name="T0" fmla="*/ 0 w 151"/>
                                <a:gd name="T1" fmla="*/ 43 h 50"/>
                                <a:gd name="T2" fmla="*/ 19 w 151"/>
                                <a:gd name="T3" fmla="*/ 37 h 50"/>
                                <a:gd name="T4" fmla="*/ 38 w 151"/>
                                <a:gd name="T5" fmla="*/ 32 h 50"/>
                                <a:gd name="T6" fmla="*/ 56 w 151"/>
                                <a:gd name="T7" fmla="*/ 27 h 50"/>
                                <a:gd name="T8" fmla="*/ 76 w 151"/>
                                <a:gd name="T9" fmla="*/ 21 h 50"/>
                                <a:gd name="T10" fmla="*/ 94 w 151"/>
                                <a:gd name="T11" fmla="*/ 16 h 50"/>
                                <a:gd name="T12" fmla="*/ 113 w 151"/>
                                <a:gd name="T13" fmla="*/ 10 h 50"/>
                                <a:gd name="T14" fmla="*/ 132 w 151"/>
                                <a:gd name="T15" fmla="*/ 5 h 50"/>
                                <a:gd name="T16" fmla="*/ 151 w 151"/>
                                <a:gd name="T17" fmla="*/ 0 h 50"/>
                                <a:gd name="T18" fmla="*/ 151 w 151"/>
                                <a:gd name="T19" fmla="*/ 2 h 50"/>
                                <a:gd name="T20" fmla="*/ 151 w 151"/>
                                <a:gd name="T21" fmla="*/ 4 h 50"/>
                                <a:gd name="T22" fmla="*/ 151 w 151"/>
                                <a:gd name="T23" fmla="*/ 6 h 50"/>
                                <a:gd name="T24" fmla="*/ 151 w 151"/>
                                <a:gd name="T25" fmla="*/ 8 h 50"/>
                                <a:gd name="T26" fmla="*/ 132 w 151"/>
                                <a:gd name="T27" fmla="*/ 13 h 50"/>
                                <a:gd name="T28" fmla="*/ 113 w 151"/>
                                <a:gd name="T29" fmla="*/ 18 h 50"/>
                                <a:gd name="T30" fmla="*/ 94 w 151"/>
                                <a:gd name="T31" fmla="*/ 23 h 50"/>
                                <a:gd name="T32" fmla="*/ 76 w 151"/>
                                <a:gd name="T33" fmla="*/ 29 h 50"/>
                                <a:gd name="T34" fmla="*/ 56 w 151"/>
                                <a:gd name="T35" fmla="*/ 34 h 50"/>
                                <a:gd name="T36" fmla="*/ 38 w 151"/>
                                <a:gd name="T37" fmla="*/ 39 h 50"/>
                                <a:gd name="T38" fmla="*/ 19 w 151"/>
                                <a:gd name="T39" fmla="*/ 45 h 50"/>
                                <a:gd name="T40" fmla="*/ 0 w 151"/>
                                <a:gd name="T41" fmla="*/ 50 h 50"/>
                                <a:gd name="T42" fmla="*/ 0 w 151"/>
                                <a:gd name="T43" fmla="*/ 48 h 50"/>
                                <a:gd name="T44" fmla="*/ 0 w 151"/>
                                <a:gd name="T45" fmla="*/ 47 h 50"/>
                                <a:gd name="T46" fmla="*/ 0 w 151"/>
                                <a:gd name="T47" fmla="*/ 45 h 50"/>
                                <a:gd name="T48" fmla="*/ 0 w 151"/>
                                <a:gd name="T49" fmla="*/ 43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51" h="50">
                                  <a:moveTo>
                                    <a:pt x="0" y="43"/>
                                  </a:moveTo>
                                  <a:lnTo>
                                    <a:pt x="19" y="37"/>
                                  </a:lnTo>
                                  <a:lnTo>
                                    <a:pt x="38" y="32"/>
                                  </a:lnTo>
                                  <a:lnTo>
                                    <a:pt x="56" y="27"/>
                                  </a:lnTo>
                                  <a:lnTo>
                                    <a:pt x="76" y="21"/>
                                  </a:lnTo>
                                  <a:lnTo>
                                    <a:pt x="94" y="16"/>
                                  </a:lnTo>
                                  <a:lnTo>
                                    <a:pt x="113" y="10"/>
                                  </a:lnTo>
                                  <a:lnTo>
                                    <a:pt x="132" y="5"/>
                                  </a:lnTo>
                                  <a:lnTo>
                                    <a:pt x="151" y="0"/>
                                  </a:lnTo>
                                  <a:lnTo>
                                    <a:pt x="151" y="2"/>
                                  </a:lnTo>
                                  <a:lnTo>
                                    <a:pt x="151" y="4"/>
                                  </a:lnTo>
                                  <a:lnTo>
                                    <a:pt x="151" y="6"/>
                                  </a:lnTo>
                                  <a:lnTo>
                                    <a:pt x="151" y="8"/>
                                  </a:lnTo>
                                  <a:lnTo>
                                    <a:pt x="132" y="13"/>
                                  </a:lnTo>
                                  <a:lnTo>
                                    <a:pt x="113" y="18"/>
                                  </a:lnTo>
                                  <a:lnTo>
                                    <a:pt x="94" y="23"/>
                                  </a:lnTo>
                                  <a:lnTo>
                                    <a:pt x="76" y="29"/>
                                  </a:lnTo>
                                  <a:lnTo>
                                    <a:pt x="56" y="34"/>
                                  </a:lnTo>
                                  <a:lnTo>
                                    <a:pt x="38" y="39"/>
                                  </a:lnTo>
                                  <a:lnTo>
                                    <a:pt x="19" y="45"/>
                                  </a:lnTo>
                                  <a:lnTo>
                                    <a:pt x="0" y="50"/>
                                  </a:lnTo>
                                  <a:lnTo>
                                    <a:pt x="0" y="48"/>
                                  </a:lnTo>
                                  <a:lnTo>
                                    <a:pt x="0" y="47"/>
                                  </a:lnTo>
                                  <a:lnTo>
                                    <a:pt x="0" y="45"/>
                                  </a:lnTo>
                                  <a:lnTo>
                                    <a:pt x="0" y="43"/>
                                  </a:lnTo>
                                  <a:close/>
                                </a:path>
                              </a:pathLst>
                            </a:custGeom>
                            <a:solidFill>
                              <a:srgbClr val="FFFFFA"/>
                            </a:solidFill>
                            <a:ln w="1270">
                              <a:solidFill>
                                <a:srgbClr val="BFBFBF"/>
                              </a:solidFill>
                              <a:prstDash val="solid"/>
                              <a:round/>
                              <a:headEnd/>
                              <a:tailEnd/>
                            </a:ln>
                          </wps:spPr>
                          <wps:bodyPr rot="0" vert="horz" wrap="square" lIns="91440" tIns="45720" rIns="91440" bIns="45720" anchor="t" anchorCtr="0" upright="1">
                            <a:noAutofit/>
                          </wps:bodyPr>
                        </wps:wsp>
                        <wps:wsp>
                          <wps:cNvPr id="2598" name="Freeform 2732"/>
                          <wps:cNvSpPr>
                            <a:spLocks/>
                          </wps:cNvSpPr>
                          <wps:spPr bwMode="auto">
                            <a:xfrm>
                              <a:off x="1493" y="1939"/>
                              <a:ext cx="68" cy="29"/>
                            </a:xfrm>
                            <a:custGeom>
                              <a:avLst/>
                              <a:gdLst>
                                <a:gd name="T0" fmla="*/ 28 w 68"/>
                                <a:gd name="T1" fmla="*/ 0 h 29"/>
                                <a:gd name="T2" fmla="*/ 24 w 68"/>
                                <a:gd name="T3" fmla="*/ 1 h 29"/>
                                <a:gd name="T4" fmla="*/ 21 w 68"/>
                                <a:gd name="T5" fmla="*/ 2 h 29"/>
                                <a:gd name="T6" fmla="*/ 17 w 68"/>
                                <a:gd name="T7" fmla="*/ 3 h 29"/>
                                <a:gd name="T8" fmla="*/ 14 w 68"/>
                                <a:gd name="T9" fmla="*/ 5 h 29"/>
                                <a:gd name="T10" fmla="*/ 10 w 68"/>
                                <a:gd name="T11" fmla="*/ 6 h 29"/>
                                <a:gd name="T12" fmla="*/ 7 w 68"/>
                                <a:gd name="T13" fmla="*/ 8 h 29"/>
                                <a:gd name="T14" fmla="*/ 3 w 68"/>
                                <a:gd name="T15" fmla="*/ 9 h 29"/>
                                <a:gd name="T16" fmla="*/ 0 w 68"/>
                                <a:gd name="T17" fmla="*/ 11 h 29"/>
                                <a:gd name="T18" fmla="*/ 3 w 68"/>
                                <a:gd name="T19" fmla="*/ 13 h 29"/>
                                <a:gd name="T20" fmla="*/ 7 w 68"/>
                                <a:gd name="T21" fmla="*/ 14 h 29"/>
                                <a:gd name="T22" fmla="*/ 11 w 68"/>
                                <a:gd name="T23" fmla="*/ 16 h 29"/>
                                <a:gd name="T24" fmla="*/ 15 w 68"/>
                                <a:gd name="T25" fmla="*/ 18 h 29"/>
                                <a:gd name="T26" fmla="*/ 19 w 68"/>
                                <a:gd name="T27" fmla="*/ 20 h 29"/>
                                <a:gd name="T28" fmla="*/ 22 w 68"/>
                                <a:gd name="T29" fmla="*/ 22 h 29"/>
                                <a:gd name="T30" fmla="*/ 26 w 68"/>
                                <a:gd name="T31" fmla="*/ 24 h 29"/>
                                <a:gd name="T32" fmla="*/ 30 w 68"/>
                                <a:gd name="T33" fmla="*/ 27 h 29"/>
                                <a:gd name="T34" fmla="*/ 34 w 68"/>
                                <a:gd name="T35" fmla="*/ 27 h 29"/>
                                <a:gd name="T36" fmla="*/ 39 w 68"/>
                                <a:gd name="T37" fmla="*/ 27 h 29"/>
                                <a:gd name="T38" fmla="*/ 44 w 68"/>
                                <a:gd name="T39" fmla="*/ 27 h 29"/>
                                <a:gd name="T40" fmla="*/ 49 w 68"/>
                                <a:gd name="T41" fmla="*/ 28 h 29"/>
                                <a:gd name="T42" fmla="*/ 53 w 68"/>
                                <a:gd name="T43" fmla="*/ 28 h 29"/>
                                <a:gd name="T44" fmla="*/ 58 w 68"/>
                                <a:gd name="T45" fmla="*/ 28 h 29"/>
                                <a:gd name="T46" fmla="*/ 63 w 68"/>
                                <a:gd name="T47" fmla="*/ 28 h 29"/>
                                <a:gd name="T48" fmla="*/ 68 w 68"/>
                                <a:gd name="T49" fmla="*/ 29 h 29"/>
                                <a:gd name="T50" fmla="*/ 63 w 68"/>
                                <a:gd name="T51" fmla="*/ 25 h 29"/>
                                <a:gd name="T52" fmla="*/ 58 w 68"/>
                                <a:gd name="T53" fmla="*/ 21 h 29"/>
                                <a:gd name="T54" fmla="*/ 53 w 68"/>
                                <a:gd name="T55" fmla="*/ 17 h 29"/>
                                <a:gd name="T56" fmla="*/ 48 w 68"/>
                                <a:gd name="T57" fmla="*/ 14 h 29"/>
                                <a:gd name="T58" fmla="*/ 43 w 68"/>
                                <a:gd name="T59" fmla="*/ 10 h 29"/>
                                <a:gd name="T60" fmla="*/ 38 w 68"/>
                                <a:gd name="T61" fmla="*/ 7 h 29"/>
                                <a:gd name="T62" fmla="*/ 33 w 68"/>
                                <a:gd name="T63" fmla="*/ 3 h 29"/>
                                <a:gd name="T64" fmla="*/ 28 w 68"/>
                                <a:gd name="T65" fmla="*/ 0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68" h="29">
                                  <a:moveTo>
                                    <a:pt x="28" y="0"/>
                                  </a:moveTo>
                                  <a:lnTo>
                                    <a:pt x="24" y="1"/>
                                  </a:lnTo>
                                  <a:lnTo>
                                    <a:pt x="21" y="2"/>
                                  </a:lnTo>
                                  <a:lnTo>
                                    <a:pt x="17" y="3"/>
                                  </a:lnTo>
                                  <a:lnTo>
                                    <a:pt x="14" y="5"/>
                                  </a:lnTo>
                                  <a:lnTo>
                                    <a:pt x="10" y="6"/>
                                  </a:lnTo>
                                  <a:lnTo>
                                    <a:pt x="7" y="8"/>
                                  </a:lnTo>
                                  <a:lnTo>
                                    <a:pt x="3" y="9"/>
                                  </a:lnTo>
                                  <a:lnTo>
                                    <a:pt x="0" y="11"/>
                                  </a:lnTo>
                                  <a:lnTo>
                                    <a:pt x="3" y="13"/>
                                  </a:lnTo>
                                  <a:lnTo>
                                    <a:pt x="7" y="14"/>
                                  </a:lnTo>
                                  <a:lnTo>
                                    <a:pt x="11" y="16"/>
                                  </a:lnTo>
                                  <a:lnTo>
                                    <a:pt x="15" y="18"/>
                                  </a:lnTo>
                                  <a:lnTo>
                                    <a:pt x="19" y="20"/>
                                  </a:lnTo>
                                  <a:lnTo>
                                    <a:pt x="22" y="22"/>
                                  </a:lnTo>
                                  <a:lnTo>
                                    <a:pt x="26" y="24"/>
                                  </a:lnTo>
                                  <a:lnTo>
                                    <a:pt x="30" y="27"/>
                                  </a:lnTo>
                                  <a:lnTo>
                                    <a:pt x="34" y="27"/>
                                  </a:lnTo>
                                  <a:lnTo>
                                    <a:pt x="39" y="27"/>
                                  </a:lnTo>
                                  <a:lnTo>
                                    <a:pt x="44" y="27"/>
                                  </a:lnTo>
                                  <a:lnTo>
                                    <a:pt x="49" y="28"/>
                                  </a:lnTo>
                                  <a:lnTo>
                                    <a:pt x="53" y="28"/>
                                  </a:lnTo>
                                  <a:lnTo>
                                    <a:pt x="58" y="28"/>
                                  </a:lnTo>
                                  <a:lnTo>
                                    <a:pt x="63" y="28"/>
                                  </a:lnTo>
                                  <a:lnTo>
                                    <a:pt x="68" y="29"/>
                                  </a:lnTo>
                                  <a:lnTo>
                                    <a:pt x="63" y="25"/>
                                  </a:lnTo>
                                  <a:lnTo>
                                    <a:pt x="58" y="21"/>
                                  </a:lnTo>
                                  <a:lnTo>
                                    <a:pt x="53" y="17"/>
                                  </a:lnTo>
                                  <a:lnTo>
                                    <a:pt x="48" y="14"/>
                                  </a:lnTo>
                                  <a:lnTo>
                                    <a:pt x="43" y="10"/>
                                  </a:lnTo>
                                  <a:lnTo>
                                    <a:pt x="38" y="7"/>
                                  </a:lnTo>
                                  <a:lnTo>
                                    <a:pt x="33" y="3"/>
                                  </a:lnTo>
                                  <a:lnTo>
                                    <a:pt x="28" y="0"/>
                                  </a:lnTo>
                                  <a:close/>
                                </a:path>
                              </a:pathLst>
                            </a:custGeom>
                            <a:solidFill>
                              <a:srgbClr val="8785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9" name="Freeform 2733"/>
                          <wps:cNvSpPr>
                            <a:spLocks/>
                          </wps:cNvSpPr>
                          <wps:spPr bwMode="auto">
                            <a:xfrm>
                              <a:off x="1522" y="1937"/>
                              <a:ext cx="167" cy="86"/>
                            </a:xfrm>
                            <a:custGeom>
                              <a:avLst/>
                              <a:gdLst>
                                <a:gd name="T0" fmla="*/ 11 w 167"/>
                                <a:gd name="T1" fmla="*/ 34 h 86"/>
                                <a:gd name="T2" fmla="*/ 21 w 167"/>
                                <a:gd name="T3" fmla="*/ 37 h 86"/>
                                <a:gd name="T4" fmla="*/ 32 w 167"/>
                                <a:gd name="T5" fmla="*/ 40 h 86"/>
                                <a:gd name="T6" fmla="*/ 42 w 167"/>
                                <a:gd name="T7" fmla="*/ 44 h 86"/>
                                <a:gd name="T8" fmla="*/ 52 w 167"/>
                                <a:gd name="T9" fmla="*/ 47 h 86"/>
                                <a:gd name="T10" fmla="*/ 61 w 167"/>
                                <a:gd name="T11" fmla="*/ 51 h 86"/>
                                <a:gd name="T12" fmla="*/ 71 w 167"/>
                                <a:gd name="T13" fmla="*/ 54 h 86"/>
                                <a:gd name="T14" fmla="*/ 81 w 167"/>
                                <a:gd name="T15" fmla="*/ 57 h 86"/>
                                <a:gd name="T16" fmla="*/ 91 w 167"/>
                                <a:gd name="T17" fmla="*/ 61 h 86"/>
                                <a:gd name="T18" fmla="*/ 100 w 167"/>
                                <a:gd name="T19" fmla="*/ 64 h 86"/>
                                <a:gd name="T20" fmla="*/ 109 w 167"/>
                                <a:gd name="T21" fmla="*/ 67 h 86"/>
                                <a:gd name="T22" fmla="*/ 118 w 167"/>
                                <a:gd name="T23" fmla="*/ 70 h 86"/>
                                <a:gd name="T24" fmla="*/ 127 w 167"/>
                                <a:gd name="T25" fmla="*/ 74 h 86"/>
                                <a:gd name="T26" fmla="*/ 135 w 167"/>
                                <a:gd name="T27" fmla="*/ 76 h 86"/>
                                <a:gd name="T28" fmla="*/ 144 w 167"/>
                                <a:gd name="T29" fmla="*/ 80 h 86"/>
                                <a:gd name="T30" fmla="*/ 153 w 167"/>
                                <a:gd name="T31" fmla="*/ 83 h 86"/>
                                <a:gd name="T32" fmla="*/ 162 w 167"/>
                                <a:gd name="T33" fmla="*/ 86 h 86"/>
                                <a:gd name="T34" fmla="*/ 162 w 167"/>
                                <a:gd name="T35" fmla="*/ 83 h 86"/>
                                <a:gd name="T36" fmla="*/ 163 w 167"/>
                                <a:gd name="T37" fmla="*/ 80 h 86"/>
                                <a:gd name="T38" fmla="*/ 163 w 167"/>
                                <a:gd name="T39" fmla="*/ 77 h 86"/>
                                <a:gd name="T40" fmla="*/ 164 w 167"/>
                                <a:gd name="T41" fmla="*/ 75 h 86"/>
                                <a:gd name="T42" fmla="*/ 164 w 167"/>
                                <a:gd name="T43" fmla="*/ 72 h 86"/>
                                <a:gd name="T44" fmla="*/ 165 w 167"/>
                                <a:gd name="T45" fmla="*/ 69 h 86"/>
                                <a:gd name="T46" fmla="*/ 166 w 167"/>
                                <a:gd name="T47" fmla="*/ 66 h 86"/>
                                <a:gd name="T48" fmla="*/ 167 w 167"/>
                                <a:gd name="T49" fmla="*/ 63 h 86"/>
                                <a:gd name="T50" fmla="*/ 157 w 167"/>
                                <a:gd name="T51" fmla="*/ 60 h 86"/>
                                <a:gd name="T52" fmla="*/ 148 w 167"/>
                                <a:gd name="T53" fmla="*/ 56 h 86"/>
                                <a:gd name="T54" fmla="*/ 138 w 167"/>
                                <a:gd name="T55" fmla="*/ 53 h 86"/>
                                <a:gd name="T56" fmla="*/ 129 w 167"/>
                                <a:gd name="T57" fmla="*/ 49 h 86"/>
                                <a:gd name="T58" fmla="*/ 118 w 167"/>
                                <a:gd name="T59" fmla="*/ 45 h 86"/>
                                <a:gd name="T60" fmla="*/ 108 w 167"/>
                                <a:gd name="T61" fmla="*/ 41 h 86"/>
                                <a:gd name="T62" fmla="*/ 98 w 167"/>
                                <a:gd name="T63" fmla="*/ 37 h 86"/>
                                <a:gd name="T64" fmla="*/ 88 w 167"/>
                                <a:gd name="T65" fmla="*/ 34 h 86"/>
                                <a:gd name="T66" fmla="*/ 77 w 167"/>
                                <a:gd name="T67" fmla="*/ 30 h 86"/>
                                <a:gd name="T68" fmla="*/ 66 w 167"/>
                                <a:gd name="T69" fmla="*/ 26 h 86"/>
                                <a:gd name="T70" fmla="*/ 55 w 167"/>
                                <a:gd name="T71" fmla="*/ 21 h 86"/>
                                <a:gd name="T72" fmla="*/ 45 w 167"/>
                                <a:gd name="T73" fmla="*/ 17 h 86"/>
                                <a:gd name="T74" fmla="*/ 33 w 167"/>
                                <a:gd name="T75" fmla="*/ 13 h 86"/>
                                <a:gd name="T76" fmla="*/ 22 w 167"/>
                                <a:gd name="T77" fmla="*/ 9 h 86"/>
                                <a:gd name="T78" fmla="*/ 11 w 167"/>
                                <a:gd name="T79" fmla="*/ 4 h 86"/>
                                <a:gd name="T80" fmla="*/ 0 w 167"/>
                                <a:gd name="T81" fmla="*/ 0 h 86"/>
                                <a:gd name="T82" fmla="*/ 1 w 167"/>
                                <a:gd name="T83" fmla="*/ 4 h 86"/>
                                <a:gd name="T84" fmla="*/ 2 w 167"/>
                                <a:gd name="T85" fmla="*/ 8 h 86"/>
                                <a:gd name="T86" fmla="*/ 4 w 167"/>
                                <a:gd name="T87" fmla="*/ 13 h 86"/>
                                <a:gd name="T88" fmla="*/ 5 w 167"/>
                                <a:gd name="T89" fmla="*/ 17 h 86"/>
                                <a:gd name="T90" fmla="*/ 7 w 167"/>
                                <a:gd name="T91" fmla="*/ 21 h 86"/>
                                <a:gd name="T92" fmla="*/ 8 w 167"/>
                                <a:gd name="T93" fmla="*/ 25 h 86"/>
                                <a:gd name="T94" fmla="*/ 10 w 167"/>
                                <a:gd name="T95" fmla="*/ 29 h 86"/>
                                <a:gd name="T96" fmla="*/ 11 w 167"/>
                                <a:gd name="T97" fmla="*/ 3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67" h="86">
                                  <a:moveTo>
                                    <a:pt x="11" y="34"/>
                                  </a:moveTo>
                                  <a:lnTo>
                                    <a:pt x="21" y="37"/>
                                  </a:lnTo>
                                  <a:lnTo>
                                    <a:pt x="32" y="40"/>
                                  </a:lnTo>
                                  <a:lnTo>
                                    <a:pt x="42" y="44"/>
                                  </a:lnTo>
                                  <a:lnTo>
                                    <a:pt x="52" y="47"/>
                                  </a:lnTo>
                                  <a:lnTo>
                                    <a:pt x="61" y="51"/>
                                  </a:lnTo>
                                  <a:lnTo>
                                    <a:pt x="71" y="54"/>
                                  </a:lnTo>
                                  <a:lnTo>
                                    <a:pt x="81" y="57"/>
                                  </a:lnTo>
                                  <a:lnTo>
                                    <a:pt x="91" y="61"/>
                                  </a:lnTo>
                                  <a:lnTo>
                                    <a:pt x="100" y="64"/>
                                  </a:lnTo>
                                  <a:lnTo>
                                    <a:pt x="109" y="67"/>
                                  </a:lnTo>
                                  <a:lnTo>
                                    <a:pt x="118" y="70"/>
                                  </a:lnTo>
                                  <a:lnTo>
                                    <a:pt x="127" y="74"/>
                                  </a:lnTo>
                                  <a:lnTo>
                                    <a:pt x="135" y="76"/>
                                  </a:lnTo>
                                  <a:lnTo>
                                    <a:pt x="144" y="80"/>
                                  </a:lnTo>
                                  <a:lnTo>
                                    <a:pt x="153" y="83"/>
                                  </a:lnTo>
                                  <a:lnTo>
                                    <a:pt x="162" y="86"/>
                                  </a:lnTo>
                                  <a:lnTo>
                                    <a:pt x="162" y="83"/>
                                  </a:lnTo>
                                  <a:lnTo>
                                    <a:pt x="163" y="80"/>
                                  </a:lnTo>
                                  <a:lnTo>
                                    <a:pt x="163" y="77"/>
                                  </a:lnTo>
                                  <a:lnTo>
                                    <a:pt x="164" y="75"/>
                                  </a:lnTo>
                                  <a:lnTo>
                                    <a:pt x="164" y="72"/>
                                  </a:lnTo>
                                  <a:lnTo>
                                    <a:pt x="165" y="69"/>
                                  </a:lnTo>
                                  <a:lnTo>
                                    <a:pt x="166" y="66"/>
                                  </a:lnTo>
                                  <a:lnTo>
                                    <a:pt x="167" y="63"/>
                                  </a:lnTo>
                                  <a:lnTo>
                                    <a:pt x="157" y="60"/>
                                  </a:lnTo>
                                  <a:lnTo>
                                    <a:pt x="148" y="56"/>
                                  </a:lnTo>
                                  <a:lnTo>
                                    <a:pt x="138" y="53"/>
                                  </a:lnTo>
                                  <a:lnTo>
                                    <a:pt x="129" y="49"/>
                                  </a:lnTo>
                                  <a:lnTo>
                                    <a:pt x="118" y="45"/>
                                  </a:lnTo>
                                  <a:lnTo>
                                    <a:pt x="108" y="41"/>
                                  </a:lnTo>
                                  <a:lnTo>
                                    <a:pt x="98" y="37"/>
                                  </a:lnTo>
                                  <a:lnTo>
                                    <a:pt x="88" y="34"/>
                                  </a:lnTo>
                                  <a:lnTo>
                                    <a:pt x="77" y="30"/>
                                  </a:lnTo>
                                  <a:lnTo>
                                    <a:pt x="66" y="26"/>
                                  </a:lnTo>
                                  <a:lnTo>
                                    <a:pt x="55" y="21"/>
                                  </a:lnTo>
                                  <a:lnTo>
                                    <a:pt x="45" y="17"/>
                                  </a:lnTo>
                                  <a:lnTo>
                                    <a:pt x="33" y="13"/>
                                  </a:lnTo>
                                  <a:lnTo>
                                    <a:pt x="22" y="9"/>
                                  </a:lnTo>
                                  <a:lnTo>
                                    <a:pt x="11" y="4"/>
                                  </a:lnTo>
                                  <a:lnTo>
                                    <a:pt x="0" y="0"/>
                                  </a:lnTo>
                                  <a:lnTo>
                                    <a:pt x="1" y="4"/>
                                  </a:lnTo>
                                  <a:lnTo>
                                    <a:pt x="2" y="8"/>
                                  </a:lnTo>
                                  <a:lnTo>
                                    <a:pt x="4" y="13"/>
                                  </a:lnTo>
                                  <a:lnTo>
                                    <a:pt x="5" y="17"/>
                                  </a:lnTo>
                                  <a:lnTo>
                                    <a:pt x="7" y="21"/>
                                  </a:lnTo>
                                  <a:lnTo>
                                    <a:pt x="8" y="25"/>
                                  </a:lnTo>
                                  <a:lnTo>
                                    <a:pt x="10" y="29"/>
                                  </a:lnTo>
                                  <a:lnTo>
                                    <a:pt x="11" y="34"/>
                                  </a:lnTo>
                                  <a:close/>
                                </a:path>
                              </a:pathLst>
                            </a:custGeom>
                            <a:solidFill>
                              <a:srgbClr val="8785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0" name="Freeform 2734"/>
                          <wps:cNvSpPr>
                            <a:spLocks/>
                          </wps:cNvSpPr>
                          <wps:spPr bwMode="auto">
                            <a:xfrm>
                              <a:off x="1533" y="1959"/>
                              <a:ext cx="147" cy="680"/>
                            </a:xfrm>
                            <a:custGeom>
                              <a:avLst/>
                              <a:gdLst>
                                <a:gd name="T0" fmla="*/ 18 w 147"/>
                                <a:gd name="T1" fmla="*/ 3 h 680"/>
                                <a:gd name="T2" fmla="*/ 37 w 147"/>
                                <a:gd name="T3" fmla="*/ 9 h 680"/>
                                <a:gd name="T4" fmla="*/ 54 w 147"/>
                                <a:gd name="T5" fmla="*/ 16 h 680"/>
                                <a:gd name="T6" fmla="*/ 72 w 147"/>
                                <a:gd name="T7" fmla="*/ 23 h 680"/>
                                <a:gd name="T8" fmla="*/ 89 w 147"/>
                                <a:gd name="T9" fmla="*/ 29 h 680"/>
                                <a:gd name="T10" fmla="*/ 106 w 147"/>
                                <a:gd name="T11" fmla="*/ 35 h 680"/>
                                <a:gd name="T12" fmla="*/ 122 w 147"/>
                                <a:gd name="T13" fmla="*/ 41 h 680"/>
                                <a:gd name="T14" fmla="*/ 138 w 147"/>
                                <a:gd name="T15" fmla="*/ 47 h 680"/>
                                <a:gd name="T16" fmla="*/ 146 w 147"/>
                                <a:gd name="T17" fmla="*/ 68 h 680"/>
                                <a:gd name="T18" fmla="*/ 146 w 147"/>
                                <a:gd name="T19" fmla="*/ 104 h 680"/>
                                <a:gd name="T20" fmla="*/ 146 w 147"/>
                                <a:gd name="T21" fmla="*/ 140 h 680"/>
                                <a:gd name="T22" fmla="*/ 146 w 147"/>
                                <a:gd name="T23" fmla="*/ 177 h 680"/>
                                <a:gd name="T24" fmla="*/ 146 w 147"/>
                                <a:gd name="T25" fmla="*/ 214 h 680"/>
                                <a:gd name="T26" fmla="*/ 146 w 147"/>
                                <a:gd name="T27" fmla="*/ 252 h 680"/>
                                <a:gd name="T28" fmla="*/ 146 w 147"/>
                                <a:gd name="T29" fmla="*/ 289 h 680"/>
                                <a:gd name="T30" fmla="*/ 146 w 147"/>
                                <a:gd name="T31" fmla="*/ 326 h 680"/>
                                <a:gd name="T32" fmla="*/ 146 w 147"/>
                                <a:gd name="T33" fmla="*/ 365 h 680"/>
                                <a:gd name="T34" fmla="*/ 146 w 147"/>
                                <a:gd name="T35" fmla="*/ 403 h 680"/>
                                <a:gd name="T36" fmla="*/ 147 w 147"/>
                                <a:gd name="T37" fmla="*/ 442 h 680"/>
                                <a:gd name="T38" fmla="*/ 147 w 147"/>
                                <a:gd name="T39" fmla="*/ 482 h 680"/>
                                <a:gd name="T40" fmla="*/ 147 w 147"/>
                                <a:gd name="T41" fmla="*/ 521 h 680"/>
                                <a:gd name="T42" fmla="*/ 147 w 147"/>
                                <a:gd name="T43" fmla="*/ 561 h 680"/>
                                <a:gd name="T44" fmla="*/ 147 w 147"/>
                                <a:gd name="T45" fmla="*/ 601 h 680"/>
                                <a:gd name="T46" fmla="*/ 147 w 147"/>
                                <a:gd name="T47" fmla="*/ 641 h 680"/>
                                <a:gd name="T48" fmla="*/ 139 w 147"/>
                                <a:gd name="T49" fmla="*/ 663 h 680"/>
                                <a:gd name="T50" fmla="*/ 122 w 147"/>
                                <a:gd name="T51" fmla="*/ 665 h 680"/>
                                <a:gd name="T52" fmla="*/ 104 w 147"/>
                                <a:gd name="T53" fmla="*/ 667 h 680"/>
                                <a:gd name="T54" fmla="*/ 87 w 147"/>
                                <a:gd name="T55" fmla="*/ 669 h 680"/>
                                <a:gd name="T56" fmla="*/ 69 w 147"/>
                                <a:gd name="T57" fmla="*/ 672 h 680"/>
                                <a:gd name="T58" fmla="*/ 49 w 147"/>
                                <a:gd name="T59" fmla="*/ 674 h 680"/>
                                <a:gd name="T60" fmla="*/ 30 w 147"/>
                                <a:gd name="T61" fmla="*/ 676 h 680"/>
                                <a:gd name="T62" fmla="*/ 10 w 147"/>
                                <a:gd name="T63" fmla="*/ 679 h 680"/>
                                <a:gd name="T64" fmla="*/ 0 w 147"/>
                                <a:gd name="T65" fmla="*/ 657 h 680"/>
                                <a:gd name="T66" fmla="*/ 0 w 147"/>
                                <a:gd name="T67" fmla="*/ 612 h 680"/>
                                <a:gd name="T68" fmla="*/ 1 w 147"/>
                                <a:gd name="T69" fmla="*/ 567 h 680"/>
                                <a:gd name="T70" fmla="*/ 2 w 147"/>
                                <a:gd name="T71" fmla="*/ 523 h 680"/>
                                <a:gd name="T72" fmla="*/ 2 w 147"/>
                                <a:gd name="T73" fmla="*/ 478 h 680"/>
                                <a:gd name="T74" fmla="*/ 3 w 147"/>
                                <a:gd name="T75" fmla="*/ 435 h 680"/>
                                <a:gd name="T76" fmla="*/ 4 w 147"/>
                                <a:gd name="T77" fmla="*/ 391 h 680"/>
                                <a:gd name="T78" fmla="*/ 4 w 147"/>
                                <a:gd name="T79" fmla="*/ 348 h 680"/>
                                <a:gd name="T80" fmla="*/ 5 w 147"/>
                                <a:gd name="T81" fmla="*/ 306 h 680"/>
                                <a:gd name="T82" fmla="*/ 5 w 147"/>
                                <a:gd name="T83" fmla="*/ 264 h 680"/>
                                <a:gd name="T84" fmla="*/ 6 w 147"/>
                                <a:gd name="T85" fmla="*/ 222 h 680"/>
                                <a:gd name="T86" fmla="*/ 6 w 147"/>
                                <a:gd name="T87" fmla="*/ 181 h 680"/>
                                <a:gd name="T88" fmla="*/ 7 w 147"/>
                                <a:gd name="T89" fmla="*/ 140 h 680"/>
                                <a:gd name="T90" fmla="*/ 7 w 147"/>
                                <a:gd name="T91" fmla="*/ 100 h 680"/>
                                <a:gd name="T92" fmla="*/ 8 w 147"/>
                                <a:gd name="T93" fmla="*/ 59 h 680"/>
                                <a:gd name="T94" fmla="*/ 9 w 147"/>
                                <a:gd name="T95" fmla="*/ 19 h 6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47" h="680">
                                  <a:moveTo>
                                    <a:pt x="9" y="0"/>
                                  </a:moveTo>
                                  <a:lnTo>
                                    <a:pt x="18" y="3"/>
                                  </a:lnTo>
                                  <a:lnTo>
                                    <a:pt x="28" y="6"/>
                                  </a:lnTo>
                                  <a:lnTo>
                                    <a:pt x="37" y="9"/>
                                  </a:lnTo>
                                  <a:lnTo>
                                    <a:pt x="46" y="13"/>
                                  </a:lnTo>
                                  <a:lnTo>
                                    <a:pt x="54" y="16"/>
                                  </a:lnTo>
                                  <a:lnTo>
                                    <a:pt x="63" y="19"/>
                                  </a:lnTo>
                                  <a:lnTo>
                                    <a:pt x="72" y="23"/>
                                  </a:lnTo>
                                  <a:lnTo>
                                    <a:pt x="81" y="26"/>
                                  </a:lnTo>
                                  <a:lnTo>
                                    <a:pt x="89" y="29"/>
                                  </a:lnTo>
                                  <a:lnTo>
                                    <a:pt x="98" y="32"/>
                                  </a:lnTo>
                                  <a:lnTo>
                                    <a:pt x="106" y="35"/>
                                  </a:lnTo>
                                  <a:lnTo>
                                    <a:pt x="114" y="38"/>
                                  </a:lnTo>
                                  <a:lnTo>
                                    <a:pt x="122" y="41"/>
                                  </a:lnTo>
                                  <a:lnTo>
                                    <a:pt x="130" y="44"/>
                                  </a:lnTo>
                                  <a:lnTo>
                                    <a:pt x="138" y="47"/>
                                  </a:lnTo>
                                  <a:lnTo>
                                    <a:pt x="146" y="50"/>
                                  </a:lnTo>
                                  <a:lnTo>
                                    <a:pt x="146" y="68"/>
                                  </a:lnTo>
                                  <a:lnTo>
                                    <a:pt x="146" y="86"/>
                                  </a:lnTo>
                                  <a:lnTo>
                                    <a:pt x="146" y="104"/>
                                  </a:lnTo>
                                  <a:lnTo>
                                    <a:pt x="146" y="122"/>
                                  </a:lnTo>
                                  <a:lnTo>
                                    <a:pt x="146" y="140"/>
                                  </a:lnTo>
                                  <a:lnTo>
                                    <a:pt x="146" y="159"/>
                                  </a:lnTo>
                                  <a:lnTo>
                                    <a:pt x="146" y="177"/>
                                  </a:lnTo>
                                  <a:lnTo>
                                    <a:pt x="146" y="196"/>
                                  </a:lnTo>
                                  <a:lnTo>
                                    <a:pt x="146" y="214"/>
                                  </a:lnTo>
                                  <a:lnTo>
                                    <a:pt x="146" y="233"/>
                                  </a:lnTo>
                                  <a:lnTo>
                                    <a:pt x="146" y="252"/>
                                  </a:lnTo>
                                  <a:lnTo>
                                    <a:pt x="146" y="270"/>
                                  </a:lnTo>
                                  <a:lnTo>
                                    <a:pt x="146" y="289"/>
                                  </a:lnTo>
                                  <a:lnTo>
                                    <a:pt x="146" y="308"/>
                                  </a:lnTo>
                                  <a:lnTo>
                                    <a:pt x="146" y="326"/>
                                  </a:lnTo>
                                  <a:lnTo>
                                    <a:pt x="146" y="346"/>
                                  </a:lnTo>
                                  <a:lnTo>
                                    <a:pt x="146" y="365"/>
                                  </a:lnTo>
                                  <a:lnTo>
                                    <a:pt x="146" y="384"/>
                                  </a:lnTo>
                                  <a:lnTo>
                                    <a:pt x="146" y="403"/>
                                  </a:lnTo>
                                  <a:lnTo>
                                    <a:pt x="147" y="423"/>
                                  </a:lnTo>
                                  <a:lnTo>
                                    <a:pt x="147" y="442"/>
                                  </a:lnTo>
                                  <a:lnTo>
                                    <a:pt x="147" y="462"/>
                                  </a:lnTo>
                                  <a:lnTo>
                                    <a:pt x="147" y="482"/>
                                  </a:lnTo>
                                  <a:lnTo>
                                    <a:pt x="147" y="502"/>
                                  </a:lnTo>
                                  <a:lnTo>
                                    <a:pt x="147" y="521"/>
                                  </a:lnTo>
                                  <a:lnTo>
                                    <a:pt x="147" y="541"/>
                                  </a:lnTo>
                                  <a:lnTo>
                                    <a:pt x="147" y="561"/>
                                  </a:lnTo>
                                  <a:lnTo>
                                    <a:pt x="147" y="581"/>
                                  </a:lnTo>
                                  <a:lnTo>
                                    <a:pt x="147" y="601"/>
                                  </a:lnTo>
                                  <a:lnTo>
                                    <a:pt x="147" y="621"/>
                                  </a:lnTo>
                                  <a:lnTo>
                                    <a:pt x="147" y="641"/>
                                  </a:lnTo>
                                  <a:lnTo>
                                    <a:pt x="147" y="662"/>
                                  </a:lnTo>
                                  <a:lnTo>
                                    <a:pt x="139" y="663"/>
                                  </a:lnTo>
                                  <a:lnTo>
                                    <a:pt x="130" y="664"/>
                                  </a:lnTo>
                                  <a:lnTo>
                                    <a:pt x="122" y="665"/>
                                  </a:lnTo>
                                  <a:lnTo>
                                    <a:pt x="113" y="666"/>
                                  </a:lnTo>
                                  <a:lnTo>
                                    <a:pt x="104" y="667"/>
                                  </a:lnTo>
                                  <a:lnTo>
                                    <a:pt x="96" y="668"/>
                                  </a:lnTo>
                                  <a:lnTo>
                                    <a:pt x="87" y="669"/>
                                  </a:lnTo>
                                  <a:lnTo>
                                    <a:pt x="78" y="671"/>
                                  </a:lnTo>
                                  <a:lnTo>
                                    <a:pt x="69" y="672"/>
                                  </a:lnTo>
                                  <a:lnTo>
                                    <a:pt x="59" y="673"/>
                                  </a:lnTo>
                                  <a:lnTo>
                                    <a:pt x="49" y="674"/>
                                  </a:lnTo>
                                  <a:lnTo>
                                    <a:pt x="40" y="675"/>
                                  </a:lnTo>
                                  <a:lnTo>
                                    <a:pt x="30" y="676"/>
                                  </a:lnTo>
                                  <a:lnTo>
                                    <a:pt x="20" y="677"/>
                                  </a:lnTo>
                                  <a:lnTo>
                                    <a:pt x="10" y="679"/>
                                  </a:lnTo>
                                  <a:lnTo>
                                    <a:pt x="0" y="680"/>
                                  </a:lnTo>
                                  <a:lnTo>
                                    <a:pt x="0" y="657"/>
                                  </a:lnTo>
                                  <a:lnTo>
                                    <a:pt x="0" y="635"/>
                                  </a:lnTo>
                                  <a:lnTo>
                                    <a:pt x="0" y="612"/>
                                  </a:lnTo>
                                  <a:lnTo>
                                    <a:pt x="1" y="590"/>
                                  </a:lnTo>
                                  <a:lnTo>
                                    <a:pt x="1" y="567"/>
                                  </a:lnTo>
                                  <a:lnTo>
                                    <a:pt x="1" y="545"/>
                                  </a:lnTo>
                                  <a:lnTo>
                                    <a:pt x="2" y="523"/>
                                  </a:lnTo>
                                  <a:lnTo>
                                    <a:pt x="2" y="501"/>
                                  </a:lnTo>
                                  <a:lnTo>
                                    <a:pt x="2" y="478"/>
                                  </a:lnTo>
                                  <a:lnTo>
                                    <a:pt x="3" y="456"/>
                                  </a:lnTo>
                                  <a:lnTo>
                                    <a:pt x="3" y="435"/>
                                  </a:lnTo>
                                  <a:lnTo>
                                    <a:pt x="3" y="413"/>
                                  </a:lnTo>
                                  <a:lnTo>
                                    <a:pt x="4" y="391"/>
                                  </a:lnTo>
                                  <a:lnTo>
                                    <a:pt x="4" y="370"/>
                                  </a:lnTo>
                                  <a:lnTo>
                                    <a:pt x="4" y="348"/>
                                  </a:lnTo>
                                  <a:lnTo>
                                    <a:pt x="5" y="327"/>
                                  </a:lnTo>
                                  <a:lnTo>
                                    <a:pt x="5" y="306"/>
                                  </a:lnTo>
                                  <a:lnTo>
                                    <a:pt x="5" y="285"/>
                                  </a:lnTo>
                                  <a:lnTo>
                                    <a:pt x="5" y="264"/>
                                  </a:lnTo>
                                  <a:lnTo>
                                    <a:pt x="6" y="243"/>
                                  </a:lnTo>
                                  <a:lnTo>
                                    <a:pt x="6" y="222"/>
                                  </a:lnTo>
                                  <a:lnTo>
                                    <a:pt x="6" y="202"/>
                                  </a:lnTo>
                                  <a:lnTo>
                                    <a:pt x="6" y="181"/>
                                  </a:lnTo>
                                  <a:lnTo>
                                    <a:pt x="7" y="161"/>
                                  </a:lnTo>
                                  <a:lnTo>
                                    <a:pt x="7" y="140"/>
                                  </a:lnTo>
                                  <a:lnTo>
                                    <a:pt x="7" y="120"/>
                                  </a:lnTo>
                                  <a:lnTo>
                                    <a:pt x="7" y="100"/>
                                  </a:lnTo>
                                  <a:lnTo>
                                    <a:pt x="8" y="80"/>
                                  </a:lnTo>
                                  <a:lnTo>
                                    <a:pt x="8" y="59"/>
                                  </a:lnTo>
                                  <a:lnTo>
                                    <a:pt x="8" y="39"/>
                                  </a:lnTo>
                                  <a:lnTo>
                                    <a:pt x="9" y="19"/>
                                  </a:lnTo>
                                  <a:lnTo>
                                    <a:pt x="9"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1" name="Freeform 2735"/>
                          <wps:cNvSpPr>
                            <a:spLocks/>
                          </wps:cNvSpPr>
                          <wps:spPr bwMode="auto">
                            <a:xfrm>
                              <a:off x="1575" y="1991"/>
                              <a:ext cx="73" cy="643"/>
                            </a:xfrm>
                            <a:custGeom>
                              <a:avLst/>
                              <a:gdLst>
                                <a:gd name="T0" fmla="*/ 10 w 73"/>
                                <a:gd name="T1" fmla="*/ 1 h 643"/>
                                <a:gd name="T2" fmla="*/ 18 w 73"/>
                                <a:gd name="T3" fmla="*/ 4 h 643"/>
                                <a:gd name="T4" fmla="*/ 27 w 73"/>
                                <a:gd name="T5" fmla="*/ 7 h 643"/>
                                <a:gd name="T6" fmla="*/ 36 w 73"/>
                                <a:gd name="T7" fmla="*/ 11 h 643"/>
                                <a:gd name="T8" fmla="*/ 44 w 73"/>
                                <a:gd name="T9" fmla="*/ 14 h 643"/>
                                <a:gd name="T10" fmla="*/ 52 w 73"/>
                                <a:gd name="T11" fmla="*/ 16 h 643"/>
                                <a:gd name="T12" fmla="*/ 61 w 73"/>
                                <a:gd name="T13" fmla="*/ 19 h 643"/>
                                <a:gd name="T14" fmla="*/ 69 w 73"/>
                                <a:gd name="T15" fmla="*/ 22 h 643"/>
                                <a:gd name="T16" fmla="*/ 73 w 73"/>
                                <a:gd name="T17" fmla="*/ 42 h 643"/>
                                <a:gd name="T18" fmla="*/ 73 w 73"/>
                                <a:gd name="T19" fmla="*/ 78 h 643"/>
                                <a:gd name="T20" fmla="*/ 73 w 73"/>
                                <a:gd name="T21" fmla="*/ 114 h 643"/>
                                <a:gd name="T22" fmla="*/ 73 w 73"/>
                                <a:gd name="T23" fmla="*/ 151 h 643"/>
                                <a:gd name="T24" fmla="*/ 73 w 73"/>
                                <a:gd name="T25" fmla="*/ 188 h 643"/>
                                <a:gd name="T26" fmla="*/ 73 w 73"/>
                                <a:gd name="T27" fmla="*/ 225 h 643"/>
                                <a:gd name="T28" fmla="*/ 73 w 73"/>
                                <a:gd name="T29" fmla="*/ 262 h 643"/>
                                <a:gd name="T30" fmla="*/ 73 w 73"/>
                                <a:gd name="T31" fmla="*/ 300 h 643"/>
                                <a:gd name="T32" fmla="*/ 73 w 73"/>
                                <a:gd name="T33" fmla="*/ 338 h 643"/>
                                <a:gd name="T34" fmla="*/ 73 w 73"/>
                                <a:gd name="T35" fmla="*/ 376 h 643"/>
                                <a:gd name="T36" fmla="*/ 73 w 73"/>
                                <a:gd name="T37" fmla="*/ 415 h 643"/>
                                <a:gd name="T38" fmla="*/ 73 w 73"/>
                                <a:gd name="T39" fmla="*/ 454 h 643"/>
                                <a:gd name="T40" fmla="*/ 73 w 73"/>
                                <a:gd name="T41" fmla="*/ 494 h 643"/>
                                <a:gd name="T42" fmla="*/ 73 w 73"/>
                                <a:gd name="T43" fmla="*/ 533 h 643"/>
                                <a:gd name="T44" fmla="*/ 72 w 73"/>
                                <a:gd name="T45" fmla="*/ 573 h 643"/>
                                <a:gd name="T46" fmla="*/ 72 w 73"/>
                                <a:gd name="T47" fmla="*/ 614 h 643"/>
                                <a:gd name="T48" fmla="*/ 68 w 73"/>
                                <a:gd name="T49" fmla="*/ 635 h 643"/>
                                <a:gd name="T50" fmla="*/ 59 w 73"/>
                                <a:gd name="T51" fmla="*/ 636 h 643"/>
                                <a:gd name="T52" fmla="*/ 50 w 73"/>
                                <a:gd name="T53" fmla="*/ 637 h 643"/>
                                <a:gd name="T54" fmla="*/ 41 w 73"/>
                                <a:gd name="T55" fmla="*/ 638 h 643"/>
                                <a:gd name="T56" fmla="*/ 32 w 73"/>
                                <a:gd name="T57" fmla="*/ 639 h 643"/>
                                <a:gd name="T58" fmla="*/ 23 w 73"/>
                                <a:gd name="T59" fmla="*/ 640 h 643"/>
                                <a:gd name="T60" fmla="*/ 14 w 73"/>
                                <a:gd name="T61" fmla="*/ 641 h 643"/>
                                <a:gd name="T62" fmla="*/ 4 w 73"/>
                                <a:gd name="T63" fmla="*/ 642 h 643"/>
                                <a:gd name="T64" fmla="*/ 0 w 73"/>
                                <a:gd name="T65" fmla="*/ 621 h 643"/>
                                <a:gd name="T66" fmla="*/ 0 w 73"/>
                                <a:gd name="T67" fmla="*/ 579 h 643"/>
                                <a:gd name="T68" fmla="*/ 0 w 73"/>
                                <a:gd name="T69" fmla="*/ 537 h 643"/>
                                <a:gd name="T70" fmla="*/ 1 w 73"/>
                                <a:gd name="T71" fmla="*/ 495 h 643"/>
                                <a:gd name="T72" fmla="*/ 1 w 73"/>
                                <a:gd name="T73" fmla="*/ 453 h 643"/>
                                <a:gd name="T74" fmla="*/ 1 w 73"/>
                                <a:gd name="T75" fmla="*/ 412 h 643"/>
                                <a:gd name="T76" fmla="*/ 2 w 73"/>
                                <a:gd name="T77" fmla="*/ 370 h 643"/>
                                <a:gd name="T78" fmla="*/ 2 w 73"/>
                                <a:gd name="T79" fmla="*/ 330 h 643"/>
                                <a:gd name="T80" fmla="*/ 3 w 73"/>
                                <a:gd name="T81" fmla="*/ 290 h 643"/>
                                <a:gd name="T82" fmla="*/ 3 w 73"/>
                                <a:gd name="T83" fmla="*/ 250 h 643"/>
                                <a:gd name="T84" fmla="*/ 3 w 73"/>
                                <a:gd name="T85" fmla="*/ 211 h 643"/>
                                <a:gd name="T86" fmla="*/ 4 w 73"/>
                                <a:gd name="T87" fmla="*/ 172 h 643"/>
                                <a:gd name="T88" fmla="*/ 4 w 73"/>
                                <a:gd name="T89" fmla="*/ 133 h 643"/>
                                <a:gd name="T90" fmla="*/ 4 w 73"/>
                                <a:gd name="T91" fmla="*/ 95 h 643"/>
                                <a:gd name="T92" fmla="*/ 4 w 73"/>
                                <a:gd name="T93" fmla="*/ 56 h 643"/>
                                <a:gd name="T94" fmla="*/ 5 w 73"/>
                                <a:gd name="T95" fmla="*/ 19 h 6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73" h="643">
                                  <a:moveTo>
                                    <a:pt x="5" y="0"/>
                                  </a:moveTo>
                                  <a:lnTo>
                                    <a:pt x="10" y="1"/>
                                  </a:lnTo>
                                  <a:lnTo>
                                    <a:pt x="14" y="3"/>
                                  </a:lnTo>
                                  <a:lnTo>
                                    <a:pt x="18" y="4"/>
                                  </a:lnTo>
                                  <a:lnTo>
                                    <a:pt x="23" y="6"/>
                                  </a:lnTo>
                                  <a:lnTo>
                                    <a:pt x="27" y="7"/>
                                  </a:lnTo>
                                  <a:lnTo>
                                    <a:pt x="31" y="9"/>
                                  </a:lnTo>
                                  <a:lnTo>
                                    <a:pt x="36" y="11"/>
                                  </a:lnTo>
                                  <a:lnTo>
                                    <a:pt x="40" y="12"/>
                                  </a:lnTo>
                                  <a:lnTo>
                                    <a:pt x="44" y="14"/>
                                  </a:lnTo>
                                  <a:lnTo>
                                    <a:pt x="48" y="15"/>
                                  </a:lnTo>
                                  <a:lnTo>
                                    <a:pt x="52" y="16"/>
                                  </a:lnTo>
                                  <a:lnTo>
                                    <a:pt x="57" y="18"/>
                                  </a:lnTo>
                                  <a:lnTo>
                                    <a:pt x="61" y="19"/>
                                  </a:lnTo>
                                  <a:lnTo>
                                    <a:pt x="65" y="21"/>
                                  </a:lnTo>
                                  <a:lnTo>
                                    <a:pt x="69" y="22"/>
                                  </a:lnTo>
                                  <a:lnTo>
                                    <a:pt x="73" y="24"/>
                                  </a:lnTo>
                                  <a:lnTo>
                                    <a:pt x="73" y="42"/>
                                  </a:lnTo>
                                  <a:lnTo>
                                    <a:pt x="73" y="60"/>
                                  </a:lnTo>
                                  <a:lnTo>
                                    <a:pt x="73" y="78"/>
                                  </a:lnTo>
                                  <a:lnTo>
                                    <a:pt x="73" y="96"/>
                                  </a:lnTo>
                                  <a:lnTo>
                                    <a:pt x="73" y="114"/>
                                  </a:lnTo>
                                  <a:lnTo>
                                    <a:pt x="73" y="133"/>
                                  </a:lnTo>
                                  <a:lnTo>
                                    <a:pt x="73" y="151"/>
                                  </a:lnTo>
                                  <a:lnTo>
                                    <a:pt x="73" y="169"/>
                                  </a:lnTo>
                                  <a:lnTo>
                                    <a:pt x="73" y="188"/>
                                  </a:lnTo>
                                  <a:lnTo>
                                    <a:pt x="73" y="206"/>
                                  </a:lnTo>
                                  <a:lnTo>
                                    <a:pt x="73" y="225"/>
                                  </a:lnTo>
                                  <a:lnTo>
                                    <a:pt x="73" y="243"/>
                                  </a:lnTo>
                                  <a:lnTo>
                                    <a:pt x="73" y="262"/>
                                  </a:lnTo>
                                  <a:lnTo>
                                    <a:pt x="73" y="281"/>
                                  </a:lnTo>
                                  <a:lnTo>
                                    <a:pt x="73" y="300"/>
                                  </a:lnTo>
                                  <a:lnTo>
                                    <a:pt x="73" y="319"/>
                                  </a:lnTo>
                                  <a:lnTo>
                                    <a:pt x="73" y="338"/>
                                  </a:lnTo>
                                  <a:lnTo>
                                    <a:pt x="73" y="357"/>
                                  </a:lnTo>
                                  <a:lnTo>
                                    <a:pt x="73" y="376"/>
                                  </a:lnTo>
                                  <a:lnTo>
                                    <a:pt x="73" y="396"/>
                                  </a:lnTo>
                                  <a:lnTo>
                                    <a:pt x="73" y="415"/>
                                  </a:lnTo>
                                  <a:lnTo>
                                    <a:pt x="73" y="435"/>
                                  </a:lnTo>
                                  <a:lnTo>
                                    <a:pt x="73" y="454"/>
                                  </a:lnTo>
                                  <a:lnTo>
                                    <a:pt x="73" y="474"/>
                                  </a:lnTo>
                                  <a:lnTo>
                                    <a:pt x="73" y="494"/>
                                  </a:lnTo>
                                  <a:lnTo>
                                    <a:pt x="73" y="513"/>
                                  </a:lnTo>
                                  <a:lnTo>
                                    <a:pt x="73" y="533"/>
                                  </a:lnTo>
                                  <a:lnTo>
                                    <a:pt x="73" y="553"/>
                                  </a:lnTo>
                                  <a:lnTo>
                                    <a:pt x="72" y="573"/>
                                  </a:lnTo>
                                  <a:lnTo>
                                    <a:pt x="72" y="594"/>
                                  </a:lnTo>
                                  <a:lnTo>
                                    <a:pt x="72" y="614"/>
                                  </a:lnTo>
                                  <a:lnTo>
                                    <a:pt x="72" y="634"/>
                                  </a:lnTo>
                                  <a:lnTo>
                                    <a:pt x="68" y="635"/>
                                  </a:lnTo>
                                  <a:lnTo>
                                    <a:pt x="63" y="635"/>
                                  </a:lnTo>
                                  <a:lnTo>
                                    <a:pt x="59" y="636"/>
                                  </a:lnTo>
                                  <a:lnTo>
                                    <a:pt x="55" y="636"/>
                                  </a:lnTo>
                                  <a:lnTo>
                                    <a:pt x="50" y="637"/>
                                  </a:lnTo>
                                  <a:lnTo>
                                    <a:pt x="46" y="637"/>
                                  </a:lnTo>
                                  <a:lnTo>
                                    <a:pt x="41" y="638"/>
                                  </a:lnTo>
                                  <a:lnTo>
                                    <a:pt x="37" y="639"/>
                                  </a:lnTo>
                                  <a:lnTo>
                                    <a:pt x="32" y="639"/>
                                  </a:lnTo>
                                  <a:lnTo>
                                    <a:pt x="28" y="640"/>
                                  </a:lnTo>
                                  <a:lnTo>
                                    <a:pt x="23" y="640"/>
                                  </a:lnTo>
                                  <a:lnTo>
                                    <a:pt x="18" y="641"/>
                                  </a:lnTo>
                                  <a:lnTo>
                                    <a:pt x="14" y="641"/>
                                  </a:lnTo>
                                  <a:lnTo>
                                    <a:pt x="9" y="642"/>
                                  </a:lnTo>
                                  <a:lnTo>
                                    <a:pt x="4" y="642"/>
                                  </a:lnTo>
                                  <a:lnTo>
                                    <a:pt x="0" y="643"/>
                                  </a:lnTo>
                                  <a:lnTo>
                                    <a:pt x="0" y="621"/>
                                  </a:lnTo>
                                  <a:lnTo>
                                    <a:pt x="0" y="600"/>
                                  </a:lnTo>
                                  <a:lnTo>
                                    <a:pt x="0" y="579"/>
                                  </a:lnTo>
                                  <a:lnTo>
                                    <a:pt x="0" y="558"/>
                                  </a:lnTo>
                                  <a:lnTo>
                                    <a:pt x="0" y="537"/>
                                  </a:lnTo>
                                  <a:lnTo>
                                    <a:pt x="0" y="516"/>
                                  </a:lnTo>
                                  <a:lnTo>
                                    <a:pt x="1" y="495"/>
                                  </a:lnTo>
                                  <a:lnTo>
                                    <a:pt x="1" y="474"/>
                                  </a:lnTo>
                                  <a:lnTo>
                                    <a:pt x="1" y="453"/>
                                  </a:lnTo>
                                  <a:lnTo>
                                    <a:pt x="1" y="432"/>
                                  </a:lnTo>
                                  <a:lnTo>
                                    <a:pt x="1" y="412"/>
                                  </a:lnTo>
                                  <a:lnTo>
                                    <a:pt x="2" y="391"/>
                                  </a:lnTo>
                                  <a:lnTo>
                                    <a:pt x="2" y="370"/>
                                  </a:lnTo>
                                  <a:lnTo>
                                    <a:pt x="2" y="350"/>
                                  </a:lnTo>
                                  <a:lnTo>
                                    <a:pt x="2" y="330"/>
                                  </a:lnTo>
                                  <a:lnTo>
                                    <a:pt x="3" y="310"/>
                                  </a:lnTo>
                                  <a:lnTo>
                                    <a:pt x="3" y="290"/>
                                  </a:lnTo>
                                  <a:lnTo>
                                    <a:pt x="3" y="270"/>
                                  </a:lnTo>
                                  <a:lnTo>
                                    <a:pt x="3" y="250"/>
                                  </a:lnTo>
                                  <a:lnTo>
                                    <a:pt x="3" y="230"/>
                                  </a:lnTo>
                                  <a:lnTo>
                                    <a:pt x="3" y="211"/>
                                  </a:lnTo>
                                  <a:lnTo>
                                    <a:pt x="3" y="191"/>
                                  </a:lnTo>
                                  <a:lnTo>
                                    <a:pt x="4" y="172"/>
                                  </a:lnTo>
                                  <a:lnTo>
                                    <a:pt x="4" y="152"/>
                                  </a:lnTo>
                                  <a:lnTo>
                                    <a:pt x="4" y="133"/>
                                  </a:lnTo>
                                  <a:lnTo>
                                    <a:pt x="4" y="114"/>
                                  </a:lnTo>
                                  <a:lnTo>
                                    <a:pt x="4" y="95"/>
                                  </a:lnTo>
                                  <a:lnTo>
                                    <a:pt x="4" y="76"/>
                                  </a:lnTo>
                                  <a:lnTo>
                                    <a:pt x="4" y="56"/>
                                  </a:lnTo>
                                  <a:lnTo>
                                    <a:pt x="5" y="37"/>
                                  </a:lnTo>
                                  <a:lnTo>
                                    <a:pt x="5" y="19"/>
                                  </a:lnTo>
                                  <a:lnTo>
                                    <a:pt x="5" y="0"/>
                                  </a:lnTo>
                                  <a:close/>
                                </a:path>
                              </a:pathLst>
                            </a:custGeom>
                            <a:solidFill>
                              <a:srgbClr val="4D4A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2" name="Freeform 2736"/>
                          <wps:cNvSpPr>
                            <a:spLocks/>
                          </wps:cNvSpPr>
                          <wps:spPr bwMode="auto">
                            <a:xfrm>
                              <a:off x="1571" y="1972"/>
                              <a:ext cx="16" cy="662"/>
                            </a:xfrm>
                            <a:custGeom>
                              <a:avLst/>
                              <a:gdLst>
                                <a:gd name="T0" fmla="*/ 9 w 16"/>
                                <a:gd name="T1" fmla="*/ 1 h 662"/>
                                <a:gd name="T2" fmla="*/ 13 w 16"/>
                                <a:gd name="T3" fmla="*/ 2 h 662"/>
                                <a:gd name="T4" fmla="*/ 15 w 16"/>
                                <a:gd name="T5" fmla="*/ 22 h 662"/>
                                <a:gd name="T6" fmla="*/ 15 w 16"/>
                                <a:gd name="T7" fmla="*/ 61 h 662"/>
                                <a:gd name="T8" fmla="*/ 15 w 16"/>
                                <a:gd name="T9" fmla="*/ 100 h 662"/>
                                <a:gd name="T10" fmla="*/ 14 w 16"/>
                                <a:gd name="T11" fmla="*/ 140 h 662"/>
                                <a:gd name="T12" fmla="*/ 14 w 16"/>
                                <a:gd name="T13" fmla="*/ 179 h 662"/>
                                <a:gd name="T14" fmla="*/ 14 w 16"/>
                                <a:gd name="T15" fmla="*/ 219 h 662"/>
                                <a:gd name="T16" fmla="*/ 13 w 16"/>
                                <a:gd name="T17" fmla="*/ 259 h 662"/>
                                <a:gd name="T18" fmla="*/ 13 w 16"/>
                                <a:gd name="T19" fmla="*/ 300 h 662"/>
                                <a:gd name="T20" fmla="*/ 13 w 16"/>
                                <a:gd name="T21" fmla="*/ 341 h 662"/>
                                <a:gd name="T22" fmla="*/ 12 w 16"/>
                                <a:gd name="T23" fmla="*/ 382 h 662"/>
                                <a:gd name="T24" fmla="*/ 12 w 16"/>
                                <a:gd name="T25" fmla="*/ 424 h 662"/>
                                <a:gd name="T26" fmla="*/ 12 w 16"/>
                                <a:gd name="T27" fmla="*/ 466 h 662"/>
                                <a:gd name="T28" fmla="*/ 11 w 16"/>
                                <a:gd name="T29" fmla="*/ 509 h 662"/>
                                <a:gd name="T30" fmla="*/ 11 w 16"/>
                                <a:gd name="T31" fmla="*/ 552 h 662"/>
                                <a:gd name="T32" fmla="*/ 11 w 16"/>
                                <a:gd name="T33" fmla="*/ 596 h 662"/>
                                <a:gd name="T34" fmla="*/ 10 w 16"/>
                                <a:gd name="T35" fmla="*/ 640 h 662"/>
                                <a:gd name="T36" fmla="*/ 8 w 16"/>
                                <a:gd name="T37" fmla="*/ 662 h 662"/>
                                <a:gd name="T38" fmla="*/ 3 w 16"/>
                                <a:gd name="T39" fmla="*/ 662 h 662"/>
                                <a:gd name="T40" fmla="*/ 0 w 16"/>
                                <a:gd name="T41" fmla="*/ 640 h 662"/>
                                <a:gd name="T42" fmla="*/ 1 w 16"/>
                                <a:gd name="T43" fmla="*/ 596 h 662"/>
                                <a:gd name="T44" fmla="*/ 1 w 16"/>
                                <a:gd name="T45" fmla="*/ 553 h 662"/>
                                <a:gd name="T46" fmla="*/ 2 w 16"/>
                                <a:gd name="T47" fmla="*/ 509 h 662"/>
                                <a:gd name="T48" fmla="*/ 2 w 16"/>
                                <a:gd name="T49" fmla="*/ 466 h 662"/>
                                <a:gd name="T50" fmla="*/ 2 w 16"/>
                                <a:gd name="T51" fmla="*/ 424 h 662"/>
                                <a:gd name="T52" fmla="*/ 3 w 16"/>
                                <a:gd name="T53" fmla="*/ 381 h 662"/>
                                <a:gd name="T54" fmla="*/ 3 w 16"/>
                                <a:gd name="T55" fmla="*/ 339 h 662"/>
                                <a:gd name="T56" fmla="*/ 3 w 16"/>
                                <a:gd name="T57" fmla="*/ 298 h 662"/>
                                <a:gd name="T58" fmla="*/ 4 w 16"/>
                                <a:gd name="T59" fmla="*/ 257 h 662"/>
                                <a:gd name="T60" fmla="*/ 4 w 16"/>
                                <a:gd name="T61" fmla="*/ 217 h 662"/>
                                <a:gd name="T62" fmla="*/ 5 w 16"/>
                                <a:gd name="T63" fmla="*/ 177 h 662"/>
                                <a:gd name="T64" fmla="*/ 5 w 16"/>
                                <a:gd name="T65" fmla="*/ 137 h 662"/>
                                <a:gd name="T66" fmla="*/ 5 w 16"/>
                                <a:gd name="T67" fmla="*/ 97 h 662"/>
                                <a:gd name="T68" fmla="*/ 6 w 16"/>
                                <a:gd name="T69" fmla="*/ 58 h 662"/>
                                <a:gd name="T70" fmla="*/ 6 w 16"/>
                                <a:gd name="T71" fmla="*/ 19 h 6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6" h="662">
                                  <a:moveTo>
                                    <a:pt x="7" y="0"/>
                                  </a:moveTo>
                                  <a:lnTo>
                                    <a:pt x="9" y="1"/>
                                  </a:lnTo>
                                  <a:lnTo>
                                    <a:pt x="11" y="1"/>
                                  </a:lnTo>
                                  <a:lnTo>
                                    <a:pt x="13" y="2"/>
                                  </a:lnTo>
                                  <a:lnTo>
                                    <a:pt x="16" y="3"/>
                                  </a:lnTo>
                                  <a:lnTo>
                                    <a:pt x="15" y="22"/>
                                  </a:lnTo>
                                  <a:lnTo>
                                    <a:pt x="15" y="42"/>
                                  </a:lnTo>
                                  <a:lnTo>
                                    <a:pt x="15" y="61"/>
                                  </a:lnTo>
                                  <a:lnTo>
                                    <a:pt x="15" y="81"/>
                                  </a:lnTo>
                                  <a:lnTo>
                                    <a:pt x="15" y="100"/>
                                  </a:lnTo>
                                  <a:lnTo>
                                    <a:pt x="15" y="120"/>
                                  </a:lnTo>
                                  <a:lnTo>
                                    <a:pt x="14" y="140"/>
                                  </a:lnTo>
                                  <a:lnTo>
                                    <a:pt x="14" y="159"/>
                                  </a:lnTo>
                                  <a:lnTo>
                                    <a:pt x="14" y="179"/>
                                  </a:lnTo>
                                  <a:lnTo>
                                    <a:pt x="14" y="199"/>
                                  </a:lnTo>
                                  <a:lnTo>
                                    <a:pt x="14" y="219"/>
                                  </a:lnTo>
                                  <a:lnTo>
                                    <a:pt x="14" y="239"/>
                                  </a:lnTo>
                                  <a:lnTo>
                                    <a:pt x="13" y="259"/>
                                  </a:lnTo>
                                  <a:lnTo>
                                    <a:pt x="13" y="280"/>
                                  </a:lnTo>
                                  <a:lnTo>
                                    <a:pt x="13" y="300"/>
                                  </a:lnTo>
                                  <a:lnTo>
                                    <a:pt x="13" y="320"/>
                                  </a:lnTo>
                                  <a:lnTo>
                                    <a:pt x="13" y="341"/>
                                  </a:lnTo>
                                  <a:lnTo>
                                    <a:pt x="13" y="361"/>
                                  </a:lnTo>
                                  <a:lnTo>
                                    <a:pt x="12" y="382"/>
                                  </a:lnTo>
                                  <a:lnTo>
                                    <a:pt x="12" y="403"/>
                                  </a:lnTo>
                                  <a:lnTo>
                                    <a:pt x="12" y="424"/>
                                  </a:lnTo>
                                  <a:lnTo>
                                    <a:pt x="12" y="445"/>
                                  </a:lnTo>
                                  <a:lnTo>
                                    <a:pt x="12" y="466"/>
                                  </a:lnTo>
                                  <a:lnTo>
                                    <a:pt x="12" y="488"/>
                                  </a:lnTo>
                                  <a:lnTo>
                                    <a:pt x="11" y="509"/>
                                  </a:lnTo>
                                  <a:lnTo>
                                    <a:pt x="11" y="531"/>
                                  </a:lnTo>
                                  <a:lnTo>
                                    <a:pt x="11" y="552"/>
                                  </a:lnTo>
                                  <a:lnTo>
                                    <a:pt x="11" y="574"/>
                                  </a:lnTo>
                                  <a:lnTo>
                                    <a:pt x="11" y="596"/>
                                  </a:lnTo>
                                  <a:lnTo>
                                    <a:pt x="11" y="618"/>
                                  </a:lnTo>
                                  <a:lnTo>
                                    <a:pt x="10" y="640"/>
                                  </a:lnTo>
                                  <a:lnTo>
                                    <a:pt x="10" y="662"/>
                                  </a:lnTo>
                                  <a:lnTo>
                                    <a:pt x="8" y="662"/>
                                  </a:lnTo>
                                  <a:lnTo>
                                    <a:pt x="5" y="662"/>
                                  </a:lnTo>
                                  <a:lnTo>
                                    <a:pt x="3" y="662"/>
                                  </a:lnTo>
                                  <a:lnTo>
                                    <a:pt x="0" y="662"/>
                                  </a:lnTo>
                                  <a:lnTo>
                                    <a:pt x="0" y="640"/>
                                  </a:lnTo>
                                  <a:lnTo>
                                    <a:pt x="1" y="618"/>
                                  </a:lnTo>
                                  <a:lnTo>
                                    <a:pt x="1" y="596"/>
                                  </a:lnTo>
                                  <a:lnTo>
                                    <a:pt x="1" y="575"/>
                                  </a:lnTo>
                                  <a:lnTo>
                                    <a:pt x="1" y="553"/>
                                  </a:lnTo>
                                  <a:lnTo>
                                    <a:pt x="1" y="531"/>
                                  </a:lnTo>
                                  <a:lnTo>
                                    <a:pt x="2" y="509"/>
                                  </a:lnTo>
                                  <a:lnTo>
                                    <a:pt x="2" y="488"/>
                                  </a:lnTo>
                                  <a:lnTo>
                                    <a:pt x="2" y="466"/>
                                  </a:lnTo>
                                  <a:lnTo>
                                    <a:pt x="2" y="445"/>
                                  </a:lnTo>
                                  <a:lnTo>
                                    <a:pt x="2" y="424"/>
                                  </a:lnTo>
                                  <a:lnTo>
                                    <a:pt x="3" y="403"/>
                                  </a:lnTo>
                                  <a:lnTo>
                                    <a:pt x="3" y="381"/>
                                  </a:lnTo>
                                  <a:lnTo>
                                    <a:pt x="3" y="360"/>
                                  </a:lnTo>
                                  <a:lnTo>
                                    <a:pt x="3" y="339"/>
                                  </a:lnTo>
                                  <a:lnTo>
                                    <a:pt x="3" y="319"/>
                                  </a:lnTo>
                                  <a:lnTo>
                                    <a:pt x="3" y="298"/>
                                  </a:lnTo>
                                  <a:lnTo>
                                    <a:pt x="4" y="278"/>
                                  </a:lnTo>
                                  <a:lnTo>
                                    <a:pt x="4" y="257"/>
                                  </a:lnTo>
                                  <a:lnTo>
                                    <a:pt x="4" y="237"/>
                                  </a:lnTo>
                                  <a:lnTo>
                                    <a:pt x="4" y="217"/>
                                  </a:lnTo>
                                  <a:lnTo>
                                    <a:pt x="4" y="197"/>
                                  </a:lnTo>
                                  <a:lnTo>
                                    <a:pt x="5" y="177"/>
                                  </a:lnTo>
                                  <a:lnTo>
                                    <a:pt x="5" y="157"/>
                                  </a:lnTo>
                                  <a:lnTo>
                                    <a:pt x="5" y="137"/>
                                  </a:lnTo>
                                  <a:lnTo>
                                    <a:pt x="5" y="117"/>
                                  </a:lnTo>
                                  <a:lnTo>
                                    <a:pt x="5" y="97"/>
                                  </a:lnTo>
                                  <a:lnTo>
                                    <a:pt x="6" y="78"/>
                                  </a:lnTo>
                                  <a:lnTo>
                                    <a:pt x="6" y="58"/>
                                  </a:lnTo>
                                  <a:lnTo>
                                    <a:pt x="6" y="39"/>
                                  </a:lnTo>
                                  <a:lnTo>
                                    <a:pt x="6" y="19"/>
                                  </a:lnTo>
                                  <a:lnTo>
                                    <a:pt x="7"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3" name="Freeform 2737"/>
                          <wps:cNvSpPr>
                            <a:spLocks/>
                          </wps:cNvSpPr>
                          <wps:spPr bwMode="auto">
                            <a:xfrm>
                              <a:off x="1595" y="1980"/>
                              <a:ext cx="14" cy="652"/>
                            </a:xfrm>
                            <a:custGeom>
                              <a:avLst/>
                              <a:gdLst>
                                <a:gd name="T0" fmla="*/ 7 w 14"/>
                                <a:gd name="T1" fmla="*/ 1 h 652"/>
                                <a:gd name="T2" fmla="*/ 12 w 14"/>
                                <a:gd name="T3" fmla="*/ 2 h 652"/>
                                <a:gd name="T4" fmla="*/ 14 w 14"/>
                                <a:gd name="T5" fmla="*/ 22 h 652"/>
                                <a:gd name="T6" fmla="*/ 13 w 14"/>
                                <a:gd name="T7" fmla="*/ 60 h 652"/>
                                <a:gd name="T8" fmla="*/ 13 w 14"/>
                                <a:gd name="T9" fmla="*/ 98 h 652"/>
                                <a:gd name="T10" fmla="*/ 13 w 14"/>
                                <a:gd name="T11" fmla="*/ 137 h 652"/>
                                <a:gd name="T12" fmla="*/ 13 w 14"/>
                                <a:gd name="T13" fmla="*/ 176 h 652"/>
                                <a:gd name="T14" fmla="*/ 12 w 14"/>
                                <a:gd name="T15" fmla="*/ 216 h 652"/>
                                <a:gd name="T16" fmla="*/ 12 w 14"/>
                                <a:gd name="T17" fmla="*/ 255 h 652"/>
                                <a:gd name="T18" fmla="*/ 12 w 14"/>
                                <a:gd name="T19" fmla="*/ 295 h 652"/>
                                <a:gd name="T20" fmla="*/ 12 w 14"/>
                                <a:gd name="T21" fmla="*/ 335 h 652"/>
                                <a:gd name="T22" fmla="*/ 11 w 14"/>
                                <a:gd name="T23" fmla="*/ 376 h 652"/>
                                <a:gd name="T24" fmla="*/ 11 w 14"/>
                                <a:gd name="T25" fmla="*/ 417 h 652"/>
                                <a:gd name="T26" fmla="*/ 11 w 14"/>
                                <a:gd name="T27" fmla="*/ 459 h 652"/>
                                <a:gd name="T28" fmla="*/ 11 w 14"/>
                                <a:gd name="T29" fmla="*/ 501 h 652"/>
                                <a:gd name="T30" fmla="*/ 10 w 14"/>
                                <a:gd name="T31" fmla="*/ 543 h 652"/>
                                <a:gd name="T32" fmla="*/ 10 w 14"/>
                                <a:gd name="T33" fmla="*/ 586 h 652"/>
                                <a:gd name="T34" fmla="*/ 10 w 14"/>
                                <a:gd name="T35" fmla="*/ 628 h 652"/>
                                <a:gd name="T36" fmla="*/ 8 w 14"/>
                                <a:gd name="T37" fmla="*/ 650 h 652"/>
                                <a:gd name="T38" fmla="*/ 3 w 14"/>
                                <a:gd name="T39" fmla="*/ 651 h 652"/>
                                <a:gd name="T40" fmla="*/ 0 w 14"/>
                                <a:gd name="T41" fmla="*/ 630 h 652"/>
                                <a:gd name="T42" fmla="*/ 1 w 14"/>
                                <a:gd name="T43" fmla="*/ 586 h 652"/>
                                <a:gd name="T44" fmla="*/ 1 w 14"/>
                                <a:gd name="T45" fmla="*/ 543 h 652"/>
                                <a:gd name="T46" fmla="*/ 1 w 14"/>
                                <a:gd name="T47" fmla="*/ 501 h 652"/>
                                <a:gd name="T48" fmla="*/ 2 w 14"/>
                                <a:gd name="T49" fmla="*/ 459 h 652"/>
                                <a:gd name="T50" fmla="*/ 2 w 14"/>
                                <a:gd name="T51" fmla="*/ 417 h 652"/>
                                <a:gd name="T52" fmla="*/ 2 w 14"/>
                                <a:gd name="T53" fmla="*/ 375 h 652"/>
                                <a:gd name="T54" fmla="*/ 2 w 14"/>
                                <a:gd name="T55" fmla="*/ 334 h 652"/>
                                <a:gd name="T56" fmla="*/ 3 w 14"/>
                                <a:gd name="T57" fmla="*/ 293 h 652"/>
                                <a:gd name="T58" fmla="*/ 3 w 14"/>
                                <a:gd name="T59" fmla="*/ 253 h 652"/>
                                <a:gd name="T60" fmla="*/ 3 w 14"/>
                                <a:gd name="T61" fmla="*/ 213 h 652"/>
                                <a:gd name="T62" fmla="*/ 3 w 14"/>
                                <a:gd name="T63" fmla="*/ 174 h 652"/>
                                <a:gd name="T64" fmla="*/ 4 w 14"/>
                                <a:gd name="T65" fmla="*/ 135 h 652"/>
                                <a:gd name="T66" fmla="*/ 4 w 14"/>
                                <a:gd name="T67" fmla="*/ 96 h 652"/>
                                <a:gd name="T68" fmla="*/ 4 w 14"/>
                                <a:gd name="T69" fmla="*/ 57 h 652"/>
                                <a:gd name="T70" fmla="*/ 5 w 14"/>
                                <a:gd name="T71" fmla="*/ 19 h 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4" h="652">
                                  <a:moveTo>
                                    <a:pt x="5" y="0"/>
                                  </a:moveTo>
                                  <a:lnTo>
                                    <a:pt x="7" y="1"/>
                                  </a:lnTo>
                                  <a:lnTo>
                                    <a:pt x="9" y="1"/>
                                  </a:lnTo>
                                  <a:lnTo>
                                    <a:pt x="12" y="2"/>
                                  </a:lnTo>
                                  <a:lnTo>
                                    <a:pt x="14" y="3"/>
                                  </a:lnTo>
                                  <a:lnTo>
                                    <a:pt x="14" y="22"/>
                                  </a:lnTo>
                                  <a:lnTo>
                                    <a:pt x="13" y="41"/>
                                  </a:lnTo>
                                  <a:lnTo>
                                    <a:pt x="13" y="60"/>
                                  </a:lnTo>
                                  <a:lnTo>
                                    <a:pt x="13" y="79"/>
                                  </a:lnTo>
                                  <a:lnTo>
                                    <a:pt x="13" y="98"/>
                                  </a:lnTo>
                                  <a:lnTo>
                                    <a:pt x="13" y="118"/>
                                  </a:lnTo>
                                  <a:lnTo>
                                    <a:pt x="13" y="137"/>
                                  </a:lnTo>
                                  <a:lnTo>
                                    <a:pt x="13" y="157"/>
                                  </a:lnTo>
                                  <a:lnTo>
                                    <a:pt x="13" y="176"/>
                                  </a:lnTo>
                                  <a:lnTo>
                                    <a:pt x="12" y="196"/>
                                  </a:lnTo>
                                  <a:lnTo>
                                    <a:pt x="12" y="216"/>
                                  </a:lnTo>
                                  <a:lnTo>
                                    <a:pt x="12" y="235"/>
                                  </a:lnTo>
                                  <a:lnTo>
                                    <a:pt x="12" y="255"/>
                                  </a:lnTo>
                                  <a:lnTo>
                                    <a:pt x="12" y="275"/>
                                  </a:lnTo>
                                  <a:lnTo>
                                    <a:pt x="12" y="295"/>
                                  </a:lnTo>
                                  <a:lnTo>
                                    <a:pt x="12" y="315"/>
                                  </a:lnTo>
                                  <a:lnTo>
                                    <a:pt x="12" y="335"/>
                                  </a:lnTo>
                                  <a:lnTo>
                                    <a:pt x="12" y="355"/>
                                  </a:lnTo>
                                  <a:lnTo>
                                    <a:pt x="11" y="376"/>
                                  </a:lnTo>
                                  <a:lnTo>
                                    <a:pt x="11" y="397"/>
                                  </a:lnTo>
                                  <a:lnTo>
                                    <a:pt x="11" y="417"/>
                                  </a:lnTo>
                                  <a:lnTo>
                                    <a:pt x="11" y="438"/>
                                  </a:lnTo>
                                  <a:lnTo>
                                    <a:pt x="11" y="459"/>
                                  </a:lnTo>
                                  <a:lnTo>
                                    <a:pt x="11" y="480"/>
                                  </a:lnTo>
                                  <a:lnTo>
                                    <a:pt x="11" y="501"/>
                                  </a:lnTo>
                                  <a:lnTo>
                                    <a:pt x="11" y="522"/>
                                  </a:lnTo>
                                  <a:lnTo>
                                    <a:pt x="10" y="543"/>
                                  </a:lnTo>
                                  <a:lnTo>
                                    <a:pt x="10" y="565"/>
                                  </a:lnTo>
                                  <a:lnTo>
                                    <a:pt x="10" y="586"/>
                                  </a:lnTo>
                                  <a:lnTo>
                                    <a:pt x="10" y="607"/>
                                  </a:lnTo>
                                  <a:lnTo>
                                    <a:pt x="10" y="628"/>
                                  </a:lnTo>
                                  <a:lnTo>
                                    <a:pt x="10" y="650"/>
                                  </a:lnTo>
                                  <a:lnTo>
                                    <a:pt x="8" y="650"/>
                                  </a:lnTo>
                                  <a:lnTo>
                                    <a:pt x="5" y="651"/>
                                  </a:lnTo>
                                  <a:lnTo>
                                    <a:pt x="3" y="651"/>
                                  </a:lnTo>
                                  <a:lnTo>
                                    <a:pt x="0" y="652"/>
                                  </a:lnTo>
                                  <a:lnTo>
                                    <a:pt x="0" y="630"/>
                                  </a:lnTo>
                                  <a:lnTo>
                                    <a:pt x="1" y="608"/>
                                  </a:lnTo>
                                  <a:lnTo>
                                    <a:pt x="1" y="586"/>
                                  </a:lnTo>
                                  <a:lnTo>
                                    <a:pt x="1" y="565"/>
                                  </a:lnTo>
                                  <a:lnTo>
                                    <a:pt x="1" y="543"/>
                                  </a:lnTo>
                                  <a:lnTo>
                                    <a:pt x="1" y="522"/>
                                  </a:lnTo>
                                  <a:lnTo>
                                    <a:pt x="1" y="501"/>
                                  </a:lnTo>
                                  <a:lnTo>
                                    <a:pt x="2" y="480"/>
                                  </a:lnTo>
                                  <a:lnTo>
                                    <a:pt x="2" y="459"/>
                                  </a:lnTo>
                                  <a:lnTo>
                                    <a:pt x="2" y="438"/>
                                  </a:lnTo>
                                  <a:lnTo>
                                    <a:pt x="2" y="417"/>
                                  </a:lnTo>
                                  <a:lnTo>
                                    <a:pt x="2" y="396"/>
                                  </a:lnTo>
                                  <a:lnTo>
                                    <a:pt x="2" y="375"/>
                                  </a:lnTo>
                                  <a:lnTo>
                                    <a:pt x="2" y="355"/>
                                  </a:lnTo>
                                  <a:lnTo>
                                    <a:pt x="2" y="334"/>
                                  </a:lnTo>
                                  <a:lnTo>
                                    <a:pt x="3" y="314"/>
                                  </a:lnTo>
                                  <a:lnTo>
                                    <a:pt x="3" y="293"/>
                                  </a:lnTo>
                                  <a:lnTo>
                                    <a:pt x="3" y="273"/>
                                  </a:lnTo>
                                  <a:lnTo>
                                    <a:pt x="3" y="253"/>
                                  </a:lnTo>
                                  <a:lnTo>
                                    <a:pt x="3" y="233"/>
                                  </a:lnTo>
                                  <a:lnTo>
                                    <a:pt x="3" y="213"/>
                                  </a:lnTo>
                                  <a:lnTo>
                                    <a:pt x="3" y="194"/>
                                  </a:lnTo>
                                  <a:lnTo>
                                    <a:pt x="3" y="174"/>
                                  </a:lnTo>
                                  <a:lnTo>
                                    <a:pt x="4" y="154"/>
                                  </a:lnTo>
                                  <a:lnTo>
                                    <a:pt x="4" y="135"/>
                                  </a:lnTo>
                                  <a:lnTo>
                                    <a:pt x="4" y="115"/>
                                  </a:lnTo>
                                  <a:lnTo>
                                    <a:pt x="4" y="96"/>
                                  </a:lnTo>
                                  <a:lnTo>
                                    <a:pt x="4" y="77"/>
                                  </a:lnTo>
                                  <a:lnTo>
                                    <a:pt x="4" y="57"/>
                                  </a:lnTo>
                                  <a:lnTo>
                                    <a:pt x="5" y="38"/>
                                  </a:lnTo>
                                  <a:lnTo>
                                    <a:pt x="5" y="19"/>
                                  </a:lnTo>
                                  <a:lnTo>
                                    <a:pt x="5"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4" name="Freeform 2738"/>
                          <wps:cNvSpPr>
                            <a:spLocks/>
                          </wps:cNvSpPr>
                          <wps:spPr bwMode="auto">
                            <a:xfrm>
                              <a:off x="1619" y="1988"/>
                              <a:ext cx="11" cy="641"/>
                            </a:xfrm>
                            <a:custGeom>
                              <a:avLst/>
                              <a:gdLst>
                                <a:gd name="T0" fmla="*/ 4 w 11"/>
                                <a:gd name="T1" fmla="*/ 1 h 641"/>
                                <a:gd name="T2" fmla="*/ 9 w 11"/>
                                <a:gd name="T3" fmla="*/ 2 h 641"/>
                                <a:gd name="T4" fmla="*/ 11 w 11"/>
                                <a:gd name="T5" fmla="*/ 22 h 641"/>
                                <a:gd name="T6" fmla="*/ 11 w 11"/>
                                <a:gd name="T7" fmla="*/ 59 h 641"/>
                                <a:gd name="T8" fmla="*/ 11 w 11"/>
                                <a:gd name="T9" fmla="*/ 97 h 641"/>
                                <a:gd name="T10" fmla="*/ 11 w 11"/>
                                <a:gd name="T11" fmla="*/ 135 h 641"/>
                                <a:gd name="T12" fmla="*/ 10 w 11"/>
                                <a:gd name="T13" fmla="*/ 173 h 641"/>
                                <a:gd name="T14" fmla="*/ 10 w 11"/>
                                <a:gd name="T15" fmla="*/ 212 h 641"/>
                                <a:gd name="T16" fmla="*/ 10 w 11"/>
                                <a:gd name="T17" fmla="*/ 251 h 641"/>
                                <a:gd name="T18" fmla="*/ 10 w 11"/>
                                <a:gd name="T19" fmla="*/ 290 h 641"/>
                                <a:gd name="T20" fmla="*/ 10 w 11"/>
                                <a:gd name="T21" fmla="*/ 330 h 641"/>
                                <a:gd name="T22" fmla="*/ 10 w 11"/>
                                <a:gd name="T23" fmla="*/ 370 h 641"/>
                                <a:gd name="T24" fmla="*/ 9 w 11"/>
                                <a:gd name="T25" fmla="*/ 411 h 641"/>
                                <a:gd name="T26" fmla="*/ 9 w 11"/>
                                <a:gd name="T27" fmla="*/ 451 h 641"/>
                                <a:gd name="T28" fmla="*/ 9 w 11"/>
                                <a:gd name="T29" fmla="*/ 493 h 641"/>
                                <a:gd name="T30" fmla="*/ 9 w 11"/>
                                <a:gd name="T31" fmla="*/ 534 h 641"/>
                                <a:gd name="T32" fmla="*/ 9 w 11"/>
                                <a:gd name="T33" fmla="*/ 576 h 641"/>
                                <a:gd name="T34" fmla="*/ 9 w 11"/>
                                <a:gd name="T35" fmla="*/ 618 h 641"/>
                                <a:gd name="T36" fmla="*/ 7 w 11"/>
                                <a:gd name="T37" fmla="*/ 640 h 641"/>
                                <a:gd name="T38" fmla="*/ 2 w 11"/>
                                <a:gd name="T39" fmla="*/ 640 h 641"/>
                                <a:gd name="T40" fmla="*/ 0 w 11"/>
                                <a:gd name="T41" fmla="*/ 619 h 641"/>
                                <a:gd name="T42" fmla="*/ 0 w 11"/>
                                <a:gd name="T43" fmla="*/ 577 h 641"/>
                                <a:gd name="T44" fmla="*/ 0 w 11"/>
                                <a:gd name="T45" fmla="*/ 534 h 641"/>
                                <a:gd name="T46" fmla="*/ 0 w 11"/>
                                <a:gd name="T47" fmla="*/ 493 h 641"/>
                                <a:gd name="T48" fmla="*/ 1 w 11"/>
                                <a:gd name="T49" fmla="*/ 451 h 641"/>
                                <a:gd name="T50" fmla="*/ 1 w 11"/>
                                <a:gd name="T51" fmla="*/ 410 h 641"/>
                                <a:gd name="T52" fmla="*/ 1 w 11"/>
                                <a:gd name="T53" fmla="*/ 369 h 641"/>
                                <a:gd name="T54" fmla="*/ 1 w 11"/>
                                <a:gd name="T55" fmla="*/ 329 h 641"/>
                                <a:gd name="T56" fmla="*/ 1 w 11"/>
                                <a:gd name="T57" fmla="*/ 289 h 641"/>
                                <a:gd name="T58" fmla="*/ 1 w 11"/>
                                <a:gd name="T59" fmla="*/ 249 h 641"/>
                                <a:gd name="T60" fmla="*/ 1 w 11"/>
                                <a:gd name="T61" fmla="*/ 210 h 641"/>
                                <a:gd name="T62" fmla="*/ 1 w 11"/>
                                <a:gd name="T63" fmla="*/ 171 h 641"/>
                                <a:gd name="T64" fmla="*/ 2 w 11"/>
                                <a:gd name="T65" fmla="*/ 133 h 641"/>
                                <a:gd name="T66" fmla="*/ 2 w 11"/>
                                <a:gd name="T67" fmla="*/ 94 h 641"/>
                                <a:gd name="T68" fmla="*/ 2 w 11"/>
                                <a:gd name="T69" fmla="*/ 56 h 641"/>
                                <a:gd name="T70" fmla="*/ 2 w 11"/>
                                <a:gd name="T71" fmla="*/ 19 h 6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1" h="641">
                                  <a:moveTo>
                                    <a:pt x="2" y="0"/>
                                  </a:moveTo>
                                  <a:lnTo>
                                    <a:pt x="4" y="1"/>
                                  </a:lnTo>
                                  <a:lnTo>
                                    <a:pt x="7" y="2"/>
                                  </a:lnTo>
                                  <a:lnTo>
                                    <a:pt x="9" y="2"/>
                                  </a:lnTo>
                                  <a:lnTo>
                                    <a:pt x="11" y="3"/>
                                  </a:lnTo>
                                  <a:lnTo>
                                    <a:pt x="11" y="22"/>
                                  </a:lnTo>
                                  <a:lnTo>
                                    <a:pt x="11" y="41"/>
                                  </a:lnTo>
                                  <a:lnTo>
                                    <a:pt x="11" y="59"/>
                                  </a:lnTo>
                                  <a:lnTo>
                                    <a:pt x="11" y="78"/>
                                  </a:lnTo>
                                  <a:lnTo>
                                    <a:pt x="11" y="97"/>
                                  </a:lnTo>
                                  <a:lnTo>
                                    <a:pt x="11" y="116"/>
                                  </a:lnTo>
                                  <a:lnTo>
                                    <a:pt x="11" y="135"/>
                                  </a:lnTo>
                                  <a:lnTo>
                                    <a:pt x="11" y="154"/>
                                  </a:lnTo>
                                  <a:lnTo>
                                    <a:pt x="10" y="173"/>
                                  </a:lnTo>
                                  <a:lnTo>
                                    <a:pt x="10" y="193"/>
                                  </a:lnTo>
                                  <a:lnTo>
                                    <a:pt x="10" y="212"/>
                                  </a:lnTo>
                                  <a:lnTo>
                                    <a:pt x="10" y="231"/>
                                  </a:lnTo>
                                  <a:lnTo>
                                    <a:pt x="10" y="251"/>
                                  </a:lnTo>
                                  <a:lnTo>
                                    <a:pt x="10" y="270"/>
                                  </a:lnTo>
                                  <a:lnTo>
                                    <a:pt x="10" y="290"/>
                                  </a:lnTo>
                                  <a:lnTo>
                                    <a:pt x="10" y="310"/>
                                  </a:lnTo>
                                  <a:lnTo>
                                    <a:pt x="10" y="330"/>
                                  </a:lnTo>
                                  <a:lnTo>
                                    <a:pt x="10" y="350"/>
                                  </a:lnTo>
                                  <a:lnTo>
                                    <a:pt x="10" y="370"/>
                                  </a:lnTo>
                                  <a:lnTo>
                                    <a:pt x="10" y="390"/>
                                  </a:lnTo>
                                  <a:lnTo>
                                    <a:pt x="9" y="411"/>
                                  </a:lnTo>
                                  <a:lnTo>
                                    <a:pt x="9" y="431"/>
                                  </a:lnTo>
                                  <a:lnTo>
                                    <a:pt x="9" y="451"/>
                                  </a:lnTo>
                                  <a:lnTo>
                                    <a:pt x="9" y="472"/>
                                  </a:lnTo>
                                  <a:lnTo>
                                    <a:pt x="9" y="493"/>
                                  </a:lnTo>
                                  <a:lnTo>
                                    <a:pt x="9" y="513"/>
                                  </a:lnTo>
                                  <a:lnTo>
                                    <a:pt x="9" y="534"/>
                                  </a:lnTo>
                                  <a:lnTo>
                                    <a:pt x="9" y="555"/>
                                  </a:lnTo>
                                  <a:lnTo>
                                    <a:pt x="9" y="576"/>
                                  </a:lnTo>
                                  <a:lnTo>
                                    <a:pt x="9" y="597"/>
                                  </a:lnTo>
                                  <a:lnTo>
                                    <a:pt x="9" y="618"/>
                                  </a:lnTo>
                                  <a:lnTo>
                                    <a:pt x="9" y="640"/>
                                  </a:lnTo>
                                  <a:lnTo>
                                    <a:pt x="7" y="640"/>
                                  </a:lnTo>
                                  <a:lnTo>
                                    <a:pt x="4" y="640"/>
                                  </a:lnTo>
                                  <a:lnTo>
                                    <a:pt x="2" y="640"/>
                                  </a:lnTo>
                                  <a:lnTo>
                                    <a:pt x="0" y="641"/>
                                  </a:lnTo>
                                  <a:lnTo>
                                    <a:pt x="0" y="619"/>
                                  </a:lnTo>
                                  <a:lnTo>
                                    <a:pt x="0" y="598"/>
                                  </a:lnTo>
                                  <a:lnTo>
                                    <a:pt x="0" y="577"/>
                                  </a:lnTo>
                                  <a:lnTo>
                                    <a:pt x="0" y="556"/>
                                  </a:lnTo>
                                  <a:lnTo>
                                    <a:pt x="0" y="534"/>
                                  </a:lnTo>
                                  <a:lnTo>
                                    <a:pt x="0" y="514"/>
                                  </a:lnTo>
                                  <a:lnTo>
                                    <a:pt x="0" y="493"/>
                                  </a:lnTo>
                                  <a:lnTo>
                                    <a:pt x="1" y="472"/>
                                  </a:lnTo>
                                  <a:lnTo>
                                    <a:pt x="1" y="451"/>
                                  </a:lnTo>
                                  <a:lnTo>
                                    <a:pt x="1" y="431"/>
                                  </a:lnTo>
                                  <a:lnTo>
                                    <a:pt x="1" y="410"/>
                                  </a:lnTo>
                                  <a:lnTo>
                                    <a:pt x="1" y="390"/>
                                  </a:lnTo>
                                  <a:lnTo>
                                    <a:pt x="1" y="369"/>
                                  </a:lnTo>
                                  <a:lnTo>
                                    <a:pt x="1" y="349"/>
                                  </a:lnTo>
                                  <a:lnTo>
                                    <a:pt x="1" y="329"/>
                                  </a:lnTo>
                                  <a:lnTo>
                                    <a:pt x="1" y="309"/>
                                  </a:lnTo>
                                  <a:lnTo>
                                    <a:pt x="1" y="289"/>
                                  </a:lnTo>
                                  <a:lnTo>
                                    <a:pt x="1" y="269"/>
                                  </a:lnTo>
                                  <a:lnTo>
                                    <a:pt x="1" y="249"/>
                                  </a:lnTo>
                                  <a:lnTo>
                                    <a:pt x="1" y="230"/>
                                  </a:lnTo>
                                  <a:lnTo>
                                    <a:pt x="1" y="210"/>
                                  </a:lnTo>
                                  <a:lnTo>
                                    <a:pt x="1" y="191"/>
                                  </a:lnTo>
                                  <a:lnTo>
                                    <a:pt x="1" y="171"/>
                                  </a:lnTo>
                                  <a:lnTo>
                                    <a:pt x="2" y="152"/>
                                  </a:lnTo>
                                  <a:lnTo>
                                    <a:pt x="2" y="133"/>
                                  </a:lnTo>
                                  <a:lnTo>
                                    <a:pt x="2" y="114"/>
                                  </a:lnTo>
                                  <a:lnTo>
                                    <a:pt x="2" y="94"/>
                                  </a:lnTo>
                                  <a:lnTo>
                                    <a:pt x="2" y="76"/>
                                  </a:lnTo>
                                  <a:lnTo>
                                    <a:pt x="2" y="56"/>
                                  </a:lnTo>
                                  <a:lnTo>
                                    <a:pt x="2" y="37"/>
                                  </a:lnTo>
                                  <a:lnTo>
                                    <a:pt x="2" y="19"/>
                                  </a:lnTo>
                                  <a:lnTo>
                                    <a:pt x="2"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5" name="Freeform 2739"/>
                          <wps:cNvSpPr>
                            <a:spLocks/>
                          </wps:cNvSpPr>
                          <wps:spPr bwMode="auto">
                            <a:xfrm>
                              <a:off x="1641" y="1995"/>
                              <a:ext cx="9" cy="631"/>
                            </a:xfrm>
                            <a:custGeom>
                              <a:avLst/>
                              <a:gdLst>
                                <a:gd name="T0" fmla="*/ 3 w 9"/>
                                <a:gd name="T1" fmla="*/ 1 h 631"/>
                                <a:gd name="T2" fmla="*/ 7 w 9"/>
                                <a:gd name="T3" fmla="*/ 2 h 631"/>
                                <a:gd name="T4" fmla="*/ 9 w 9"/>
                                <a:gd name="T5" fmla="*/ 21 h 631"/>
                                <a:gd name="T6" fmla="*/ 9 w 9"/>
                                <a:gd name="T7" fmla="*/ 59 h 631"/>
                                <a:gd name="T8" fmla="*/ 9 w 9"/>
                                <a:gd name="T9" fmla="*/ 96 h 631"/>
                                <a:gd name="T10" fmla="*/ 9 w 9"/>
                                <a:gd name="T11" fmla="*/ 134 h 631"/>
                                <a:gd name="T12" fmla="*/ 9 w 9"/>
                                <a:gd name="T13" fmla="*/ 171 h 631"/>
                                <a:gd name="T14" fmla="*/ 9 w 9"/>
                                <a:gd name="T15" fmla="*/ 209 h 631"/>
                                <a:gd name="T16" fmla="*/ 9 w 9"/>
                                <a:gd name="T17" fmla="*/ 248 h 631"/>
                                <a:gd name="T18" fmla="*/ 9 w 9"/>
                                <a:gd name="T19" fmla="*/ 286 h 631"/>
                                <a:gd name="T20" fmla="*/ 8 w 9"/>
                                <a:gd name="T21" fmla="*/ 325 h 631"/>
                                <a:gd name="T22" fmla="*/ 8 w 9"/>
                                <a:gd name="T23" fmla="*/ 365 h 631"/>
                                <a:gd name="T24" fmla="*/ 8 w 9"/>
                                <a:gd name="T25" fmla="*/ 405 h 631"/>
                                <a:gd name="T26" fmla="*/ 8 w 9"/>
                                <a:gd name="T27" fmla="*/ 445 h 631"/>
                                <a:gd name="T28" fmla="*/ 8 w 9"/>
                                <a:gd name="T29" fmla="*/ 486 h 631"/>
                                <a:gd name="T30" fmla="*/ 8 w 9"/>
                                <a:gd name="T31" fmla="*/ 526 h 631"/>
                                <a:gd name="T32" fmla="*/ 8 w 9"/>
                                <a:gd name="T33" fmla="*/ 568 h 631"/>
                                <a:gd name="T34" fmla="*/ 8 w 9"/>
                                <a:gd name="T35" fmla="*/ 609 h 631"/>
                                <a:gd name="T36" fmla="*/ 6 w 9"/>
                                <a:gd name="T37" fmla="*/ 630 h 631"/>
                                <a:gd name="T38" fmla="*/ 2 w 9"/>
                                <a:gd name="T39" fmla="*/ 630 h 631"/>
                                <a:gd name="T40" fmla="*/ 0 w 9"/>
                                <a:gd name="T41" fmla="*/ 610 h 631"/>
                                <a:gd name="T42" fmla="*/ 0 w 9"/>
                                <a:gd name="T43" fmla="*/ 568 h 631"/>
                                <a:gd name="T44" fmla="*/ 0 w 9"/>
                                <a:gd name="T45" fmla="*/ 527 h 631"/>
                                <a:gd name="T46" fmla="*/ 0 w 9"/>
                                <a:gd name="T47" fmla="*/ 486 h 631"/>
                                <a:gd name="T48" fmla="*/ 1 w 9"/>
                                <a:gd name="T49" fmla="*/ 445 h 631"/>
                                <a:gd name="T50" fmla="*/ 1 w 9"/>
                                <a:gd name="T51" fmla="*/ 404 h 631"/>
                                <a:gd name="T52" fmla="*/ 1 w 9"/>
                                <a:gd name="T53" fmla="*/ 364 h 631"/>
                                <a:gd name="T54" fmla="*/ 1 w 9"/>
                                <a:gd name="T55" fmla="*/ 324 h 631"/>
                                <a:gd name="T56" fmla="*/ 1 w 9"/>
                                <a:gd name="T57" fmla="*/ 285 h 631"/>
                                <a:gd name="T58" fmla="*/ 1 w 9"/>
                                <a:gd name="T59" fmla="*/ 246 h 631"/>
                                <a:gd name="T60" fmla="*/ 1 w 9"/>
                                <a:gd name="T61" fmla="*/ 208 h 631"/>
                                <a:gd name="T62" fmla="*/ 1 w 9"/>
                                <a:gd name="T63" fmla="*/ 169 h 631"/>
                                <a:gd name="T64" fmla="*/ 1 w 9"/>
                                <a:gd name="T65" fmla="*/ 132 h 631"/>
                                <a:gd name="T66" fmla="*/ 1 w 9"/>
                                <a:gd name="T67" fmla="*/ 94 h 631"/>
                                <a:gd name="T68" fmla="*/ 1 w 9"/>
                                <a:gd name="T69" fmla="*/ 56 h 631"/>
                                <a:gd name="T70" fmla="*/ 1 w 9"/>
                                <a:gd name="T71" fmla="*/ 19 h 6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9" h="631">
                                  <a:moveTo>
                                    <a:pt x="1" y="0"/>
                                  </a:moveTo>
                                  <a:lnTo>
                                    <a:pt x="3" y="1"/>
                                  </a:lnTo>
                                  <a:lnTo>
                                    <a:pt x="5" y="2"/>
                                  </a:lnTo>
                                  <a:lnTo>
                                    <a:pt x="7" y="2"/>
                                  </a:lnTo>
                                  <a:lnTo>
                                    <a:pt x="9" y="3"/>
                                  </a:lnTo>
                                  <a:lnTo>
                                    <a:pt x="9" y="21"/>
                                  </a:lnTo>
                                  <a:lnTo>
                                    <a:pt x="9" y="40"/>
                                  </a:lnTo>
                                  <a:lnTo>
                                    <a:pt x="9" y="59"/>
                                  </a:lnTo>
                                  <a:lnTo>
                                    <a:pt x="9" y="78"/>
                                  </a:lnTo>
                                  <a:lnTo>
                                    <a:pt x="9" y="96"/>
                                  </a:lnTo>
                                  <a:lnTo>
                                    <a:pt x="9" y="115"/>
                                  </a:lnTo>
                                  <a:lnTo>
                                    <a:pt x="9" y="134"/>
                                  </a:lnTo>
                                  <a:lnTo>
                                    <a:pt x="9" y="153"/>
                                  </a:lnTo>
                                  <a:lnTo>
                                    <a:pt x="9" y="171"/>
                                  </a:lnTo>
                                  <a:lnTo>
                                    <a:pt x="9" y="190"/>
                                  </a:lnTo>
                                  <a:lnTo>
                                    <a:pt x="9" y="209"/>
                                  </a:lnTo>
                                  <a:lnTo>
                                    <a:pt x="9" y="229"/>
                                  </a:lnTo>
                                  <a:lnTo>
                                    <a:pt x="9" y="248"/>
                                  </a:lnTo>
                                  <a:lnTo>
                                    <a:pt x="9" y="267"/>
                                  </a:lnTo>
                                  <a:lnTo>
                                    <a:pt x="9" y="286"/>
                                  </a:lnTo>
                                  <a:lnTo>
                                    <a:pt x="9" y="306"/>
                                  </a:lnTo>
                                  <a:lnTo>
                                    <a:pt x="8" y="325"/>
                                  </a:lnTo>
                                  <a:lnTo>
                                    <a:pt x="8" y="345"/>
                                  </a:lnTo>
                                  <a:lnTo>
                                    <a:pt x="8" y="365"/>
                                  </a:lnTo>
                                  <a:lnTo>
                                    <a:pt x="8" y="385"/>
                                  </a:lnTo>
                                  <a:lnTo>
                                    <a:pt x="8" y="405"/>
                                  </a:lnTo>
                                  <a:lnTo>
                                    <a:pt x="8" y="425"/>
                                  </a:lnTo>
                                  <a:lnTo>
                                    <a:pt x="8" y="445"/>
                                  </a:lnTo>
                                  <a:lnTo>
                                    <a:pt x="8" y="466"/>
                                  </a:lnTo>
                                  <a:lnTo>
                                    <a:pt x="8" y="486"/>
                                  </a:lnTo>
                                  <a:lnTo>
                                    <a:pt x="8" y="506"/>
                                  </a:lnTo>
                                  <a:lnTo>
                                    <a:pt x="8" y="526"/>
                                  </a:lnTo>
                                  <a:lnTo>
                                    <a:pt x="8" y="547"/>
                                  </a:lnTo>
                                  <a:lnTo>
                                    <a:pt x="8" y="568"/>
                                  </a:lnTo>
                                  <a:lnTo>
                                    <a:pt x="8" y="588"/>
                                  </a:lnTo>
                                  <a:lnTo>
                                    <a:pt x="8" y="609"/>
                                  </a:lnTo>
                                  <a:lnTo>
                                    <a:pt x="8" y="630"/>
                                  </a:lnTo>
                                  <a:lnTo>
                                    <a:pt x="6" y="630"/>
                                  </a:lnTo>
                                  <a:lnTo>
                                    <a:pt x="4" y="630"/>
                                  </a:lnTo>
                                  <a:lnTo>
                                    <a:pt x="2" y="630"/>
                                  </a:lnTo>
                                  <a:lnTo>
                                    <a:pt x="0" y="631"/>
                                  </a:lnTo>
                                  <a:lnTo>
                                    <a:pt x="0" y="610"/>
                                  </a:lnTo>
                                  <a:lnTo>
                                    <a:pt x="0" y="589"/>
                                  </a:lnTo>
                                  <a:lnTo>
                                    <a:pt x="0" y="568"/>
                                  </a:lnTo>
                                  <a:lnTo>
                                    <a:pt x="0" y="547"/>
                                  </a:lnTo>
                                  <a:lnTo>
                                    <a:pt x="0" y="527"/>
                                  </a:lnTo>
                                  <a:lnTo>
                                    <a:pt x="0" y="506"/>
                                  </a:lnTo>
                                  <a:lnTo>
                                    <a:pt x="0" y="486"/>
                                  </a:lnTo>
                                  <a:lnTo>
                                    <a:pt x="1" y="466"/>
                                  </a:lnTo>
                                  <a:lnTo>
                                    <a:pt x="1" y="445"/>
                                  </a:lnTo>
                                  <a:lnTo>
                                    <a:pt x="1" y="425"/>
                                  </a:lnTo>
                                  <a:lnTo>
                                    <a:pt x="1" y="404"/>
                                  </a:lnTo>
                                  <a:lnTo>
                                    <a:pt x="1" y="384"/>
                                  </a:lnTo>
                                  <a:lnTo>
                                    <a:pt x="1" y="364"/>
                                  </a:lnTo>
                                  <a:lnTo>
                                    <a:pt x="1" y="344"/>
                                  </a:lnTo>
                                  <a:lnTo>
                                    <a:pt x="1" y="324"/>
                                  </a:lnTo>
                                  <a:lnTo>
                                    <a:pt x="1" y="305"/>
                                  </a:lnTo>
                                  <a:lnTo>
                                    <a:pt x="1" y="285"/>
                                  </a:lnTo>
                                  <a:lnTo>
                                    <a:pt x="1" y="265"/>
                                  </a:lnTo>
                                  <a:lnTo>
                                    <a:pt x="1" y="246"/>
                                  </a:lnTo>
                                  <a:lnTo>
                                    <a:pt x="1" y="227"/>
                                  </a:lnTo>
                                  <a:lnTo>
                                    <a:pt x="1" y="208"/>
                                  </a:lnTo>
                                  <a:lnTo>
                                    <a:pt x="1" y="189"/>
                                  </a:lnTo>
                                  <a:lnTo>
                                    <a:pt x="1" y="169"/>
                                  </a:lnTo>
                                  <a:lnTo>
                                    <a:pt x="1" y="151"/>
                                  </a:lnTo>
                                  <a:lnTo>
                                    <a:pt x="1" y="132"/>
                                  </a:lnTo>
                                  <a:lnTo>
                                    <a:pt x="1" y="113"/>
                                  </a:lnTo>
                                  <a:lnTo>
                                    <a:pt x="1" y="94"/>
                                  </a:lnTo>
                                  <a:lnTo>
                                    <a:pt x="1" y="75"/>
                                  </a:lnTo>
                                  <a:lnTo>
                                    <a:pt x="1" y="56"/>
                                  </a:lnTo>
                                  <a:lnTo>
                                    <a:pt x="1" y="38"/>
                                  </a:lnTo>
                                  <a:lnTo>
                                    <a:pt x="1" y="19"/>
                                  </a:lnTo>
                                  <a:lnTo>
                                    <a:pt x="1"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6" name="Freeform 2740"/>
                          <wps:cNvSpPr>
                            <a:spLocks/>
                          </wps:cNvSpPr>
                          <wps:spPr bwMode="auto">
                            <a:xfrm>
                              <a:off x="1546" y="2010"/>
                              <a:ext cx="133" cy="65"/>
                            </a:xfrm>
                            <a:custGeom>
                              <a:avLst/>
                              <a:gdLst>
                                <a:gd name="T0" fmla="*/ 1 w 133"/>
                                <a:gd name="T1" fmla="*/ 0 h 65"/>
                                <a:gd name="T2" fmla="*/ 10 w 133"/>
                                <a:gd name="T3" fmla="*/ 2 h 65"/>
                                <a:gd name="T4" fmla="*/ 18 w 133"/>
                                <a:gd name="T5" fmla="*/ 5 h 65"/>
                                <a:gd name="T6" fmla="*/ 27 w 133"/>
                                <a:gd name="T7" fmla="*/ 8 h 65"/>
                                <a:gd name="T8" fmla="*/ 36 w 133"/>
                                <a:gd name="T9" fmla="*/ 11 h 65"/>
                                <a:gd name="T10" fmla="*/ 44 w 133"/>
                                <a:gd name="T11" fmla="*/ 14 h 65"/>
                                <a:gd name="T12" fmla="*/ 53 w 133"/>
                                <a:gd name="T13" fmla="*/ 17 h 65"/>
                                <a:gd name="T14" fmla="*/ 62 w 133"/>
                                <a:gd name="T15" fmla="*/ 20 h 65"/>
                                <a:gd name="T16" fmla="*/ 70 w 133"/>
                                <a:gd name="T17" fmla="*/ 23 h 65"/>
                                <a:gd name="T18" fmla="*/ 78 w 133"/>
                                <a:gd name="T19" fmla="*/ 25 h 65"/>
                                <a:gd name="T20" fmla="*/ 86 w 133"/>
                                <a:gd name="T21" fmla="*/ 28 h 65"/>
                                <a:gd name="T22" fmla="*/ 94 w 133"/>
                                <a:gd name="T23" fmla="*/ 30 h 65"/>
                                <a:gd name="T24" fmla="*/ 102 w 133"/>
                                <a:gd name="T25" fmla="*/ 33 h 65"/>
                                <a:gd name="T26" fmla="*/ 110 w 133"/>
                                <a:gd name="T27" fmla="*/ 35 h 65"/>
                                <a:gd name="T28" fmla="*/ 118 w 133"/>
                                <a:gd name="T29" fmla="*/ 38 h 65"/>
                                <a:gd name="T30" fmla="*/ 125 w 133"/>
                                <a:gd name="T31" fmla="*/ 41 h 65"/>
                                <a:gd name="T32" fmla="*/ 133 w 133"/>
                                <a:gd name="T33" fmla="*/ 43 h 65"/>
                                <a:gd name="T34" fmla="*/ 133 w 133"/>
                                <a:gd name="T35" fmla="*/ 46 h 65"/>
                                <a:gd name="T36" fmla="*/ 133 w 133"/>
                                <a:gd name="T37" fmla="*/ 49 h 65"/>
                                <a:gd name="T38" fmla="*/ 133 w 133"/>
                                <a:gd name="T39" fmla="*/ 51 h 65"/>
                                <a:gd name="T40" fmla="*/ 133 w 133"/>
                                <a:gd name="T41" fmla="*/ 54 h 65"/>
                                <a:gd name="T42" fmla="*/ 133 w 133"/>
                                <a:gd name="T43" fmla="*/ 57 h 65"/>
                                <a:gd name="T44" fmla="*/ 133 w 133"/>
                                <a:gd name="T45" fmla="*/ 60 h 65"/>
                                <a:gd name="T46" fmla="*/ 133 w 133"/>
                                <a:gd name="T47" fmla="*/ 62 h 65"/>
                                <a:gd name="T48" fmla="*/ 133 w 133"/>
                                <a:gd name="T49" fmla="*/ 65 h 65"/>
                                <a:gd name="T50" fmla="*/ 125 w 133"/>
                                <a:gd name="T51" fmla="*/ 63 h 65"/>
                                <a:gd name="T52" fmla="*/ 118 w 133"/>
                                <a:gd name="T53" fmla="*/ 60 h 65"/>
                                <a:gd name="T54" fmla="*/ 110 w 133"/>
                                <a:gd name="T55" fmla="*/ 57 h 65"/>
                                <a:gd name="T56" fmla="*/ 102 w 133"/>
                                <a:gd name="T57" fmla="*/ 55 h 65"/>
                                <a:gd name="T58" fmla="*/ 94 w 133"/>
                                <a:gd name="T59" fmla="*/ 52 h 65"/>
                                <a:gd name="T60" fmla="*/ 86 w 133"/>
                                <a:gd name="T61" fmla="*/ 50 h 65"/>
                                <a:gd name="T62" fmla="*/ 78 w 133"/>
                                <a:gd name="T63" fmla="*/ 47 h 65"/>
                                <a:gd name="T64" fmla="*/ 70 w 133"/>
                                <a:gd name="T65" fmla="*/ 45 h 65"/>
                                <a:gd name="T66" fmla="*/ 61 w 133"/>
                                <a:gd name="T67" fmla="*/ 42 h 65"/>
                                <a:gd name="T68" fmla="*/ 53 w 133"/>
                                <a:gd name="T69" fmla="*/ 40 h 65"/>
                                <a:gd name="T70" fmla="*/ 44 w 133"/>
                                <a:gd name="T71" fmla="*/ 37 h 65"/>
                                <a:gd name="T72" fmla="*/ 36 w 133"/>
                                <a:gd name="T73" fmla="*/ 34 h 65"/>
                                <a:gd name="T74" fmla="*/ 27 w 133"/>
                                <a:gd name="T75" fmla="*/ 31 h 65"/>
                                <a:gd name="T76" fmla="*/ 18 w 133"/>
                                <a:gd name="T77" fmla="*/ 28 h 65"/>
                                <a:gd name="T78" fmla="*/ 9 w 133"/>
                                <a:gd name="T79" fmla="*/ 26 h 65"/>
                                <a:gd name="T80" fmla="*/ 0 w 133"/>
                                <a:gd name="T81" fmla="*/ 23 h 65"/>
                                <a:gd name="T82" fmla="*/ 0 w 133"/>
                                <a:gd name="T83" fmla="*/ 20 h 65"/>
                                <a:gd name="T84" fmla="*/ 0 w 133"/>
                                <a:gd name="T85" fmla="*/ 17 h 65"/>
                                <a:gd name="T86" fmla="*/ 0 w 133"/>
                                <a:gd name="T87" fmla="*/ 14 h 65"/>
                                <a:gd name="T88" fmla="*/ 0 w 133"/>
                                <a:gd name="T89" fmla="*/ 11 h 65"/>
                                <a:gd name="T90" fmla="*/ 0 w 133"/>
                                <a:gd name="T91" fmla="*/ 8 h 65"/>
                                <a:gd name="T92" fmla="*/ 0 w 133"/>
                                <a:gd name="T93" fmla="*/ 5 h 65"/>
                                <a:gd name="T94" fmla="*/ 0 w 133"/>
                                <a:gd name="T95" fmla="*/ 2 h 65"/>
                                <a:gd name="T96" fmla="*/ 1 w 133"/>
                                <a:gd name="T97" fmla="*/ 0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65">
                                  <a:moveTo>
                                    <a:pt x="1" y="0"/>
                                  </a:moveTo>
                                  <a:lnTo>
                                    <a:pt x="10" y="2"/>
                                  </a:lnTo>
                                  <a:lnTo>
                                    <a:pt x="18" y="5"/>
                                  </a:lnTo>
                                  <a:lnTo>
                                    <a:pt x="27" y="8"/>
                                  </a:lnTo>
                                  <a:lnTo>
                                    <a:pt x="36" y="11"/>
                                  </a:lnTo>
                                  <a:lnTo>
                                    <a:pt x="44" y="14"/>
                                  </a:lnTo>
                                  <a:lnTo>
                                    <a:pt x="53" y="17"/>
                                  </a:lnTo>
                                  <a:lnTo>
                                    <a:pt x="62" y="20"/>
                                  </a:lnTo>
                                  <a:lnTo>
                                    <a:pt x="70" y="23"/>
                                  </a:lnTo>
                                  <a:lnTo>
                                    <a:pt x="78" y="25"/>
                                  </a:lnTo>
                                  <a:lnTo>
                                    <a:pt x="86" y="28"/>
                                  </a:lnTo>
                                  <a:lnTo>
                                    <a:pt x="94" y="30"/>
                                  </a:lnTo>
                                  <a:lnTo>
                                    <a:pt x="102" y="33"/>
                                  </a:lnTo>
                                  <a:lnTo>
                                    <a:pt x="110" y="35"/>
                                  </a:lnTo>
                                  <a:lnTo>
                                    <a:pt x="118" y="38"/>
                                  </a:lnTo>
                                  <a:lnTo>
                                    <a:pt x="125" y="41"/>
                                  </a:lnTo>
                                  <a:lnTo>
                                    <a:pt x="133" y="43"/>
                                  </a:lnTo>
                                  <a:lnTo>
                                    <a:pt x="133" y="46"/>
                                  </a:lnTo>
                                  <a:lnTo>
                                    <a:pt x="133" y="49"/>
                                  </a:lnTo>
                                  <a:lnTo>
                                    <a:pt x="133" y="51"/>
                                  </a:lnTo>
                                  <a:lnTo>
                                    <a:pt x="133" y="54"/>
                                  </a:lnTo>
                                  <a:lnTo>
                                    <a:pt x="133" y="57"/>
                                  </a:lnTo>
                                  <a:lnTo>
                                    <a:pt x="133" y="60"/>
                                  </a:lnTo>
                                  <a:lnTo>
                                    <a:pt x="133" y="62"/>
                                  </a:lnTo>
                                  <a:lnTo>
                                    <a:pt x="133" y="65"/>
                                  </a:lnTo>
                                  <a:lnTo>
                                    <a:pt x="125" y="63"/>
                                  </a:lnTo>
                                  <a:lnTo>
                                    <a:pt x="118" y="60"/>
                                  </a:lnTo>
                                  <a:lnTo>
                                    <a:pt x="110" y="57"/>
                                  </a:lnTo>
                                  <a:lnTo>
                                    <a:pt x="102" y="55"/>
                                  </a:lnTo>
                                  <a:lnTo>
                                    <a:pt x="94" y="52"/>
                                  </a:lnTo>
                                  <a:lnTo>
                                    <a:pt x="86" y="50"/>
                                  </a:lnTo>
                                  <a:lnTo>
                                    <a:pt x="78" y="47"/>
                                  </a:lnTo>
                                  <a:lnTo>
                                    <a:pt x="70" y="45"/>
                                  </a:lnTo>
                                  <a:lnTo>
                                    <a:pt x="61" y="42"/>
                                  </a:lnTo>
                                  <a:lnTo>
                                    <a:pt x="53" y="40"/>
                                  </a:lnTo>
                                  <a:lnTo>
                                    <a:pt x="44" y="37"/>
                                  </a:lnTo>
                                  <a:lnTo>
                                    <a:pt x="36" y="34"/>
                                  </a:lnTo>
                                  <a:lnTo>
                                    <a:pt x="27" y="31"/>
                                  </a:lnTo>
                                  <a:lnTo>
                                    <a:pt x="18" y="28"/>
                                  </a:lnTo>
                                  <a:lnTo>
                                    <a:pt x="9" y="26"/>
                                  </a:lnTo>
                                  <a:lnTo>
                                    <a:pt x="0" y="23"/>
                                  </a:lnTo>
                                  <a:lnTo>
                                    <a:pt x="0" y="20"/>
                                  </a:lnTo>
                                  <a:lnTo>
                                    <a:pt x="0" y="17"/>
                                  </a:lnTo>
                                  <a:lnTo>
                                    <a:pt x="0" y="14"/>
                                  </a:lnTo>
                                  <a:lnTo>
                                    <a:pt x="0" y="11"/>
                                  </a:lnTo>
                                  <a:lnTo>
                                    <a:pt x="0" y="8"/>
                                  </a:lnTo>
                                  <a:lnTo>
                                    <a:pt x="0" y="5"/>
                                  </a:lnTo>
                                  <a:lnTo>
                                    <a:pt x="0" y="2"/>
                                  </a:lnTo>
                                  <a:lnTo>
                                    <a:pt x="1"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7" name="Freeform 2741"/>
                          <wps:cNvSpPr>
                            <a:spLocks/>
                          </wps:cNvSpPr>
                          <wps:spPr bwMode="auto">
                            <a:xfrm>
                              <a:off x="1545" y="2062"/>
                              <a:ext cx="134" cy="65"/>
                            </a:xfrm>
                            <a:custGeom>
                              <a:avLst/>
                              <a:gdLst>
                                <a:gd name="T0" fmla="*/ 1 w 134"/>
                                <a:gd name="T1" fmla="*/ 0 h 65"/>
                                <a:gd name="T2" fmla="*/ 10 w 134"/>
                                <a:gd name="T3" fmla="*/ 2 h 65"/>
                                <a:gd name="T4" fmla="*/ 19 w 134"/>
                                <a:gd name="T5" fmla="*/ 5 h 65"/>
                                <a:gd name="T6" fmla="*/ 28 w 134"/>
                                <a:gd name="T7" fmla="*/ 7 h 65"/>
                                <a:gd name="T8" fmla="*/ 36 w 134"/>
                                <a:gd name="T9" fmla="*/ 10 h 65"/>
                                <a:gd name="T10" fmla="*/ 45 w 134"/>
                                <a:gd name="T11" fmla="*/ 12 h 65"/>
                                <a:gd name="T12" fmla="*/ 53 w 134"/>
                                <a:gd name="T13" fmla="*/ 15 h 65"/>
                                <a:gd name="T14" fmla="*/ 62 w 134"/>
                                <a:gd name="T15" fmla="*/ 17 h 65"/>
                                <a:gd name="T16" fmla="*/ 71 w 134"/>
                                <a:gd name="T17" fmla="*/ 20 h 65"/>
                                <a:gd name="T18" fmla="*/ 79 w 134"/>
                                <a:gd name="T19" fmla="*/ 22 h 65"/>
                                <a:gd name="T20" fmla="*/ 87 w 134"/>
                                <a:gd name="T21" fmla="*/ 25 h 65"/>
                                <a:gd name="T22" fmla="*/ 95 w 134"/>
                                <a:gd name="T23" fmla="*/ 27 h 65"/>
                                <a:gd name="T24" fmla="*/ 103 w 134"/>
                                <a:gd name="T25" fmla="*/ 30 h 65"/>
                                <a:gd name="T26" fmla="*/ 111 w 134"/>
                                <a:gd name="T27" fmla="*/ 32 h 65"/>
                                <a:gd name="T28" fmla="*/ 119 w 134"/>
                                <a:gd name="T29" fmla="*/ 34 h 65"/>
                                <a:gd name="T30" fmla="*/ 126 w 134"/>
                                <a:gd name="T31" fmla="*/ 36 h 65"/>
                                <a:gd name="T32" fmla="*/ 134 w 134"/>
                                <a:gd name="T33" fmla="*/ 39 h 65"/>
                                <a:gd name="T34" fmla="*/ 134 w 134"/>
                                <a:gd name="T35" fmla="*/ 42 h 65"/>
                                <a:gd name="T36" fmla="*/ 134 w 134"/>
                                <a:gd name="T37" fmla="*/ 45 h 65"/>
                                <a:gd name="T38" fmla="*/ 134 w 134"/>
                                <a:gd name="T39" fmla="*/ 48 h 65"/>
                                <a:gd name="T40" fmla="*/ 134 w 134"/>
                                <a:gd name="T41" fmla="*/ 52 h 65"/>
                                <a:gd name="T42" fmla="*/ 134 w 134"/>
                                <a:gd name="T43" fmla="*/ 55 h 65"/>
                                <a:gd name="T44" fmla="*/ 134 w 134"/>
                                <a:gd name="T45" fmla="*/ 58 h 65"/>
                                <a:gd name="T46" fmla="*/ 134 w 134"/>
                                <a:gd name="T47" fmla="*/ 61 h 65"/>
                                <a:gd name="T48" fmla="*/ 134 w 134"/>
                                <a:gd name="T49" fmla="*/ 65 h 65"/>
                                <a:gd name="T50" fmla="*/ 126 w 134"/>
                                <a:gd name="T51" fmla="*/ 63 h 65"/>
                                <a:gd name="T52" fmla="*/ 119 w 134"/>
                                <a:gd name="T53" fmla="*/ 60 h 65"/>
                                <a:gd name="T54" fmla="*/ 111 w 134"/>
                                <a:gd name="T55" fmla="*/ 58 h 65"/>
                                <a:gd name="T56" fmla="*/ 103 w 134"/>
                                <a:gd name="T57" fmla="*/ 56 h 65"/>
                                <a:gd name="T58" fmla="*/ 95 w 134"/>
                                <a:gd name="T59" fmla="*/ 54 h 65"/>
                                <a:gd name="T60" fmla="*/ 87 w 134"/>
                                <a:gd name="T61" fmla="*/ 52 h 65"/>
                                <a:gd name="T62" fmla="*/ 79 w 134"/>
                                <a:gd name="T63" fmla="*/ 50 h 65"/>
                                <a:gd name="T64" fmla="*/ 71 w 134"/>
                                <a:gd name="T65" fmla="*/ 48 h 65"/>
                                <a:gd name="T66" fmla="*/ 62 w 134"/>
                                <a:gd name="T67" fmla="*/ 45 h 65"/>
                                <a:gd name="T68" fmla="*/ 53 w 134"/>
                                <a:gd name="T69" fmla="*/ 43 h 65"/>
                                <a:gd name="T70" fmla="*/ 45 w 134"/>
                                <a:gd name="T71" fmla="*/ 40 h 65"/>
                                <a:gd name="T72" fmla="*/ 36 w 134"/>
                                <a:gd name="T73" fmla="*/ 38 h 65"/>
                                <a:gd name="T74" fmla="*/ 27 w 134"/>
                                <a:gd name="T75" fmla="*/ 35 h 65"/>
                                <a:gd name="T76" fmla="*/ 19 w 134"/>
                                <a:gd name="T77" fmla="*/ 33 h 65"/>
                                <a:gd name="T78" fmla="*/ 10 w 134"/>
                                <a:gd name="T79" fmla="*/ 31 h 65"/>
                                <a:gd name="T80" fmla="*/ 0 w 134"/>
                                <a:gd name="T81" fmla="*/ 28 h 65"/>
                                <a:gd name="T82" fmla="*/ 0 w 134"/>
                                <a:gd name="T83" fmla="*/ 24 h 65"/>
                                <a:gd name="T84" fmla="*/ 0 w 134"/>
                                <a:gd name="T85" fmla="*/ 21 h 65"/>
                                <a:gd name="T86" fmla="*/ 0 w 134"/>
                                <a:gd name="T87" fmla="*/ 17 h 65"/>
                                <a:gd name="T88" fmla="*/ 1 w 134"/>
                                <a:gd name="T89" fmla="*/ 14 h 65"/>
                                <a:gd name="T90" fmla="*/ 1 w 134"/>
                                <a:gd name="T91" fmla="*/ 10 h 65"/>
                                <a:gd name="T92" fmla="*/ 1 w 134"/>
                                <a:gd name="T93" fmla="*/ 7 h 65"/>
                                <a:gd name="T94" fmla="*/ 1 w 134"/>
                                <a:gd name="T95" fmla="*/ 3 h 65"/>
                                <a:gd name="T96" fmla="*/ 1 w 134"/>
                                <a:gd name="T97" fmla="*/ 0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4" h="65">
                                  <a:moveTo>
                                    <a:pt x="1" y="0"/>
                                  </a:moveTo>
                                  <a:lnTo>
                                    <a:pt x="10" y="2"/>
                                  </a:lnTo>
                                  <a:lnTo>
                                    <a:pt x="19" y="5"/>
                                  </a:lnTo>
                                  <a:lnTo>
                                    <a:pt x="28" y="7"/>
                                  </a:lnTo>
                                  <a:lnTo>
                                    <a:pt x="36" y="10"/>
                                  </a:lnTo>
                                  <a:lnTo>
                                    <a:pt x="45" y="12"/>
                                  </a:lnTo>
                                  <a:lnTo>
                                    <a:pt x="53" y="15"/>
                                  </a:lnTo>
                                  <a:lnTo>
                                    <a:pt x="62" y="17"/>
                                  </a:lnTo>
                                  <a:lnTo>
                                    <a:pt x="71" y="20"/>
                                  </a:lnTo>
                                  <a:lnTo>
                                    <a:pt x="79" y="22"/>
                                  </a:lnTo>
                                  <a:lnTo>
                                    <a:pt x="87" y="25"/>
                                  </a:lnTo>
                                  <a:lnTo>
                                    <a:pt x="95" y="27"/>
                                  </a:lnTo>
                                  <a:lnTo>
                                    <a:pt x="103" y="30"/>
                                  </a:lnTo>
                                  <a:lnTo>
                                    <a:pt x="111" y="32"/>
                                  </a:lnTo>
                                  <a:lnTo>
                                    <a:pt x="119" y="34"/>
                                  </a:lnTo>
                                  <a:lnTo>
                                    <a:pt x="126" y="36"/>
                                  </a:lnTo>
                                  <a:lnTo>
                                    <a:pt x="134" y="39"/>
                                  </a:lnTo>
                                  <a:lnTo>
                                    <a:pt x="134" y="42"/>
                                  </a:lnTo>
                                  <a:lnTo>
                                    <a:pt x="134" y="45"/>
                                  </a:lnTo>
                                  <a:lnTo>
                                    <a:pt x="134" y="48"/>
                                  </a:lnTo>
                                  <a:lnTo>
                                    <a:pt x="134" y="52"/>
                                  </a:lnTo>
                                  <a:lnTo>
                                    <a:pt x="134" y="55"/>
                                  </a:lnTo>
                                  <a:lnTo>
                                    <a:pt x="134" y="58"/>
                                  </a:lnTo>
                                  <a:lnTo>
                                    <a:pt x="134" y="61"/>
                                  </a:lnTo>
                                  <a:lnTo>
                                    <a:pt x="134" y="65"/>
                                  </a:lnTo>
                                  <a:lnTo>
                                    <a:pt x="126" y="63"/>
                                  </a:lnTo>
                                  <a:lnTo>
                                    <a:pt x="119" y="60"/>
                                  </a:lnTo>
                                  <a:lnTo>
                                    <a:pt x="111" y="58"/>
                                  </a:lnTo>
                                  <a:lnTo>
                                    <a:pt x="103" y="56"/>
                                  </a:lnTo>
                                  <a:lnTo>
                                    <a:pt x="95" y="54"/>
                                  </a:lnTo>
                                  <a:lnTo>
                                    <a:pt x="87" y="52"/>
                                  </a:lnTo>
                                  <a:lnTo>
                                    <a:pt x="79" y="50"/>
                                  </a:lnTo>
                                  <a:lnTo>
                                    <a:pt x="71" y="48"/>
                                  </a:lnTo>
                                  <a:lnTo>
                                    <a:pt x="62" y="45"/>
                                  </a:lnTo>
                                  <a:lnTo>
                                    <a:pt x="53" y="43"/>
                                  </a:lnTo>
                                  <a:lnTo>
                                    <a:pt x="45" y="40"/>
                                  </a:lnTo>
                                  <a:lnTo>
                                    <a:pt x="36" y="38"/>
                                  </a:lnTo>
                                  <a:lnTo>
                                    <a:pt x="27" y="35"/>
                                  </a:lnTo>
                                  <a:lnTo>
                                    <a:pt x="19" y="33"/>
                                  </a:lnTo>
                                  <a:lnTo>
                                    <a:pt x="10" y="31"/>
                                  </a:lnTo>
                                  <a:lnTo>
                                    <a:pt x="0" y="28"/>
                                  </a:lnTo>
                                  <a:lnTo>
                                    <a:pt x="0" y="24"/>
                                  </a:lnTo>
                                  <a:lnTo>
                                    <a:pt x="0" y="21"/>
                                  </a:lnTo>
                                  <a:lnTo>
                                    <a:pt x="0" y="17"/>
                                  </a:lnTo>
                                  <a:lnTo>
                                    <a:pt x="1" y="14"/>
                                  </a:lnTo>
                                  <a:lnTo>
                                    <a:pt x="1" y="10"/>
                                  </a:lnTo>
                                  <a:lnTo>
                                    <a:pt x="1" y="7"/>
                                  </a:lnTo>
                                  <a:lnTo>
                                    <a:pt x="1" y="3"/>
                                  </a:lnTo>
                                  <a:lnTo>
                                    <a:pt x="1"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8" name="Freeform 2742"/>
                          <wps:cNvSpPr>
                            <a:spLocks/>
                          </wps:cNvSpPr>
                          <wps:spPr bwMode="auto">
                            <a:xfrm>
                              <a:off x="1545" y="2119"/>
                              <a:ext cx="134" cy="60"/>
                            </a:xfrm>
                            <a:custGeom>
                              <a:avLst/>
                              <a:gdLst>
                                <a:gd name="T0" fmla="*/ 0 w 134"/>
                                <a:gd name="T1" fmla="*/ 0 h 60"/>
                                <a:gd name="T2" fmla="*/ 9 w 134"/>
                                <a:gd name="T3" fmla="*/ 2 h 60"/>
                                <a:gd name="T4" fmla="*/ 18 w 134"/>
                                <a:gd name="T5" fmla="*/ 5 h 60"/>
                                <a:gd name="T6" fmla="*/ 27 w 134"/>
                                <a:gd name="T7" fmla="*/ 7 h 60"/>
                                <a:gd name="T8" fmla="*/ 36 w 134"/>
                                <a:gd name="T9" fmla="*/ 9 h 60"/>
                                <a:gd name="T10" fmla="*/ 44 w 134"/>
                                <a:gd name="T11" fmla="*/ 11 h 60"/>
                                <a:gd name="T12" fmla="*/ 53 w 134"/>
                                <a:gd name="T13" fmla="*/ 14 h 60"/>
                                <a:gd name="T14" fmla="*/ 62 w 134"/>
                                <a:gd name="T15" fmla="*/ 16 h 60"/>
                                <a:gd name="T16" fmla="*/ 71 w 134"/>
                                <a:gd name="T17" fmla="*/ 18 h 60"/>
                                <a:gd name="T18" fmla="*/ 79 w 134"/>
                                <a:gd name="T19" fmla="*/ 20 h 60"/>
                                <a:gd name="T20" fmla="*/ 87 w 134"/>
                                <a:gd name="T21" fmla="*/ 22 h 60"/>
                                <a:gd name="T22" fmla="*/ 95 w 134"/>
                                <a:gd name="T23" fmla="*/ 24 h 60"/>
                                <a:gd name="T24" fmla="*/ 103 w 134"/>
                                <a:gd name="T25" fmla="*/ 26 h 60"/>
                                <a:gd name="T26" fmla="*/ 111 w 134"/>
                                <a:gd name="T27" fmla="*/ 28 h 60"/>
                                <a:gd name="T28" fmla="*/ 119 w 134"/>
                                <a:gd name="T29" fmla="*/ 30 h 60"/>
                                <a:gd name="T30" fmla="*/ 126 w 134"/>
                                <a:gd name="T31" fmla="*/ 32 h 60"/>
                                <a:gd name="T32" fmla="*/ 134 w 134"/>
                                <a:gd name="T33" fmla="*/ 34 h 60"/>
                                <a:gd name="T34" fmla="*/ 134 w 134"/>
                                <a:gd name="T35" fmla="*/ 37 h 60"/>
                                <a:gd name="T36" fmla="*/ 134 w 134"/>
                                <a:gd name="T37" fmla="*/ 41 h 60"/>
                                <a:gd name="T38" fmla="*/ 134 w 134"/>
                                <a:gd name="T39" fmla="*/ 44 h 60"/>
                                <a:gd name="T40" fmla="*/ 134 w 134"/>
                                <a:gd name="T41" fmla="*/ 47 h 60"/>
                                <a:gd name="T42" fmla="*/ 134 w 134"/>
                                <a:gd name="T43" fmla="*/ 50 h 60"/>
                                <a:gd name="T44" fmla="*/ 134 w 134"/>
                                <a:gd name="T45" fmla="*/ 54 h 60"/>
                                <a:gd name="T46" fmla="*/ 134 w 134"/>
                                <a:gd name="T47" fmla="*/ 57 h 60"/>
                                <a:gd name="T48" fmla="*/ 134 w 134"/>
                                <a:gd name="T49" fmla="*/ 60 h 60"/>
                                <a:gd name="T50" fmla="*/ 126 w 134"/>
                                <a:gd name="T51" fmla="*/ 58 h 60"/>
                                <a:gd name="T52" fmla="*/ 119 w 134"/>
                                <a:gd name="T53" fmla="*/ 57 h 60"/>
                                <a:gd name="T54" fmla="*/ 111 w 134"/>
                                <a:gd name="T55" fmla="*/ 55 h 60"/>
                                <a:gd name="T56" fmla="*/ 103 w 134"/>
                                <a:gd name="T57" fmla="*/ 53 h 60"/>
                                <a:gd name="T58" fmla="*/ 95 w 134"/>
                                <a:gd name="T59" fmla="*/ 51 h 60"/>
                                <a:gd name="T60" fmla="*/ 87 w 134"/>
                                <a:gd name="T61" fmla="*/ 49 h 60"/>
                                <a:gd name="T62" fmla="*/ 79 w 134"/>
                                <a:gd name="T63" fmla="*/ 47 h 60"/>
                                <a:gd name="T64" fmla="*/ 71 w 134"/>
                                <a:gd name="T65" fmla="*/ 46 h 60"/>
                                <a:gd name="T66" fmla="*/ 62 w 134"/>
                                <a:gd name="T67" fmla="*/ 43 h 60"/>
                                <a:gd name="T68" fmla="*/ 53 w 134"/>
                                <a:gd name="T69" fmla="*/ 41 h 60"/>
                                <a:gd name="T70" fmla="*/ 44 w 134"/>
                                <a:gd name="T71" fmla="*/ 39 h 60"/>
                                <a:gd name="T72" fmla="*/ 36 w 134"/>
                                <a:gd name="T73" fmla="*/ 37 h 60"/>
                                <a:gd name="T74" fmla="*/ 27 w 134"/>
                                <a:gd name="T75" fmla="*/ 35 h 60"/>
                                <a:gd name="T76" fmla="*/ 18 w 134"/>
                                <a:gd name="T77" fmla="*/ 33 h 60"/>
                                <a:gd name="T78" fmla="*/ 9 w 134"/>
                                <a:gd name="T79" fmla="*/ 31 h 60"/>
                                <a:gd name="T80" fmla="*/ 0 w 134"/>
                                <a:gd name="T81" fmla="*/ 29 h 60"/>
                                <a:gd name="T82" fmla="*/ 0 w 134"/>
                                <a:gd name="T83" fmla="*/ 25 h 60"/>
                                <a:gd name="T84" fmla="*/ 0 w 134"/>
                                <a:gd name="T85" fmla="*/ 22 h 60"/>
                                <a:gd name="T86" fmla="*/ 0 w 134"/>
                                <a:gd name="T87" fmla="*/ 18 h 60"/>
                                <a:gd name="T88" fmla="*/ 0 w 134"/>
                                <a:gd name="T89" fmla="*/ 14 h 60"/>
                                <a:gd name="T90" fmla="*/ 0 w 134"/>
                                <a:gd name="T91" fmla="*/ 11 h 60"/>
                                <a:gd name="T92" fmla="*/ 0 w 134"/>
                                <a:gd name="T93" fmla="*/ 7 h 60"/>
                                <a:gd name="T94" fmla="*/ 0 w 134"/>
                                <a:gd name="T95" fmla="*/ 3 h 60"/>
                                <a:gd name="T96" fmla="*/ 0 w 134"/>
                                <a:gd name="T97" fmla="*/ 0 h 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4" h="60">
                                  <a:moveTo>
                                    <a:pt x="0" y="0"/>
                                  </a:moveTo>
                                  <a:lnTo>
                                    <a:pt x="9" y="2"/>
                                  </a:lnTo>
                                  <a:lnTo>
                                    <a:pt x="18" y="5"/>
                                  </a:lnTo>
                                  <a:lnTo>
                                    <a:pt x="27" y="7"/>
                                  </a:lnTo>
                                  <a:lnTo>
                                    <a:pt x="36" y="9"/>
                                  </a:lnTo>
                                  <a:lnTo>
                                    <a:pt x="44" y="11"/>
                                  </a:lnTo>
                                  <a:lnTo>
                                    <a:pt x="53" y="14"/>
                                  </a:lnTo>
                                  <a:lnTo>
                                    <a:pt x="62" y="16"/>
                                  </a:lnTo>
                                  <a:lnTo>
                                    <a:pt x="71" y="18"/>
                                  </a:lnTo>
                                  <a:lnTo>
                                    <a:pt x="79" y="20"/>
                                  </a:lnTo>
                                  <a:lnTo>
                                    <a:pt x="87" y="22"/>
                                  </a:lnTo>
                                  <a:lnTo>
                                    <a:pt x="95" y="24"/>
                                  </a:lnTo>
                                  <a:lnTo>
                                    <a:pt x="103" y="26"/>
                                  </a:lnTo>
                                  <a:lnTo>
                                    <a:pt x="111" y="28"/>
                                  </a:lnTo>
                                  <a:lnTo>
                                    <a:pt x="119" y="30"/>
                                  </a:lnTo>
                                  <a:lnTo>
                                    <a:pt x="126" y="32"/>
                                  </a:lnTo>
                                  <a:lnTo>
                                    <a:pt x="134" y="34"/>
                                  </a:lnTo>
                                  <a:lnTo>
                                    <a:pt x="134" y="37"/>
                                  </a:lnTo>
                                  <a:lnTo>
                                    <a:pt x="134" y="41"/>
                                  </a:lnTo>
                                  <a:lnTo>
                                    <a:pt x="134" y="44"/>
                                  </a:lnTo>
                                  <a:lnTo>
                                    <a:pt x="134" y="47"/>
                                  </a:lnTo>
                                  <a:lnTo>
                                    <a:pt x="134" y="50"/>
                                  </a:lnTo>
                                  <a:lnTo>
                                    <a:pt x="134" y="54"/>
                                  </a:lnTo>
                                  <a:lnTo>
                                    <a:pt x="134" y="57"/>
                                  </a:lnTo>
                                  <a:lnTo>
                                    <a:pt x="134" y="60"/>
                                  </a:lnTo>
                                  <a:lnTo>
                                    <a:pt x="126" y="58"/>
                                  </a:lnTo>
                                  <a:lnTo>
                                    <a:pt x="119" y="57"/>
                                  </a:lnTo>
                                  <a:lnTo>
                                    <a:pt x="111" y="55"/>
                                  </a:lnTo>
                                  <a:lnTo>
                                    <a:pt x="103" y="53"/>
                                  </a:lnTo>
                                  <a:lnTo>
                                    <a:pt x="95" y="51"/>
                                  </a:lnTo>
                                  <a:lnTo>
                                    <a:pt x="87" y="49"/>
                                  </a:lnTo>
                                  <a:lnTo>
                                    <a:pt x="79" y="47"/>
                                  </a:lnTo>
                                  <a:lnTo>
                                    <a:pt x="71" y="46"/>
                                  </a:lnTo>
                                  <a:lnTo>
                                    <a:pt x="62" y="43"/>
                                  </a:lnTo>
                                  <a:lnTo>
                                    <a:pt x="53" y="41"/>
                                  </a:lnTo>
                                  <a:lnTo>
                                    <a:pt x="44" y="39"/>
                                  </a:lnTo>
                                  <a:lnTo>
                                    <a:pt x="36" y="37"/>
                                  </a:lnTo>
                                  <a:lnTo>
                                    <a:pt x="27" y="35"/>
                                  </a:lnTo>
                                  <a:lnTo>
                                    <a:pt x="18" y="33"/>
                                  </a:lnTo>
                                  <a:lnTo>
                                    <a:pt x="9" y="31"/>
                                  </a:lnTo>
                                  <a:lnTo>
                                    <a:pt x="0" y="29"/>
                                  </a:lnTo>
                                  <a:lnTo>
                                    <a:pt x="0" y="25"/>
                                  </a:lnTo>
                                  <a:lnTo>
                                    <a:pt x="0" y="22"/>
                                  </a:lnTo>
                                  <a:lnTo>
                                    <a:pt x="0" y="18"/>
                                  </a:lnTo>
                                  <a:lnTo>
                                    <a:pt x="0" y="14"/>
                                  </a:lnTo>
                                  <a:lnTo>
                                    <a:pt x="0" y="11"/>
                                  </a:lnTo>
                                  <a:lnTo>
                                    <a:pt x="0" y="7"/>
                                  </a:lnTo>
                                  <a:lnTo>
                                    <a:pt x="0" y="3"/>
                                  </a:lnTo>
                                  <a:lnTo>
                                    <a:pt x="0"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9" name="Freeform 2743"/>
                          <wps:cNvSpPr>
                            <a:spLocks/>
                          </wps:cNvSpPr>
                          <wps:spPr bwMode="auto">
                            <a:xfrm>
                              <a:off x="1544" y="2178"/>
                              <a:ext cx="135" cy="55"/>
                            </a:xfrm>
                            <a:custGeom>
                              <a:avLst/>
                              <a:gdLst>
                                <a:gd name="T0" fmla="*/ 0 w 135"/>
                                <a:gd name="T1" fmla="*/ 0 h 55"/>
                                <a:gd name="T2" fmla="*/ 10 w 135"/>
                                <a:gd name="T3" fmla="*/ 1 h 55"/>
                                <a:gd name="T4" fmla="*/ 19 w 135"/>
                                <a:gd name="T5" fmla="*/ 3 h 55"/>
                                <a:gd name="T6" fmla="*/ 28 w 135"/>
                                <a:gd name="T7" fmla="*/ 5 h 55"/>
                                <a:gd name="T8" fmla="*/ 37 w 135"/>
                                <a:gd name="T9" fmla="*/ 7 h 55"/>
                                <a:gd name="T10" fmla="*/ 45 w 135"/>
                                <a:gd name="T11" fmla="*/ 9 h 55"/>
                                <a:gd name="T12" fmla="*/ 54 w 135"/>
                                <a:gd name="T13" fmla="*/ 11 h 55"/>
                                <a:gd name="T14" fmla="*/ 63 w 135"/>
                                <a:gd name="T15" fmla="*/ 13 h 55"/>
                                <a:gd name="T16" fmla="*/ 72 w 135"/>
                                <a:gd name="T17" fmla="*/ 15 h 55"/>
                                <a:gd name="T18" fmla="*/ 80 w 135"/>
                                <a:gd name="T19" fmla="*/ 16 h 55"/>
                                <a:gd name="T20" fmla="*/ 88 w 135"/>
                                <a:gd name="T21" fmla="*/ 18 h 55"/>
                                <a:gd name="T22" fmla="*/ 96 w 135"/>
                                <a:gd name="T23" fmla="*/ 19 h 55"/>
                                <a:gd name="T24" fmla="*/ 104 w 135"/>
                                <a:gd name="T25" fmla="*/ 21 h 55"/>
                                <a:gd name="T26" fmla="*/ 112 w 135"/>
                                <a:gd name="T27" fmla="*/ 23 h 55"/>
                                <a:gd name="T28" fmla="*/ 120 w 135"/>
                                <a:gd name="T29" fmla="*/ 25 h 55"/>
                                <a:gd name="T30" fmla="*/ 127 w 135"/>
                                <a:gd name="T31" fmla="*/ 26 h 55"/>
                                <a:gd name="T32" fmla="*/ 135 w 135"/>
                                <a:gd name="T33" fmla="*/ 28 h 55"/>
                                <a:gd name="T34" fmla="*/ 135 w 135"/>
                                <a:gd name="T35" fmla="*/ 31 h 55"/>
                                <a:gd name="T36" fmla="*/ 135 w 135"/>
                                <a:gd name="T37" fmla="*/ 35 h 55"/>
                                <a:gd name="T38" fmla="*/ 135 w 135"/>
                                <a:gd name="T39" fmla="*/ 38 h 55"/>
                                <a:gd name="T40" fmla="*/ 135 w 135"/>
                                <a:gd name="T41" fmla="*/ 41 h 55"/>
                                <a:gd name="T42" fmla="*/ 135 w 135"/>
                                <a:gd name="T43" fmla="*/ 44 h 55"/>
                                <a:gd name="T44" fmla="*/ 135 w 135"/>
                                <a:gd name="T45" fmla="*/ 48 h 55"/>
                                <a:gd name="T46" fmla="*/ 135 w 135"/>
                                <a:gd name="T47" fmla="*/ 51 h 55"/>
                                <a:gd name="T48" fmla="*/ 135 w 135"/>
                                <a:gd name="T49" fmla="*/ 55 h 55"/>
                                <a:gd name="T50" fmla="*/ 127 w 135"/>
                                <a:gd name="T51" fmla="*/ 53 h 55"/>
                                <a:gd name="T52" fmla="*/ 120 w 135"/>
                                <a:gd name="T53" fmla="*/ 52 h 55"/>
                                <a:gd name="T54" fmla="*/ 112 w 135"/>
                                <a:gd name="T55" fmla="*/ 50 h 55"/>
                                <a:gd name="T56" fmla="*/ 104 w 135"/>
                                <a:gd name="T57" fmla="*/ 49 h 55"/>
                                <a:gd name="T58" fmla="*/ 95 w 135"/>
                                <a:gd name="T59" fmla="*/ 47 h 55"/>
                                <a:gd name="T60" fmla="*/ 87 w 135"/>
                                <a:gd name="T61" fmla="*/ 46 h 55"/>
                                <a:gd name="T62" fmla="*/ 79 w 135"/>
                                <a:gd name="T63" fmla="*/ 44 h 55"/>
                                <a:gd name="T64" fmla="*/ 71 w 135"/>
                                <a:gd name="T65" fmla="*/ 43 h 55"/>
                                <a:gd name="T66" fmla="*/ 62 w 135"/>
                                <a:gd name="T67" fmla="*/ 41 h 55"/>
                                <a:gd name="T68" fmla="*/ 54 w 135"/>
                                <a:gd name="T69" fmla="*/ 39 h 55"/>
                                <a:gd name="T70" fmla="*/ 45 w 135"/>
                                <a:gd name="T71" fmla="*/ 37 h 55"/>
                                <a:gd name="T72" fmla="*/ 36 w 135"/>
                                <a:gd name="T73" fmla="*/ 36 h 55"/>
                                <a:gd name="T74" fmla="*/ 27 w 135"/>
                                <a:gd name="T75" fmla="*/ 34 h 55"/>
                                <a:gd name="T76" fmla="*/ 18 w 135"/>
                                <a:gd name="T77" fmla="*/ 32 h 55"/>
                                <a:gd name="T78" fmla="*/ 9 w 135"/>
                                <a:gd name="T79" fmla="*/ 31 h 55"/>
                                <a:gd name="T80" fmla="*/ 0 w 135"/>
                                <a:gd name="T81" fmla="*/ 29 h 55"/>
                                <a:gd name="T82" fmla="*/ 0 w 135"/>
                                <a:gd name="T83" fmla="*/ 25 h 55"/>
                                <a:gd name="T84" fmla="*/ 0 w 135"/>
                                <a:gd name="T85" fmla="*/ 21 h 55"/>
                                <a:gd name="T86" fmla="*/ 0 w 135"/>
                                <a:gd name="T87" fmla="*/ 18 h 55"/>
                                <a:gd name="T88" fmla="*/ 0 w 135"/>
                                <a:gd name="T89" fmla="*/ 14 h 55"/>
                                <a:gd name="T90" fmla="*/ 0 w 135"/>
                                <a:gd name="T91" fmla="*/ 10 h 55"/>
                                <a:gd name="T92" fmla="*/ 0 w 135"/>
                                <a:gd name="T93" fmla="*/ 7 h 55"/>
                                <a:gd name="T94" fmla="*/ 0 w 135"/>
                                <a:gd name="T95" fmla="*/ 3 h 55"/>
                                <a:gd name="T96" fmla="*/ 0 w 135"/>
                                <a:gd name="T97"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5" h="55">
                                  <a:moveTo>
                                    <a:pt x="0" y="0"/>
                                  </a:moveTo>
                                  <a:lnTo>
                                    <a:pt x="10" y="1"/>
                                  </a:lnTo>
                                  <a:lnTo>
                                    <a:pt x="19" y="3"/>
                                  </a:lnTo>
                                  <a:lnTo>
                                    <a:pt x="28" y="5"/>
                                  </a:lnTo>
                                  <a:lnTo>
                                    <a:pt x="37" y="7"/>
                                  </a:lnTo>
                                  <a:lnTo>
                                    <a:pt x="45" y="9"/>
                                  </a:lnTo>
                                  <a:lnTo>
                                    <a:pt x="54" y="11"/>
                                  </a:lnTo>
                                  <a:lnTo>
                                    <a:pt x="63" y="13"/>
                                  </a:lnTo>
                                  <a:lnTo>
                                    <a:pt x="72" y="15"/>
                                  </a:lnTo>
                                  <a:lnTo>
                                    <a:pt x="80" y="16"/>
                                  </a:lnTo>
                                  <a:lnTo>
                                    <a:pt x="88" y="18"/>
                                  </a:lnTo>
                                  <a:lnTo>
                                    <a:pt x="96" y="19"/>
                                  </a:lnTo>
                                  <a:lnTo>
                                    <a:pt x="104" y="21"/>
                                  </a:lnTo>
                                  <a:lnTo>
                                    <a:pt x="112" y="23"/>
                                  </a:lnTo>
                                  <a:lnTo>
                                    <a:pt x="120" y="25"/>
                                  </a:lnTo>
                                  <a:lnTo>
                                    <a:pt x="127" y="26"/>
                                  </a:lnTo>
                                  <a:lnTo>
                                    <a:pt x="135" y="28"/>
                                  </a:lnTo>
                                  <a:lnTo>
                                    <a:pt x="135" y="31"/>
                                  </a:lnTo>
                                  <a:lnTo>
                                    <a:pt x="135" y="35"/>
                                  </a:lnTo>
                                  <a:lnTo>
                                    <a:pt x="135" y="38"/>
                                  </a:lnTo>
                                  <a:lnTo>
                                    <a:pt x="135" y="41"/>
                                  </a:lnTo>
                                  <a:lnTo>
                                    <a:pt x="135" y="44"/>
                                  </a:lnTo>
                                  <a:lnTo>
                                    <a:pt x="135" y="48"/>
                                  </a:lnTo>
                                  <a:lnTo>
                                    <a:pt x="135" y="51"/>
                                  </a:lnTo>
                                  <a:lnTo>
                                    <a:pt x="135" y="55"/>
                                  </a:lnTo>
                                  <a:lnTo>
                                    <a:pt x="127" y="53"/>
                                  </a:lnTo>
                                  <a:lnTo>
                                    <a:pt x="120" y="52"/>
                                  </a:lnTo>
                                  <a:lnTo>
                                    <a:pt x="112" y="50"/>
                                  </a:lnTo>
                                  <a:lnTo>
                                    <a:pt x="104" y="49"/>
                                  </a:lnTo>
                                  <a:lnTo>
                                    <a:pt x="95" y="47"/>
                                  </a:lnTo>
                                  <a:lnTo>
                                    <a:pt x="87" y="46"/>
                                  </a:lnTo>
                                  <a:lnTo>
                                    <a:pt x="79" y="44"/>
                                  </a:lnTo>
                                  <a:lnTo>
                                    <a:pt x="71" y="43"/>
                                  </a:lnTo>
                                  <a:lnTo>
                                    <a:pt x="62" y="41"/>
                                  </a:lnTo>
                                  <a:lnTo>
                                    <a:pt x="54" y="39"/>
                                  </a:lnTo>
                                  <a:lnTo>
                                    <a:pt x="45" y="37"/>
                                  </a:lnTo>
                                  <a:lnTo>
                                    <a:pt x="36" y="36"/>
                                  </a:lnTo>
                                  <a:lnTo>
                                    <a:pt x="27" y="34"/>
                                  </a:lnTo>
                                  <a:lnTo>
                                    <a:pt x="18" y="32"/>
                                  </a:lnTo>
                                  <a:lnTo>
                                    <a:pt x="9" y="31"/>
                                  </a:lnTo>
                                  <a:lnTo>
                                    <a:pt x="0" y="29"/>
                                  </a:lnTo>
                                  <a:lnTo>
                                    <a:pt x="0" y="25"/>
                                  </a:lnTo>
                                  <a:lnTo>
                                    <a:pt x="0" y="21"/>
                                  </a:lnTo>
                                  <a:lnTo>
                                    <a:pt x="0" y="18"/>
                                  </a:lnTo>
                                  <a:lnTo>
                                    <a:pt x="0" y="14"/>
                                  </a:lnTo>
                                  <a:lnTo>
                                    <a:pt x="0" y="10"/>
                                  </a:lnTo>
                                  <a:lnTo>
                                    <a:pt x="0" y="7"/>
                                  </a:lnTo>
                                  <a:lnTo>
                                    <a:pt x="0" y="3"/>
                                  </a:lnTo>
                                  <a:lnTo>
                                    <a:pt x="0"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0" name="Freeform 2744"/>
                          <wps:cNvSpPr>
                            <a:spLocks/>
                          </wps:cNvSpPr>
                          <wps:spPr bwMode="auto">
                            <a:xfrm>
                              <a:off x="1543" y="2237"/>
                              <a:ext cx="136" cy="50"/>
                            </a:xfrm>
                            <a:custGeom>
                              <a:avLst/>
                              <a:gdLst>
                                <a:gd name="T0" fmla="*/ 1 w 136"/>
                                <a:gd name="T1" fmla="*/ 0 h 50"/>
                                <a:gd name="T2" fmla="*/ 10 w 136"/>
                                <a:gd name="T3" fmla="*/ 1 h 50"/>
                                <a:gd name="T4" fmla="*/ 19 w 136"/>
                                <a:gd name="T5" fmla="*/ 3 h 50"/>
                                <a:gd name="T6" fmla="*/ 28 w 136"/>
                                <a:gd name="T7" fmla="*/ 4 h 50"/>
                                <a:gd name="T8" fmla="*/ 37 w 136"/>
                                <a:gd name="T9" fmla="*/ 6 h 50"/>
                                <a:gd name="T10" fmla="*/ 46 w 136"/>
                                <a:gd name="T11" fmla="*/ 7 h 50"/>
                                <a:gd name="T12" fmla="*/ 54 w 136"/>
                                <a:gd name="T13" fmla="*/ 9 h 50"/>
                                <a:gd name="T14" fmla="*/ 63 w 136"/>
                                <a:gd name="T15" fmla="*/ 11 h 50"/>
                                <a:gd name="T16" fmla="*/ 72 w 136"/>
                                <a:gd name="T17" fmla="*/ 12 h 50"/>
                                <a:gd name="T18" fmla="*/ 80 w 136"/>
                                <a:gd name="T19" fmla="*/ 13 h 50"/>
                                <a:gd name="T20" fmla="*/ 88 w 136"/>
                                <a:gd name="T21" fmla="*/ 15 h 50"/>
                                <a:gd name="T22" fmla="*/ 96 w 136"/>
                                <a:gd name="T23" fmla="*/ 16 h 50"/>
                                <a:gd name="T24" fmla="*/ 105 w 136"/>
                                <a:gd name="T25" fmla="*/ 17 h 50"/>
                                <a:gd name="T26" fmla="*/ 113 w 136"/>
                                <a:gd name="T27" fmla="*/ 18 h 50"/>
                                <a:gd name="T28" fmla="*/ 121 w 136"/>
                                <a:gd name="T29" fmla="*/ 20 h 50"/>
                                <a:gd name="T30" fmla="*/ 128 w 136"/>
                                <a:gd name="T31" fmla="*/ 21 h 50"/>
                                <a:gd name="T32" fmla="*/ 136 w 136"/>
                                <a:gd name="T33" fmla="*/ 23 h 50"/>
                                <a:gd name="T34" fmla="*/ 136 w 136"/>
                                <a:gd name="T35" fmla="*/ 26 h 50"/>
                                <a:gd name="T36" fmla="*/ 136 w 136"/>
                                <a:gd name="T37" fmla="*/ 29 h 50"/>
                                <a:gd name="T38" fmla="*/ 136 w 136"/>
                                <a:gd name="T39" fmla="*/ 33 h 50"/>
                                <a:gd name="T40" fmla="*/ 136 w 136"/>
                                <a:gd name="T41" fmla="*/ 36 h 50"/>
                                <a:gd name="T42" fmla="*/ 136 w 136"/>
                                <a:gd name="T43" fmla="*/ 39 h 50"/>
                                <a:gd name="T44" fmla="*/ 136 w 136"/>
                                <a:gd name="T45" fmla="*/ 43 h 50"/>
                                <a:gd name="T46" fmla="*/ 136 w 136"/>
                                <a:gd name="T47" fmla="*/ 46 h 50"/>
                                <a:gd name="T48" fmla="*/ 136 w 136"/>
                                <a:gd name="T49" fmla="*/ 50 h 50"/>
                                <a:gd name="T50" fmla="*/ 128 w 136"/>
                                <a:gd name="T51" fmla="*/ 48 h 50"/>
                                <a:gd name="T52" fmla="*/ 121 w 136"/>
                                <a:gd name="T53" fmla="*/ 47 h 50"/>
                                <a:gd name="T54" fmla="*/ 113 w 136"/>
                                <a:gd name="T55" fmla="*/ 46 h 50"/>
                                <a:gd name="T56" fmla="*/ 105 w 136"/>
                                <a:gd name="T57" fmla="*/ 45 h 50"/>
                                <a:gd name="T58" fmla="*/ 96 w 136"/>
                                <a:gd name="T59" fmla="*/ 43 h 50"/>
                                <a:gd name="T60" fmla="*/ 88 w 136"/>
                                <a:gd name="T61" fmla="*/ 42 h 50"/>
                                <a:gd name="T62" fmla="*/ 80 w 136"/>
                                <a:gd name="T63" fmla="*/ 41 h 50"/>
                                <a:gd name="T64" fmla="*/ 72 w 136"/>
                                <a:gd name="T65" fmla="*/ 40 h 50"/>
                                <a:gd name="T66" fmla="*/ 63 w 136"/>
                                <a:gd name="T67" fmla="*/ 39 h 50"/>
                                <a:gd name="T68" fmla="*/ 54 w 136"/>
                                <a:gd name="T69" fmla="*/ 37 h 50"/>
                                <a:gd name="T70" fmla="*/ 45 w 136"/>
                                <a:gd name="T71" fmla="*/ 36 h 50"/>
                                <a:gd name="T72" fmla="*/ 37 w 136"/>
                                <a:gd name="T73" fmla="*/ 35 h 50"/>
                                <a:gd name="T74" fmla="*/ 27 w 136"/>
                                <a:gd name="T75" fmla="*/ 34 h 50"/>
                                <a:gd name="T76" fmla="*/ 18 w 136"/>
                                <a:gd name="T77" fmla="*/ 32 h 50"/>
                                <a:gd name="T78" fmla="*/ 9 w 136"/>
                                <a:gd name="T79" fmla="*/ 31 h 50"/>
                                <a:gd name="T80" fmla="*/ 0 w 136"/>
                                <a:gd name="T81" fmla="*/ 30 h 50"/>
                                <a:gd name="T82" fmla="*/ 0 w 136"/>
                                <a:gd name="T83" fmla="*/ 26 h 50"/>
                                <a:gd name="T84" fmla="*/ 0 w 136"/>
                                <a:gd name="T85" fmla="*/ 22 h 50"/>
                                <a:gd name="T86" fmla="*/ 0 w 136"/>
                                <a:gd name="T87" fmla="*/ 18 h 50"/>
                                <a:gd name="T88" fmla="*/ 0 w 136"/>
                                <a:gd name="T89" fmla="*/ 15 h 50"/>
                                <a:gd name="T90" fmla="*/ 0 w 136"/>
                                <a:gd name="T91" fmla="*/ 11 h 50"/>
                                <a:gd name="T92" fmla="*/ 0 w 136"/>
                                <a:gd name="T93" fmla="*/ 7 h 50"/>
                                <a:gd name="T94" fmla="*/ 0 w 136"/>
                                <a:gd name="T95" fmla="*/ 3 h 50"/>
                                <a:gd name="T96" fmla="*/ 1 w 136"/>
                                <a:gd name="T97"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6" h="50">
                                  <a:moveTo>
                                    <a:pt x="1" y="0"/>
                                  </a:moveTo>
                                  <a:lnTo>
                                    <a:pt x="10" y="1"/>
                                  </a:lnTo>
                                  <a:lnTo>
                                    <a:pt x="19" y="3"/>
                                  </a:lnTo>
                                  <a:lnTo>
                                    <a:pt x="28" y="4"/>
                                  </a:lnTo>
                                  <a:lnTo>
                                    <a:pt x="37" y="6"/>
                                  </a:lnTo>
                                  <a:lnTo>
                                    <a:pt x="46" y="7"/>
                                  </a:lnTo>
                                  <a:lnTo>
                                    <a:pt x="54" y="9"/>
                                  </a:lnTo>
                                  <a:lnTo>
                                    <a:pt x="63" y="11"/>
                                  </a:lnTo>
                                  <a:lnTo>
                                    <a:pt x="72" y="12"/>
                                  </a:lnTo>
                                  <a:lnTo>
                                    <a:pt x="80" y="13"/>
                                  </a:lnTo>
                                  <a:lnTo>
                                    <a:pt x="88" y="15"/>
                                  </a:lnTo>
                                  <a:lnTo>
                                    <a:pt x="96" y="16"/>
                                  </a:lnTo>
                                  <a:lnTo>
                                    <a:pt x="105" y="17"/>
                                  </a:lnTo>
                                  <a:lnTo>
                                    <a:pt x="113" y="18"/>
                                  </a:lnTo>
                                  <a:lnTo>
                                    <a:pt x="121" y="20"/>
                                  </a:lnTo>
                                  <a:lnTo>
                                    <a:pt x="128" y="21"/>
                                  </a:lnTo>
                                  <a:lnTo>
                                    <a:pt x="136" y="23"/>
                                  </a:lnTo>
                                  <a:lnTo>
                                    <a:pt x="136" y="26"/>
                                  </a:lnTo>
                                  <a:lnTo>
                                    <a:pt x="136" y="29"/>
                                  </a:lnTo>
                                  <a:lnTo>
                                    <a:pt x="136" y="33"/>
                                  </a:lnTo>
                                  <a:lnTo>
                                    <a:pt x="136" y="36"/>
                                  </a:lnTo>
                                  <a:lnTo>
                                    <a:pt x="136" y="39"/>
                                  </a:lnTo>
                                  <a:lnTo>
                                    <a:pt x="136" y="43"/>
                                  </a:lnTo>
                                  <a:lnTo>
                                    <a:pt x="136" y="46"/>
                                  </a:lnTo>
                                  <a:lnTo>
                                    <a:pt x="136" y="50"/>
                                  </a:lnTo>
                                  <a:lnTo>
                                    <a:pt x="128" y="48"/>
                                  </a:lnTo>
                                  <a:lnTo>
                                    <a:pt x="121" y="47"/>
                                  </a:lnTo>
                                  <a:lnTo>
                                    <a:pt x="113" y="46"/>
                                  </a:lnTo>
                                  <a:lnTo>
                                    <a:pt x="105" y="45"/>
                                  </a:lnTo>
                                  <a:lnTo>
                                    <a:pt x="96" y="43"/>
                                  </a:lnTo>
                                  <a:lnTo>
                                    <a:pt x="88" y="42"/>
                                  </a:lnTo>
                                  <a:lnTo>
                                    <a:pt x="80" y="41"/>
                                  </a:lnTo>
                                  <a:lnTo>
                                    <a:pt x="72" y="40"/>
                                  </a:lnTo>
                                  <a:lnTo>
                                    <a:pt x="63" y="39"/>
                                  </a:lnTo>
                                  <a:lnTo>
                                    <a:pt x="54" y="37"/>
                                  </a:lnTo>
                                  <a:lnTo>
                                    <a:pt x="45" y="36"/>
                                  </a:lnTo>
                                  <a:lnTo>
                                    <a:pt x="37" y="35"/>
                                  </a:lnTo>
                                  <a:lnTo>
                                    <a:pt x="27" y="34"/>
                                  </a:lnTo>
                                  <a:lnTo>
                                    <a:pt x="18" y="32"/>
                                  </a:lnTo>
                                  <a:lnTo>
                                    <a:pt x="9" y="31"/>
                                  </a:lnTo>
                                  <a:lnTo>
                                    <a:pt x="0" y="30"/>
                                  </a:lnTo>
                                  <a:lnTo>
                                    <a:pt x="0" y="26"/>
                                  </a:lnTo>
                                  <a:lnTo>
                                    <a:pt x="0" y="22"/>
                                  </a:lnTo>
                                  <a:lnTo>
                                    <a:pt x="0" y="18"/>
                                  </a:lnTo>
                                  <a:lnTo>
                                    <a:pt x="0" y="15"/>
                                  </a:lnTo>
                                  <a:lnTo>
                                    <a:pt x="0" y="11"/>
                                  </a:lnTo>
                                  <a:lnTo>
                                    <a:pt x="0" y="7"/>
                                  </a:lnTo>
                                  <a:lnTo>
                                    <a:pt x="0" y="3"/>
                                  </a:lnTo>
                                  <a:lnTo>
                                    <a:pt x="1"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1" name="Freeform 2745"/>
                          <wps:cNvSpPr>
                            <a:spLocks/>
                          </wps:cNvSpPr>
                          <wps:spPr bwMode="auto">
                            <a:xfrm>
                              <a:off x="1543" y="2297"/>
                              <a:ext cx="137" cy="44"/>
                            </a:xfrm>
                            <a:custGeom>
                              <a:avLst/>
                              <a:gdLst>
                                <a:gd name="T0" fmla="*/ 0 w 137"/>
                                <a:gd name="T1" fmla="*/ 0 h 44"/>
                                <a:gd name="T2" fmla="*/ 9 w 137"/>
                                <a:gd name="T3" fmla="*/ 1 h 44"/>
                                <a:gd name="T4" fmla="*/ 18 w 137"/>
                                <a:gd name="T5" fmla="*/ 2 h 44"/>
                                <a:gd name="T6" fmla="*/ 27 w 137"/>
                                <a:gd name="T7" fmla="*/ 3 h 44"/>
                                <a:gd name="T8" fmla="*/ 37 w 137"/>
                                <a:gd name="T9" fmla="*/ 4 h 44"/>
                                <a:gd name="T10" fmla="*/ 45 w 137"/>
                                <a:gd name="T11" fmla="*/ 5 h 44"/>
                                <a:gd name="T12" fmla="*/ 54 w 137"/>
                                <a:gd name="T13" fmla="*/ 6 h 44"/>
                                <a:gd name="T14" fmla="*/ 63 w 137"/>
                                <a:gd name="T15" fmla="*/ 7 h 44"/>
                                <a:gd name="T16" fmla="*/ 72 w 137"/>
                                <a:gd name="T17" fmla="*/ 9 h 44"/>
                                <a:gd name="T18" fmla="*/ 80 w 137"/>
                                <a:gd name="T19" fmla="*/ 10 h 44"/>
                                <a:gd name="T20" fmla="*/ 88 w 137"/>
                                <a:gd name="T21" fmla="*/ 11 h 44"/>
                                <a:gd name="T22" fmla="*/ 96 w 137"/>
                                <a:gd name="T23" fmla="*/ 12 h 44"/>
                                <a:gd name="T24" fmla="*/ 105 w 137"/>
                                <a:gd name="T25" fmla="*/ 13 h 44"/>
                                <a:gd name="T26" fmla="*/ 113 w 137"/>
                                <a:gd name="T27" fmla="*/ 14 h 44"/>
                                <a:gd name="T28" fmla="*/ 121 w 137"/>
                                <a:gd name="T29" fmla="*/ 15 h 44"/>
                                <a:gd name="T30" fmla="*/ 128 w 137"/>
                                <a:gd name="T31" fmla="*/ 16 h 44"/>
                                <a:gd name="T32" fmla="*/ 136 w 137"/>
                                <a:gd name="T33" fmla="*/ 17 h 44"/>
                                <a:gd name="T34" fmla="*/ 136 w 137"/>
                                <a:gd name="T35" fmla="*/ 20 h 44"/>
                                <a:gd name="T36" fmla="*/ 136 w 137"/>
                                <a:gd name="T37" fmla="*/ 23 h 44"/>
                                <a:gd name="T38" fmla="*/ 136 w 137"/>
                                <a:gd name="T39" fmla="*/ 27 h 44"/>
                                <a:gd name="T40" fmla="*/ 137 w 137"/>
                                <a:gd name="T41" fmla="*/ 30 h 44"/>
                                <a:gd name="T42" fmla="*/ 137 w 137"/>
                                <a:gd name="T43" fmla="*/ 34 h 44"/>
                                <a:gd name="T44" fmla="*/ 137 w 137"/>
                                <a:gd name="T45" fmla="*/ 37 h 44"/>
                                <a:gd name="T46" fmla="*/ 137 w 137"/>
                                <a:gd name="T47" fmla="*/ 40 h 44"/>
                                <a:gd name="T48" fmla="*/ 137 w 137"/>
                                <a:gd name="T49" fmla="*/ 44 h 44"/>
                                <a:gd name="T50" fmla="*/ 129 w 137"/>
                                <a:gd name="T51" fmla="*/ 43 h 44"/>
                                <a:gd name="T52" fmla="*/ 121 w 137"/>
                                <a:gd name="T53" fmla="*/ 42 h 44"/>
                                <a:gd name="T54" fmla="*/ 113 w 137"/>
                                <a:gd name="T55" fmla="*/ 41 h 44"/>
                                <a:gd name="T56" fmla="*/ 105 w 137"/>
                                <a:gd name="T57" fmla="*/ 41 h 44"/>
                                <a:gd name="T58" fmla="*/ 96 w 137"/>
                                <a:gd name="T59" fmla="*/ 40 h 44"/>
                                <a:gd name="T60" fmla="*/ 88 w 137"/>
                                <a:gd name="T61" fmla="*/ 39 h 44"/>
                                <a:gd name="T62" fmla="*/ 80 w 137"/>
                                <a:gd name="T63" fmla="*/ 38 h 44"/>
                                <a:gd name="T64" fmla="*/ 72 w 137"/>
                                <a:gd name="T65" fmla="*/ 37 h 44"/>
                                <a:gd name="T66" fmla="*/ 63 w 137"/>
                                <a:gd name="T67" fmla="*/ 36 h 44"/>
                                <a:gd name="T68" fmla="*/ 54 w 137"/>
                                <a:gd name="T69" fmla="*/ 36 h 44"/>
                                <a:gd name="T70" fmla="*/ 45 w 137"/>
                                <a:gd name="T71" fmla="*/ 35 h 44"/>
                                <a:gd name="T72" fmla="*/ 36 w 137"/>
                                <a:gd name="T73" fmla="*/ 34 h 44"/>
                                <a:gd name="T74" fmla="*/ 27 w 137"/>
                                <a:gd name="T75" fmla="*/ 33 h 44"/>
                                <a:gd name="T76" fmla="*/ 18 w 137"/>
                                <a:gd name="T77" fmla="*/ 32 h 44"/>
                                <a:gd name="T78" fmla="*/ 9 w 137"/>
                                <a:gd name="T79" fmla="*/ 31 h 44"/>
                                <a:gd name="T80" fmla="*/ 0 w 137"/>
                                <a:gd name="T81" fmla="*/ 30 h 44"/>
                                <a:gd name="T82" fmla="*/ 0 w 137"/>
                                <a:gd name="T83" fmla="*/ 26 h 44"/>
                                <a:gd name="T84" fmla="*/ 0 w 137"/>
                                <a:gd name="T85" fmla="*/ 22 h 44"/>
                                <a:gd name="T86" fmla="*/ 0 w 137"/>
                                <a:gd name="T87" fmla="*/ 18 h 44"/>
                                <a:gd name="T88" fmla="*/ 0 w 137"/>
                                <a:gd name="T89" fmla="*/ 15 h 44"/>
                                <a:gd name="T90" fmla="*/ 0 w 137"/>
                                <a:gd name="T91" fmla="*/ 11 h 44"/>
                                <a:gd name="T92" fmla="*/ 0 w 137"/>
                                <a:gd name="T93" fmla="*/ 7 h 44"/>
                                <a:gd name="T94" fmla="*/ 0 w 137"/>
                                <a:gd name="T95" fmla="*/ 3 h 44"/>
                                <a:gd name="T96" fmla="*/ 0 w 137"/>
                                <a:gd name="T97"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7" h="44">
                                  <a:moveTo>
                                    <a:pt x="0" y="0"/>
                                  </a:moveTo>
                                  <a:lnTo>
                                    <a:pt x="9" y="1"/>
                                  </a:lnTo>
                                  <a:lnTo>
                                    <a:pt x="18" y="2"/>
                                  </a:lnTo>
                                  <a:lnTo>
                                    <a:pt x="27" y="3"/>
                                  </a:lnTo>
                                  <a:lnTo>
                                    <a:pt x="37" y="4"/>
                                  </a:lnTo>
                                  <a:lnTo>
                                    <a:pt x="45" y="5"/>
                                  </a:lnTo>
                                  <a:lnTo>
                                    <a:pt x="54" y="6"/>
                                  </a:lnTo>
                                  <a:lnTo>
                                    <a:pt x="63" y="7"/>
                                  </a:lnTo>
                                  <a:lnTo>
                                    <a:pt x="72" y="9"/>
                                  </a:lnTo>
                                  <a:lnTo>
                                    <a:pt x="80" y="10"/>
                                  </a:lnTo>
                                  <a:lnTo>
                                    <a:pt x="88" y="11"/>
                                  </a:lnTo>
                                  <a:lnTo>
                                    <a:pt x="96" y="12"/>
                                  </a:lnTo>
                                  <a:lnTo>
                                    <a:pt x="105" y="13"/>
                                  </a:lnTo>
                                  <a:lnTo>
                                    <a:pt x="113" y="14"/>
                                  </a:lnTo>
                                  <a:lnTo>
                                    <a:pt x="121" y="15"/>
                                  </a:lnTo>
                                  <a:lnTo>
                                    <a:pt x="128" y="16"/>
                                  </a:lnTo>
                                  <a:lnTo>
                                    <a:pt x="136" y="17"/>
                                  </a:lnTo>
                                  <a:lnTo>
                                    <a:pt x="136" y="20"/>
                                  </a:lnTo>
                                  <a:lnTo>
                                    <a:pt x="136" y="23"/>
                                  </a:lnTo>
                                  <a:lnTo>
                                    <a:pt x="136" y="27"/>
                                  </a:lnTo>
                                  <a:lnTo>
                                    <a:pt x="137" y="30"/>
                                  </a:lnTo>
                                  <a:lnTo>
                                    <a:pt x="137" y="34"/>
                                  </a:lnTo>
                                  <a:lnTo>
                                    <a:pt x="137" y="37"/>
                                  </a:lnTo>
                                  <a:lnTo>
                                    <a:pt x="137" y="40"/>
                                  </a:lnTo>
                                  <a:lnTo>
                                    <a:pt x="137" y="44"/>
                                  </a:lnTo>
                                  <a:lnTo>
                                    <a:pt x="129" y="43"/>
                                  </a:lnTo>
                                  <a:lnTo>
                                    <a:pt x="121" y="42"/>
                                  </a:lnTo>
                                  <a:lnTo>
                                    <a:pt x="113" y="41"/>
                                  </a:lnTo>
                                  <a:lnTo>
                                    <a:pt x="105" y="41"/>
                                  </a:lnTo>
                                  <a:lnTo>
                                    <a:pt x="96" y="40"/>
                                  </a:lnTo>
                                  <a:lnTo>
                                    <a:pt x="88" y="39"/>
                                  </a:lnTo>
                                  <a:lnTo>
                                    <a:pt x="80" y="38"/>
                                  </a:lnTo>
                                  <a:lnTo>
                                    <a:pt x="72" y="37"/>
                                  </a:lnTo>
                                  <a:lnTo>
                                    <a:pt x="63" y="36"/>
                                  </a:lnTo>
                                  <a:lnTo>
                                    <a:pt x="54" y="36"/>
                                  </a:lnTo>
                                  <a:lnTo>
                                    <a:pt x="45" y="35"/>
                                  </a:lnTo>
                                  <a:lnTo>
                                    <a:pt x="36" y="34"/>
                                  </a:lnTo>
                                  <a:lnTo>
                                    <a:pt x="27" y="33"/>
                                  </a:lnTo>
                                  <a:lnTo>
                                    <a:pt x="18" y="32"/>
                                  </a:lnTo>
                                  <a:lnTo>
                                    <a:pt x="9" y="31"/>
                                  </a:lnTo>
                                  <a:lnTo>
                                    <a:pt x="0" y="30"/>
                                  </a:lnTo>
                                  <a:lnTo>
                                    <a:pt x="0" y="26"/>
                                  </a:lnTo>
                                  <a:lnTo>
                                    <a:pt x="0" y="22"/>
                                  </a:lnTo>
                                  <a:lnTo>
                                    <a:pt x="0" y="18"/>
                                  </a:lnTo>
                                  <a:lnTo>
                                    <a:pt x="0" y="15"/>
                                  </a:lnTo>
                                  <a:lnTo>
                                    <a:pt x="0" y="11"/>
                                  </a:lnTo>
                                  <a:lnTo>
                                    <a:pt x="0" y="7"/>
                                  </a:lnTo>
                                  <a:lnTo>
                                    <a:pt x="0" y="3"/>
                                  </a:lnTo>
                                  <a:lnTo>
                                    <a:pt x="0"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2" name="Freeform 2746"/>
                          <wps:cNvSpPr>
                            <a:spLocks/>
                          </wps:cNvSpPr>
                          <wps:spPr bwMode="auto">
                            <a:xfrm>
                              <a:off x="1542" y="2358"/>
                              <a:ext cx="138" cy="38"/>
                            </a:xfrm>
                            <a:custGeom>
                              <a:avLst/>
                              <a:gdLst>
                                <a:gd name="T0" fmla="*/ 0 w 138"/>
                                <a:gd name="T1" fmla="*/ 0 h 38"/>
                                <a:gd name="T2" fmla="*/ 9 w 138"/>
                                <a:gd name="T3" fmla="*/ 0 h 38"/>
                                <a:gd name="T4" fmla="*/ 19 w 138"/>
                                <a:gd name="T5" fmla="*/ 1 h 38"/>
                                <a:gd name="T6" fmla="*/ 28 w 138"/>
                                <a:gd name="T7" fmla="*/ 2 h 38"/>
                                <a:gd name="T8" fmla="*/ 37 w 138"/>
                                <a:gd name="T9" fmla="*/ 3 h 38"/>
                                <a:gd name="T10" fmla="*/ 46 w 138"/>
                                <a:gd name="T11" fmla="*/ 3 h 38"/>
                                <a:gd name="T12" fmla="*/ 55 w 138"/>
                                <a:gd name="T13" fmla="*/ 4 h 38"/>
                                <a:gd name="T14" fmla="*/ 64 w 138"/>
                                <a:gd name="T15" fmla="*/ 5 h 38"/>
                                <a:gd name="T16" fmla="*/ 73 w 138"/>
                                <a:gd name="T17" fmla="*/ 6 h 38"/>
                                <a:gd name="T18" fmla="*/ 81 w 138"/>
                                <a:gd name="T19" fmla="*/ 6 h 38"/>
                                <a:gd name="T20" fmla="*/ 89 w 138"/>
                                <a:gd name="T21" fmla="*/ 7 h 38"/>
                                <a:gd name="T22" fmla="*/ 97 w 138"/>
                                <a:gd name="T23" fmla="*/ 7 h 38"/>
                                <a:gd name="T24" fmla="*/ 106 w 138"/>
                                <a:gd name="T25" fmla="*/ 8 h 38"/>
                                <a:gd name="T26" fmla="*/ 114 w 138"/>
                                <a:gd name="T27" fmla="*/ 9 h 38"/>
                                <a:gd name="T28" fmla="*/ 122 w 138"/>
                                <a:gd name="T29" fmla="*/ 9 h 38"/>
                                <a:gd name="T30" fmla="*/ 130 w 138"/>
                                <a:gd name="T31" fmla="*/ 10 h 38"/>
                                <a:gd name="T32" fmla="*/ 138 w 138"/>
                                <a:gd name="T33" fmla="*/ 11 h 38"/>
                                <a:gd name="T34" fmla="*/ 138 w 138"/>
                                <a:gd name="T35" fmla="*/ 14 h 38"/>
                                <a:gd name="T36" fmla="*/ 138 w 138"/>
                                <a:gd name="T37" fmla="*/ 18 h 38"/>
                                <a:gd name="T38" fmla="*/ 138 w 138"/>
                                <a:gd name="T39" fmla="*/ 21 h 38"/>
                                <a:gd name="T40" fmla="*/ 138 w 138"/>
                                <a:gd name="T41" fmla="*/ 25 h 38"/>
                                <a:gd name="T42" fmla="*/ 138 w 138"/>
                                <a:gd name="T43" fmla="*/ 28 h 38"/>
                                <a:gd name="T44" fmla="*/ 138 w 138"/>
                                <a:gd name="T45" fmla="*/ 32 h 38"/>
                                <a:gd name="T46" fmla="*/ 138 w 138"/>
                                <a:gd name="T47" fmla="*/ 35 h 38"/>
                                <a:gd name="T48" fmla="*/ 138 w 138"/>
                                <a:gd name="T49" fmla="*/ 38 h 38"/>
                                <a:gd name="T50" fmla="*/ 130 w 138"/>
                                <a:gd name="T51" fmla="*/ 38 h 38"/>
                                <a:gd name="T52" fmla="*/ 122 w 138"/>
                                <a:gd name="T53" fmla="*/ 37 h 38"/>
                                <a:gd name="T54" fmla="*/ 114 w 138"/>
                                <a:gd name="T55" fmla="*/ 37 h 38"/>
                                <a:gd name="T56" fmla="*/ 106 w 138"/>
                                <a:gd name="T57" fmla="*/ 36 h 38"/>
                                <a:gd name="T58" fmla="*/ 97 w 138"/>
                                <a:gd name="T59" fmla="*/ 36 h 38"/>
                                <a:gd name="T60" fmla="*/ 89 w 138"/>
                                <a:gd name="T61" fmla="*/ 36 h 38"/>
                                <a:gd name="T62" fmla="*/ 81 w 138"/>
                                <a:gd name="T63" fmla="*/ 35 h 38"/>
                                <a:gd name="T64" fmla="*/ 72 w 138"/>
                                <a:gd name="T65" fmla="*/ 35 h 38"/>
                                <a:gd name="T66" fmla="*/ 63 w 138"/>
                                <a:gd name="T67" fmla="*/ 34 h 38"/>
                                <a:gd name="T68" fmla="*/ 54 w 138"/>
                                <a:gd name="T69" fmla="*/ 34 h 38"/>
                                <a:gd name="T70" fmla="*/ 45 w 138"/>
                                <a:gd name="T71" fmla="*/ 33 h 38"/>
                                <a:gd name="T72" fmla="*/ 37 w 138"/>
                                <a:gd name="T73" fmla="*/ 33 h 38"/>
                                <a:gd name="T74" fmla="*/ 27 w 138"/>
                                <a:gd name="T75" fmla="*/ 32 h 38"/>
                                <a:gd name="T76" fmla="*/ 18 w 138"/>
                                <a:gd name="T77" fmla="*/ 32 h 38"/>
                                <a:gd name="T78" fmla="*/ 9 w 138"/>
                                <a:gd name="T79" fmla="*/ 31 h 38"/>
                                <a:gd name="T80" fmla="*/ 0 w 138"/>
                                <a:gd name="T81" fmla="*/ 31 h 38"/>
                                <a:gd name="T82" fmla="*/ 0 w 138"/>
                                <a:gd name="T83" fmla="*/ 27 h 38"/>
                                <a:gd name="T84" fmla="*/ 0 w 138"/>
                                <a:gd name="T85" fmla="*/ 23 h 38"/>
                                <a:gd name="T86" fmla="*/ 0 w 138"/>
                                <a:gd name="T87" fmla="*/ 19 h 38"/>
                                <a:gd name="T88" fmla="*/ 0 w 138"/>
                                <a:gd name="T89" fmla="*/ 15 h 38"/>
                                <a:gd name="T90" fmla="*/ 0 w 138"/>
                                <a:gd name="T91" fmla="*/ 11 h 38"/>
                                <a:gd name="T92" fmla="*/ 0 w 138"/>
                                <a:gd name="T93" fmla="*/ 7 h 38"/>
                                <a:gd name="T94" fmla="*/ 0 w 138"/>
                                <a:gd name="T95" fmla="*/ 3 h 38"/>
                                <a:gd name="T96" fmla="*/ 0 w 138"/>
                                <a:gd name="T97" fmla="*/ 0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8" h="38">
                                  <a:moveTo>
                                    <a:pt x="0" y="0"/>
                                  </a:moveTo>
                                  <a:lnTo>
                                    <a:pt x="9" y="0"/>
                                  </a:lnTo>
                                  <a:lnTo>
                                    <a:pt x="19" y="1"/>
                                  </a:lnTo>
                                  <a:lnTo>
                                    <a:pt x="28" y="2"/>
                                  </a:lnTo>
                                  <a:lnTo>
                                    <a:pt x="37" y="3"/>
                                  </a:lnTo>
                                  <a:lnTo>
                                    <a:pt x="46" y="3"/>
                                  </a:lnTo>
                                  <a:lnTo>
                                    <a:pt x="55" y="4"/>
                                  </a:lnTo>
                                  <a:lnTo>
                                    <a:pt x="64" y="5"/>
                                  </a:lnTo>
                                  <a:lnTo>
                                    <a:pt x="73" y="6"/>
                                  </a:lnTo>
                                  <a:lnTo>
                                    <a:pt x="81" y="6"/>
                                  </a:lnTo>
                                  <a:lnTo>
                                    <a:pt x="89" y="7"/>
                                  </a:lnTo>
                                  <a:lnTo>
                                    <a:pt x="97" y="7"/>
                                  </a:lnTo>
                                  <a:lnTo>
                                    <a:pt x="106" y="8"/>
                                  </a:lnTo>
                                  <a:lnTo>
                                    <a:pt x="114" y="9"/>
                                  </a:lnTo>
                                  <a:lnTo>
                                    <a:pt x="122" y="9"/>
                                  </a:lnTo>
                                  <a:lnTo>
                                    <a:pt x="130" y="10"/>
                                  </a:lnTo>
                                  <a:lnTo>
                                    <a:pt x="138" y="11"/>
                                  </a:lnTo>
                                  <a:lnTo>
                                    <a:pt x="138" y="14"/>
                                  </a:lnTo>
                                  <a:lnTo>
                                    <a:pt x="138" y="18"/>
                                  </a:lnTo>
                                  <a:lnTo>
                                    <a:pt x="138" y="21"/>
                                  </a:lnTo>
                                  <a:lnTo>
                                    <a:pt x="138" y="25"/>
                                  </a:lnTo>
                                  <a:lnTo>
                                    <a:pt x="138" y="28"/>
                                  </a:lnTo>
                                  <a:lnTo>
                                    <a:pt x="138" y="32"/>
                                  </a:lnTo>
                                  <a:lnTo>
                                    <a:pt x="138" y="35"/>
                                  </a:lnTo>
                                  <a:lnTo>
                                    <a:pt x="138" y="38"/>
                                  </a:lnTo>
                                  <a:lnTo>
                                    <a:pt x="130" y="38"/>
                                  </a:lnTo>
                                  <a:lnTo>
                                    <a:pt x="122" y="37"/>
                                  </a:lnTo>
                                  <a:lnTo>
                                    <a:pt x="114" y="37"/>
                                  </a:lnTo>
                                  <a:lnTo>
                                    <a:pt x="106" y="36"/>
                                  </a:lnTo>
                                  <a:lnTo>
                                    <a:pt x="97" y="36"/>
                                  </a:lnTo>
                                  <a:lnTo>
                                    <a:pt x="89" y="36"/>
                                  </a:lnTo>
                                  <a:lnTo>
                                    <a:pt x="81" y="35"/>
                                  </a:lnTo>
                                  <a:lnTo>
                                    <a:pt x="72" y="35"/>
                                  </a:lnTo>
                                  <a:lnTo>
                                    <a:pt x="63" y="34"/>
                                  </a:lnTo>
                                  <a:lnTo>
                                    <a:pt x="54" y="34"/>
                                  </a:lnTo>
                                  <a:lnTo>
                                    <a:pt x="45" y="33"/>
                                  </a:lnTo>
                                  <a:lnTo>
                                    <a:pt x="37" y="33"/>
                                  </a:lnTo>
                                  <a:lnTo>
                                    <a:pt x="27" y="32"/>
                                  </a:lnTo>
                                  <a:lnTo>
                                    <a:pt x="18" y="32"/>
                                  </a:lnTo>
                                  <a:lnTo>
                                    <a:pt x="9" y="31"/>
                                  </a:lnTo>
                                  <a:lnTo>
                                    <a:pt x="0" y="31"/>
                                  </a:lnTo>
                                  <a:lnTo>
                                    <a:pt x="0" y="27"/>
                                  </a:lnTo>
                                  <a:lnTo>
                                    <a:pt x="0" y="23"/>
                                  </a:lnTo>
                                  <a:lnTo>
                                    <a:pt x="0" y="19"/>
                                  </a:lnTo>
                                  <a:lnTo>
                                    <a:pt x="0" y="15"/>
                                  </a:lnTo>
                                  <a:lnTo>
                                    <a:pt x="0" y="11"/>
                                  </a:lnTo>
                                  <a:lnTo>
                                    <a:pt x="0" y="7"/>
                                  </a:lnTo>
                                  <a:lnTo>
                                    <a:pt x="0" y="3"/>
                                  </a:lnTo>
                                  <a:lnTo>
                                    <a:pt x="0"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3" name="Freeform 2747"/>
                          <wps:cNvSpPr>
                            <a:spLocks/>
                          </wps:cNvSpPr>
                          <wps:spPr bwMode="auto">
                            <a:xfrm>
                              <a:off x="1541" y="2420"/>
                              <a:ext cx="139" cy="33"/>
                            </a:xfrm>
                            <a:custGeom>
                              <a:avLst/>
                              <a:gdLst>
                                <a:gd name="T0" fmla="*/ 0 w 139"/>
                                <a:gd name="T1" fmla="*/ 0 h 33"/>
                                <a:gd name="T2" fmla="*/ 10 w 139"/>
                                <a:gd name="T3" fmla="*/ 0 h 33"/>
                                <a:gd name="T4" fmla="*/ 19 w 139"/>
                                <a:gd name="T5" fmla="*/ 1 h 33"/>
                                <a:gd name="T6" fmla="*/ 28 w 139"/>
                                <a:gd name="T7" fmla="*/ 1 h 33"/>
                                <a:gd name="T8" fmla="*/ 37 w 139"/>
                                <a:gd name="T9" fmla="*/ 1 h 33"/>
                                <a:gd name="T10" fmla="*/ 46 w 139"/>
                                <a:gd name="T11" fmla="*/ 2 h 33"/>
                                <a:gd name="T12" fmla="*/ 55 w 139"/>
                                <a:gd name="T13" fmla="*/ 2 h 33"/>
                                <a:gd name="T14" fmla="*/ 64 w 139"/>
                                <a:gd name="T15" fmla="*/ 2 h 33"/>
                                <a:gd name="T16" fmla="*/ 73 w 139"/>
                                <a:gd name="T17" fmla="*/ 3 h 33"/>
                                <a:gd name="T18" fmla="*/ 82 w 139"/>
                                <a:gd name="T19" fmla="*/ 3 h 33"/>
                                <a:gd name="T20" fmla="*/ 90 w 139"/>
                                <a:gd name="T21" fmla="*/ 3 h 33"/>
                                <a:gd name="T22" fmla="*/ 98 w 139"/>
                                <a:gd name="T23" fmla="*/ 3 h 33"/>
                                <a:gd name="T24" fmla="*/ 107 w 139"/>
                                <a:gd name="T25" fmla="*/ 4 h 33"/>
                                <a:gd name="T26" fmla="*/ 115 w 139"/>
                                <a:gd name="T27" fmla="*/ 4 h 33"/>
                                <a:gd name="T28" fmla="*/ 123 w 139"/>
                                <a:gd name="T29" fmla="*/ 4 h 33"/>
                                <a:gd name="T30" fmla="*/ 131 w 139"/>
                                <a:gd name="T31" fmla="*/ 4 h 33"/>
                                <a:gd name="T32" fmla="*/ 139 w 139"/>
                                <a:gd name="T33" fmla="*/ 5 h 33"/>
                                <a:gd name="T34" fmla="*/ 139 w 139"/>
                                <a:gd name="T35" fmla="*/ 8 h 33"/>
                                <a:gd name="T36" fmla="*/ 139 w 139"/>
                                <a:gd name="T37" fmla="*/ 12 h 33"/>
                                <a:gd name="T38" fmla="*/ 139 w 139"/>
                                <a:gd name="T39" fmla="*/ 15 h 33"/>
                                <a:gd name="T40" fmla="*/ 139 w 139"/>
                                <a:gd name="T41" fmla="*/ 19 h 33"/>
                                <a:gd name="T42" fmla="*/ 139 w 139"/>
                                <a:gd name="T43" fmla="*/ 22 h 33"/>
                                <a:gd name="T44" fmla="*/ 139 w 139"/>
                                <a:gd name="T45" fmla="*/ 26 h 33"/>
                                <a:gd name="T46" fmla="*/ 139 w 139"/>
                                <a:gd name="T47" fmla="*/ 29 h 33"/>
                                <a:gd name="T48" fmla="*/ 139 w 139"/>
                                <a:gd name="T49" fmla="*/ 33 h 33"/>
                                <a:gd name="T50" fmla="*/ 131 w 139"/>
                                <a:gd name="T51" fmla="*/ 33 h 33"/>
                                <a:gd name="T52" fmla="*/ 123 w 139"/>
                                <a:gd name="T53" fmla="*/ 33 h 33"/>
                                <a:gd name="T54" fmla="*/ 115 w 139"/>
                                <a:gd name="T55" fmla="*/ 33 h 33"/>
                                <a:gd name="T56" fmla="*/ 107 w 139"/>
                                <a:gd name="T57" fmla="*/ 33 h 33"/>
                                <a:gd name="T58" fmla="*/ 98 w 139"/>
                                <a:gd name="T59" fmla="*/ 32 h 33"/>
                                <a:gd name="T60" fmla="*/ 90 w 139"/>
                                <a:gd name="T61" fmla="*/ 32 h 33"/>
                                <a:gd name="T62" fmla="*/ 82 w 139"/>
                                <a:gd name="T63" fmla="*/ 32 h 33"/>
                                <a:gd name="T64" fmla="*/ 73 w 139"/>
                                <a:gd name="T65" fmla="*/ 32 h 33"/>
                                <a:gd name="T66" fmla="*/ 64 w 139"/>
                                <a:gd name="T67" fmla="*/ 32 h 33"/>
                                <a:gd name="T68" fmla="*/ 55 w 139"/>
                                <a:gd name="T69" fmla="*/ 32 h 33"/>
                                <a:gd name="T70" fmla="*/ 46 w 139"/>
                                <a:gd name="T71" fmla="*/ 32 h 33"/>
                                <a:gd name="T72" fmla="*/ 37 w 139"/>
                                <a:gd name="T73" fmla="*/ 32 h 33"/>
                                <a:gd name="T74" fmla="*/ 28 w 139"/>
                                <a:gd name="T75" fmla="*/ 32 h 33"/>
                                <a:gd name="T76" fmla="*/ 19 w 139"/>
                                <a:gd name="T77" fmla="*/ 32 h 33"/>
                                <a:gd name="T78" fmla="*/ 9 w 139"/>
                                <a:gd name="T79" fmla="*/ 32 h 33"/>
                                <a:gd name="T80" fmla="*/ 0 w 139"/>
                                <a:gd name="T81" fmla="*/ 32 h 33"/>
                                <a:gd name="T82" fmla="*/ 0 w 139"/>
                                <a:gd name="T83" fmla="*/ 28 h 33"/>
                                <a:gd name="T84" fmla="*/ 0 w 139"/>
                                <a:gd name="T85" fmla="*/ 24 h 33"/>
                                <a:gd name="T86" fmla="*/ 0 w 139"/>
                                <a:gd name="T87" fmla="*/ 20 h 33"/>
                                <a:gd name="T88" fmla="*/ 0 w 139"/>
                                <a:gd name="T89" fmla="*/ 16 h 33"/>
                                <a:gd name="T90" fmla="*/ 0 w 139"/>
                                <a:gd name="T91" fmla="*/ 12 h 33"/>
                                <a:gd name="T92" fmla="*/ 0 w 139"/>
                                <a:gd name="T93" fmla="*/ 8 h 33"/>
                                <a:gd name="T94" fmla="*/ 0 w 139"/>
                                <a:gd name="T95" fmla="*/ 4 h 33"/>
                                <a:gd name="T96" fmla="*/ 0 w 139"/>
                                <a:gd name="T97" fmla="*/ 0 h 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9" h="33">
                                  <a:moveTo>
                                    <a:pt x="0" y="0"/>
                                  </a:moveTo>
                                  <a:lnTo>
                                    <a:pt x="10" y="0"/>
                                  </a:lnTo>
                                  <a:lnTo>
                                    <a:pt x="19" y="1"/>
                                  </a:lnTo>
                                  <a:lnTo>
                                    <a:pt x="28" y="1"/>
                                  </a:lnTo>
                                  <a:lnTo>
                                    <a:pt x="37" y="1"/>
                                  </a:lnTo>
                                  <a:lnTo>
                                    <a:pt x="46" y="2"/>
                                  </a:lnTo>
                                  <a:lnTo>
                                    <a:pt x="55" y="2"/>
                                  </a:lnTo>
                                  <a:lnTo>
                                    <a:pt x="64" y="2"/>
                                  </a:lnTo>
                                  <a:lnTo>
                                    <a:pt x="73" y="3"/>
                                  </a:lnTo>
                                  <a:lnTo>
                                    <a:pt x="82" y="3"/>
                                  </a:lnTo>
                                  <a:lnTo>
                                    <a:pt x="90" y="3"/>
                                  </a:lnTo>
                                  <a:lnTo>
                                    <a:pt x="98" y="3"/>
                                  </a:lnTo>
                                  <a:lnTo>
                                    <a:pt x="107" y="4"/>
                                  </a:lnTo>
                                  <a:lnTo>
                                    <a:pt x="115" y="4"/>
                                  </a:lnTo>
                                  <a:lnTo>
                                    <a:pt x="123" y="4"/>
                                  </a:lnTo>
                                  <a:lnTo>
                                    <a:pt x="131" y="4"/>
                                  </a:lnTo>
                                  <a:lnTo>
                                    <a:pt x="139" y="5"/>
                                  </a:lnTo>
                                  <a:lnTo>
                                    <a:pt x="139" y="8"/>
                                  </a:lnTo>
                                  <a:lnTo>
                                    <a:pt x="139" y="12"/>
                                  </a:lnTo>
                                  <a:lnTo>
                                    <a:pt x="139" y="15"/>
                                  </a:lnTo>
                                  <a:lnTo>
                                    <a:pt x="139" y="19"/>
                                  </a:lnTo>
                                  <a:lnTo>
                                    <a:pt x="139" y="22"/>
                                  </a:lnTo>
                                  <a:lnTo>
                                    <a:pt x="139" y="26"/>
                                  </a:lnTo>
                                  <a:lnTo>
                                    <a:pt x="139" y="29"/>
                                  </a:lnTo>
                                  <a:lnTo>
                                    <a:pt x="139" y="33"/>
                                  </a:lnTo>
                                  <a:lnTo>
                                    <a:pt x="131" y="33"/>
                                  </a:lnTo>
                                  <a:lnTo>
                                    <a:pt x="123" y="33"/>
                                  </a:lnTo>
                                  <a:lnTo>
                                    <a:pt x="115" y="33"/>
                                  </a:lnTo>
                                  <a:lnTo>
                                    <a:pt x="107" y="33"/>
                                  </a:lnTo>
                                  <a:lnTo>
                                    <a:pt x="98" y="32"/>
                                  </a:lnTo>
                                  <a:lnTo>
                                    <a:pt x="90" y="32"/>
                                  </a:lnTo>
                                  <a:lnTo>
                                    <a:pt x="82" y="32"/>
                                  </a:lnTo>
                                  <a:lnTo>
                                    <a:pt x="73" y="32"/>
                                  </a:lnTo>
                                  <a:lnTo>
                                    <a:pt x="64" y="32"/>
                                  </a:lnTo>
                                  <a:lnTo>
                                    <a:pt x="55" y="32"/>
                                  </a:lnTo>
                                  <a:lnTo>
                                    <a:pt x="46" y="32"/>
                                  </a:lnTo>
                                  <a:lnTo>
                                    <a:pt x="37" y="32"/>
                                  </a:lnTo>
                                  <a:lnTo>
                                    <a:pt x="28" y="32"/>
                                  </a:lnTo>
                                  <a:lnTo>
                                    <a:pt x="19" y="32"/>
                                  </a:lnTo>
                                  <a:lnTo>
                                    <a:pt x="9" y="32"/>
                                  </a:lnTo>
                                  <a:lnTo>
                                    <a:pt x="0" y="32"/>
                                  </a:lnTo>
                                  <a:lnTo>
                                    <a:pt x="0" y="28"/>
                                  </a:lnTo>
                                  <a:lnTo>
                                    <a:pt x="0" y="24"/>
                                  </a:lnTo>
                                  <a:lnTo>
                                    <a:pt x="0" y="20"/>
                                  </a:lnTo>
                                  <a:lnTo>
                                    <a:pt x="0" y="16"/>
                                  </a:lnTo>
                                  <a:lnTo>
                                    <a:pt x="0" y="12"/>
                                  </a:lnTo>
                                  <a:lnTo>
                                    <a:pt x="0" y="8"/>
                                  </a:lnTo>
                                  <a:lnTo>
                                    <a:pt x="0" y="4"/>
                                  </a:lnTo>
                                  <a:lnTo>
                                    <a:pt x="0"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4" name="Freeform 2748"/>
                          <wps:cNvSpPr>
                            <a:spLocks/>
                          </wps:cNvSpPr>
                          <wps:spPr bwMode="auto">
                            <a:xfrm>
                              <a:off x="1540" y="2482"/>
                              <a:ext cx="140" cy="33"/>
                            </a:xfrm>
                            <a:custGeom>
                              <a:avLst/>
                              <a:gdLst>
                                <a:gd name="T0" fmla="*/ 1 w 140"/>
                                <a:gd name="T1" fmla="*/ 1 h 33"/>
                                <a:gd name="T2" fmla="*/ 10 w 140"/>
                                <a:gd name="T3" fmla="*/ 1 h 33"/>
                                <a:gd name="T4" fmla="*/ 19 w 140"/>
                                <a:gd name="T5" fmla="*/ 1 h 33"/>
                                <a:gd name="T6" fmla="*/ 29 w 140"/>
                                <a:gd name="T7" fmla="*/ 1 h 33"/>
                                <a:gd name="T8" fmla="*/ 38 w 140"/>
                                <a:gd name="T9" fmla="*/ 1 h 33"/>
                                <a:gd name="T10" fmla="*/ 47 w 140"/>
                                <a:gd name="T11" fmla="*/ 1 h 33"/>
                                <a:gd name="T12" fmla="*/ 56 w 140"/>
                                <a:gd name="T13" fmla="*/ 1 h 33"/>
                                <a:gd name="T14" fmla="*/ 65 w 140"/>
                                <a:gd name="T15" fmla="*/ 1 h 33"/>
                                <a:gd name="T16" fmla="*/ 74 w 140"/>
                                <a:gd name="T17" fmla="*/ 1 h 33"/>
                                <a:gd name="T18" fmla="*/ 82 w 140"/>
                                <a:gd name="T19" fmla="*/ 0 h 33"/>
                                <a:gd name="T20" fmla="*/ 91 w 140"/>
                                <a:gd name="T21" fmla="*/ 0 h 33"/>
                                <a:gd name="T22" fmla="*/ 99 w 140"/>
                                <a:gd name="T23" fmla="*/ 0 h 33"/>
                                <a:gd name="T24" fmla="*/ 108 w 140"/>
                                <a:gd name="T25" fmla="*/ 0 h 33"/>
                                <a:gd name="T26" fmla="*/ 116 w 140"/>
                                <a:gd name="T27" fmla="*/ 0 h 33"/>
                                <a:gd name="T28" fmla="*/ 124 w 140"/>
                                <a:gd name="T29" fmla="*/ 0 h 33"/>
                                <a:gd name="T30" fmla="*/ 132 w 140"/>
                                <a:gd name="T31" fmla="*/ 0 h 33"/>
                                <a:gd name="T32" fmla="*/ 140 w 140"/>
                                <a:gd name="T33" fmla="*/ 0 h 33"/>
                                <a:gd name="T34" fmla="*/ 140 w 140"/>
                                <a:gd name="T35" fmla="*/ 3 h 33"/>
                                <a:gd name="T36" fmla="*/ 140 w 140"/>
                                <a:gd name="T37" fmla="*/ 7 h 33"/>
                                <a:gd name="T38" fmla="*/ 140 w 140"/>
                                <a:gd name="T39" fmla="*/ 10 h 33"/>
                                <a:gd name="T40" fmla="*/ 140 w 140"/>
                                <a:gd name="T41" fmla="*/ 14 h 33"/>
                                <a:gd name="T42" fmla="*/ 140 w 140"/>
                                <a:gd name="T43" fmla="*/ 17 h 33"/>
                                <a:gd name="T44" fmla="*/ 140 w 140"/>
                                <a:gd name="T45" fmla="*/ 21 h 33"/>
                                <a:gd name="T46" fmla="*/ 140 w 140"/>
                                <a:gd name="T47" fmla="*/ 25 h 33"/>
                                <a:gd name="T48" fmla="*/ 140 w 140"/>
                                <a:gd name="T49" fmla="*/ 28 h 33"/>
                                <a:gd name="T50" fmla="*/ 132 w 140"/>
                                <a:gd name="T51" fmla="*/ 28 h 33"/>
                                <a:gd name="T52" fmla="*/ 124 w 140"/>
                                <a:gd name="T53" fmla="*/ 29 h 33"/>
                                <a:gd name="T54" fmla="*/ 116 w 140"/>
                                <a:gd name="T55" fmla="*/ 29 h 33"/>
                                <a:gd name="T56" fmla="*/ 108 w 140"/>
                                <a:gd name="T57" fmla="*/ 30 h 33"/>
                                <a:gd name="T58" fmla="*/ 99 w 140"/>
                                <a:gd name="T59" fmla="*/ 30 h 33"/>
                                <a:gd name="T60" fmla="*/ 91 w 140"/>
                                <a:gd name="T61" fmla="*/ 30 h 33"/>
                                <a:gd name="T62" fmla="*/ 82 w 140"/>
                                <a:gd name="T63" fmla="*/ 30 h 33"/>
                                <a:gd name="T64" fmla="*/ 74 w 140"/>
                                <a:gd name="T65" fmla="*/ 31 h 33"/>
                                <a:gd name="T66" fmla="*/ 65 w 140"/>
                                <a:gd name="T67" fmla="*/ 31 h 33"/>
                                <a:gd name="T68" fmla="*/ 56 w 140"/>
                                <a:gd name="T69" fmla="*/ 31 h 33"/>
                                <a:gd name="T70" fmla="*/ 47 w 140"/>
                                <a:gd name="T71" fmla="*/ 32 h 33"/>
                                <a:gd name="T72" fmla="*/ 38 w 140"/>
                                <a:gd name="T73" fmla="*/ 32 h 33"/>
                                <a:gd name="T74" fmla="*/ 28 w 140"/>
                                <a:gd name="T75" fmla="*/ 32 h 33"/>
                                <a:gd name="T76" fmla="*/ 19 w 140"/>
                                <a:gd name="T77" fmla="*/ 32 h 33"/>
                                <a:gd name="T78" fmla="*/ 10 w 140"/>
                                <a:gd name="T79" fmla="*/ 32 h 33"/>
                                <a:gd name="T80" fmla="*/ 0 w 140"/>
                                <a:gd name="T81" fmla="*/ 33 h 33"/>
                                <a:gd name="T82" fmla="*/ 0 w 140"/>
                                <a:gd name="T83" fmla="*/ 29 h 33"/>
                                <a:gd name="T84" fmla="*/ 0 w 140"/>
                                <a:gd name="T85" fmla="*/ 25 h 33"/>
                                <a:gd name="T86" fmla="*/ 0 w 140"/>
                                <a:gd name="T87" fmla="*/ 21 h 33"/>
                                <a:gd name="T88" fmla="*/ 0 w 140"/>
                                <a:gd name="T89" fmla="*/ 17 h 33"/>
                                <a:gd name="T90" fmla="*/ 0 w 140"/>
                                <a:gd name="T91" fmla="*/ 13 h 33"/>
                                <a:gd name="T92" fmla="*/ 0 w 140"/>
                                <a:gd name="T93" fmla="*/ 9 h 33"/>
                                <a:gd name="T94" fmla="*/ 0 w 140"/>
                                <a:gd name="T95" fmla="*/ 5 h 33"/>
                                <a:gd name="T96" fmla="*/ 1 w 140"/>
                                <a:gd name="T97" fmla="*/ 1 h 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40" h="33">
                                  <a:moveTo>
                                    <a:pt x="1" y="1"/>
                                  </a:moveTo>
                                  <a:lnTo>
                                    <a:pt x="10" y="1"/>
                                  </a:lnTo>
                                  <a:lnTo>
                                    <a:pt x="19" y="1"/>
                                  </a:lnTo>
                                  <a:lnTo>
                                    <a:pt x="29" y="1"/>
                                  </a:lnTo>
                                  <a:lnTo>
                                    <a:pt x="38" y="1"/>
                                  </a:lnTo>
                                  <a:lnTo>
                                    <a:pt x="47" y="1"/>
                                  </a:lnTo>
                                  <a:lnTo>
                                    <a:pt x="56" y="1"/>
                                  </a:lnTo>
                                  <a:lnTo>
                                    <a:pt x="65" y="1"/>
                                  </a:lnTo>
                                  <a:lnTo>
                                    <a:pt x="74" y="1"/>
                                  </a:lnTo>
                                  <a:lnTo>
                                    <a:pt x="82" y="0"/>
                                  </a:lnTo>
                                  <a:lnTo>
                                    <a:pt x="91" y="0"/>
                                  </a:lnTo>
                                  <a:lnTo>
                                    <a:pt x="99" y="0"/>
                                  </a:lnTo>
                                  <a:lnTo>
                                    <a:pt x="108" y="0"/>
                                  </a:lnTo>
                                  <a:lnTo>
                                    <a:pt x="116" y="0"/>
                                  </a:lnTo>
                                  <a:lnTo>
                                    <a:pt x="124" y="0"/>
                                  </a:lnTo>
                                  <a:lnTo>
                                    <a:pt x="132" y="0"/>
                                  </a:lnTo>
                                  <a:lnTo>
                                    <a:pt x="140" y="0"/>
                                  </a:lnTo>
                                  <a:lnTo>
                                    <a:pt x="140" y="3"/>
                                  </a:lnTo>
                                  <a:lnTo>
                                    <a:pt x="140" y="7"/>
                                  </a:lnTo>
                                  <a:lnTo>
                                    <a:pt x="140" y="10"/>
                                  </a:lnTo>
                                  <a:lnTo>
                                    <a:pt x="140" y="14"/>
                                  </a:lnTo>
                                  <a:lnTo>
                                    <a:pt x="140" y="17"/>
                                  </a:lnTo>
                                  <a:lnTo>
                                    <a:pt x="140" y="21"/>
                                  </a:lnTo>
                                  <a:lnTo>
                                    <a:pt x="140" y="25"/>
                                  </a:lnTo>
                                  <a:lnTo>
                                    <a:pt x="140" y="28"/>
                                  </a:lnTo>
                                  <a:lnTo>
                                    <a:pt x="132" y="28"/>
                                  </a:lnTo>
                                  <a:lnTo>
                                    <a:pt x="124" y="29"/>
                                  </a:lnTo>
                                  <a:lnTo>
                                    <a:pt x="116" y="29"/>
                                  </a:lnTo>
                                  <a:lnTo>
                                    <a:pt x="108" y="30"/>
                                  </a:lnTo>
                                  <a:lnTo>
                                    <a:pt x="99" y="30"/>
                                  </a:lnTo>
                                  <a:lnTo>
                                    <a:pt x="91" y="30"/>
                                  </a:lnTo>
                                  <a:lnTo>
                                    <a:pt x="82" y="30"/>
                                  </a:lnTo>
                                  <a:lnTo>
                                    <a:pt x="74" y="31"/>
                                  </a:lnTo>
                                  <a:lnTo>
                                    <a:pt x="65" y="31"/>
                                  </a:lnTo>
                                  <a:lnTo>
                                    <a:pt x="56" y="31"/>
                                  </a:lnTo>
                                  <a:lnTo>
                                    <a:pt x="47" y="32"/>
                                  </a:lnTo>
                                  <a:lnTo>
                                    <a:pt x="38" y="32"/>
                                  </a:lnTo>
                                  <a:lnTo>
                                    <a:pt x="28" y="32"/>
                                  </a:lnTo>
                                  <a:lnTo>
                                    <a:pt x="19" y="32"/>
                                  </a:lnTo>
                                  <a:lnTo>
                                    <a:pt x="10" y="32"/>
                                  </a:lnTo>
                                  <a:lnTo>
                                    <a:pt x="0" y="33"/>
                                  </a:lnTo>
                                  <a:lnTo>
                                    <a:pt x="0" y="29"/>
                                  </a:lnTo>
                                  <a:lnTo>
                                    <a:pt x="0" y="25"/>
                                  </a:lnTo>
                                  <a:lnTo>
                                    <a:pt x="0" y="21"/>
                                  </a:lnTo>
                                  <a:lnTo>
                                    <a:pt x="0" y="17"/>
                                  </a:lnTo>
                                  <a:lnTo>
                                    <a:pt x="0" y="13"/>
                                  </a:lnTo>
                                  <a:lnTo>
                                    <a:pt x="0" y="9"/>
                                  </a:lnTo>
                                  <a:lnTo>
                                    <a:pt x="0" y="5"/>
                                  </a:lnTo>
                                  <a:lnTo>
                                    <a:pt x="1" y="1"/>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5" name="Freeform 2749"/>
                          <wps:cNvSpPr>
                            <a:spLocks/>
                          </wps:cNvSpPr>
                          <wps:spPr bwMode="auto">
                            <a:xfrm>
                              <a:off x="1539" y="2540"/>
                              <a:ext cx="141" cy="40"/>
                            </a:xfrm>
                            <a:custGeom>
                              <a:avLst/>
                              <a:gdLst>
                                <a:gd name="T0" fmla="*/ 1 w 141"/>
                                <a:gd name="T1" fmla="*/ 8 h 40"/>
                                <a:gd name="T2" fmla="*/ 10 w 141"/>
                                <a:gd name="T3" fmla="*/ 7 h 40"/>
                                <a:gd name="T4" fmla="*/ 20 w 141"/>
                                <a:gd name="T5" fmla="*/ 7 h 40"/>
                                <a:gd name="T6" fmla="*/ 29 w 141"/>
                                <a:gd name="T7" fmla="*/ 6 h 40"/>
                                <a:gd name="T8" fmla="*/ 38 w 141"/>
                                <a:gd name="T9" fmla="*/ 6 h 40"/>
                                <a:gd name="T10" fmla="*/ 47 w 141"/>
                                <a:gd name="T11" fmla="*/ 5 h 40"/>
                                <a:gd name="T12" fmla="*/ 56 w 141"/>
                                <a:gd name="T13" fmla="*/ 5 h 40"/>
                                <a:gd name="T14" fmla="*/ 66 w 141"/>
                                <a:gd name="T15" fmla="*/ 4 h 40"/>
                                <a:gd name="T16" fmla="*/ 75 w 141"/>
                                <a:gd name="T17" fmla="*/ 4 h 40"/>
                                <a:gd name="T18" fmla="*/ 83 w 141"/>
                                <a:gd name="T19" fmla="*/ 3 h 40"/>
                                <a:gd name="T20" fmla="*/ 92 w 141"/>
                                <a:gd name="T21" fmla="*/ 2 h 40"/>
                                <a:gd name="T22" fmla="*/ 100 w 141"/>
                                <a:gd name="T23" fmla="*/ 2 h 40"/>
                                <a:gd name="T24" fmla="*/ 109 w 141"/>
                                <a:gd name="T25" fmla="*/ 1 h 40"/>
                                <a:gd name="T26" fmla="*/ 117 w 141"/>
                                <a:gd name="T27" fmla="*/ 1 h 40"/>
                                <a:gd name="T28" fmla="*/ 125 w 141"/>
                                <a:gd name="T29" fmla="*/ 0 h 40"/>
                                <a:gd name="T30" fmla="*/ 133 w 141"/>
                                <a:gd name="T31" fmla="*/ 0 h 40"/>
                                <a:gd name="T32" fmla="*/ 141 w 141"/>
                                <a:gd name="T33" fmla="*/ 0 h 40"/>
                                <a:gd name="T34" fmla="*/ 141 w 141"/>
                                <a:gd name="T35" fmla="*/ 3 h 40"/>
                                <a:gd name="T36" fmla="*/ 141 w 141"/>
                                <a:gd name="T37" fmla="*/ 7 h 40"/>
                                <a:gd name="T38" fmla="*/ 141 w 141"/>
                                <a:gd name="T39" fmla="*/ 10 h 40"/>
                                <a:gd name="T40" fmla="*/ 141 w 141"/>
                                <a:gd name="T41" fmla="*/ 14 h 40"/>
                                <a:gd name="T42" fmla="*/ 141 w 141"/>
                                <a:gd name="T43" fmla="*/ 17 h 40"/>
                                <a:gd name="T44" fmla="*/ 141 w 141"/>
                                <a:gd name="T45" fmla="*/ 21 h 40"/>
                                <a:gd name="T46" fmla="*/ 141 w 141"/>
                                <a:gd name="T47" fmla="*/ 25 h 40"/>
                                <a:gd name="T48" fmla="*/ 141 w 141"/>
                                <a:gd name="T49" fmla="*/ 29 h 40"/>
                                <a:gd name="T50" fmla="*/ 133 w 141"/>
                                <a:gd name="T51" fmla="*/ 29 h 40"/>
                                <a:gd name="T52" fmla="*/ 125 w 141"/>
                                <a:gd name="T53" fmla="*/ 30 h 40"/>
                                <a:gd name="T54" fmla="*/ 117 w 141"/>
                                <a:gd name="T55" fmla="*/ 30 h 40"/>
                                <a:gd name="T56" fmla="*/ 109 w 141"/>
                                <a:gd name="T57" fmla="*/ 31 h 40"/>
                                <a:gd name="T58" fmla="*/ 100 w 141"/>
                                <a:gd name="T59" fmla="*/ 32 h 40"/>
                                <a:gd name="T60" fmla="*/ 92 w 141"/>
                                <a:gd name="T61" fmla="*/ 33 h 40"/>
                                <a:gd name="T62" fmla="*/ 83 w 141"/>
                                <a:gd name="T63" fmla="*/ 33 h 40"/>
                                <a:gd name="T64" fmla="*/ 75 w 141"/>
                                <a:gd name="T65" fmla="*/ 34 h 40"/>
                                <a:gd name="T66" fmla="*/ 66 w 141"/>
                                <a:gd name="T67" fmla="*/ 34 h 40"/>
                                <a:gd name="T68" fmla="*/ 56 w 141"/>
                                <a:gd name="T69" fmla="*/ 35 h 40"/>
                                <a:gd name="T70" fmla="*/ 47 w 141"/>
                                <a:gd name="T71" fmla="*/ 36 h 40"/>
                                <a:gd name="T72" fmla="*/ 38 w 141"/>
                                <a:gd name="T73" fmla="*/ 37 h 40"/>
                                <a:gd name="T74" fmla="*/ 29 w 141"/>
                                <a:gd name="T75" fmla="*/ 37 h 40"/>
                                <a:gd name="T76" fmla="*/ 19 w 141"/>
                                <a:gd name="T77" fmla="*/ 38 h 40"/>
                                <a:gd name="T78" fmla="*/ 10 w 141"/>
                                <a:gd name="T79" fmla="*/ 39 h 40"/>
                                <a:gd name="T80" fmla="*/ 0 w 141"/>
                                <a:gd name="T81" fmla="*/ 40 h 40"/>
                                <a:gd name="T82" fmla="*/ 0 w 141"/>
                                <a:gd name="T83" fmla="*/ 35 h 40"/>
                                <a:gd name="T84" fmla="*/ 0 w 141"/>
                                <a:gd name="T85" fmla="*/ 32 h 40"/>
                                <a:gd name="T86" fmla="*/ 0 w 141"/>
                                <a:gd name="T87" fmla="*/ 28 h 40"/>
                                <a:gd name="T88" fmla="*/ 0 w 141"/>
                                <a:gd name="T89" fmla="*/ 24 h 40"/>
                                <a:gd name="T90" fmla="*/ 0 w 141"/>
                                <a:gd name="T91" fmla="*/ 20 h 40"/>
                                <a:gd name="T92" fmla="*/ 1 w 141"/>
                                <a:gd name="T93" fmla="*/ 16 h 40"/>
                                <a:gd name="T94" fmla="*/ 1 w 141"/>
                                <a:gd name="T95" fmla="*/ 12 h 40"/>
                                <a:gd name="T96" fmla="*/ 1 w 141"/>
                                <a:gd name="T97" fmla="*/ 8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41" h="40">
                                  <a:moveTo>
                                    <a:pt x="1" y="8"/>
                                  </a:moveTo>
                                  <a:lnTo>
                                    <a:pt x="10" y="7"/>
                                  </a:lnTo>
                                  <a:lnTo>
                                    <a:pt x="20" y="7"/>
                                  </a:lnTo>
                                  <a:lnTo>
                                    <a:pt x="29" y="6"/>
                                  </a:lnTo>
                                  <a:lnTo>
                                    <a:pt x="38" y="6"/>
                                  </a:lnTo>
                                  <a:lnTo>
                                    <a:pt x="47" y="5"/>
                                  </a:lnTo>
                                  <a:lnTo>
                                    <a:pt x="56" y="5"/>
                                  </a:lnTo>
                                  <a:lnTo>
                                    <a:pt x="66" y="4"/>
                                  </a:lnTo>
                                  <a:lnTo>
                                    <a:pt x="75" y="4"/>
                                  </a:lnTo>
                                  <a:lnTo>
                                    <a:pt x="83" y="3"/>
                                  </a:lnTo>
                                  <a:lnTo>
                                    <a:pt x="92" y="2"/>
                                  </a:lnTo>
                                  <a:lnTo>
                                    <a:pt x="100" y="2"/>
                                  </a:lnTo>
                                  <a:lnTo>
                                    <a:pt x="109" y="1"/>
                                  </a:lnTo>
                                  <a:lnTo>
                                    <a:pt x="117" y="1"/>
                                  </a:lnTo>
                                  <a:lnTo>
                                    <a:pt x="125" y="0"/>
                                  </a:lnTo>
                                  <a:lnTo>
                                    <a:pt x="133" y="0"/>
                                  </a:lnTo>
                                  <a:lnTo>
                                    <a:pt x="141" y="0"/>
                                  </a:lnTo>
                                  <a:lnTo>
                                    <a:pt x="141" y="3"/>
                                  </a:lnTo>
                                  <a:lnTo>
                                    <a:pt x="141" y="7"/>
                                  </a:lnTo>
                                  <a:lnTo>
                                    <a:pt x="141" y="10"/>
                                  </a:lnTo>
                                  <a:lnTo>
                                    <a:pt x="141" y="14"/>
                                  </a:lnTo>
                                  <a:lnTo>
                                    <a:pt x="141" y="17"/>
                                  </a:lnTo>
                                  <a:lnTo>
                                    <a:pt x="141" y="21"/>
                                  </a:lnTo>
                                  <a:lnTo>
                                    <a:pt x="141" y="25"/>
                                  </a:lnTo>
                                  <a:lnTo>
                                    <a:pt x="141" y="29"/>
                                  </a:lnTo>
                                  <a:lnTo>
                                    <a:pt x="133" y="29"/>
                                  </a:lnTo>
                                  <a:lnTo>
                                    <a:pt x="125" y="30"/>
                                  </a:lnTo>
                                  <a:lnTo>
                                    <a:pt x="117" y="30"/>
                                  </a:lnTo>
                                  <a:lnTo>
                                    <a:pt x="109" y="31"/>
                                  </a:lnTo>
                                  <a:lnTo>
                                    <a:pt x="100" y="32"/>
                                  </a:lnTo>
                                  <a:lnTo>
                                    <a:pt x="92" y="33"/>
                                  </a:lnTo>
                                  <a:lnTo>
                                    <a:pt x="83" y="33"/>
                                  </a:lnTo>
                                  <a:lnTo>
                                    <a:pt x="75" y="34"/>
                                  </a:lnTo>
                                  <a:lnTo>
                                    <a:pt x="66" y="34"/>
                                  </a:lnTo>
                                  <a:lnTo>
                                    <a:pt x="56" y="35"/>
                                  </a:lnTo>
                                  <a:lnTo>
                                    <a:pt x="47" y="36"/>
                                  </a:lnTo>
                                  <a:lnTo>
                                    <a:pt x="38" y="37"/>
                                  </a:lnTo>
                                  <a:lnTo>
                                    <a:pt x="29" y="37"/>
                                  </a:lnTo>
                                  <a:lnTo>
                                    <a:pt x="19" y="38"/>
                                  </a:lnTo>
                                  <a:lnTo>
                                    <a:pt x="10" y="39"/>
                                  </a:lnTo>
                                  <a:lnTo>
                                    <a:pt x="0" y="40"/>
                                  </a:lnTo>
                                  <a:lnTo>
                                    <a:pt x="0" y="35"/>
                                  </a:lnTo>
                                  <a:lnTo>
                                    <a:pt x="0" y="32"/>
                                  </a:lnTo>
                                  <a:lnTo>
                                    <a:pt x="0" y="28"/>
                                  </a:lnTo>
                                  <a:lnTo>
                                    <a:pt x="0" y="24"/>
                                  </a:lnTo>
                                  <a:lnTo>
                                    <a:pt x="0" y="20"/>
                                  </a:lnTo>
                                  <a:lnTo>
                                    <a:pt x="1" y="16"/>
                                  </a:lnTo>
                                  <a:lnTo>
                                    <a:pt x="1" y="12"/>
                                  </a:lnTo>
                                  <a:lnTo>
                                    <a:pt x="1" y="8"/>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6" name="Freeform 2750"/>
                          <wps:cNvSpPr>
                            <a:spLocks/>
                          </wps:cNvSpPr>
                          <wps:spPr bwMode="auto">
                            <a:xfrm>
                              <a:off x="1538" y="2598"/>
                              <a:ext cx="142" cy="40"/>
                            </a:xfrm>
                            <a:custGeom>
                              <a:avLst/>
                              <a:gdLst>
                                <a:gd name="T0" fmla="*/ 1 w 142"/>
                                <a:gd name="T1" fmla="*/ 15 h 40"/>
                                <a:gd name="T2" fmla="*/ 10 w 142"/>
                                <a:gd name="T3" fmla="*/ 14 h 40"/>
                                <a:gd name="T4" fmla="*/ 20 w 142"/>
                                <a:gd name="T5" fmla="*/ 13 h 40"/>
                                <a:gd name="T6" fmla="*/ 29 w 142"/>
                                <a:gd name="T7" fmla="*/ 12 h 40"/>
                                <a:gd name="T8" fmla="*/ 39 w 142"/>
                                <a:gd name="T9" fmla="*/ 11 h 40"/>
                                <a:gd name="T10" fmla="*/ 48 w 142"/>
                                <a:gd name="T11" fmla="*/ 10 h 40"/>
                                <a:gd name="T12" fmla="*/ 57 w 142"/>
                                <a:gd name="T13" fmla="*/ 9 h 40"/>
                                <a:gd name="T14" fmla="*/ 66 w 142"/>
                                <a:gd name="T15" fmla="*/ 8 h 40"/>
                                <a:gd name="T16" fmla="*/ 76 w 142"/>
                                <a:gd name="T17" fmla="*/ 7 h 40"/>
                                <a:gd name="T18" fmla="*/ 84 w 142"/>
                                <a:gd name="T19" fmla="*/ 6 h 40"/>
                                <a:gd name="T20" fmla="*/ 93 w 142"/>
                                <a:gd name="T21" fmla="*/ 5 h 40"/>
                                <a:gd name="T22" fmla="*/ 101 w 142"/>
                                <a:gd name="T23" fmla="*/ 4 h 40"/>
                                <a:gd name="T24" fmla="*/ 110 w 142"/>
                                <a:gd name="T25" fmla="*/ 3 h 40"/>
                                <a:gd name="T26" fmla="*/ 118 w 142"/>
                                <a:gd name="T27" fmla="*/ 2 h 40"/>
                                <a:gd name="T28" fmla="*/ 126 w 142"/>
                                <a:gd name="T29" fmla="*/ 2 h 40"/>
                                <a:gd name="T30" fmla="*/ 134 w 142"/>
                                <a:gd name="T31" fmla="*/ 1 h 40"/>
                                <a:gd name="T32" fmla="*/ 142 w 142"/>
                                <a:gd name="T33" fmla="*/ 0 h 40"/>
                                <a:gd name="T34" fmla="*/ 142 w 142"/>
                                <a:gd name="T35" fmla="*/ 3 h 40"/>
                                <a:gd name="T36" fmla="*/ 142 w 142"/>
                                <a:gd name="T37" fmla="*/ 6 h 40"/>
                                <a:gd name="T38" fmla="*/ 142 w 142"/>
                                <a:gd name="T39" fmla="*/ 9 h 40"/>
                                <a:gd name="T40" fmla="*/ 142 w 142"/>
                                <a:gd name="T41" fmla="*/ 12 h 40"/>
                                <a:gd name="T42" fmla="*/ 142 w 142"/>
                                <a:gd name="T43" fmla="*/ 14 h 40"/>
                                <a:gd name="T44" fmla="*/ 142 w 142"/>
                                <a:gd name="T45" fmla="*/ 17 h 40"/>
                                <a:gd name="T46" fmla="*/ 142 w 142"/>
                                <a:gd name="T47" fmla="*/ 20 h 40"/>
                                <a:gd name="T48" fmla="*/ 142 w 142"/>
                                <a:gd name="T49" fmla="*/ 23 h 40"/>
                                <a:gd name="T50" fmla="*/ 134 w 142"/>
                                <a:gd name="T51" fmla="*/ 24 h 40"/>
                                <a:gd name="T52" fmla="*/ 126 w 142"/>
                                <a:gd name="T53" fmla="*/ 25 h 40"/>
                                <a:gd name="T54" fmla="*/ 118 w 142"/>
                                <a:gd name="T55" fmla="*/ 26 h 40"/>
                                <a:gd name="T56" fmla="*/ 110 w 142"/>
                                <a:gd name="T57" fmla="*/ 27 h 40"/>
                                <a:gd name="T58" fmla="*/ 101 w 142"/>
                                <a:gd name="T59" fmla="*/ 28 h 40"/>
                                <a:gd name="T60" fmla="*/ 92 w 142"/>
                                <a:gd name="T61" fmla="*/ 29 h 40"/>
                                <a:gd name="T62" fmla="*/ 84 w 142"/>
                                <a:gd name="T63" fmla="*/ 30 h 40"/>
                                <a:gd name="T64" fmla="*/ 75 w 142"/>
                                <a:gd name="T65" fmla="*/ 31 h 40"/>
                                <a:gd name="T66" fmla="*/ 66 w 142"/>
                                <a:gd name="T67" fmla="*/ 32 h 40"/>
                                <a:gd name="T68" fmla="*/ 57 w 142"/>
                                <a:gd name="T69" fmla="*/ 33 h 40"/>
                                <a:gd name="T70" fmla="*/ 48 w 142"/>
                                <a:gd name="T71" fmla="*/ 35 h 40"/>
                                <a:gd name="T72" fmla="*/ 38 w 142"/>
                                <a:gd name="T73" fmla="*/ 36 h 40"/>
                                <a:gd name="T74" fmla="*/ 29 w 142"/>
                                <a:gd name="T75" fmla="*/ 37 h 40"/>
                                <a:gd name="T76" fmla="*/ 20 w 142"/>
                                <a:gd name="T77" fmla="*/ 38 h 40"/>
                                <a:gd name="T78" fmla="*/ 10 w 142"/>
                                <a:gd name="T79" fmla="*/ 39 h 40"/>
                                <a:gd name="T80" fmla="*/ 0 w 142"/>
                                <a:gd name="T81" fmla="*/ 40 h 40"/>
                                <a:gd name="T82" fmla="*/ 0 w 142"/>
                                <a:gd name="T83" fmla="*/ 37 h 40"/>
                                <a:gd name="T84" fmla="*/ 0 w 142"/>
                                <a:gd name="T85" fmla="*/ 34 h 40"/>
                                <a:gd name="T86" fmla="*/ 0 w 142"/>
                                <a:gd name="T87" fmla="*/ 30 h 40"/>
                                <a:gd name="T88" fmla="*/ 1 w 142"/>
                                <a:gd name="T89" fmla="*/ 27 h 40"/>
                                <a:gd name="T90" fmla="*/ 1 w 142"/>
                                <a:gd name="T91" fmla="*/ 24 h 40"/>
                                <a:gd name="T92" fmla="*/ 1 w 142"/>
                                <a:gd name="T93" fmla="*/ 21 h 40"/>
                                <a:gd name="T94" fmla="*/ 1 w 142"/>
                                <a:gd name="T95" fmla="*/ 17 h 40"/>
                                <a:gd name="T96" fmla="*/ 1 w 142"/>
                                <a:gd name="T97" fmla="*/ 15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42" h="40">
                                  <a:moveTo>
                                    <a:pt x="1" y="15"/>
                                  </a:moveTo>
                                  <a:lnTo>
                                    <a:pt x="10" y="14"/>
                                  </a:lnTo>
                                  <a:lnTo>
                                    <a:pt x="20" y="13"/>
                                  </a:lnTo>
                                  <a:lnTo>
                                    <a:pt x="29" y="12"/>
                                  </a:lnTo>
                                  <a:lnTo>
                                    <a:pt x="39" y="11"/>
                                  </a:lnTo>
                                  <a:lnTo>
                                    <a:pt x="48" y="10"/>
                                  </a:lnTo>
                                  <a:lnTo>
                                    <a:pt x="57" y="9"/>
                                  </a:lnTo>
                                  <a:lnTo>
                                    <a:pt x="66" y="8"/>
                                  </a:lnTo>
                                  <a:lnTo>
                                    <a:pt x="76" y="7"/>
                                  </a:lnTo>
                                  <a:lnTo>
                                    <a:pt x="84" y="6"/>
                                  </a:lnTo>
                                  <a:lnTo>
                                    <a:pt x="93" y="5"/>
                                  </a:lnTo>
                                  <a:lnTo>
                                    <a:pt x="101" y="4"/>
                                  </a:lnTo>
                                  <a:lnTo>
                                    <a:pt x="110" y="3"/>
                                  </a:lnTo>
                                  <a:lnTo>
                                    <a:pt x="118" y="2"/>
                                  </a:lnTo>
                                  <a:lnTo>
                                    <a:pt x="126" y="2"/>
                                  </a:lnTo>
                                  <a:lnTo>
                                    <a:pt x="134" y="1"/>
                                  </a:lnTo>
                                  <a:lnTo>
                                    <a:pt x="142" y="0"/>
                                  </a:lnTo>
                                  <a:lnTo>
                                    <a:pt x="142" y="3"/>
                                  </a:lnTo>
                                  <a:lnTo>
                                    <a:pt x="142" y="6"/>
                                  </a:lnTo>
                                  <a:lnTo>
                                    <a:pt x="142" y="9"/>
                                  </a:lnTo>
                                  <a:lnTo>
                                    <a:pt x="142" y="12"/>
                                  </a:lnTo>
                                  <a:lnTo>
                                    <a:pt x="142" y="14"/>
                                  </a:lnTo>
                                  <a:lnTo>
                                    <a:pt x="142" y="17"/>
                                  </a:lnTo>
                                  <a:lnTo>
                                    <a:pt x="142" y="20"/>
                                  </a:lnTo>
                                  <a:lnTo>
                                    <a:pt x="142" y="23"/>
                                  </a:lnTo>
                                  <a:lnTo>
                                    <a:pt x="134" y="24"/>
                                  </a:lnTo>
                                  <a:lnTo>
                                    <a:pt x="126" y="25"/>
                                  </a:lnTo>
                                  <a:lnTo>
                                    <a:pt x="118" y="26"/>
                                  </a:lnTo>
                                  <a:lnTo>
                                    <a:pt x="110" y="27"/>
                                  </a:lnTo>
                                  <a:lnTo>
                                    <a:pt x="101" y="28"/>
                                  </a:lnTo>
                                  <a:lnTo>
                                    <a:pt x="92" y="29"/>
                                  </a:lnTo>
                                  <a:lnTo>
                                    <a:pt x="84" y="30"/>
                                  </a:lnTo>
                                  <a:lnTo>
                                    <a:pt x="75" y="31"/>
                                  </a:lnTo>
                                  <a:lnTo>
                                    <a:pt x="66" y="32"/>
                                  </a:lnTo>
                                  <a:lnTo>
                                    <a:pt x="57" y="33"/>
                                  </a:lnTo>
                                  <a:lnTo>
                                    <a:pt x="48" y="35"/>
                                  </a:lnTo>
                                  <a:lnTo>
                                    <a:pt x="38" y="36"/>
                                  </a:lnTo>
                                  <a:lnTo>
                                    <a:pt x="29" y="37"/>
                                  </a:lnTo>
                                  <a:lnTo>
                                    <a:pt x="20" y="38"/>
                                  </a:lnTo>
                                  <a:lnTo>
                                    <a:pt x="10" y="39"/>
                                  </a:lnTo>
                                  <a:lnTo>
                                    <a:pt x="0" y="40"/>
                                  </a:lnTo>
                                  <a:lnTo>
                                    <a:pt x="0" y="37"/>
                                  </a:lnTo>
                                  <a:lnTo>
                                    <a:pt x="0" y="34"/>
                                  </a:lnTo>
                                  <a:lnTo>
                                    <a:pt x="0" y="30"/>
                                  </a:lnTo>
                                  <a:lnTo>
                                    <a:pt x="1" y="27"/>
                                  </a:lnTo>
                                  <a:lnTo>
                                    <a:pt x="1" y="24"/>
                                  </a:lnTo>
                                  <a:lnTo>
                                    <a:pt x="1" y="21"/>
                                  </a:lnTo>
                                  <a:lnTo>
                                    <a:pt x="1" y="17"/>
                                  </a:lnTo>
                                  <a:lnTo>
                                    <a:pt x="1" y="15"/>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7" name="Freeform 2751"/>
                          <wps:cNvSpPr>
                            <a:spLocks/>
                          </wps:cNvSpPr>
                          <wps:spPr bwMode="auto">
                            <a:xfrm>
                              <a:off x="1540" y="2480"/>
                              <a:ext cx="140" cy="26"/>
                            </a:xfrm>
                            <a:custGeom>
                              <a:avLst/>
                              <a:gdLst>
                                <a:gd name="T0" fmla="*/ 1 w 140"/>
                                <a:gd name="T1" fmla="*/ 2 h 26"/>
                                <a:gd name="T2" fmla="*/ 10 w 140"/>
                                <a:gd name="T3" fmla="*/ 1 h 26"/>
                                <a:gd name="T4" fmla="*/ 19 w 140"/>
                                <a:gd name="T5" fmla="*/ 1 h 26"/>
                                <a:gd name="T6" fmla="*/ 29 w 140"/>
                                <a:gd name="T7" fmla="*/ 1 h 26"/>
                                <a:gd name="T8" fmla="*/ 38 w 140"/>
                                <a:gd name="T9" fmla="*/ 1 h 26"/>
                                <a:gd name="T10" fmla="*/ 47 w 140"/>
                                <a:gd name="T11" fmla="*/ 1 h 26"/>
                                <a:gd name="T12" fmla="*/ 56 w 140"/>
                                <a:gd name="T13" fmla="*/ 1 h 26"/>
                                <a:gd name="T14" fmla="*/ 65 w 140"/>
                                <a:gd name="T15" fmla="*/ 1 h 26"/>
                                <a:gd name="T16" fmla="*/ 74 w 140"/>
                                <a:gd name="T17" fmla="*/ 1 h 26"/>
                                <a:gd name="T18" fmla="*/ 82 w 140"/>
                                <a:gd name="T19" fmla="*/ 1 h 26"/>
                                <a:gd name="T20" fmla="*/ 91 w 140"/>
                                <a:gd name="T21" fmla="*/ 1 h 26"/>
                                <a:gd name="T22" fmla="*/ 99 w 140"/>
                                <a:gd name="T23" fmla="*/ 1 h 26"/>
                                <a:gd name="T24" fmla="*/ 108 w 140"/>
                                <a:gd name="T25" fmla="*/ 1 h 26"/>
                                <a:gd name="T26" fmla="*/ 116 w 140"/>
                                <a:gd name="T27" fmla="*/ 0 h 26"/>
                                <a:gd name="T28" fmla="*/ 124 w 140"/>
                                <a:gd name="T29" fmla="*/ 0 h 26"/>
                                <a:gd name="T30" fmla="*/ 132 w 140"/>
                                <a:gd name="T31" fmla="*/ 0 h 26"/>
                                <a:gd name="T32" fmla="*/ 140 w 140"/>
                                <a:gd name="T33" fmla="*/ 0 h 26"/>
                                <a:gd name="T34" fmla="*/ 140 w 140"/>
                                <a:gd name="T35" fmla="*/ 3 h 26"/>
                                <a:gd name="T36" fmla="*/ 140 w 140"/>
                                <a:gd name="T37" fmla="*/ 6 h 26"/>
                                <a:gd name="T38" fmla="*/ 140 w 140"/>
                                <a:gd name="T39" fmla="*/ 9 h 26"/>
                                <a:gd name="T40" fmla="*/ 140 w 140"/>
                                <a:gd name="T41" fmla="*/ 12 h 26"/>
                                <a:gd name="T42" fmla="*/ 140 w 140"/>
                                <a:gd name="T43" fmla="*/ 14 h 26"/>
                                <a:gd name="T44" fmla="*/ 140 w 140"/>
                                <a:gd name="T45" fmla="*/ 17 h 26"/>
                                <a:gd name="T46" fmla="*/ 140 w 140"/>
                                <a:gd name="T47" fmla="*/ 20 h 26"/>
                                <a:gd name="T48" fmla="*/ 140 w 140"/>
                                <a:gd name="T49" fmla="*/ 23 h 26"/>
                                <a:gd name="T50" fmla="*/ 132 w 140"/>
                                <a:gd name="T51" fmla="*/ 23 h 26"/>
                                <a:gd name="T52" fmla="*/ 124 w 140"/>
                                <a:gd name="T53" fmla="*/ 23 h 26"/>
                                <a:gd name="T54" fmla="*/ 116 w 140"/>
                                <a:gd name="T55" fmla="*/ 23 h 26"/>
                                <a:gd name="T56" fmla="*/ 108 w 140"/>
                                <a:gd name="T57" fmla="*/ 24 h 26"/>
                                <a:gd name="T58" fmla="*/ 99 w 140"/>
                                <a:gd name="T59" fmla="*/ 24 h 26"/>
                                <a:gd name="T60" fmla="*/ 91 w 140"/>
                                <a:gd name="T61" fmla="*/ 24 h 26"/>
                                <a:gd name="T62" fmla="*/ 82 w 140"/>
                                <a:gd name="T63" fmla="*/ 24 h 26"/>
                                <a:gd name="T64" fmla="*/ 74 w 140"/>
                                <a:gd name="T65" fmla="*/ 25 h 26"/>
                                <a:gd name="T66" fmla="*/ 65 w 140"/>
                                <a:gd name="T67" fmla="*/ 25 h 26"/>
                                <a:gd name="T68" fmla="*/ 56 w 140"/>
                                <a:gd name="T69" fmla="*/ 25 h 26"/>
                                <a:gd name="T70" fmla="*/ 47 w 140"/>
                                <a:gd name="T71" fmla="*/ 25 h 26"/>
                                <a:gd name="T72" fmla="*/ 38 w 140"/>
                                <a:gd name="T73" fmla="*/ 25 h 26"/>
                                <a:gd name="T74" fmla="*/ 28 w 140"/>
                                <a:gd name="T75" fmla="*/ 25 h 26"/>
                                <a:gd name="T76" fmla="*/ 19 w 140"/>
                                <a:gd name="T77" fmla="*/ 26 h 26"/>
                                <a:gd name="T78" fmla="*/ 10 w 140"/>
                                <a:gd name="T79" fmla="*/ 26 h 26"/>
                                <a:gd name="T80" fmla="*/ 0 w 140"/>
                                <a:gd name="T81" fmla="*/ 26 h 26"/>
                                <a:gd name="T82" fmla="*/ 0 w 140"/>
                                <a:gd name="T83" fmla="*/ 23 h 26"/>
                                <a:gd name="T84" fmla="*/ 0 w 140"/>
                                <a:gd name="T85" fmla="*/ 20 h 26"/>
                                <a:gd name="T86" fmla="*/ 0 w 140"/>
                                <a:gd name="T87" fmla="*/ 17 h 26"/>
                                <a:gd name="T88" fmla="*/ 0 w 140"/>
                                <a:gd name="T89" fmla="*/ 14 h 26"/>
                                <a:gd name="T90" fmla="*/ 0 w 140"/>
                                <a:gd name="T91" fmla="*/ 11 h 26"/>
                                <a:gd name="T92" fmla="*/ 0 w 140"/>
                                <a:gd name="T93" fmla="*/ 8 h 26"/>
                                <a:gd name="T94" fmla="*/ 0 w 140"/>
                                <a:gd name="T95" fmla="*/ 5 h 26"/>
                                <a:gd name="T96" fmla="*/ 1 w 140"/>
                                <a:gd name="T97" fmla="*/ 2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40" h="26">
                                  <a:moveTo>
                                    <a:pt x="1" y="2"/>
                                  </a:moveTo>
                                  <a:lnTo>
                                    <a:pt x="10" y="1"/>
                                  </a:lnTo>
                                  <a:lnTo>
                                    <a:pt x="19" y="1"/>
                                  </a:lnTo>
                                  <a:lnTo>
                                    <a:pt x="29" y="1"/>
                                  </a:lnTo>
                                  <a:lnTo>
                                    <a:pt x="38" y="1"/>
                                  </a:lnTo>
                                  <a:lnTo>
                                    <a:pt x="47" y="1"/>
                                  </a:lnTo>
                                  <a:lnTo>
                                    <a:pt x="56" y="1"/>
                                  </a:lnTo>
                                  <a:lnTo>
                                    <a:pt x="65" y="1"/>
                                  </a:lnTo>
                                  <a:lnTo>
                                    <a:pt x="74" y="1"/>
                                  </a:lnTo>
                                  <a:lnTo>
                                    <a:pt x="82" y="1"/>
                                  </a:lnTo>
                                  <a:lnTo>
                                    <a:pt x="91" y="1"/>
                                  </a:lnTo>
                                  <a:lnTo>
                                    <a:pt x="99" y="1"/>
                                  </a:lnTo>
                                  <a:lnTo>
                                    <a:pt x="108" y="1"/>
                                  </a:lnTo>
                                  <a:lnTo>
                                    <a:pt x="116" y="0"/>
                                  </a:lnTo>
                                  <a:lnTo>
                                    <a:pt x="124" y="0"/>
                                  </a:lnTo>
                                  <a:lnTo>
                                    <a:pt x="132" y="0"/>
                                  </a:lnTo>
                                  <a:lnTo>
                                    <a:pt x="140" y="0"/>
                                  </a:lnTo>
                                  <a:lnTo>
                                    <a:pt x="140" y="3"/>
                                  </a:lnTo>
                                  <a:lnTo>
                                    <a:pt x="140" y="6"/>
                                  </a:lnTo>
                                  <a:lnTo>
                                    <a:pt x="140" y="9"/>
                                  </a:lnTo>
                                  <a:lnTo>
                                    <a:pt x="140" y="12"/>
                                  </a:lnTo>
                                  <a:lnTo>
                                    <a:pt x="140" y="14"/>
                                  </a:lnTo>
                                  <a:lnTo>
                                    <a:pt x="140" y="17"/>
                                  </a:lnTo>
                                  <a:lnTo>
                                    <a:pt x="140" y="20"/>
                                  </a:lnTo>
                                  <a:lnTo>
                                    <a:pt x="140" y="23"/>
                                  </a:lnTo>
                                  <a:lnTo>
                                    <a:pt x="132" y="23"/>
                                  </a:lnTo>
                                  <a:lnTo>
                                    <a:pt x="124" y="23"/>
                                  </a:lnTo>
                                  <a:lnTo>
                                    <a:pt x="116" y="23"/>
                                  </a:lnTo>
                                  <a:lnTo>
                                    <a:pt x="108" y="24"/>
                                  </a:lnTo>
                                  <a:lnTo>
                                    <a:pt x="99" y="24"/>
                                  </a:lnTo>
                                  <a:lnTo>
                                    <a:pt x="91" y="24"/>
                                  </a:lnTo>
                                  <a:lnTo>
                                    <a:pt x="82" y="24"/>
                                  </a:lnTo>
                                  <a:lnTo>
                                    <a:pt x="74" y="25"/>
                                  </a:lnTo>
                                  <a:lnTo>
                                    <a:pt x="65" y="25"/>
                                  </a:lnTo>
                                  <a:lnTo>
                                    <a:pt x="56" y="25"/>
                                  </a:lnTo>
                                  <a:lnTo>
                                    <a:pt x="47" y="25"/>
                                  </a:lnTo>
                                  <a:lnTo>
                                    <a:pt x="38" y="25"/>
                                  </a:lnTo>
                                  <a:lnTo>
                                    <a:pt x="28" y="25"/>
                                  </a:lnTo>
                                  <a:lnTo>
                                    <a:pt x="19" y="26"/>
                                  </a:lnTo>
                                  <a:lnTo>
                                    <a:pt x="10" y="26"/>
                                  </a:lnTo>
                                  <a:lnTo>
                                    <a:pt x="0" y="26"/>
                                  </a:lnTo>
                                  <a:lnTo>
                                    <a:pt x="0" y="23"/>
                                  </a:lnTo>
                                  <a:lnTo>
                                    <a:pt x="0" y="20"/>
                                  </a:lnTo>
                                  <a:lnTo>
                                    <a:pt x="0" y="17"/>
                                  </a:lnTo>
                                  <a:lnTo>
                                    <a:pt x="0" y="14"/>
                                  </a:lnTo>
                                  <a:lnTo>
                                    <a:pt x="0" y="11"/>
                                  </a:lnTo>
                                  <a:lnTo>
                                    <a:pt x="0" y="8"/>
                                  </a:lnTo>
                                  <a:lnTo>
                                    <a:pt x="0" y="5"/>
                                  </a:lnTo>
                                  <a:lnTo>
                                    <a:pt x="1" y="2"/>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8" name="Freeform 2752"/>
                          <wps:cNvSpPr>
                            <a:spLocks/>
                          </wps:cNvSpPr>
                          <wps:spPr bwMode="auto">
                            <a:xfrm>
                              <a:off x="1522" y="1921"/>
                              <a:ext cx="167" cy="81"/>
                            </a:xfrm>
                            <a:custGeom>
                              <a:avLst/>
                              <a:gdLst>
                                <a:gd name="T0" fmla="*/ 6 w 167"/>
                                <a:gd name="T1" fmla="*/ 2 h 81"/>
                                <a:gd name="T2" fmla="*/ 8 w 167"/>
                                <a:gd name="T3" fmla="*/ 10 h 81"/>
                                <a:gd name="T4" fmla="*/ 15 w 167"/>
                                <a:gd name="T5" fmla="*/ 15 h 81"/>
                                <a:gd name="T6" fmla="*/ 17 w 167"/>
                                <a:gd name="T7" fmla="*/ 9 h 81"/>
                                <a:gd name="T8" fmla="*/ 23 w 167"/>
                                <a:gd name="T9" fmla="*/ 9 h 81"/>
                                <a:gd name="T10" fmla="*/ 25 w 167"/>
                                <a:gd name="T11" fmla="*/ 16 h 81"/>
                                <a:gd name="T12" fmla="*/ 32 w 167"/>
                                <a:gd name="T13" fmla="*/ 21 h 81"/>
                                <a:gd name="T14" fmla="*/ 34 w 167"/>
                                <a:gd name="T15" fmla="*/ 15 h 81"/>
                                <a:gd name="T16" fmla="*/ 40 w 167"/>
                                <a:gd name="T17" fmla="*/ 15 h 81"/>
                                <a:gd name="T18" fmla="*/ 42 w 167"/>
                                <a:gd name="T19" fmla="*/ 23 h 81"/>
                                <a:gd name="T20" fmla="*/ 48 w 167"/>
                                <a:gd name="T21" fmla="*/ 28 h 81"/>
                                <a:gd name="T22" fmla="*/ 51 w 167"/>
                                <a:gd name="T23" fmla="*/ 22 h 81"/>
                                <a:gd name="T24" fmla="*/ 56 w 167"/>
                                <a:gd name="T25" fmla="*/ 21 h 81"/>
                                <a:gd name="T26" fmla="*/ 58 w 167"/>
                                <a:gd name="T27" fmla="*/ 29 h 81"/>
                                <a:gd name="T28" fmla="*/ 65 w 167"/>
                                <a:gd name="T29" fmla="*/ 34 h 81"/>
                                <a:gd name="T30" fmla="*/ 67 w 167"/>
                                <a:gd name="T31" fmla="*/ 28 h 81"/>
                                <a:gd name="T32" fmla="*/ 72 w 167"/>
                                <a:gd name="T33" fmla="*/ 28 h 81"/>
                                <a:gd name="T34" fmla="*/ 74 w 167"/>
                                <a:gd name="T35" fmla="*/ 35 h 81"/>
                                <a:gd name="T36" fmla="*/ 81 w 167"/>
                                <a:gd name="T37" fmla="*/ 40 h 81"/>
                                <a:gd name="T38" fmla="*/ 83 w 167"/>
                                <a:gd name="T39" fmla="*/ 34 h 81"/>
                                <a:gd name="T40" fmla="*/ 88 w 167"/>
                                <a:gd name="T41" fmla="*/ 34 h 81"/>
                                <a:gd name="T42" fmla="*/ 90 w 167"/>
                                <a:gd name="T43" fmla="*/ 41 h 81"/>
                                <a:gd name="T44" fmla="*/ 96 w 167"/>
                                <a:gd name="T45" fmla="*/ 46 h 81"/>
                                <a:gd name="T46" fmla="*/ 98 w 167"/>
                                <a:gd name="T47" fmla="*/ 40 h 81"/>
                                <a:gd name="T48" fmla="*/ 103 w 167"/>
                                <a:gd name="T49" fmla="*/ 40 h 81"/>
                                <a:gd name="T50" fmla="*/ 105 w 167"/>
                                <a:gd name="T51" fmla="*/ 47 h 81"/>
                                <a:gd name="T52" fmla="*/ 111 w 167"/>
                                <a:gd name="T53" fmla="*/ 52 h 81"/>
                                <a:gd name="T54" fmla="*/ 113 w 167"/>
                                <a:gd name="T55" fmla="*/ 46 h 81"/>
                                <a:gd name="T56" fmla="*/ 118 w 167"/>
                                <a:gd name="T57" fmla="*/ 46 h 81"/>
                                <a:gd name="T58" fmla="*/ 120 w 167"/>
                                <a:gd name="T59" fmla="*/ 53 h 81"/>
                                <a:gd name="T60" fmla="*/ 126 w 167"/>
                                <a:gd name="T61" fmla="*/ 58 h 81"/>
                                <a:gd name="T62" fmla="*/ 128 w 167"/>
                                <a:gd name="T63" fmla="*/ 52 h 81"/>
                                <a:gd name="T64" fmla="*/ 133 w 167"/>
                                <a:gd name="T65" fmla="*/ 52 h 81"/>
                                <a:gd name="T66" fmla="*/ 135 w 167"/>
                                <a:gd name="T67" fmla="*/ 59 h 81"/>
                                <a:gd name="T68" fmla="*/ 140 w 167"/>
                                <a:gd name="T69" fmla="*/ 63 h 81"/>
                                <a:gd name="T70" fmla="*/ 142 w 167"/>
                                <a:gd name="T71" fmla="*/ 58 h 81"/>
                                <a:gd name="T72" fmla="*/ 147 w 167"/>
                                <a:gd name="T73" fmla="*/ 57 h 81"/>
                                <a:gd name="T74" fmla="*/ 149 w 167"/>
                                <a:gd name="T75" fmla="*/ 65 h 81"/>
                                <a:gd name="T76" fmla="*/ 154 w 167"/>
                                <a:gd name="T77" fmla="*/ 69 h 81"/>
                                <a:gd name="T78" fmla="*/ 156 w 167"/>
                                <a:gd name="T79" fmla="*/ 63 h 81"/>
                                <a:gd name="T80" fmla="*/ 161 w 167"/>
                                <a:gd name="T81" fmla="*/ 63 h 81"/>
                                <a:gd name="T82" fmla="*/ 163 w 167"/>
                                <a:gd name="T83" fmla="*/ 70 h 81"/>
                                <a:gd name="T84" fmla="*/ 167 w 167"/>
                                <a:gd name="T85" fmla="*/ 75 h 81"/>
                                <a:gd name="T86" fmla="*/ 157 w 167"/>
                                <a:gd name="T87" fmla="*/ 77 h 81"/>
                                <a:gd name="T88" fmla="*/ 118 w 167"/>
                                <a:gd name="T89" fmla="*/ 62 h 81"/>
                                <a:gd name="T90" fmla="*/ 77 w 167"/>
                                <a:gd name="T91" fmla="*/ 47 h 81"/>
                                <a:gd name="T92" fmla="*/ 33 w 167"/>
                                <a:gd name="T93" fmla="*/ 30 h 81"/>
                                <a:gd name="T94" fmla="*/ 0 w 167"/>
                                <a:gd name="T95" fmla="*/ 15 h 81"/>
                                <a:gd name="T96" fmla="*/ 0 w 167"/>
                                <a:gd name="T97" fmla="*/ 6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67" h="81">
                                  <a:moveTo>
                                    <a:pt x="0" y="0"/>
                                  </a:moveTo>
                                  <a:lnTo>
                                    <a:pt x="2" y="0"/>
                                  </a:lnTo>
                                  <a:lnTo>
                                    <a:pt x="4" y="1"/>
                                  </a:lnTo>
                                  <a:lnTo>
                                    <a:pt x="6" y="2"/>
                                  </a:lnTo>
                                  <a:lnTo>
                                    <a:pt x="8" y="3"/>
                                  </a:lnTo>
                                  <a:lnTo>
                                    <a:pt x="8" y="5"/>
                                  </a:lnTo>
                                  <a:lnTo>
                                    <a:pt x="8" y="8"/>
                                  </a:lnTo>
                                  <a:lnTo>
                                    <a:pt x="8" y="10"/>
                                  </a:lnTo>
                                  <a:lnTo>
                                    <a:pt x="8" y="12"/>
                                  </a:lnTo>
                                  <a:lnTo>
                                    <a:pt x="10" y="13"/>
                                  </a:lnTo>
                                  <a:lnTo>
                                    <a:pt x="12" y="14"/>
                                  </a:lnTo>
                                  <a:lnTo>
                                    <a:pt x="15" y="15"/>
                                  </a:lnTo>
                                  <a:lnTo>
                                    <a:pt x="17" y="16"/>
                                  </a:lnTo>
                                  <a:lnTo>
                                    <a:pt x="17" y="13"/>
                                  </a:lnTo>
                                  <a:lnTo>
                                    <a:pt x="17" y="11"/>
                                  </a:lnTo>
                                  <a:lnTo>
                                    <a:pt x="17" y="9"/>
                                  </a:lnTo>
                                  <a:lnTo>
                                    <a:pt x="17" y="7"/>
                                  </a:lnTo>
                                  <a:lnTo>
                                    <a:pt x="19" y="7"/>
                                  </a:lnTo>
                                  <a:lnTo>
                                    <a:pt x="21" y="8"/>
                                  </a:lnTo>
                                  <a:lnTo>
                                    <a:pt x="23" y="9"/>
                                  </a:lnTo>
                                  <a:lnTo>
                                    <a:pt x="25" y="10"/>
                                  </a:lnTo>
                                  <a:lnTo>
                                    <a:pt x="25" y="12"/>
                                  </a:lnTo>
                                  <a:lnTo>
                                    <a:pt x="25" y="14"/>
                                  </a:lnTo>
                                  <a:lnTo>
                                    <a:pt x="25" y="16"/>
                                  </a:lnTo>
                                  <a:lnTo>
                                    <a:pt x="25" y="19"/>
                                  </a:lnTo>
                                  <a:lnTo>
                                    <a:pt x="27" y="20"/>
                                  </a:lnTo>
                                  <a:lnTo>
                                    <a:pt x="29" y="21"/>
                                  </a:lnTo>
                                  <a:lnTo>
                                    <a:pt x="32" y="21"/>
                                  </a:lnTo>
                                  <a:lnTo>
                                    <a:pt x="34" y="22"/>
                                  </a:lnTo>
                                  <a:lnTo>
                                    <a:pt x="34" y="20"/>
                                  </a:lnTo>
                                  <a:lnTo>
                                    <a:pt x="34" y="18"/>
                                  </a:lnTo>
                                  <a:lnTo>
                                    <a:pt x="34" y="15"/>
                                  </a:lnTo>
                                  <a:lnTo>
                                    <a:pt x="34" y="13"/>
                                  </a:lnTo>
                                  <a:lnTo>
                                    <a:pt x="36" y="14"/>
                                  </a:lnTo>
                                  <a:lnTo>
                                    <a:pt x="38" y="14"/>
                                  </a:lnTo>
                                  <a:lnTo>
                                    <a:pt x="40" y="15"/>
                                  </a:lnTo>
                                  <a:lnTo>
                                    <a:pt x="42" y="16"/>
                                  </a:lnTo>
                                  <a:lnTo>
                                    <a:pt x="42" y="18"/>
                                  </a:lnTo>
                                  <a:lnTo>
                                    <a:pt x="42" y="21"/>
                                  </a:lnTo>
                                  <a:lnTo>
                                    <a:pt x="42" y="23"/>
                                  </a:lnTo>
                                  <a:lnTo>
                                    <a:pt x="42" y="25"/>
                                  </a:lnTo>
                                  <a:lnTo>
                                    <a:pt x="44" y="26"/>
                                  </a:lnTo>
                                  <a:lnTo>
                                    <a:pt x="46" y="27"/>
                                  </a:lnTo>
                                  <a:lnTo>
                                    <a:pt x="48" y="28"/>
                                  </a:lnTo>
                                  <a:lnTo>
                                    <a:pt x="51" y="29"/>
                                  </a:lnTo>
                                  <a:lnTo>
                                    <a:pt x="51" y="27"/>
                                  </a:lnTo>
                                  <a:lnTo>
                                    <a:pt x="51" y="25"/>
                                  </a:lnTo>
                                  <a:lnTo>
                                    <a:pt x="51" y="22"/>
                                  </a:lnTo>
                                  <a:lnTo>
                                    <a:pt x="51" y="20"/>
                                  </a:lnTo>
                                  <a:lnTo>
                                    <a:pt x="52" y="20"/>
                                  </a:lnTo>
                                  <a:lnTo>
                                    <a:pt x="54" y="21"/>
                                  </a:lnTo>
                                  <a:lnTo>
                                    <a:pt x="56" y="21"/>
                                  </a:lnTo>
                                  <a:lnTo>
                                    <a:pt x="58" y="22"/>
                                  </a:lnTo>
                                  <a:lnTo>
                                    <a:pt x="58" y="25"/>
                                  </a:lnTo>
                                  <a:lnTo>
                                    <a:pt x="58" y="27"/>
                                  </a:lnTo>
                                  <a:lnTo>
                                    <a:pt x="58" y="29"/>
                                  </a:lnTo>
                                  <a:lnTo>
                                    <a:pt x="58" y="32"/>
                                  </a:lnTo>
                                  <a:lnTo>
                                    <a:pt x="60" y="32"/>
                                  </a:lnTo>
                                  <a:lnTo>
                                    <a:pt x="62" y="33"/>
                                  </a:lnTo>
                                  <a:lnTo>
                                    <a:pt x="65" y="34"/>
                                  </a:lnTo>
                                  <a:lnTo>
                                    <a:pt x="67" y="35"/>
                                  </a:lnTo>
                                  <a:lnTo>
                                    <a:pt x="67" y="33"/>
                                  </a:lnTo>
                                  <a:lnTo>
                                    <a:pt x="67" y="31"/>
                                  </a:lnTo>
                                  <a:lnTo>
                                    <a:pt x="67" y="28"/>
                                  </a:lnTo>
                                  <a:lnTo>
                                    <a:pt x="67" y="26"/>
                                  </a:lnTo>
                                  <a:lnTo>
                                    <a:pt x="69" y="27"/>
                                  </a:lnTo>
                                  <a:lnTo>
                                    <a:pt x="70" y="27"/>
                                  </a:lnTo>
                                  <a:lnTo>
                                    <a:pt x="72" y="28"/>
                                  </a:lnTo>
                                  <a:lnTo>
                                    <a:pt x="74" y="29"/>
                                  </a:lnTo>
                                  <a:lnTo>
                                    <a:pt x="74" y="31"/>
                                  </a:lnTo>
                                  <a:lnTo>
                                    <a:pt x="74" y="33"/>
                                  </a:lnTo>
                                  <a:lnTo>
                                    <a:pt x="74" y="35"/>
                                  </a:lnTo>
                                  <a:lnTo>
                                    <a:pt x="74" y="38"/>
                                  </a:lnTo>
                                  <a:lnTo>
                                    <a:pt x="76" y="38"/>
                                  </a:lnTo>
                                  <a:lnTo>
                                    <a:pt x="78" y="39"/>
                                  </a:lnTo>
                                  <a:lnTo>
                                    <a:pt x="81" y="40"/>
                                  </a:lnTo>
                                  <a:lnTo>
                                    <a:pt x="83" y="41"/>
                                  </a:lnTo>
                                  <a:lnTo>
                                    <a:pt x="83" y="39"/>
                                  </a:lnTo>
                                  <a:lnTo>
                                    <a:pt x="83" y="37"/>
                                  </a:lnTo>
                                  <a:lnTo>
                                    <a:pt x="83" y="34"/>
                                  </a:lnTo>
                                  <a:lnTo>
                                    <a:pt x="83" y="32"/>
                                  </a:lnTo>
                                  <a:lnTo>
                                    <a:pt x="84" y="33"/>
                                  </a:lnTo>
                                  <a:lnTo>
                                    <a:pt x="86" y="33"/>
                                  </a:lnTo>
                                  <a:lnTo>
                                    <a:pt x="88" y="34"/>
                                  </a:lnTo>
                                  <a:lnTo>
                                    <a:pt x="90" y="35"/>
                                  </a:lnTo>
                                  <a:lnTo>
                                    <a:pt x="90" y="37"/>
                                  </a:lnTo>
                                  <a:lnTo>
                                    <a:pt x="90" y="39"/>
                                  </a:lnTo>
                                  <a:lnTo>
                                    <a:pt x="90" y="41"/>
                                  </a:lnTo>
                                  <a:lnTo>
                                    <a:pt x="90" y="44"/>
                                  </a:lnTo>
                                  <a:lnTo>
                                    <a:pt x="92" y="45"/>
                                  </a:lnTo>
                                  <a:lnTo>
                                    <a:pt x="94" y="46"/>
                                  </a:lnTo>
                                  <a:lnTo>
                                    <a:pt x="96" y="46"/>
                                  </a:lnTo>
                                  <a:lnTo>
                                    <a:pt x="98" y="47"/>
                                  </a:lnTo>
                                  <a:lnTo>
                                    <a:pt x="98" y="45"/>
                                  </a:lnTo>
                                  <a:lnTo>
                                    <a:pt x="98" y="43"/>
                                  </a:lnTo>
                                  <a:lnTo>
                                    <a:pt x="98" y="40"/>
                                  </a:lnTo>
                                  <a:lnTo>
                                    <a:pt x="98" y="38"/>
                                  </a:lnTo>
                                  <a:lnTo>
                                    <a:pt x="100" y="39"/>
                                  </a:lnTo>
                                  <a:lnTo>
                                    <a:pt x="102" y="39"/>
                                  </a:lnTo>
                                  <a:lnTo>
                                    <a:pt x="103" y="40"/>
                                  </a:lnTo>
                                  <a:lnTo>
                                    <a:pt x="105" y="41"/>
                                  </a:lnTo>
                                  <a:lnTo>
                                    <a:pt x="105" y="43"/>
                                  </a:lnTo>
                                  <a:lnTo>
                                    <a:pt x="105" y="45"/>
                                  </a:lnTo>
                                  <a:lnTo>
                                    <a:pt x="105" y="47"/>
                                  </a:lnTo>
                                  <a:lnTo>
                                    <a:pt x="105" y="50"/>
                                  </a:lnTo>
                                  <a:lnTo>
                                    <a:pt x="107" y="51"/>
                                  </a:lnTo>
                                  <a:lnTo>
                                    <a:pt x="109" y="51"/>
                                  </a:lnTo>
                                  <a:lnTo>
                                    <a:pt x="111" y="52"/>
                                  </a:lnTo>
                                  <a:lnTo>
                                    <a:pt x="113" y="53"/>
                                  </a:lnTo>
                                  <a:lnTo>
                                    <a:pt x="113" y="51"/>
                                  </a:lnTo>
                                  <a:lnTo>
                                    <a:pt x="113" y="48"/>
                                  </a:lnTo>
                                  <a:lnTo>
                                    <a:pt x="113" y="46"/>
                                  </a:lnTo>
                                  <a:lnTo>
                                    <a:pt x="113" y="44"/>
                                  </a:lnTo>
                                  <a:lnTo>
                                    <a:pt x="115" y="45"/>
                                  </a:lnTo>
                                  <a:lnTo>
                                    <a:pt x="116" y="45"/>
                                  </a:lnTo>
                                  <a:lnTo>
                                    <a:pt x="118" y="46"/>
                                  </a:lnTo>
                                  <a:lnTo>
                                    <a:pt x="120" y="47"/>
                                  </a:lnTo>
                                  <a:lnTo>
                                    <a:pt x="120" y="49"/>
                                  </a:lnTo>
                                  <a:lnTo>
                                    <a:pt x="120" y="51"/>
                                  </a:lnTo>
                                  <a:lnTo>
                                    <a:pt x="120" y="53"/>
                                  </a:lnTo>
                                  <a:lnTo>
                                    <a:pt x="120" y="56"/>
                                  </a:lnTo>
                                  <a:lnTo>
                                    <a:pt x="122" y="56"/>
                                  </a:lnTo>
                                  <a:lnTo>
                                    <a:pt x="124" y="57"/>
                                  </a:lnTo>
                                  <a:lnTo>
                                    <a:pt x="126" y="58"/>
                                  </a:lnTo>
                                  <a:lnTo>
                                    <a:pt x="128" y="59"/>
                                  </a:lnTo>
                                  <a:lnTo>
                                    <a:pt x="128" y="56"/>
                                  </a:lnTo>
                                  <a:lnTo>
                                    <a:pt x="128" y="54"/>
                                  </a:lnTo>
                                  <a:lnTo>
                                    <a:pt x="128" y="52"/>
                                  </a:lnTo>
                                  <a:lnTo>
                                    <a:pt x="128" y="50"/>
                                  </a:lnTo>
                                  <a:lnTo>
                                    <a:pt x="130" y="50"/>
                                  </a:lnTo>
                                  <a:lnTo>
                                    <a:pt x="131" y="51"/>
                                  </a:lnTo>
                                  <a:lnTo>
                                    <a:pt x="133" y="52"/>
                                  </a:lnTo>
                                  <a:lnTo>
                                    <a:pt x="135" y="52"/>
                                  </a:lnTo>
                                  <a:lnTo>
                                    <a:pt x="135" y="54"/>
                                  </a:lnTo>
                                  <a:lnTo>
                                    <a:pt x="135" y="56"/>
                                  </a:lnTo>
                                  <a:lnTo>
                                    <a:pt x="135" y="59"/>
                                  </a:lnTo>
                                  <a:lnTo>
                                    <a:pt x="135" y="61"/>
                                  </a:lnTo>
                                  <a:lnTo>
                                    <a:pt x="136" y="62"/>
                                  </a:lnTo>
                                  <a:lnTo>
                                    <a:pt x="138" y="62"/>
                                  </a:lnTo>
                                  <a:lnTo>
                                    <a:pt x="140" y="63"/>
                                  </a:lnTo>
                                  <a:lnTo>
                                    <a:pt x="142" y="64"/>
                                  </a:lnTo>
                                  <a:lnTo>
                                    <a:pt x="142" y="62"/>
                                  </a:lnTo>
                                  <a:lnTo>
                                    <a:pt x="142" y="60"/>
                                  </a:lnTo>
                                  <a:lnTo>
                                    <a:pt x="142" y="58"/>
                                  </a:lnTo>
                                  <a:lnTo>
                                    <a:pt x="142" y="56"/>
                                  </a:lnTo>
                                  <a:lnTo>
                                    <a:pt x="144" y="56"/>
                                  </a:lnTo>
                                  <a:lnTo>
                                    <a:pt x="145" y="56"/>
                                  </a:lnTo>
                                  <a:lnTo>
                                    <a:pt x="147" y="57"/>
                                  </a:lnTo>
                                  <a:lnTo>
                                    <a:pt x="149" y="58"/>
                                  </a:lnTo>
                                  <a:lnTo>
                                    <a:pt x="149" y="60"/>
                                  </a:lnTo>
                                  <a:lnTo>
                                    <a:pt x="149" y="62"/>
                                  </a:lnTo>
                                  <a:lnTo>
                                    <a:pt x="149" y="65"/>
                                  </a:lnTo>
                                  <a:lnTo>
                                    <a:pt x="149" y="67"/>
                                  </a:lnTo>
                                  <a:lnTo>
                                    <a:pt x="150" y="68"/>
                                  </a:lnTo>
                                  <a:lnTo>
                                    <a:pt x="152" y="68"/>
                                  </a:lnTo>
                                  <a:lnTo>
                                    <a:pt x="154" y="69"/>
                                  </a:lnTo>
                                  <a:lnTo>
                                    <a:pt x="156" y="70"/>
                                  </a:lnTo>
                                  <a:lnTo>
                                    <a:pt x="156" y="68"/>
                                  </a:lnTo>
                                  <a:lnTo>
                                    <a:pt x="156" y="65"/>
                                  </a:lnTo>
                                  <a:lnTo>
                                    <a:pt x="156" y="63"/>
                                  </a:lnTo>
                                  <a:lnTo>
                                    <a:pt x="156" y="61"/>
                                  </a:lnTo>
                                  <a:lnTo>
                                    <a:pt x="158" y="61"/>
                                  </a:lnTo>
                                  <a:lnTo>
                                    <a:pt x="159" y="62"/>
                                  </a:lnTo>
                                  <a:lnTo>
                                    <a:pt x="161" y="63"/>
                                  </a:lnTo>
                                  <a:lnTo>
                                    <a:pt x="163" y="63"/>
                                  </a:lnTo>
                                  <a:lnTo>
                                    <a:pt x="163" y="65"/>
                                  </a:lnTo>
                                  <a:lnTo>
                                    <a:pt x="163" y="68"/>
                                  </a:lnTo>
                                  <a:lnTo>
                                    <a:pt x="163" y="70"/>
                                  </a:lnTo>
                                  <a:lnTo>
                                    <a:pt x="163" y="72"/>
                                  </a:lnTo>
                                  <a:lnTo>
                                    <a:pt x="164" y="73"/>
                                  </a:lnTo>
                                  <a:lnTo>
                                    <a:pt x="167" y="73"/>
                                  </a:lnTo>
                                  <a:lnTo>
                                    <a:pt x="167" y="75"/>
                                  </a:lnTo>
                                  <a:lnTo>
                                    <a:pt x="167" y="77"/>
                                  </a:lnTo>
                                  <a:lnTo>
                                    <a:pt x="167" y="79"/>
                                  </a:lnTo>
                                  <a:lnTo>
                                    <a:pt x="167" y="81"/>
                                  </a:lnTo>
                                  <a:lnTo>
                                    <a:pt x="157" y="77"/>
                                  </a:lnTo>
                                  <a:lnTo>
                                    <a:pt x="148" y="73"/>
                                  </a:lnTo>
                                  <a:lnTo>
                                    <a:pt x="138" y="70"/>
                                  </a:lnTo>
                                  <a:lnTo>
                                    <a:pt x="129" y="66"/>
                                  </a:lnTo>
                                  <a:lnTo>
                                    <a:pt x="118" y="62"/>
                                  </a:lnTo>
                                  <a:lnTo>
                                    <a:pt x="108" y="59"/>
                                  </a:lnTo>
                                  <a:lnTo>
                                    <a:pt x="98" y="55"/>
                                  </a:lnTo>
                                  <a:lnTo>
                                    <a:pt x="88" y="52"/>
                                  </a:lnTo>
                                  <a:lnTo>
                                    <a:pt x="77" y="47"/>
                                  </a:lnTo>
                                  <a:lnTo>
                                    <a:pt x="66" y="43"/>
                                  </a:lnTo>
                                  <a:lnTo>
                                    <a:pt x="55" y="39"/>
                                  </a:lnTo>
                                  <a:lnTo>
                                    <a:pt x="45" y="34"/>
                                  </a:lnTo>
                                  <a:lnTo>
                                    <a:pt x="33" y="30"/>
                                  </a:lnTo>
                                  <a:lnTo>
                                    <a:pt x="22" y="26"/>
                                  </a:lnTo>
                                  <a:lnTo>
                                    <a:pt x="11" y="22"/>
                                  </a:lnTo>
                                  <a:lnTo>
                                    <a:pt x="0" y="18"/>
                                  </a:lnTo>
                                  <a:lnTo>
                                    <a:pt x="0" y="15"/>
                                  </a:lnTo>
                                  <a:lnTo>
                                    <a:pt x="0" y="13"/>
                                  </a:lnTo>
                                  <a:lnTo>
                                    <a:pt x="0" y="11"/>
                                  </a:lnTo>
                                  <a:lnTo>
                                    <a:pt x="0" y="9"/>
                                  </a:lnTo>
                                  <a:lnTo>
                                    <a:pt x="0" y="6"/>
                                  </a:lnTo>
                                  <a:lnTo>
                                    <a:pt x="0" y="4"/>
                                  </a:lnTo>
                                  <a:lnTo>
                                    <a:pt x="0" y="2"/>
                                  </a:lnTo>
                                  <a:lnTo>
                                    <a:pt x="0" y="0"/>
                                  </a:lnTo>
                                  <a:close/>
                                </a:path>
                              </a:pathLst>
                            </a:custGeom>
                            <a:solidFill>
                              <a:srgbClr val="D9D9D4"/>
                            </a:solidFill>
                            <a:ln w="1270">
                              <a:solidFill>
                                <a:srgbClr val="999999"/>
                              </a:solidFill>
                              <a:prstDash val="solid"/>
                              <a:round/>
                              <a:headEnd/>
                              <a:tailEnd/>
                            </a:ln>
                          </wps:spPr>
                          <wps:bodyPr rot="0" vert="horz" wrap="square" lIns="91440" tIns="45720" rIns="91440" bIns="45720" anchor="t" anchorCtr="0" upright="1">
                            <a:noAutofit/>
                          </wps:bodyPr>
                        </wps:wsp>
                        <wps:wsp>
                          <wps:cNvPr id="2619" name="Freeform 2753"/>
                          <wps:cNvSpPr>
                            <a:spLocks/>
                          </wps:cNvSpPr>
                          <wps:spPr bwMode="auto">
                            <a:xfrm>
                              <a:off x="1541" y="1959"/>
                              <a:ext cx="138" cy="101"/>
                            </a:xfrm>
                            <a:custGeom>
                              <a:avLst/>
                              <a:gdLst>
                                <a:gd name="T0" fmla="*/ 1 w 138"/>
                                <a:gd name="T1" fmla="*/ 0 h 101"/>
                                <a:gd name="T2" fmla="*/ 10 w 138"/>
                                <a:gd name="T3" fmla="*/ 3 h 101"/>
                                <a:gd name="T4" fmla="*/ 20 w 138"/>
                                <a:gd name="T5" fmla="*/ 6 h 101"/>
                                <a:gd name="T6" fmla="*/ 29 w 138"/>
                                <a:gd name="T7" fmla="*/ 9 h 101"/>
                                <a:gd name="T8" fmla="*/ 38 w 138"/>
                                <a:gd name="T9" fmla="*/ 13 h 101"/>
                                <a:gd name="T10" fmla="*/ 46 w 138"/>
                                <a:gd name="T11" fmla="*/ 16 h 101"/>
                                <a:gd name="T12" fmla="*/ 55 w 138"/>
                                <a:gd name="T13" fmla="*/ 19 h 101"/>
                                <a:gd name="T14" fmla="*/ 64 w 138"/>
                                <a:gd name="T15" fmla="*/ 23 h 101"/>
                                <a:gd name="T16" fmla="*/ 73 w 138"/>
                                <a:gd name="T17" fmla="*/ 26 h 101"/>
                                <a:gd name="T18" fmla="*/ 81 w 138"/>
                                <a:gd name="T19" fmla="*/ 29 h 101"/>
                                <a:gd name="T20" fmla="*/ 90 w 138"/>
                                <a:gd name="T21" fmla="*/ 32 h 101"/>
                                <a:gd name="T22" fmla="*/ 98 w 138"/>
                                <a:gd name="T23" fmla="*/ 35 h 101"/>
                                <a:gd name="T24" fmla="*/ 106 w 138"/>
                                <a:gd name="T25" fmla="*/ 38 h 101"/>
                                <a:gd name="T26" fmla="*/ 114 w 138"/>
                                <a:gd name="T27" fmla="*/ 41 h 101"/>
                                <a:gd name="T28" fmla="*/ 122 w 138"/>
                                <a:gd name="T29" fmla="*/ 44 h 101"/>
                                <a:gd name="T30" fmla="*/ 130 w 138"/>
                                <a:gd name="T31" fmla="*/ 47 h 101"/>
                                <a:gd name="T32" fmla="*/ 138 w 138"/>
                                <a:gd name="T33" fmla="*/ 50 h 101"/>
                                <a:gd name="T34" fmla="*/ 138 w 138"/>
                                <a:gd name="T35" fmla="*/ 56 h 101"/>
                                <a:gd name="T36" fmla="*/ 138 w 138"/>
                                <a:gd name="T37" fmla="*/ 63 h 101"/>
                                <a:gd name="T38" fmla="*/ 138 w 138"/>
                                <a:gd name="T39" fmla="*/ 69 h 101"/>
                                <a:gd name="T40" fmla="*/ 138 w 138"/>
                                <a:gd name="T41" fmla="*/ 75 h 101"/>
                                <a:gd name="T42" fmla="*/ 138 w 138"/>
                                <a:gd name="T43" fmla="*/ 81 h 101"/>
                                <a:gd name="T44" fmla="*/ 138 w 138"/>
                                <a:gd name="T45" fmla="*/ 88 h 101"/>
                                <a:gd name="T46" fmla="*/ 138 w 138"/>
                                <a:gd name="T47" fmla="*/ 94 h 101"/>
                                <a:gd name="T48" fmla="*/ 138 w 138"/>
                                <a:gd name="T49" fmla="*/ 101 h 101"/>
                                <a:gd name="T50" fmla="*/ 130 w 138"/>
                                <a:gd name="T51" fmla="*/ 98 h 101"/>
                                <a:gd name="T52" fmla="*/ 122 w 138"/>
                                <a:gd name="T53" fmla="*/ 95 h 101"/>
                                <a:gd name="T54" fmla="*/ 114 w 138"/>
                                <a:gd name="T55" fmla="*/ 93 h 101"/>
                                <a:gd name="T56" fmla="*/ 106 w 138"/>
                                <a:gd name="T57" fmla="*/ 90 h 101"/>
                                <a:gd name="T58" fmla="*/ 97 w 138"/>
                                <a:gd name="T59" fmla="*/ 87 h 101"/>
                                <a:gd name="T60" fmla="*/ 89 w 138"/>
                                <a:gd name="T61" fmla="*/ 85 h 101"/>
                                <a:gd name="T62" fmla="*/ 81 w 138"/>
                                <a:gd name="T63" fmla="*/ 82 h 101"/>
                                <a:gd name="T64" fmla="*/ 73 w 138"/>
                                <a:gd name="T65" fmla="*/ 79 h 101"/>
                                <a:gd name="T66" fmla="*/ 64 w 138"/>
                                <a:gd name="T67" fmla="*/ 76 h 101"/>
                                <a:gd name="T68" fmla="*/ 55 w 138"/>
                                <a:gd name="T69" fmla="*/ 74 h 101"/>
                                <a:gd name="T70" fmla="*/ 46 w 138"/>
                                <a:gd name="T71" fmla="*/ 71 h 101"/>
                                <a:gd name="T72" fmla="*/ 37 w 138"/>
                                <a:gd name="T73" fmla="*/ 68 h 101"/>
                                <a:gd name="T74" fmla="*/ 28 w 138"/>
                                <a:gd name="T75" fmla="*/ 65 h 101"/>
                                <a:gd name="T76" fmla="*/ 19 w 138"/>
                                <a:gd name="T77" fmla="*/ 62 h 101"/>
                                <a:gd name="T78" fmla="*/ 10 w 138"/>
                                <a:gd name="T79" fmla="*/ 59 h 101"/>
                                <a:gd name="T80" fmla="*/ 0 w 138"/>
                                <a:gd name="T81" fmla="*/ 56 h 101"/>
                                <a:gd name="T82" fmla="*/ 0 w 138"/>
                                <a:gd name="T83" fmla="*/ 49 h 101"/>
                                <a:gd name="T84" fmla="*/ 0 w 138"/>
                                <a:gd name="T85" fmla="*/ 41 h 101"/>
                                <a:gd name="T86" fmla="*/ 0 w 138"/>
                                <a:gd name="T87" fmla="*/ 34 h 101"/>
                                <a:gd name="T88" fmla="*/ 1 w 138"/>
                                <a:gd name="T89" fmla="*/ 28 h 101"/>
                                <a:gd name="T90" fmla="*/ 1 w 138"/>
                                <a:gd name="T91" fmla="*/ 20 h 101"/>
                                <a:gd name="T92" fmla="*/ 1 w 138"/>
                                <a:gd name="T93" fmla="*/ 14 h 101"/>
                                <a:gd name="T94" fmla="*/ 1 w 138"/>
                                <a:gd name="T95" fmla="*/ 7 h 101"/>
                                <a:gd name="T96" fmla="*/ 1 w 138"/>
                                <a:gd name="T97" fmla="*/ 0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8" h="101">
                                  <a:moveTo>
                                    <a:pt x="1" y="0"/>
                                  </a:moveTo>
                                  <a:lnTo>
                                    <a:pt x="10" y="3"/>
                                  </a:lnTo>
                                  <a:lnTo>
                                    <a:pt x="20" y="6"/>
                                  </a:lnTo>
                                  <a:lnTo>
                                    <a:pt x="29" y="9"/>
                                  </a:lnTo>
                                  <a:lnTo>
                                    <a:pt x="38" y="13"/>
                                  </a:lnTo>
                                  <a:lnTo>
                                    <a:pt x="46" y="16"/>
                                  </a:lnTo>
                                  <a:lnTo>
                                    <a:pt x="55" y="19"/>
                                  </a:lnTo>
                                  <a:lnTo>
                                    <a:pt x="64" y="23"/>
                                  </a:lnTo>
                                  <a:lnTo>
                                    <a:pt x="73" y="26"/>
                                  </a:lnTo>
                                  <a:lnTo>
                                    <a:pt x="81" y="29"/>
                                  </a:lnTo>
                                  <a:lnTo>
                                    <a:pt x="90" y="32"/>
                                  </a:lnTo>
                                  <a:lnTo>
                                    <a:pt x="98" y="35"/>
                                  </a:lnTo>
                                  <a:lnTo>
                                    <a:pt x="106" y="38"/>
                                  </a:lnTo>
                                  <a:lnTo>
                                    <a:pt x="114" y="41"/>
                                  </a:lnTo>
                                  <a:lnTo>
                                    <a:pt x="122" y="44"/>
                                  </a:lnTo>
                                  <a:lnTo>
                                    <a:pt x="130" y="47"/>
                                  </a:lnTo>
                                  <a:lnTo>
                                    <a:pt x="138" y="50"/>
                                  </a:lnTo>
                                  <a:lnTo>
                                    <a:pt x="138" y="56"/>
                                  </a:lnTo>
                                  <a:lnTo>
                                    <a:pt x="138" y="63"/>
                                  </a:lnTo>
                                  <a:lnTo>
                                    <a:pt x="138" y="69"/>
                                  </a:lnTo>
                                  <a:lnTo>
                                    <a:pt x="138" y="75"/>
                                  </a:lnTo>
                                  <a:lnTo>
                                    <a:pt x="138" y="81"/>
                                  </a:lnTo>
                                  <a:lnTo>
                                    <a:pt x="138" y="88"/>
                                  </a:lnTo>
                                  <a:lnTo>
                                    <a:pt x="138" y="94"/>
                                  </a:lnTo>
                                  <a:lnTo>
                                    <a:pt x="138" y="101"/>
                                  </a:lnTo>
                                  <a:lnTo>
                                    <a:pt x="130" y="98"/>
                                  </a:lnTo>
                                  <a:lnTo>
                                    <a:pt x="122" y="95"/>
                                  </a:lnTo>
                                  <a:lnTo>
                                    <a:pt x="114" y="93"/>
                                  </a:lnTo>
                                  <a:lnTo>
                                    <a:pt x="106" y="90"/>
                                  </a:lnTo>
                                  <a:lnTo>
                                    <a:pt x="97" y="87"/>
                                  </a:lnTo>
                                  <a:lnTo>
                                    <a:pt x="89" y="85"/>
                                  </a:lnTo>
                                  <a:lnTo>
                                    <a:pt x="81" y="82"/>
                                  </a:lnTo>
                                  <a:lnTo>
                                    <a:pt x="73" y="79"/>
                                  </a:lnTo>
                                  <a:lnTo>
                                    <a:pt x="64" y="76"/>
                                  </a:lnTo>
                                  <a:lnTo>
                                    <a:pt x="55" y="74"/>
                                  </a:lnTo>
                                  <a:lnTo>
                                    <a:pt x="46" y="71"/>
                                  </a:lnTo>
                                  <a:lnTo>
                                    <a:pt x="37" y="68"/>
                                  </a:lnTo>
                                  <a:lnTo>
                                    <a:pt x="28" y="65"/>
                                  </a:lnTo>
                                  <a:lnTo>
                                    <a:pt x="19" y="62"/>
                                  </a:lnTo>
                                  <a:lnTo>
                                    <a:pt x="10" y="59"/>
                                  </a:lnTo>
                                  <a:lnTo>
                                    <a:pt x="0" y="56"/>
                                  </a:lnTo>
                                  <a:lnTo>
                                    <a:pt x="0" y="49"/>
                                  </a:lnTo>
                                  <a:lnTo>
                                    <a:pt x="0" y="41"/>
                                  </a:lnTo>
                                  <a:lnTo>
                                    <a:pt x="0" y="34"/>
                                  </a:lnTo>
                                  <a:lnTo>
                                    <a:pt x="1" y="28"/>
                                  </a:lnTo>
                                  <a:lnTo>
                                    <a:pt x="1" y="20"/>
                                  </a:lnTo>
                                  <a:lnTo>
                                    <a:pt x="1" y="14"/>
                                  </a:lnTo>
                                  <a:lnTo>
                                    <a:pt x="1" y="7"/>
                                  </a:lnTo>
                                  <a:lnTo>
                                    <a:pt x="1"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0" name="Freeform 2754"/>
                          <wps:cNvSpPr>
                            <a:spLocks/>
                          </wps:cNvSpPr>
                          <wps:spPr bwMode="auto">
                            <a:xfrm>
                              <a:off x="1552" y="1981"/>
                              <a:ext cx="127" cy="79"/>
                            </a:xfrm>
                            <a:custGeom>
                              <a:avLst/>
                              <a:gdLst>
                                <a:gd name="T0" fmla="*/ 0 w 127"/>
                                <a:gd name="T1" fmla="*/ 0 h 79"/>
                                <a:gd name="T2" fmla="*/ 9 w 127"/>
                                <a:gd name="T3" fmla="*/ 3 h 79"/>
                                <a:gd name="T4" fmla="*/ 17 w 127"/>
                                <a:gd name="T5" fmla="*/ 6 h 79"/>
                                <a:gd name="T6" fmla="*/ 25 w 127"/>
                                <a:gd name="T7" fmla="*/ 9 h 79"/>
                                <a:gd name="T8" fmla="*/ 34 w 127"/>
                                <a:gd name="T9" fmla="*/ 12 h 79"/>
                                <a:gd name="T10" fmla="*/ 42 w 127"/>
                                <a:gd name="T11" fmla="*/ 14 h 79"/>
                                <a:gd name="T12" fmla="*/ 50 w 127"/>
                                <a:gd name="T13" fmla="*/ 17 h 79"/>
                                <a:gd name="T14" fmla="*/ 58 w 127"/>
                                <a:gd name="T15" fmla="*/ 20 h 79"/>
                                <a:gd name="T16" fmla="*/ 66 w 127"/>
                                <a:gd name="T17" fmla="*/ 23 h 79"/>
                                <a:gd name="T18" fmla="*/ 74 w 127"/>
                                <a:gd name="T19" fmla="*/ 26 h 79"/>
                                <a:gd name="T20" fmla="*/ 82 w 127"/>
                                <a:gd name="T21" fmla="*/ 29 h 79"/>
                                <a:gd name="T22" fmla="*/ 89 w 127"/>
                                <a:gd name="T23" fmla="*/ 32 h 79"/>
                                <a:gd name="T24" fmla="*/ 97 w 127"/>
                                <a:gd name="T25" fmla="*/ 34 h 79"/>
                                <a:gd name="T26" fmla="*/ 105 w 127"/>
                                <a:gd name="T27" fmla="*/ 37 h 79"/>
                                <a:gd name="T28" fmla="*/ 112 w 127"/>
                                <a:gd name="T29" fmla="*/ 40 h 79"/>
                                <a:gd name="T30" fmla="*/ 119 w 127"/>
                                <a:gd name="T31" fmla="*/ 42 h 79"/>
                                <a:gd name="T32" fmla="*/ 127 w 127"/>
                                <a:gd name="T33" fmla="*/ 45 h 79"/>
                                <a:gd name="T34" fmla="*/ 127 w 127"/>
                                <a:gd name="T35" fmla="*/ 49 h 79"/>
                                <a:gd name="T36" fmla="*/ 127 w 127"/>
                                <a:gd name="T37" fmla="*/ 53 h 79"/>
                                <a:gd name="T38" fmla="*/ 127 w 127"/>
                                <a:gd name="T39" fmla="*/ 57 h 79"/>
                                <a:gd name="T40" fmla="*/ 127 w 127"/>
                                <a:gd name="T41" fmla="*/ 62 h 79"/>
                                <a:gd name="T42" fmla="*/ 127 w 127"/>
                                <a:gd name="T43" fmla="*/ 66 h 79"/>
                                <a:gd name="T44" fmla="*/ 127 w 127"/>
                                <a:gd name="T45" fmla="*/ 70 h 79"/>
                                <a:gd name="T46" fmla="*/ 127 w 127"/>
                                <a:gd name="T47" fmla="*/ 74 h 79"/>
                                <a:gd name="T48" fmla="*/ 127 w 127"/>
                                <a:gd name="T49" fmla="*/ 79 h 79"/>
                                <a:gd name="T50" fmla="*/ 120 w 127"/>
                                <a:gd name="T51" fmla="*/ 76 h 79"/>
                                <a:gd name="T52" fmla="*/ 112 w 127"/>
                                <a:gd name="T53" fmla="*/ 74 h 79"/>
                                <a:gd name="T54" fmla="*/ 105 w 127"/>
                                <a:gd name="T55" fmla="*/ 72 h 79"/>
                                <a:gd name="T56" fmla="*/ 97 w 127"/>
                                <a:gd name="T57" fmla="*/ 69 h 79"/>
                                <a:gd name="T58" fmla="*/ 89 w 127"/>
                                <a:gd name="T59" fmla="*/ 67 h 79"/>
                                <a:gd name="T60" fmla="*/ 82 w 127"/>
                                <a:gd name="T61" fmla="*/ 64 h 79"/>
                                <a:gd name="T62" fmla="*/ 74 w 127"/>
                                <a:gd name="T63" fmla="*/ 61 h 79"/>
                                <a:gd name="T64" fmla="*/ 66 w 127"/>
                                <a:gd name="T65" fmla="*/ 59 h 79"/>
                                <a:gd name="T66" fmla="*/ 58 w 127"/>
                                <a:gd name="T67" fmla="*/ 56 h 79"/>
                                <a:gd name="T68" fmla="*/ 50 w 127"/>
                                <a:gd name="T69" fmla="*/ 53 h 79"/>
                                <a:gd name="T70" fmla="*/ 42 w 127"/>
                                <a:gd name="T71" fmla="*/ 51 h 79"/>
                                <a:gd name="T72" fmla="*/ 34 w 127"/>
                                <a:gd name="T73" fmla="*/ 48 h 79"/>
                                <a:gd name="T74" fmla="*/ 25 w 127"/>
                                <a:gd name="T75" fmla="*/ 45 h 79"/>
                                <a:gd name="T76" fmla="*/ 17 w 127"/>
                                <a:gd name="T77" fmla="*/ 43 h 79"/>
                                <a:gd name="T78" fmla="*/ 8 w 127"/>
                                <a:gd name="T79" fmla="*/ 40 h 79"/>
                                <a:gd name="T80" fmla="*/ 0 w 127"/>
                                <a:gd name="T81" fmla="*/ 37 h 79"/>
                                <a:gd name="T82" fmla="*/ 0 w 127"/>
                                <a:gd name="T83" fmla="*/ 32 h 79"/>
                                <a:gd name="T84" fmla="*/ 0 w 127"/>
                                <a:gd name="T85" fmla="*/ 28 h 79"/>
                                <a:gd name="T86" fmla="*/ 0 w 127"/>
                                <a:gd name="T87" fmla="*/ 23 h 79"/>
                                <a:gd name="T88" fmla="*/ 0 w 127"/>
                                <a:gd name="T89" fmla="*/ 18 h 79"/>
                                <a:gd name="T90" fmla="*/ 0 w 127"/>
                                <a:gd name="T91" fmla="*/ 13 h 79"/>
                                <a:gd name="T92" fmla="*/ 0 w 127"/>
                                <a:gd name="T93" fmla="*/ 9 h 79"/>
                                <a:gd name="T94" fmla="*/ 0 w 127"/>
                                <a:gd name="T95" fmla="*/ 4 h 79"/>
                                <a:gd name="T96" fmla="*/ 0 w 127"/>
                                <a:gd name="T9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27" h="79">
                                  <a:moveTo>
                                    <a:pt x="0" y="0"/>
                                  </a:moveTo>
                                  <a:lnTo>
                                    <a:pt x="9" y="3"/>
                                  </a:lnTo>
                                  <a:lnTo>
                                    <a:pt x="17" y="6"/>
                                  </a:lnTo>
                                  <a:lnTo>
                                    <a:pt x="25" y="9"/>
                                  </a:lnTo>
                                  <a:lnTo>
                                    <a:pt x="34" y="12"/>
                                  </a:lnTo>
                                  <a:lnTo>
                                    <a:pt x="42" y="14"/>
                                  </a:lnTo>
                                  <a:lnTo>
                                    <a:pt x="50" y="17"/>
                                  </a:lnTo>
                                  <a:lnTo>
                                    <a:pt x="58" y="20"/>
                                  </a:lnTo>
                                  <a:lnTo>
                                    <a:pt x="66" y="23"/>
                                  </a:lnTo>
                                  <a:lnTo>
                                    <a:pt x="74" y="26"/>
                                  </a:lnTo>
                                  <a:lnTo>
                                    <a:pt x="82" y="29"/>
                                  </a:lnTo>
                                  <a:lnTo>
                                    <a:pt x="89" y="32"/>
                                  </a:lnTo>
                                  <a:lnTo>
                                    <a:pt x="97" y="34"/>
                                  </a:lnTo>
                                  <a:lnTo>
                                    <a:pt x="105" y="37"/>
                                  </a:lnTo>
                                  <a:lnTo>
                                    <a:pt x="112" y="40"/>
                                  </a:lnTo>
                                  <a:lnTo>
                                    <a:pt x="119" y="42"/>
                                  </a:lnTo>
                                  <a:lnTo>
                                    <a:pt x="127" y="45"/>
                                  </a:lnTo>
                                  <a:lnTo>
                                    <a:pt x="127" y="49"/>
                                  </a:lnTo>
                                  <a:lnTo>
                                    <a:pt x="127" y="53"/>
                                  </a:lnTo>
                                  <a:lnTo>
                                    <a:pt x="127" y="57"/>
                                  </a:lnTo>
                                  <a:lnTo>
                                    <a:pt x="127" y="62"/>
                                  </a:lnTo>
                                  <a:lnTo>
                                    <a:pt x="127" y="66"/>
                                  </a:lnTo>
                                  <a:lnTo>
                                    <a:pt x="127" y="70"/>
                                  </a:lnTo>
                                  <a:lnTo>
                                    <a:pt x="127" y="74"/>
                                  </a:lnTo>
                                  <a:lnTo>
                                    <a:pt x="127" y="79"/>
                                  </a:lnTo>
                                  <a:lnTo>
                                    <a:pt x="120" y="76"/>
                                  </a:lnTo>
                                  <a:lnTo>
                                    <a:pt x="112" y="74"/>
                                  </a:lnTo>
                                  <a:lnTo>
                                    <a:pt x="105" y="72"/>
                                  </a:lnTo>
                                  <a:lnTo>
                                    <a:pt x="97" y="69"/>
                                  </a:lnTo>
                                  <a:lnTo>
                                    <a:pt x="89" y="67"/>
                                  </a:lnTo>
                                  <a:lnTo>
                                    <a:pt x="82" y="64"/>
                                  </a:lnTo>
                                  <a:lnTo>
                                    <a:pt x="74" y="61"/>
                                  </a:lnTo>
                                  <a:lnTo>
                                    <a:pt x="66" y="59"/>
                                  </a:lnTo>
                                  <a:lnTo>
                                    <a:pt x="58" y="56"/>
                                  </a:lnTo>
                                  <a:lnTo>
                                    <a:pt x="50" y="53"/>
                                  </a:lnTo>
                                  <a:lnTo>
                                    <a:pt x="42" y="51"/>
                                  </a:lnTo>
                                  <a:lnTo>
                                    <a:pt x="34" y="48"/>
                                  </a:lnTo>
                                  <a:lnTo>
                                    <a:pt x="25" y="45"/>
                                  </a:lnTo>
                                  <a:lnTo>
                                    <a:pt x="17" y="43"/>
                                  </a:lnTo>
                                  <a:lnTo>
                                    <a:pt x="8" y="40"/>
                                  </a:lnTo>
                                  <a:lnTo>
                                    <a:pt x="0" y="37"/>
                                  </a:lnTo>
                                  <a:lnTo>
                                    <a:pt x="0" y="32"/>
                                  </a:lnTo>
                                  <a:lnTo>
                                    <a:pt x="0" y="28"/>
                                  </a:lnTo>
                                  <a:lnTo>
                                    <a:pt x="0" y="23"/>
                                  </a:lnTo>
                                  <a:lnTo>
                                    <a:pt x="0" y="18"/>
                                  </a:lnTo>
                                  <a:lnTo>
                                    <a:pt x="0" y="13"/>
                                  </a:lnTo>
                                  <a:lnTo>
                                    <a:pt x="0" y="9"/>
                                  </a:lnTo>
                                  <a:lnTo>
                                    <a:pt x="0" y="4"/>
                                  </a:lnTo>
                                  <a:lnTo>
                                    <a:pt x="0" y="0"/>
                                  </a:lnTo>
                                  <a:close/>
                                </a:path>
                              </a:pathLst>
                            </a:custGeom>
                            <a:solidFill>
                              <a:srgbClr val="3B38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1" name="Freeform 2755"/>
                          <wps:cNvSpPr>
                            <a:spLocks/>
                          </wps:cNvSpPr>
                          <wps:spPr bwMode="auto">
                            <a:xfrm>
                              <a:off x="1546" y="1960"/>
                              <a:ext cx="18" cy="62"/>
                            </a:xfrm>
                            <a:custGeom>
                              <a:avLst/>
                              <a:gdLst>
                                <a:gd name="T0" fmla="*/ 1 w 18"/>
                                <a:gd name="T1" fmla="*/ 0 h 62"/>
                                <a:gd name="T2" fmla="*/ 3 w 18"/>
                                <a:gd name="T3" fmla="*/ 1 h 62"/>
                                <a:gd name="T4" fmla="*/ 5 w 18"/>
                                <a:gd name="T5" fmla="*/ 2 h 62"/>
                                <a:gd name="T6" fmla="*/ 7 w 18"/>
                                <a:gd name="T7" fmla="*/ 2 h 62"/>
                                <a:gd name="T8" fmla="*/ 9 w 18"/>
                                <a:gd name="T9" fmla="*/ 3 h 62"/>
                                <a:gd name="T10" fmla="*/ 11 w 18"/>
                                <a:gd name="T11" fmla="*/ 4 h 62"/>
                                <a:gd name="T12" fmla="*/ 14 w 18"/>
                                <a:gd name="T13" fmla="*/ 5 h 62"/>
                                <a:gd name="T14" fmla="*/ 16 w 18"/>
                                <a:gd name="T15" fmla="*/ 6 h 62"/>
                                <a:gd name="T16" fmla="*/ 18 w 18"/>
                                <a:gd name="T17" fmla="*/ 7 h 62"/>
                                <a:gd name="T18" fmla="*/ 18 w 18"/>
                                <a:gd name="T19" fmla="*/ 13 h 62"/>
                                <a:gd name="T20" fmla="*/ 18 w 18"/>
                                <a:gd name="T21" fmla="*/ 20 h 62"/>
                                <a:gd name="T22" fmla="*/ 18 w 18"/>
                                <a:gd name="T23" fmla="*/ 27 h 62"/>
                                <a:gd name="T24" fmla="*/ 18 w 18"/>
                                <a:gd name="T25" fmla="*/ 34 h 62"/>
                                <a:gd name="T26" fmla="*/ 18 w 18"/>
                                <a:gd name="T27" fmla="*/ 41 h 62"/>
                                <a:gd name="T28" fmla="*/ 18 w 18"/>
                                <a:gd name="T29" fmla="*/ 48 h 62"/>
                                <a:gd name="T30" fmla="*/ 18 w 18"/>
                                <a:gd name="T31" fmla="*/ 55 h 62"/>
                                <a:gd name="T32" fmla="*/ 18 w 18"/>
                                <a:gd name="T33" fmla="*/ 62 h 62"/>
                                <a:gd name="T34" fmla="*/ 15 w 18"/>
                                <a:gd name="T35" fmla="*/ 61 h 62"/>
                                <a:gd name="T36" fmla="*/ 13 w 18"/>
                                <a:gd name="T37" fmla="*/ 60 h 62"/>
                                <a:gd name="T38" fmla="*/ 11 w 18"/>
                                <a:gd name="T39" fmla="*/ 60 h 62"/>
                                <a:gd name="T40" fmla="*/ 9 w 18"/>
                                <a:gd name="T41" fmla="*/ 59 h 62"/>
                                <a:gd name="T42" fmla="*/ 6 w 18"/>
                                <a:gd name="T43" fmla="*/ 58 h 62"/>
                                <a:gd name="T44" fmla="*/ 4 w 18"/>
                                <a:gd name="T45" fmla="*/ 58 h 62"/>
                                <a:gd name="T46" fmla="*/ 2 w 18"/>
                                <a:gd name="T47" fmla="*/ 57 h 62"/>
                                <a:gd name="T48" fmla="*/ 0 w 18"/>
                                <a:gd name="T49" fmla="*/ 56 h 62"/>
                                <a:gd name="T50" fmla="*/ 0 w 18"/>
                                <a:gd name="T51" fmla="*/ 49 h 62"/>
                                <a:gd name="T52" fmla="*/ 0 w 18"/>
                                <a:gd name="T53" fmla="*/ 42 h 62"/>
                                <a:gd name="T54" fmla="*/ 0 w 18"/>
                                <a:gd name="T55" fmla="*/ 35 h 62"/>
                                <a:gd name="T56" fmla="*/ 0 w 18"/>
                                <a:gd name="T57" fmla="*/ 28 h 62"/>
                                <a:gd name="T58" fmla="*/ 0 w 18"/>
                                <a:gd name="T59" fmla="*/ 21 h 62"/>
                                <a:gd name="T60" fmla="*/ 0 w 18"/>
                                <a:gd name="T61" fmla="*/ 14 h 62"/>
                                <a:gd name="T62" fmla="*/ 0 w 18"/>
                                <a:gd name="T63" fmla="*/ 7 h 62"/>
                                <a:gd name="T64" fmla="*/ 1 w 18"/>
                                <a:gd name="T65" fmla="*/ 0 h 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8" h="62">
                                  <a:moveTo>
                                    <a:pt x="1" y="0"/>
                                  </a:moveTo>
                                  <a:lnTo>
                                    <a:pt x="3" y="1"/>
                                  </a:lnTo>
                                  <a:lnTo>
                                    <a:pt x="5" y="2"/>
                                  </a:lnTo>
                                  <a:lnTo>
                                    <a:pt x="7" y="2"/>
                                  </a:lnTo>
                                  <a:lnTo>
                                    <a:pt x="9" y="3"/>
                                  </a:lnTo>
                                  <a:lnTo>
                                    <a:pt x="11" y="4"/>
                                  </a:lnTo>
                                  <a:lnTo>
                                    <a:pt x="14" y="5"/>
                                  </a:lnTo>
                                  <a:lnTo>
                                    <a:pt x="16" y="6"/>
                                  </a:lnTo>
                                  <a:lnTo>
                                    <a:pt x="18" y="7"/>
                                  </a:lnTo>
                                  <a:lnTo>
                                    <a:pt x="18" y="13"/>
                                  </a:lnTo>
                                  <a:lnTo>
                                    <a:pt x="18" y="20"/>
                                  </a:lnTo>
                                  <a:lnTo>
                                    <a:pt x="18" y="27"/>
                                  </a:lnTo>
                                  <a:lnTo>
                                    <a:pt x="18" y="34"/>
                                  </a:lnTo>
                                  <a:lnTo>
                                    <a:pt x="18" y="41"/>
                                  </a:lnTo>
                                  <a:lnTo>
                                    <a:pt x="18" y="48"/>
                                  </a:lnTo>
                                  <a:lnTo>
                                    <a:pt x="18" y="55"/>
                                  </a:lnTo>
                                  <a:lnTo>
                                    <a:pt x="18" y="62"/>
                                  </a:lnTo>
                                  <a:lnTo>
                                    <a:pt x="15" y="61"/>
                                  </a:lnTo>
                                  <a:lnTo>
                                    <a:pt x="13" y="60"/>
                                  </a:lnTo>
                                  <a:lnTo>
                                    <a:pt x="11" y="60"/>
                                  </a:lnTo>
                                  <a:lnTo>
                                    <a:pt x="9" y="59"/>
                                  </a:lnTo>
                                  <a:lnTo>
                                    <a:pt x="6" y="58"/>
                                  </a:lnTo>
                                  <a:lnTo>
                                    <a:pt x="4" y="58"/>
                                  </a:lnTo>
                                  <a:lnTo>
                                    <a:pt x="2" y="57"/>
                                  </a:lnTo>
                                  <a:lnTo>
                                    <a:pt x="0" y="56"/>
                                  </a:lnTo>
                                  <a:lnTo>
                                    <a:pt x="0" y="49"/>
                                  </a:lnTo>
                                  <a:lnTo>
                                    <a:pt x="0" y="42"/>
                                  </a:lnTo>
                                  <a:lnTo>
                                    <a:pt x="0" y="35"/>
                                  </a:lnTo>
                                  <a:lnTo>
                                    <a:pt x="0" y="28"/>
                                  </a:lnTo>
                                  <a:lnTo>
                                    <a:pt x="0" y="21"/>
                                  </a:lnTo>
                                  <a:lnTo>
                                    <a:pt x="0" y="14"/>
                                  </a:lnTo>
                                  <a:lnTo>
                                    <a:pt x="0" y="7"/>
                                  </a:lnTo>
                                  <a:lnTo>
                                    <a:pt x="1"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2" name="Freeform 2756"/>
                          <wps:cNvSpPr>
                            <a:spLocks/>
                          </wps:cNvSpPr>
                          <wps:spPr bwMode="auto">
                            <a:xfrm>
                              <a:off x="1588" y="1976"/>
                              <a:ext cx="18" cy="60"/>
                            </a:xfrm>
                            <a:custGeom>
                              <a:avLst/>
                              <a:gdLst>
                                <a:gd name="T0" fmla="*/ 1 w 18"/>
                                <a:gd name="T1" fmla="*/ 0 h 60"/>
                                <a:gd name="T2" fmla="*/ 3 w 18"/>
                                <a:gd name="T3" fmla="*/ 0 h 60"/>
                                <a:gd name="T4" fmla="*/ 5 w 18"/>
                                <a:gd name="T5" fmla="*/ 1 h 60"/>
                                <a:gd name="T6" fmla="*/ 7 w 18"/>
                                <a:gd name="T7" fmla="*/ 2 h 60"/>
                                <a:gd name="T8" fmla="*/ 9 w 18"/>
                                <a:gd name="T9" fmla="*/ 3 h 60"/>
                                <a:gd name="T10" fmla="*/ 11 w 18"/>
                                <a:gd name="T11" fmla="*/ 3 h 60"/>
                                <a:gd name="T12" fmla="*/ 13 w 18"/>
                                <a:gd name="T13" fmla="*/ 4 h 60"/>
                                <a:gd name="T14" fmla="*/ 15 w 18"/>
                                <a:gd name="T15" fmla="*/ 5 h 60"/>
                                <a:gd name="T16" fmla="*/ 18 w 18"/>
                                <a:gd name="T17" fmla="*/ 6 h 60"/>
                                <a:gd name="T18" fmla="*/ 17 w 18"/>
                                <a:gd name="T19" fmla="*/ 13 h 60"/>
                                <a:gd name="T20" fmla="*/ 17 w 18"/>
                                <a:gd name="T21" fmla="*/ 19 h 60"/>
                                <a:gd name="T22" fmla="*/ 17 w 18"/>
                                <a:gd name="T23" fmla="*/ 26 h 60"/>
                                <a:gd name="T24" fmla="*/ 17 w 18"/>
                                <a:gd name="T25" fmla="*/ 33 h 60"/>
                                <a:gd name="T26" fmla="*/ 17 w 18"/>
                                <a:gd name="T27" fmla="*/ 39 h 60"/>
                                <a:gd name="T28" fmla="*/ 17 w 18"/>
                                <a:gd name="T29" fmla="*/ 46 h 60"/>
                                <a:gd name="T30" fmla="*/ 17 w 18"/>
                                <a:gd name="T31" fmla="*/ 53 h 60"/>
                                <a:gd name="T32" fmla="*/ 17 w 18"/>
                                <a:gd name="T33" fmla="*/ 60 h 60"/>
                                <a:gd name="T34" fmla="*/ 15 w 18"/>
                                <a:gd name="T35" fmla="*/ 59 h 60"/>
                                <a:gd name="T36" fmla="*/ 13 w 18"/>
                                <a:gd name="T37" fmla="*/ 58 h 60"/>
                                <a:gd name="T38" fmla="*/ 11 w 18"/>
                                <a:gd name="T39" fmla="*/ 57 h 60"/>
                                <a:gd name="T40" fmla="*/ 9 w 18"/>
                                <a:gd name="T41" fmla="*/ 57 h 60"/>
                                <a:gd name="T42" fmla="*/ 6 w 18"/>
                                <a:gd name="T43" fmla="*/ 56 h 60"/>
                                <a:gd name="T44" fmla="*/ 4 w 18"/>
                                <a:gd name="T45" fmla="*/ 56 h 60"/>
                                <a:gd name="T46" fmla="*/ 2 w 18"/>
                                <a:gd name="T47" fmla="*/ 55 h 60"/>
                                <a:gd name="T48" fmla="*/ 0 w 18"/>
                                <a:gd name="T49" fmla="*/ 54 h 60"/>
                                <a:gd name="T50" fmla="*/ 0 w 18"/>
                                <a:gd name="T51" fmla="*/ 47 h 60"/>
                                <a:gd name="T52" fmla="*/ 0 w 18"/>
                                <a:gd name="T53" fmla="*/ 40 h 60"/>
                                <a:gd name="T54" fmla="*/ 0 w 18"/>
                                <a:gd name="T55" fmla="*/ 34 h 60"/>
                                <a:gd name="T56" fmla="*/ 1 w 18"/>
                                <a:gd name="T57" fmla="*/ 27 h 60"/>
                                <a:gd name="T58" fmla="*/ 1 w 18"/>
                                <a:gd name="T59" fmla="*/ 20 h 60"/>
                                <a:gd name="T60" fmla="*/ 1 w 18"/>
                                <a:gd name="T61" fmla="*/ 13 h 60"/>
                                <a:gd name="T62" fmla="*/ 1 w 18"/>
                                <a:gd name="T63" fmla="*/ 6 h 60"/>
                                <a:gd name="T64" fmla="*/ 1 w 18"/>
                                <a:gd name="T65" fmla="*/ 0 h 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8" h="60">
                                  <a:moveTo>
                                    <a:pt x="1" y="0"/>
                                  </a:moveTo>
                                  <a:lnTo>
                                    <a:pt x="3" y="0"/>
                                  </a:lnTo>
                                  <a:lnTo>
                                    <a:pt x="5" y="1"/>
                                  </a:lnTo>
                                  <a:lnTo>
                                    <a:pt x="7" y="2"/>
                                  </a:lnTo>
                                  <a:lnTo>
                                    <a:pt x="9" y="3"/>
                                  </a:lnTo>
                                  <a:lnTo>
                                    <a:pt x="11" y="3"/>
                                  </a:lnTo>
                                  <a:lnTo>
                                    <a:pt x="13" y="4"/>
                                  </a:lnTo>
                                  <a:lnTo>
                                    <a:pt x="15" y="5"/>
                                  </a:lnTo>
                                  <a:lnTo>
                                    <a:pt x="18" y="6"/>
                                  </a:lnTo>
                                  <a:lnTo>
                                    <a:pt x="17" y="13"/>
                                  </a:lnTo>
                                  <a:lnTo>
                                    <a:pt x="17" y="19"/>
                                  </a:lnTo>
                                  <a:lnTo>
                                    <a:pt x="17" y="26"/>
                                  </a:lnTo>
                                  <a:lnTo>
                                    <a:pt x="17" y="33"/>
                                  </a:lnTo>
                                  <a:lnTo>
                                    <a:pt x="17" y="39"/>
                                  </a:lnTo>
                                  <a:lnTo>
                                    <a:pt x="17" y="46"/>
                                  </a:lnTo>
                                  <a:lnTo>
                                    <a:pt x="17" y="53"/>
                                  </a:lnTo>
                                  <a:lnTo>
                                    <a:pt x="17" y="60"/>
                                  </a:lnTo>
                                  <a:lnTo>
                                    <a:pt x="15" y="59"/>
                                  </a:lnTo>
                                  <a:lnTo>
                                    <a:pt x="13" y="58"/>
                                  </a:lnTo>
                                  <a:lnTo>
                                    <a:pt x="11" y="57"/>
                                  </a:lnTo>
                                  <a:lnTo>
                                    <a:pt x="9" y="57"/>
                                  </a:lnTo>
                                  <a:lnTo>
                                    <a:pt x="6" y="56"/>
                                  </a:lnTo>
                                  <a:lnTo>
                                    <a:pt x="4" y="56"/>
                                  </a:lnTo>
                                  <a:lnTo>
                                    <a:pt x="2" y="55"/>
                                  </a:lnTo>
                                  <a:lnTo>
                                    <a:pt x="0" y="54"/>
                                  </a:lnTo>
                                  <a:lnTo>
                                    <a:pt x="0" y="47"/>
                                  </a:lnTo>
                                  <a:lnTo>
                                    <a:pt x="0" y="40"/>
                                  </a:lnTo>
                                  <a:lnTo>
                                    <a:pt x="0" y="34"/>
                                  </a:lnTo>
                                  <a:lnTo>
                                    <a:pt x="1" y="27"/>
                                  </a:lnTo>
                                  <a:lnTo>
                                    <a:pt x="1" y="20"/>
                                  </a:lnTo>
                                  <a:lnTo>
                                    <a:pt x="1" y="13"/>
                                  </a:lnTo>
                                  <a:lnTo>
                                    <a:pt x="1" y="6"/>
                                  </a:lnTo>
                                  <a:lnTo>
                                    <a:pt x="1"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3" name="Freeform 2757"/>
                          <wps:cNvSpPr>
                            <a:spLocks/>
                          </wps:cNvSpPr>
                          <wps:spPr bwMode="auto">
                            <a:xfrm>
                              <a:off x="1628" y="1991"/>
                              <a:ext cx="16" cy="58"/>
                            </a:xfrm>
                            <a:custGeom>
                              <a:avLst/>
                              <a:gdLst>
                                <a:gd name="T0" fmla="*/ 0 w 16"/>
                                <a:gd name="T1" fmla="*/ 0 h 58"/>
                                <a:gd name="T2" fmla="*/ 2 w 16"/>
                                <a:gd name="T3" fmla="*/ 0 h 58"/>
                                <a:gd name="T4" fmla="*/ 4 w 16"/>
                                <a:gd name="T5" fmla="*/ 1 h 58"/>
                                <a:gd name="T6" fmla="*/ 6 w 16"/>
                                <a:gd name="T7" fmla="*/ 2 h 58"/>
                                <a:gd name="T8" fmla="*/ 8 w 16"/>
                                <a:gd name="T9" fmla="*/ 2 h 58"/>
                                <a:gd name="T10" fmla="*/ 10 w 16"/>
                                <a:gd name="T11" fmla="*/ 3 h 58"/>
                                <a:gd name="T12" fmla="*/ 12 w 16"/>
                                <a:gd name="T13" fmla="*/ 4 h 58"/>
                                <a:gd name="T14" fmla="*/ 14 w 16"/>
                                <a:gd name="T15" fmla="*/ 4 h 58"/>
                                <a:gd name="T16" fmla="*/ 16 w 16"/>
                                <a:gd name="T17" fmla="*/ 5 h 58"/>
                                <a:gd name="T18" fmla="*/ 16 w 16"/>
                                <a:gd name="T19" fmla="*/ 11 h 58"/>
                                <a:gd name="T20" fmla="*/ 16 w 16"/>
                                <a:gd name="T21" fmla="*/ 18 h 58"/>
                                <a:gd name="T22" fmla="*/ 16 w 16"/>
                                <a:gd name="T23" fmla="*/ 24 h 58"/>
                                <a:gd name="T24" fmla="*/ 16 w 16"/>
                                <a:gd name="T25" fmla="*/ 31 h 58"/>
                                <a:gd name="T26" fmla="*/ 16 w 16"/>
                                <a:gd name="T27" fmla="*/ 38 h 58"/>
                                <a:gd name="T28" fmla="*/ 16 w 16"/>
                                <a:gd name="T29" fmla="*/ 44 h 58"/>
                                <a:gd name="T30" fmla="*/ 16 w 16"/>
                                <a:gd name="T31" fmla="*/ 51 h 58"/>
                                <a:gd name="T32" fmla="*/ 16 w 16"/>
                                <a:gd name="T33" fmla="*/ 58 h 58"/>
                                <a:gd name="T34" fmla="*/ 14 w 16"/>
                                <a:gd name="T35" fmla="*/ 57 h 58"/>
                                <a:gd name="T36" fmla="*/ 12 w 16"/>
                                <a:gd name="T37" fmla="*/ 56 h 58"/>
                                <a:gd name="T38" fmla="*/ 10 w 16"/>
                                <a:gd name="T39" fmla="*/ 55 h 58"/>
                                <a:gd name="T40" fmla="*/ 8 w 16"/>
                                <a:gd name="T41" fmla="*/ 55 h 58"/>
                                <a:gd name="T42" fmla="*/ 6 w 16"/>
                                <a:gd name="T43" fmla="*/ 54 h 58"/>
                                <a:gd name="T44" fmla="*/ 4 w 16"/>
                                <a:gd name="T45" fmla="*/ 54 h 58"/>
                                <a:gd name="T46" fmla="*/ 2 w 16"/>
                                <a:gd name="T47" fmla="*/ 53 h 58"/>
                                <a:gd name="T48" fmla="*/ 0 w 16"/>
                                <a:gd name="T49" fmla="*/ 52 h 58"/>
                                <a:gd name="T50" fmla="*/ 0 w 16"/>
                                <a:gd name="T51" fmla="*/ 45 h 58"/>
                                <a:gd name="T52" fmla="*/ 0 w 16"/>
                                <a:gd name="T53" fmla="*/ 39 h 58"/>
                                <a:gd name="T54" fmla="*/ 0 w 16"/>
                                <a:gd name="T55" fmla="*/ 32 h 58"/>
                                <a:gd name="T56" fmla="*/ 0 w 16"/>
                                <a:gd name="T57" fmla="*/ 26 h 58"/>
                                <a:gd name="T58" fmla="*/ 0 w 16"/>
                                <a:gd name="T59" fmla="*/ 19 h 58"/>
                                <a:gd name="T60" fmla="*/ 0 w 16"/>
                                <a:gd name="T61" fmla="*/ 13 h 58"/>
                                <a:gd name="T62" fmla="*/ 0 w 16"/>
                                <a:gd name="T63" fmla="*/ 6 h 58"/>
                                <a:gd name="T64" fmla="*/ 0 w 16"/>
                                <a:gd name="T65"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6" h="58">
                                  <a:moveTo>
                                    <a:pt x="0" y="0"/>
                                  </a:moveTo>
                                  <a:lnTo>
                                    <a:pt x="2" y="0"/>
                                  </a:lnTo>
                                  <a:lnTo>
                                    <a:pt x="4" y="1"/>
                                  </a:lnTo>
                                  <a:lnTo>
                                    <a:pt x="6" y="2"/>
                                  </a:lnTo>
                                  <a:lnTo>
                                    <a:pt x="8" y="2"/>
                                  </a:lnTo>
                                  <a:lnTo>
                                    <a:pt x="10" y="3"/>
                                  </a:lnTo>
                                  <a:lnTo>
                                    <a:pt x="12" y="4"/>
                                  </a:lnTo>
                                  <a:lnTo>
                                    <a:pt x="14" y="4"/>
                                  </a:lnTo>
                                  <a:lnTo>
                                    <a:pt x="16" y="5"/>
                                  </a:lnTo>
                                  <a:lnTo>
                                    <a:pt x="16" y="11"/>
                                  </a:lnTo>
                                  <a:lnTo>
                                    <a:pt x="16" y="18"/>
                                  </a:lnTo>
                                  <a:lnTo>
                                    <a:pt x="16" y="24"/>
                                  </a:lnTo>
                                  <a:lnTo>
                                    <a:pt x="16" y="31"/>
                                  </a:lnTo>
                                  <a:lnTo>
                                    <a:pt x="16" y="38"/>
                                  </a:lnTo>
                                  <a:lnTo>
                                    <a:pt x="16" y="44"/>
                                  </a:lnTo>
                                  <a:lnTo>
                                    <a:pt x="16" y="51"/>
                                  </a:lnTo>
                                  <a:lnTo>
                                    <a:pt x="16" y="58"/>
                                  </a:lnTo>
                                  <a:lnTo>
                                    <a:pt x="14" y="57"/>
                                  </a:lnTo>
                                  <a:lnTo>
                                    <a:pt x="12" y="56"/>
                                  </a:lnTo>
                                  <a:lnTo>
                                    <a:pt x="10" y="55"/>
                                  </a:lnTo>
                                  <a:lnTo>
                                    <a:pt x="8" y="55"/>
                                  </a:lnTo>
                                  <a:lnTo>
                                    <a:pt x="6" y="54"/>
                                  </a:lnTo>
                                  <a:lnTo>
                                    <a:pt x="4" y="54"/>
                                  </a:lnTo>
                                  <a:lnTo>
                                    <a:pt x="2" y="53"/>
                                  </a:lnTo>
                                  <a:lnTo>
                                    <a:pt x="0" y="52"/>
                                  </a:lnTo>
                                  <a:lnTo>
                                    <a:pt x="0" y="45"/>
                                  </a:lnTo>
                                  <a:lnTo>
                                    <a:pt x="0" y="39"/>
                                  </a:lnTo>
                                  <a:lnTo>
                                    <a:pt x="0" y="32"/>
                                  </a:lnTo>
                                  <a:lnTo>
                                    <a:pt x="0" y="26"/>
                                  </a:lnTo>
                                  <a:lnTo>
                                    <a:pt x="0" y="19"/>
                                  </a:lnTo>
                                  <a:lnTo>
                                    <a:pt x="0" y="13"/>
                                  </a:lnTo>
                                  <a:lnTo>
                                    <a:pt x="0" y="6"/>
                                  </a:lnTo>
                                  <a:lnTo>
                                    <a:pt x="0"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4" name="Freeform 2758"/>
                          <wps:cNvSpPr>
                            <a:spLocks/>
                          </wps:cNvSpPr>
                          <wps:spPr bwMode="auto">
                            <a:xfrm>
                              <a:off x="1666" y="2004"/>
                              <a:ext cx="13" cy="56"/>
                            </a:xfrm>
                            <a:custGeom>
                              <a:avLst/>
                              <a:gdLst>
                                <a:gd name="T0" fmla="*/ 0 w 13"/>
                                <a:gd name="T1" fmla="*/ 0 h 56"/>
                                <a:gd name="T2" fmla="*/ 2 w 13"/>
                                <a:gd name="T3" fmla="*/ 1 h 56"/>
                                <a:gd name="T4" fmla="*/ 3 w 13"/>
                                <a:gd name="T5" fmla="*/ 1 h 56"/>
                                <a:gd name="T6" fmla="*/ 5 w 13"/>
                                <a:gd name="T7" fmla="*/ 2 h 56"/>
                                <a:gd name="T8" fmla="*/ 6 w 13"/>
                                <a:gd name="T9" fmla="*/ 3 h 56"/>
                                <a:gd name="T10" fmla="*/ 8 w 13"/>
                                <a:gd name="T11" fmla="*/ 3 h 56"/>
                                <a:gd name="T12" fmla="*/ 9 w 13"/>
                                <a:gd name="T13" fmla="*/ 4 h 56"/>
                                <a:gd name="T14" fmla="*/ 11 w 13"/>
                                <a:gd name="T15" fmla="*/ 4 h 56"/>
                                <a:gd name="T16" fmla="*/ 13 w 13"/>
                                <a:gd name="T17" fmla="*/ 5 h 56"/>
                                <a:gd name="T18" fmla="*/ 13 w 13"/>
                                <a:gd name="T19" fmla="*/ 11 h 56"/>
                                <a:gd name="T20" fmla="*/ 13 w 13"/>
                                <a:gd name="T21" fmla="*/ 18 h 56"/>
                                <a:gd name="T22" fmla="*/ 13 w 13"/>
                                <a:gd name="T23" fmla="*/ 24 h 56"/>
                                <a:gd name="T24" fmla="*/ 13 w 13"/>
                                <a:gd name="T25" fmla="*/ 30 h 56"/>
                                <a:gd name="T26" fmla="*/ 13 w 13"/>
                                <a:gd name="T27" fmla="*/ 36 h 56"/>
                                <a:gd name="T28" fmla="*/ 13 w 13"/>
                                <a:gd name="T29" fmla="*/ 43 h 56"/>
                                <a:gd name="T30" fmla="*/ 13 w 13"/>
                                <a:gd name="T31" fmla="*/ 49 h 56"/>
                                <a:gd name="T32" fmla="*/ 13 w 13"/>
                                <a:gd name="T33" fmla="*/ 56 h 56"/>
                                <a:gd name="T34" fmla="*/ 11 w 13"/>
                                <a:gd name="T35" fmla="*/ 55 h 56"/>
                                <a:gd name="T36" fmla="*/ 10 w 13"/>
                                <a:gd name="T37" fmla="*/ 55 h 56"/>
                                <a:gd name="T38" fmla="*/ 8 w 13"/>
                                <a:gd name="T39" fmla="*/ 54 h 56"/>
                                <a:gd name="T40" fmla="*/ 7 w 13"/>
                                <a:gd name="T41" fmla="*/ 54 h 56"/>
                                <a:gd name="T42" fmla="*/ 5 w 13"/>
                                <a:gd name="T43" fmla="*/ 53 h 56"/>
                                <a:gd name="T44" fmla="*/ 3 w 13"/>
                                <a:gd name="T45" fmla="*/ 53 h 56"/>
                                <a:gd name="T46" fmla="*/ 2 w 13"/>
                                <a:gd name="T47" fmla="*/ 52 h 56"/>
                                <a:gd name="T48" fmla="*/ 0 w 13"/>
                                <a:gd name="T49" fmla="*/ 52 h 56"/>
                                <a:gd name="T50" fmla="*/ 0 w 13"/>
                                <a:gd name="T51" fmla="*/ 45 h 56"/>
                                <a:gd name="T52" fmla="*/ 0 w 13"/>
                                <a:gd name="T53" fmla="*/ 39 h 56"/>
                                <a:gd name="T54" fmla="*/ 0 w 13"/>
                                <a:gd name="T55" fmla="*/ 32 h 56"/>
                                <a:gd name="T56" fmla="*/ 0 w 13"/>
                                <a:gd name="T57" fmla="*/ 26 h 56"/>
                                <a:gd name="T58" fmla="*/ 0 w 13"/>
                                <a:gd name="T59" fmla="*/ 19 h 56"/>
                                <a:gd name="T60" fmla="*/ 0 w 13"/>
                                <a:gd name="T61" fmla="*/ 13 h 56"/>
                                <a:gd name="T62" fmla="*/ 0 w 13"/>
                                <a:gd name="T63" fmla="*/ 7 h 56"/>
                                <a:gd name="T64" fmla="*/ 0 w 13"/>
                                <a:gd name="T65"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 h="56">
                                  <a:moveTo>
                                    <a:pt x="0" y="0"/>
                                  </a:moveTo>
                                  <a:lnTo>
                                    <a:pt x="2" y="1"/>
                                  </a:lnTo>
                                  <a:lnTo>
                                    <a:pt x="3" y="1"/>
                                  </a:lnTo>
                                  <a:lnTo>
                                    <a:pt x="5" y="2"/>
                                  </a:lnTo>
                                  <a:lnTo>
                                    <a:pt x="6" y="3"/>
                                  </a:lnTo>
                                  <a:lnTo>
                                    <a:pt x="8" y="3"/>
                                  </a:lnTo>
                                  <a:lnTo>
                                    <a:pt x="9" y="4"/>
                                  </a:lnTo>
                                  <a:lnTo>
                                    <a:pt x="11" y="4"/>
                                  </a:lnTo>
                                  <a:lnTo>
                                    <a:pt x="13" y="5"/>
                                  </a:lnTo>
                                  <a:lnTo>
                                    <a:pt x="13" y="11"/>
                                  </a:lnTo>
                                  <a:lnTo>
                                    <a:pt x="13" y="18"/>
                                  </a:lnTo>
                                  <a:lnTo>
                                    <a:pt x="13" y="24"/>
                                  </a:lnTo>
                                  <a:lnTo>
                                    <a:pt x="13" y="30"/>
                                  </a:lnTo>
                                  <a:lnTo>
                                    <a:pt x="13" y="36"/>
                                  </a:lnTo>
                                  <a:lnTo>
                                    <a:pt x="13" y="43"/>
                                  </a:lnTo>
                                  <a:lnTo>
                                    <a:pt x="13" y="49"/>
                                  </a:lnTo>
                                  <a:lnTo>
                                    <a:pt x="13" y="56"/>
                                  </a:lnTo>
                                  <a:lnTo>
                                    <a:pt x="11" y="55"/>
                                  </a:lnTo>
                                  <a:lnTo>
                                    <a:pt x="10" y="55"/>
                                  </a:lnTo>
                                  <a:lnTo>
                                    <a:pt x="8" y="54"/>
                                  </a:lnTo>
                                  <a:lnTo>
                                    <a:pt x="7" y="54"/>
                                  </a:lnTo>
                                  <a:lnTo>
                                    <a:pt x="5" y="53"/>
                                  </a:lnTo>
                                  <a:lnTo>
                                    <a:pt x="3" y="53"/>
                                  </a:lnTo>
                                  <a:lnTo>
                                    <a:pt x="2" y="52"/>
                                  </a:lnTo>
                                  <a:lnTo>
                                    <a:pt x="0" y="52"/>
                                  </a:lnTo>
                                  <a:lnTo>
                                    <a:pt x="0" y="45"/>
                                  </a:lnTo>
                                  <a:lnTo>
                                    <a:pt x="0" y="39"/>
                                  </a:lnTo>
                                  <a:lnTo>
                                    <a:pt x="0" y="32"/>
                                  </a:lnTo>
                                  <a:lnTo>
                                    <a:pt x="0" y="26"/>
                                  </a:lnTo>
                                  <a:lnTo>
                                    <a:pt x="0" y="19"/>
                                  </a:lnTo>
                                  <a:lnTo>
                                    <a:pt x="0" y="13"/>
                                  </a:lnTo>
                                  <a:lnTo>
                                    <a:pt x="0" y="7"/>
                                  </a:lnTo>
                                  <a:lnTo>
                                    <a:pt x="0"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5" name="Freeform 2759"/>
                          <wps:cNvSpPr>
                            <a:spLocks/>
                          </wps:cNvSpPr>
                          <wps:spPr bwMode="auto">
                            <a:xfrm>
                              <a:off x="1653" y="2000"/>
                              <a:ext cx="4" cy="53"/>
                            </a:xfrm>
                            <a:custGeom>
                              <a:avLst/>
                              <a:gdLst>
                                <a:gd name="T0" fmla="*/ 0 w 4"/>
                                <a:gd name="T1" fmla="*/ 0 h 53"/>
                                <a:gd name="T2" fmla="*/ 2 w 4"/>
                                <a:gd name="T3" fmla="*/ 0 h 53"/>
                                <a:gd name="T4" fmla="*/ 4 w 4"/>
                                <a:gd name="T5" fmla="*/ 1 h 53"/>
                                <a:gd name="T6" fmla="*/ 4 w 4"/>
                                <a:gd name="T7" fmla="*/ 8 h 53"/>
                                <a:gd name="T8" fmla="*/ 4 w 4"/>
                                <a:gd name="T9" fmla="*/ 14 h 53"/>
                                <a:gd name="T10" fmla="*/ 4 w 4"/>
                                <a:gd name="T11" fmla="*/ 20 h 53"/>
                                <a:gd name="T12" fmla="*/ 4 w 4"/>
                                <a:gd name="T13" fmla="*/ 27 h 53"/>
                                <a:gd name="T14" fmla="*/ 4 w 4"/>
                                <a:gd name="T15" fmla="*/ 33 h 53"/>
                                <a:gd name="T16" fmla="*/ 4 w 4"/>
                                <a:gd name="T17" fmla="*/ 40 h 53"/>
                                <a:gd name="T18" fmla="*/ 4 w 4"/>
                                <a:gd name="T19" fmla="*/ 46 h 53"/>
                                <a:gd name="T20" fmla="*/ 4 w 4"/>
                                <a:gd name="T21" fmla="*/ 53 h 53"/>
                                <a:gd name="T22" fmla="*/ 2 w 4"/>
                                <a:gd name="T23" fmla="*/ 52 h 53"/>
                                <a:gd name="T24" fmla="*/ 0 w 4"/>
                                <a:gd name="T25" fmla="*/ 52 h 53"/>
                                <a:gd name="T26" fmla="*/ 0 w 4"/>
                                <a:gd name="T27" fmla="*/ 45 h 53"/>
                                <a:gd name="T28" fmla="*/ 0 w 4"/>
                                <a:gd name="T29" fmla="*/ 38 h 53"/>
                                <a:gd name="T30" fmla="*/ 0 w 4"/>
                                <a:gd name="T31" fmla="*/ 32 h 53"/>
                                <a:gd name="T32" fmla="*/ 0 w 4"/>
                                <a:gd name="T33" fmla="*/ 25 h 53"/>
                                <a:gd name="T34" fmla="*/ 0 w 4"/>
                                <a:gd name="T35" fmla="*/ 19 h 53"/>
                                <a:gd name="T36" fmla="*/ 0 w 4"/>
                                <a:gd name="T37" fmla="*/ 13 h 53"/>
                                <a:gd name="T38" fmla="*/ 0 w 4"/>
                                <a:gd name="T39" fmla="*/ 6 h 53"/>
                                <a:gd name="T40" fmla="*/ 0 w 4"/>
                                <a:gd name="T41"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 h="53">
                                  <a:moveTo>
                                    <a:pt x="0" y="0"/>
                                  </a:moveTo>
                                  <a:lnTo>
                                    <a:pt x="2" y="0"/>
                                  </a:lnTo>
                                  <a:lnTo>
                                    <a:pt x="4" y="1"/>
                                  </a:lnTo>
                                  <a:lnTo>
                                    <a:pt x="4" y="8"/>
                                  </a:lnTo>
                                  <a:lnTo>
                                    <a:pt x="4" y="14"/>
                                  </a:lnTo>
                                  <a:lnTo>
                                    <a:pt x="4" y="20"/>
                                  </a:lnTo>
                                  <a:lnTo>
                                    <a:pt x="4" y="27"/>
                                  </a:lnTo>
                                  <a:lnTo>
                                    <a:pt x="4" y="33"/>
                                  </a:lnTo>
                                  <a:lnTo>
                                    <a:pt x="4" y="40"/>
                                  </a:lnTo>
                                  <a:lnTo>
                                    <a:pt x="4" y="46"/>
                                  </a:lnTo>
                                  <a:lnTo>
                                    <a:pt x="4" y="53"/>
                                  </a:lnTo>
                                  <a:lnTo>
                                    <a:pt x="2" y="52"/>
                                  </a:lnTo>
                                  <a:lnTo>
                                    <a:pt x="0" y="52"/>
                                  </a:lnTo>
                                  <a:lnTo>
                                    <a:pt x="0" y="45"/>
                                  </a:lnTo>
                                  <a:lnTo>
                                    <a:pt x="0" y="38"/>
                                  </a:lnTo>
                                  <a:lnTo>
                                    <a:pt x="0" y="32"/>
                                  </a:lnTo>
                                  <a:lnTo>
                                    <a:pt x="0" y="25"/>
                                  </a:lnTo>
                                  <a:lnTo>
                                    <a:pt x="0" y="19"/>
                                  </a:lnTo>
                                  <a:lnTo>
                                    <a:pt x="0" y="13"/>
                                  </a:lnTo>
                                  <a:lnTo>
                                    <a:pt x="0" y="6"/>
                                  </a:lnTo>
                                  <a:lnTo>
                                    <a:pt x="0"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6" name="Freeform 2760"/>
                          <wps:cNvSpPr>
                            <a:spLocks/>
                          </wps:cNvSpPr>
                          <wps:spPr bwMode="auto">
                            <a:xfrm>
                              <a:off x="1615" y="1985"/>
                              <a:ext cx="4" cy="55"/>
                            </a:xfrm>
                            <a:custGeom>
                              <a:avLst/>
                              <a:gdLst>
                                <a:gd name="T0" fmla="*/ 0 w 4"/>
                                <a:gd name="T1" fmla="*/ 0 h 55"/>
                                <a:gd name="T2" fmla="*/ 2 w 4"/>
                                <a:gd name="T3" fmla="*/ 1 h 55"/>
                                <a:gd name="T4" fmla="*/ 4 w 4"/>
                                <a:gd name="T5" fmla="*/ 2 h 55"/>
                                <a:gd name="T6" fmla="*/ 4 w 4"/>
                                <a:gd name="T7" fmla="*/ 8 h 55"/>
                                <a:gd name="T8" fmla="*/ 4 w 4"/>
                                <a:gd name="T9" fmla="*/ 15 h 55"/>
                                <a:gd name="T10" fmla="*/ 4 w 4"/>
                                <a:gd name="T11" fmla="*/ 22 h 55"/>
                                <a:gd name="T12" fmla="*/ 4 w 4"/>
                                <a:gd name="T13" fmla="*/ 28 h 55"/>
                                <a:gd name="T14" fmla="*/ 4 w 4"/>
                                <a:gd name="T15" fmla="*/ 35 h 55"/>
                                <a:gd name="T16" fmla="*/ 4 w 4"/>
                                <a:gd name="T17" fmla="*/ 42 h 55"/>
                                <a:gd name="T18" fmla="*/ 4 w 4"/>
                                <a:gd name="T19" fmla="*/ 48 h 55"/>
                                <a:gd name="T20" fmla="*/ 4 w 4"/>
                                <a:gd name="T21" fmla="*/ 55 h 55"/>
                                <a:gd name="T22" fmla="*/ 2 w 4"/>
                                <a:gd name="T23" fmla="*/ 55 h 55"/>
                                <a:gd name="T24" fmla="*/ 0 w 4"/>
                                <a:gd name="T25" fmla="*/ 54 h 55"/>
                                <a:gd name="T26" fmla="*/ 0 w 4"/>
                                <a:gd name="T27" fmla="*/ 47 h 55"/>
                                <a:gd name="T28" fmla="*/ 0 w 4"/>
                                <a:gd name="T29" fmla="*/ 40 h 55"/>
                                <a:gd name="T30" fmla="*/ 0 w 4"/>
                                <a:gd name="T31" fmla="*/ 34 h 55"/>
                                <a:gd name="T32" fmla="*/ 0 w 4"/>
                                <a:gd name="T33" fmla="*/ 27 h 55"/>
                                <a:gd name="T34" fmla="*/ 0 w 4"/>
                                <a:gd name="T35" fmla="*/ 20 h 55"/>
                                <a:gd name="T36" fmla="*/ 0 w 4"/>
                                <a:gd name="T37" fmla="*/ 13 h 55"/>
                                <a:gd name="T38" fmla="*/ 0 w 4"/>
                                <a:gd name="T39" fmla="*/ 7 h 55"/>
                                <a:gd name="T40" fmla="*/ 0 w 4"/>
                                <a:gd name="T41"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 h="55">
                                  <a:moveTo>
                                    <a:pt x="0" y="0"/>
                                  </a:moveTo>
                                  <a:lnTo>
                                    <a:pt x="2" y="1"/>
                                  </a:lnTo>
                                  <a:lnTo>
                                    <a:pt x="4" y="2"/>
                                  </a:lnTo>
                                  <a:lnTo>
                                    <a:pt x="4" y="8"/>
                                  </a:lnTo>
                                  <a:lnTo>
                                    <a:pt x="4" y="15"/>
                                  </a:lnTo>
                                  <a:lnTo>
                                    <a:pt x="4" y="22"/>
                                  </a:lnTo>
                                  <a:lnTo>
                                    <a:pt x="4" y="28"/>
                                  </a:lnTo>
                                  <a:lnTo>
                                    <a:pt x="4" y="35"/>
                                  </a:lnTo>
                                  <a:lnTo>
                                    <a:pt x="4" y="42"/>
                                  </a:lnTo>
                                  <a:lnTo>
                                    <a:pt x="4" y="48"/>
                                  </a:lnTo>
                                  <a:lnTo>
                                    <a:pt x="4" y="55"/>
                                  </a:lnTo>
                                  <a:lnTo>
                                    <a:pt x="2" y="55"/>
                                  </a:lnTo>
                                  <a:lnTo>
                                    <a:pt x="0" y="54"/>
                                  </a:lnTo>
                                  <a:lnTo>
                                    <a:pt x="0" y="47"/>
                                  </a:lnTo>
                                  <a:lnTo>
                                    <a:pt x="0" y="40"/>
                                  </a:lnTo>
                                  <a:lnTo>
                                    <a:pt x="0" y="34"/>
                                  </a:lnTo>
                                  <a:lnTo>
                                    <a:pt x="0" y="27"/>
                                  </a:lnTo>
                                  <a:lnTo>
                                    <a:pt x="0" y="20"/>
                                  </a:lnTo>
                                  <a:lnTo>
                                    <a:pt x="0" y="13"/>
                                  </a:lnTo>
                                  <a:lnTo>
                                    <a:pt x="0" y="7"/>
                                  </a:lnTo>
                                  <a:lnTo>
                                    <a:pt x="0"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7" name="Freeform 2761"/>
                          <wps:cNvSpPr>
                            <a:spLocks/>
                          </wps:cNvSpPr>
                          <wps:spPr bwMode="auto">
                            <a:xfrm>
                              <a:off x="1574" y="1971"/>
                              <a:ext cx="5" cy="56"/>
                            </a:xfrm>
                            <a:custGeom>
                              <a:avLst/>
                              <a:gdLst>
                                <a:gd name="T0" fmla="*/ 0 w 5"/>
                                <a:gd name="T1" fmla="*/ 0 h 56"/>
                                <a:gd name="T2" fmla="*/ 3 w 5"/>
                                <a:gd name="T3" fmla="*/ 0 h 56"/>
                                <a:gd name="T4" fmla="*/ 5 w 5"/>
                                <a:gd name="T5" fmla="*/ 2 h 56"/>
                                <a:gd name="T6" fmla="*/ 5 w 5"/>
                                <a:gd name="T7" fmla="*/ 8 h 56"/>
                                <a:gd name="T8" fmla="*/ 5 w 5"/>
                                <a:gd name="T9" fmla="*/ 15 h 56"/>
                                <a:gd name="T10" fmla="*/ 5 w 5"/>
                                <a:gd name="T11" fmla="*/ 22 h 56"/>
                                <a:gd name="T12" fmla="*/ 5 w 5"/>
                                <a:gd name="T13" fmla="*/ 28 h 56"/>
                                <a:gd name="T14" fmla="*/ 4 w 5"/>
                                <a:gd name="T15" fmla="*/ 35 h 56"/>
                                <a:gd name="T16" fmla="*/ 4 w 5"/>
                                <a:gd name="T17" fmla="*/ 42 h 56"/>
                                <a:gd name="T18" fmla="*/ 4 w 5"/>
                                <a:gd name="T19" fmla="*/ 49 h 56"/>
                                <a:gd name="T20" fmla="*/ 4 w 5"/>
                                <a:gd name="T21" fmla="*/ 56 h 56"/>
                                <a:gd name="T22" fmla="*/ 3 w 5"/>
                                <a:gd name="T23" fmla="*/ 55 h 56"/>
                                <a:gd name="T24" fmla="*/ 2 w 5"/>
                                <a:gd name="T25" fmla="*/ 55 h 56"/>
                                <a:gd name="T26" fmla="*/ 1 w 5"/>
                                <a:gd name="T27" fmla="*/ 55 h 56"/>
                                <a:gd name="T28" fmla="*/ 0 w 5"/>
                                <a:gd name="T29" fmla="*/ 55 h 56"/>
                                <a:gd name="T30" fmla="*/ 0 w 5"/>
                                <a:gd name="T31" fmla="*/ 48 h 56"/>
                                <a:gd name="T32" fmla="*/ 0 w 5"/>
                                <a:gd name="T33" fmla="*/ 41 h 56"/>
                                <a:gd name="T34" fmla="*/ 0 w 5"/>
                                <a:gd name="T35" fmla="*/ 34 h 56"/>
                                <a:gd name="T36" fmla="*/ 0 w 5"/>
                                <a:gd name="T37" fmla="*/ 27 h 56"/>
                                <a:gd name="T38" fmla="*/ 0 w 5"/>
                                <a:gd name="T39" fmla="*/ 20 h 56"/>
                                <a:gd name="T40" fmla="*/ 0 w 5"/>
                                <a:gd name="T41" fmla="*/ 13 h 56"/>
                                <a:gd name="T42" fmla="*/ 0 w 5"/>
                                <a:gd name="T43" fmla="*/ 6 h 56"/>
                                <a:gd name="T44" fmla="*/ 0 w 5"/>
                                <a:gd name="T45"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5" h="56">
                                  <a:moveTo>
                                    <a:pt x="0" y="0"/>
                                  </a:moveTo>
                                  <a:lnTo>
                                    <a:pt x="3" y="0"/>
                                  </a:lnTo>
                                  <a:lnTo>
                                    <a:pt x="5" y="2"/>
                                  </a:lnTo>
                                  <a:lnTo>
                                    <a:pt x="5" y="8"/>
                                  </a:lnTo>
                                  <a:lnTo>
                                    <a:pt x="5" y="15"/>
                                  </a:lnTo>
                                  <a:lnTo>
                                    <a:pt x="5" y="22"/>
                                  </a:lnTo>
                                  <a:lnTo>
                                    <a:pt x="5" y="28"/>
                                  </a:lnTo>
                                  <a:lnTo>
                                    <a:pt x="4" y="35"/>
                                  </a:lnTo>
                                  <a:lnTo>
                                    <a:pt x="4" y="42"/>
                                  </a:lnTo>
                                  <a:lnTo>
                                    <a:pt x="4" y="49"/>
                                  </a:lnTo>
                                  <a:lnTo>
                                    <a:pt x="4" y="56"/>
                                  </a:lnTo>
                                  <a:lnTo>
                                    <a:pt x="3" y="55"/>
                                  </a:lnTo>
                                  <a:lnTo>
                                    <a:pt x="2" y="55"/>
                                  </a:lnTo>
                                  <a:lnTo>
                                    <a:pt x="1" y="55"/>
                                  </a:lnTo>
                                  <a:lnTo>
                                    <a:pt x="0" y="55"/>
                                  </a:lnTo>
                                  <a:lnTo>
                                    <a:pt x="0" y="48"/>
                                  </a:lnTo>
                                  <a:lnTo>
                                    <a:pt x="0" y="41"/>
                                  </a:lnTo>
                                  <a:lnTo>
                                    <a:pt x="0" y="34"/>
                                  </a:lnTo>
                                  <a:lnTo>
                                    <a:pt x="0" y="27"/>
                                  </a:lnTo>
                                  <a:lnTo>
                                    <a:pt x="0" y="20"/>
                                  </a:lnTo>
                                  <a:lnTo>
                                    <a:pt x="0" y="13"/>
                                  </a:lnTo>
                                  <a:lnTo>
                                    <a:pt x="0" y="6"/>
                                  </a:lnTo>
                                  <a:lnTo>
                                    <a:pt x="0"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8" name="Freeform 2762"/>
                          <wps:cNvSpPr>
                            <a:spLocks/>
                          </wps:cNvSpPr>
                          <wps:spPr bwMode="auto">
                            <a:xfrm>
                              <a:off x="1541" y="2010"/>
                              <a:ext cx="138" cy="54"/>
                            </a:xfrm>
                            <a:custGeom>
                              <a:avLst/>
                              <a:gdLst>
                                <a:gd name="T0" fmla="*/ 0 w 138"/>
                                <a:gd name="T1" fmla="*/ 0 h 54"/>
                                <a:gd name="T2" fmla="*/ 10 w 138"/>
                                <a:gd name="T3" fmla="*/ 3 h 54"/>
                                <a:gd name="T4" fmla="*/ 19 w 138"/>
                                <a:gd name="T5" fmla="*/ 5 h 54"/>
                                <a:gd name="T6" fmla="*/ 28 w 138"/>
                                <a:gd name="T7" fmla="*/ 8 h 54"/>
                                <a:gd name="T8" fmla="*/ 37 w 138"/>
                                <a:gd name="T9" fmla="*/ 12 h 54"/>
                                <a:gd name="T10" fmla="*/ 46 w 138"/>
                                <a:gd name="T11" fmla="*/ 15 h 54"/>
                                <a:gd name="T12" fmla="*/ 55 w 138"/>
                                <a:gd name="T13" fmla="*/ 18 h 54"/>
                                <a:gd name="T14" fmla="*/ 64 w 138"/>
                                <a:gd name="T15" fmla="*/ 21 h 54"/>
                                <a:gd name="T16" fmla="*/ 73 w 138"/>
                                <a:gd name="T17" fmla="*/ 24 h 54"/>
                                <a:gd name="T18" fmla="*/ 81 w 138"/>
                                <a:gd name="T19" fmla="*/ 26 h 54"/>
                                <a:gd name="T20" fmla="*/ 89 w 138"/>
                                <a:gd name="T21" fmla="*/ 29 h 54"/>
                                <a:gd name="T22" fmla="*/ 97 w 138"/>
                                <a:gd name="T23" fmla="*/ 32 h 54"/>
                                <a:gd name="T24" fmla="*/ 106 w 138"/>
                                <a:gd name="T25" fmla="*/ 34 h 54"/>
                                <a:gd name="T26" fmla="*/ 114 w 138"/>
                                <a:gd name="T27" fmla="*/ 37 h 54"/>
                                <a:gd name="T28" fmla="*/ 122 w 138"/>
                                <a:gd name="T29" fmla="*/ 40 h 54"/>
                                <a:gd name="T30" fmla="*/ 130 w 138"/>
                                <a:gd name="T31" fmla="*/ 42 h 54"/>
                                <a:gd name="T32" fmla="*/ 138 w 138"/>
                                <a:gd name="T33" fmla="*/ 45 h 54"/>
                                <a:gd name="T34" fmla="*/ 138 w 138"/>
                                <a:gd name="T35" fmla="*/ 47 h 54"/>
                                <a:gd name="T36" fmla="*/ 138 w 138"/>
                                <a:gd name="T37" fmla="*/ 50 h 54"/>
                                <a:gd name="T38" fmla="*/ 138 w 138"/>
                                <a:gd name="T39" fmla="*/ 52 h 54"/>
                                <a:gd name="T40" fmla="*/ 138 w 138"/>
                                <a:gd name="T41" fmla="*/ 54 h 54"/>
                                <a:gd name="T42" fmla="*/ 130 w 138"/>
                                <a:gd name="T43" fmla="*/ 51 h 54"/>
                                <a:gd name="T44" fmla="*/ 122 w 138"/>
                                <a:gd name="T45" fmla="*/ 49 h 54"/>
                                <a:gd name="T46" fmla="*/ 114 w 138"/>
                                <a:gd name="T47" fmla="*/ 46 h 54"/>
                                <a:gd name="T48" fmla="*/ 106 w 138"/>
                                <a:gd name="T49" fmla="*/ 44 h 54"/>
                                <a:gd name="T50" fmla="*/ 98 w 138"/>
                                <a:gd name="T51" fmla="*/ 41 h 54"/>
                                <a:gd name="T52" fmla="*/ 89 w 138"/>
                                <a:gd name="T53" fmla="*/ 39 h 54"/>
                                <a:gd name="T54" fmla="*/ 81 w 138"/>
                                <a:gd name="T55" fmla="*/ 36 h 54"/>
                                <a:gd name="T56" fmla="*/ 73 w 138"/>
                                <a:gd name="T57" fmla="*/ 33 h 54"/>
                                <a:gd name="T58" fmla="*/ 64 w 138"/>
                                <a:gd name="T59" fmla="*/ 30 h 54"/>
                                <a:gd name="T60" fmla="*/ 55 w 138"/>
                                <a:gd name="T61" fmla="*/ 27 h 54"/>
                                <a:gd name="T62" fmla="*/ 46 w 138"/>
                                <a:gd name="T63" fmla="*/ 24 h 54"/>
                                <a:gd name="T64" fmla="*/ 37 w 138"/>
                                <a:gd name="T65" fmla="*/ 22 h 54"/>
                                <a:gd name="T66" fmla="*/ 28 w 138"/>
                                <a:gd name="T67" fmla="*/ 19 h 54"/>
                                <a:gd name="T68" fmla="*/ 19 w 138"/>
                                <a:gd name="T69" fmla="*/ 16 h 54"/>
                                <a:gd name="T70" fmla="*/ 9 w 138"/>
                                <a:gd name="T71" fmla="*/ 13 h 54"/>
                                <a:gd name="T72" fmla="*/ 0 w 138"/>
                                <a:gd name="T73" fmla="*/ 10 h 54"/>
                                <a:gd name="T74" fmla="*/ 0 w 138"/>
                                <a:gd name="T75" fmla="*/ 7 h 54"/>
                                <a:gd name="T76" fmla="*/ 0 w 138"/>
                                <a:gd name="T77" fmla="*/ 4 h 54"/>
                                <a:gd name="T78" fmla="*/ 0 w 138"/>
                                <a:gd name="T79" fmla="*/ 2 h 54"/>
                                <a:gd name="T80" fmla="*/ 0 w 138"/>
                                <a:gd name="T81" fmla="*/ 0 h 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38" h="54">
                                  <a:moveTo>
                                    <a:pt x="0" y="0"/>
                                  </a:moveTo>
                                  <a:lnTo>
                                    <a:pt x="10" y="3"/>
                                  </a:lnTo>
                                  <a:lnTo>
                                    <a:pt x="19" y="5"/>
                                  </a:lnTo>
                                  <a:lnTo>
                                    <a:pt x="28" y="8"/>
                                  </a:lnTo>
                                  <a:lnTo>
                                    <a:pt x="37" y="12"/>
                                  </a:lnTo>
                                  <a:lnTo>
                                    <a:pt x="46" y="15"/>
                                  </a:lnTo>
                                  <a:lnTo>
                                    <a:pt x="55" y="18"/>
                                  </a:lnTo>
                                  <a:lnTo>
                                    <a:pt x="64" y="21"/>
                                  </a:lnTo>
                                  <a:lnTo>
                                    <a:pt x="73" y="24"/>
                                  </a:lnTo>
                                  <a:lnTo>
                                    <a:pt x="81" y="26"/>
                                  </a:lnTo>
                                  <a:lnTo>
                                    <a:pt x="89" y="29"/>
                                  </a:lnTo>
                                  <a:lnTo>
                                    <a:pt x="97" y="32"/>
                                  </a:lnTo>
                                  <a:lnTo>
                                    <a:pt x="106" y="34"/>
                                  </a:lnTo>
                                  <a:lnTo>
                                    <a:pt x="114" y="37"/>
                                  </a:lnTo>
                                  <a:lnTo>
                                    <a:pt x="122" y="40"/>
                                  </a:lnTo>
                                  <a:lnTo>
                                    <a:pt x="130" y="42"/>
                                  </a:lnTo>
                                  <a:lnTo>
                                    <a:pt x="138" y="45"/>
                                  </a:lnTo>
                                  <a:lnTo>
                                    <a:pt x="138" y="47"/>
                                  </a:lnTo>
                                  <a:lnTo>
                                    <a:pt x="138" y="50"/>
                                  </a:lnTo>
                                  <a:lnTo>
                                    <a:pt x="138" y="52"/>
                                  </a:lnTo>
                                  <a:lnTo>
                                    <a:pt x="138" y="54"/>
                                  </a:lnTo>
                                  <a:lnTo>
                                    <a:pt x="130" y="51"/>
                                  </a:lnTo>
                                  <a:lnTo>
                                    <a:pt x="122" y="49"/>
                                  </a:lnTo>
                                  <a:lnTo>
                                    <a:pt x="114" y="46"/>
                                  </a:lnTo>
                                  <a:lnTo>
                                    <a:pt x="106" y="44"/>
                                  </a:lnTo>
                                  <a:lnTo>
                                    <a:pt x="98" y="41"/>
                                  </a:lnTo>
                                  <a:lnTo>
                                    <a:pt x="89" y="39"/>
                                  </a:lnTo>
                                  <a:lnTo>
                                    <a:pt x="81" y="36"/>
                                  </a:lnTo>
                                  <a:lnTo>
                                    <a:pt x="73" y="33"/>
                                  </a:lnTo>
                                  <a:lnTo>
                                    <a:pt x="64" y="30"/>
                                  </a:lnTo>
                                  <a:lnTo>
                                    <a:pt x="55" y="27"/>
                                  </a:lnTo>
                                  <a:lnTo>
                                    <a:pt x="46" y="24"/>
                                  </a:lnTo>
                                  <a:lnTo>
                                    <a:pt x="37" y="22"/>
                                  </a:lnTo>
                                  <a:lnTo>
                                    <a:pt x="28" y="19"/>
                                  </a:lnTo>
                                  <a:lnTo>
                                    <a:pt x="19" y="16"/>
                                  </a:lnTo>
                                  <a:lnTo>
                                    <a:pt x="9" y="13"/>
                                  </a:lnTo>
                                  <a:lnTo>
                                    <a:pt x="0" y="10"/>
                                  </a:lnTo>
                                  <a:lnTo>
                                    <a:pt x="0" y="7"/>
                                  </a:lnTo>
                                  <a:lnTo>
                                    <a:pt x="0" y="4"/>
                                  </a:lnTo>
                                  <a:lnTo>
                                    <a:pt x="0" y="2"/>
                                  </a:lnTo>
                                  <a:lnTo>
                                    <a:pt x="0"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9" name="Freeform 2763"/>
                          <wps:cNvSpPr>
                            <a:spLocks/>
                          </wps:cNvSpPr>
                          <wps:spPr bwMode="auto">
                            <a:xfrm>
                              <a:off x="2021" y="2043"/>
                              <a:ext cx="116" cy="64"/>
                            </a:xfrm>
                            <a:custGeom>
                              <a:avLst/>
                              <a:gdLst>
                                <a:gd name="T0" fmla="*/ 110 w 116"/>
                                <a:gd name="T1" fmla="*/ 64 h 64"/>
                                <a:gd name="T2" fmla="*/ 103 w 116"/>
                                <a:gd name="T3" fmla="*/ 61 h 64"/>
                                <a:gd name="T4" fmla="*/ 97 w 116"/>
                                <a:gd name="T5" fmla="*/ 59 h 64"/>
                                <a:gd name="T6" fmla="*/ 90 w 116"/>
                                <a:gd name="T7" fmla="*/ 56 h 64"/>
                                <a:gd name="T8" fmla="*/ 84 w 116"/>
                                <a:gd name="T9" fmla="*/ 54 h 64"/>
                                <a:gd name="T10" fmla="*/ 77 w 116"/>
                                <a:gd name="T11" fmla="*/ 51 h 64"/>
                                <a:gd name="T12" fmla="*/ 70 w 116"/>
                                <a:gd name="T13" fmla="*/ 50 h 64"/>
                                <a:gd name="T14" fmla="*/ 64 w 116"/>
                                <a:gd name="T15" fmla="*/ 47 h 64"/>
                                <a:gd name="T16" fmla="*/ 57 w 116"/>
                                <a:gd name="T17" fmla="*/ 45 h 64"/>
                                <a:gd name="T18" fmla="*/ 50 w 116"/>
                                <a:gd name="T19" fmla="*/ 42 h 64"/>
                                <a:gd name="T20" fmla="*/ 43 w 116"/>
                                <a:gd name="T21" fmla="*/ 40 h 64"/>
                                <a:gd name="T22" fmla="*/ 36 w 116"/>
                                <a:gd name="T23" fmla="*/ 37 h 64"/>
                                <a:gd name="T24" fmla="*/ 29 w 116"/>
                                <a:gd name="T25" fmla="*/ 34 h 64"/>
                                <a:gd name="T26" fmla="*/ 21 w 116"/>
                                <a:gd name="T27" fmla="*/ 31 h 64"/>
                                <a:gd name="T28" fmla="*/ 14 w 116"/>
                                <a:gd name="T29" fmla="*/ 29 h 64"/>
                                <a:gd name="T30" fmla="*/ 7 w 116"/>
                                <a:gd name="T31" fmla="*/ 26 h 64"/>
                                <a:gd name="T32" fmla="*/ 0 w 116"/>
                                <a:gd name="T33" fmla="*/ 24 h 64"/>
                                <a:gd name="T34" fmla="*/ 0 w 116"/>
                                <a:gd name="T35" fmla="*/ 21 h 64"/>
                                <a:gd name="T36" fmla="*/ 0 w 116"/>
                                <a:gd name="T37" fmla="*/ 18 h 64"/>
                                <a:gd name="T38" fmla="*/ 0 w 116"/>
                                <a:gd name="T39" fmla="*/ 15 h 64"/>
                                <a:gd name="T40" fmla="*/ 0 w 116"/>
                                <a:gd name="T41" fmla="*/ 12 h 64"/>
                                <a:gd name="T42" fmla="*/ 0 w 116"/>
                                <a:gd name="T43" fmla="*/ 9 h 64"/>
                                <a:gd name="T44" fmla="*/ 0 w 116"/>
                                <a:gd name="T45" fmla="*/ 6 h 64"/>
                                <a:gd name="T46" fmla="*/ 0 w 116"/>
                                <a:gd name="T47" fmla="*/ 3 h 64"/>
                                <a:gd name="T48" fmla="*/ 0 w 116"/>
                                <a:gd name="T49" fmla="*/ 0 h 64"/>
                                <a:gd name="T50" fmla="*/ 7 w 116"/>
                                <a:gd name="T51" fmla="*/ 3 h 64"/>
                                <a:gd name="T52" fmla="*/ 15 w 116"/>
                                <a:gd name="T53" fmla="*/ 6 h 64"/>
                                <a:gd name="T54" fmla="*/ 23 w 116"/>
                                <a:gd name="T55" fmla="*/ 9 h 64"/>
                                <a:gd name="T56" fmla="*/ 31 w 116"/>
                                <a:gd name="T57" fmla="*/ 12 h 64"/>
                                <a:gd name="T58" fmla="*/ 38 w 116"/>
                                <a:gd name="T59" fmla="*/ 14 h 64"/>
                                <a:gd name="T60" fmla="*/ 46 w 116"/>
                                <a:gd name="T61" fmla="*/ 17 h 64"/>
                                <a:gd name="T62" fmla="*/ 53 w 116"/>
                                <a:gd name="T63" fmla="*/ 20 h 64"/>
                                <a:gd name="T64" fmla="*/ 61 w 116"/>
                                <a:gd name="T65" fmla="*/ 23 h 64"/>
                                <a:gd name="T66" fmla="*/ 68 w 116"/>
                                <a:gd name="T67" fmla="*/ 25 h 64"/>
                                <a:gd name="T68" fmla="*/ 75 w 116"/>
                                <a:gd name="T69" fmla="*/ 28 h 64"/>
                                <a:gd name="T70" fmla="*/ 82 w 116"/>
                                <a:gd name="T71" fmla="*/ 30 h 64"/>
                                <a:gd name="T72" fmla="*/ 89 w 116"/>
                                <a:gd name="T73" fmla="*/ 33 h 64"/>
                                <a:gd name="T74" fmla="*/ 96 w 116"/>
                                <a:gd name="T75" fmla="*/ 35 h 64"/>
                                <a:gd name="T76" fmla="*/ 103 w 116"/>
                                <a:gd name="T77" fmla="*/ 38 h 64"/>
                                <a:gd name="T78" fmla="*/ 109 w 116"/>
                                <a:gd name="T79" fmla="*/ 40 h 64"/>
                                <a:gd name="T80" fmla="*/ 116 w 116"/>
                                <a:gd name="T81" fmla="*/ 43 h 64"/>
                                <a:gd name="T82" fmla="*/ 115 w 116"/>
                                <a:gd name="T83" fmla="*/ 45 h 64"/>
                                <a:gd name="T84" fmla="*/ 115 w 116"/>
                                <a:gd name="T85" fmla="*/ 48 h 64"/>
                                <a:gd name="T86" fmla="*/ 114 w 116"/>
                                <a:gd name="T87" fmla="*/ 50 h 64"/>
                                <a:gd name="T88" fmla="*/ 113 w 116"/>
                                <a:gd name="T89" fmla="*/ 53 h 64"/>
                                <a:gd name="T90" fmla="*/ 112 w 116"/>
                                <a:gd name="T91" fmla="*/ 55 h 64"/>
                                <a:gd name="T92" fmla="*/ 111 w 116"/>
                                <a:gd name="T93" fmla="*/ 58 h 64"/>
                                <a:gd name="T94" fmla="*/ 111 w 116"/>
                                <a:gd name="T95" fmla="*/ 61 h 64"/>
                                <a:gd name="T96" fmla="*/ 110 w 116"/>
                                <a:gd name="T97" fmla="*/ 64 h 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6" h="64">
                                  <a:moveTo>
                                    <a:pt x="110" y="64"/>
                                  </a:moveTo>
                                  <a:lnTo>
                                    <a:pt x="103" y="61"/>
                                  </a:lnTo>
                                  <a:lnTo>
                                    <a:pt x="97" y="59"/>
                                  </a:lnTo>
                                  <a:lnTo>
                                    <a:pt x="90" y="56"/>
                                  </a:lnTo>
                                  <a:lnTo>
                                    <a:pt x="84" y="54"/>
                                  </a:lnTo>
                                  <a:lnTo>
                                    <a:pt x="77" y="51"/>
                                  </a:lnTo>
                                  <a:lnTo>
                                    <a:pt x="70" y="50"/>
                                  </a:lnTo>
                                  <a:lnTo>
                                    <a:pt x="64" y="47"/>
                                  </a:lnTo>
                                  <a:lnTo>
                                    <a:pt x="57" y="45"/>
                                  </a:lnTo>
                                  <a:lnTo>
                                    <a:pt x="50" y="42"/>
                                  </a:lnTo>
                                  <a:lnTo>
                                    <a:pt x="43" y="40"/>
                                  </a:lnTo>
                                  <a:lnTo>
                                    <a:pt x="36" y="37"/>
                                  </a:lnTo>
                                  <a:lnTo>
                                    <a:pt x="29" y="34"/>
                                  </a:lnTo>
                                  <a:lnTo>
                                    <a:pt x="21" y="31"/>
                                  </a:lnTo>
                                  <a:lnTo>
                                    <a:pt x="14" y="29"/>
                                  </a:lnTo>
                                  <a:lnTo>
                                    <a:pt x="7" y="26"/>
                                  </a:lnTo>
                                  <a:lnTo>
                                    <a:pt x="0" y="24"/>
                                  </a:lnTo>
                                  <a:lnTo>
                                    <a:pt x="0" y="21"/>
                                  </a:lnTo>
                                  <a:lnTo>
                                    <a:pt x="0" y="18"/>
                                  </a:lnTo>
                                  <a:lnTo>
                                    <a:pt x="0" y="15"/>
                                  </a:lnTo>
                                  <a:lnTo>
                                    <a:pt x="0" y="12"/>
                                  </a:lnTo>
                                  <a:lnTo>
                                    <a:pt x="0" y="9"/>
                                  </a:lnTo>
                                  <a:lnTo>
                                    <a:pt x="0" y="6"/>
                                  </a:lnTo>
                                  <a:lnTo>
                                    <a:pt x="0" y="3"/>
                                  </a:lnTo>
                                  <a:lnTo>
                                    <a:pt x="0" y="0"/>
                                  </a:lnTo>
                                  <a:lnTo>
                                    <a:pt x="7" y="3"/>
                                  </a:lnTo>
                                  <a:lnTo>
                                    <a:pt x="15" y="6"/>
                                  </a:lnTo>
                                  <a:lnTo>
                                    <a:pt x="23" y="9"/>
                                  </a:lnTo>
                                  <a:lnTo>
                                    <a:pt x="31" y="12"/>
                                  </a:lnTo>
                                  <a:lnTo>
                                    <a:pt x="38" y="14"/>
                                  </a:lnTo>
                                  <a:lnTo>
                                    <a:pt x="46" y="17"/>
                                  </a:lnTo>
                                  <a:lnTo>
                                    <a:pt x="53" y="20"/>
                                  </a:lnTo>
                                  <a:lnTo>
                                    <a:pt x="61" y="23"/>
                                  </a:lnTo>
                                  <a:lnTo>
                                    <a:pt x="68" y="25"/>
                                  </a:lnTo>
                                  <a:lnTo>
                                    <a:pt x="75" y="28"/>
                                  </a:lnTo>
                                  <a:lnTo>
                                    <a:pt x="82" y="30"/>
                                  </a:lnTo>
                                  <a:lnTo>
                                    <a:pt x="89" y="33"/>
                                  </a:lnTo>
                                  <a:lnTo>
                                    <a:pt x="96" y="35"/>
                                  </a:lnTo>
                                  <a:lnTo>
                                    <a:pt x="103" y="38"/>
                                  </a:lnTo>
                                  <a:lnTo>
                                    <a:pt x="109" y="40"/>
                                  </a:lnTo>
                                  <a:lnTo>
                                    <a:pt x="116" y="43"/>
                                  </a:lnTo>
                                  <a:lnTo>
                                    <a:pt x="115" y="45"/>
                                  </a:lnTo>
                                  <a:lnTo>
                                    <a:pt x="115" y="48"/>
                                  </a:lnTo>
                                  <a:lnTo>
                                    <a:pt x="114" y="50"/>
                                  </a:lnTo>
                                  <a:lnTo>
                                    <a:pt x="113" y="53"/>
                                  </a:lnTo>
                                  <a:lnTo>
                                    <a:pt x="112" y="55"/>
                                  </a:lnTo>
                                  <a:lnTo>
                                    <a:pt x="111" y="58"/>
                                  </a:lnTo>
                                  <a:lnTo>
                                    <a:pt x="111" y="61"/>
                                  </a:lnTo>
                                  <a:lnTo>
                                    <a:pt x="110" y="64"/>
                                  </a:lnTo>
                                  <a:close/>
                                </a:path>
                              </a:pathLst>
                            </a:custGeom>
                            <a:solidFill>
                              <a:srgbClr val="8785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0" name="Freeform 2764"/>
                          <wps:cNvSpPr>
                            <a:spLocks/>
                          </wps:cNvSpPr>
                          <wps:spPr bwMode="auto">
                            <a:xfrm>
                              <a:off x="2021" y="2056"/>
                              <a:ext cx="125" cy="576"/>
                            </a:xfrm>
                            <a:custGeom>
                              <a:avLst/>
                              <a:gdLst>
                                <a:gd name="T0" fmla="*/ 104 w 125"/>
                                <a:gd name="T1" fmla="*/ 37 h 576"/>
                                <a:gd name="T2" fmla="*/ 91 w 125"/>
                                <a:gd name="T3" fmla="*/ 33 h 576"/>
                                <a:gd name="T4" fmla="*/ 78 w 125"/>
                                <a:gd name="T5" fmla="*/ 28 h 576"/>
                                <a:gd name="T6" fmla="*/ 64 w 125"/>
                                <a:gd name="T7" fmla="*/ 23 h 576"/>
                                <a:gd name="T8" fmla="*/ 51 w 125"/>
                                <a:gd name="T9" fmla="*/ 18 h 576"/>
                                <a:gd name="T10" fmla="*/ 36 w 125"/>
                                <a:gd name="T11" fmla="*/ 13 h 576"/>
                                <a:gd name="T12" fmla="*/ 22 w 125"/>
                                <a:gd name="T13" fmla="*/ 8 h 576"/>
                                <a:gd name="T14" fmla="*/ 7 w 125"/>
                                <a:gd name="T15" fmla="*/ 3 h 576"/>
                                <a:gd name="T16" fmla="*/ 0 w 125"/>
                                <a:gd name="T17" fmla="*/ 17 h 576"/>
                                <a:gd name="T18" fmla="*/ 0 w 125"/>
                                <a:gd name="T19" fmla="*/ 52 h 576"/>
                                <a:gd name="T20" fmla="*/ 1 w 125"/>
                                <a:gd name="T21" fmla="*/ 87 h 576"/>
                                <a:gd name="T22" fmla="*/ 2 w 125"/>
                                <a:gd name="T23" fmla="*/ 122 h 576"/>
                                <a:gd name="T24" fmla="*/ 2 w 125"/>
                                <a:gd name="T25" fmla="*/ 157 h 576"/>
                                <a:gd name="T26" fmla="*/ 3 w 125"/>
                                <a:gd name="T27" fmla="*/ 192 h 576"/>
                                <a:gd name="T28" fmla="*/ 3 w 125"/>
                                <a:gd name="T29" fmla="*/ 228 h 576"/>
                                <a:gd name="T30" fmla="*/ 4 w 125"/>
                                <a:gd name="T31" fmla="*/ 263 h 576"/>
                                <a:gd name="T32" fmla="*/ 5 w 125"/>
                                <a:gd name="T33" fmla="*/ 299 h 576"/>
                                <a:gd name="T34" fmla="*/ 5 w 125"/>
                                <a:gd name="T35" fmla="*/ 336 h 576"/>
                                <a:gd name="T36" fmla="*/ 6 w 125"/>
                                <a:gd name="T37" fmla="*/ 372 h 576"/>
                                <a:gd name="T38" fmla="*/ 6 w 125"/>
                                <a:gd name="T39" fmla="*/ 408 h 576"/>
                                <a:gd name="T40" fmla="*/ 7 w 125"/>
                                <a:gd name="T41" fmla="*/ 445 h 576"/>
                                <a:gd name="T42" fmla="*/ 8 w 125"/>
                                <a:gd name="T43" fmla="*/ 482 h 576"/>
                                <a:gd name="T44" fmla="*/ 8 w 125"/>
                                <a:gd name="T45" fmla="*/ 519 h 576"/>
                                <a:gd name="T46" fmla="*/ 9 w 125"/>
                                <a:gd name="T47" fmla="*/ 557 h 576"/>
                                <a:gd name="T48" fmla="*/ 17 w 125"/>
                                <a:gd name="T49" fmla="*/ 575 h 576"/>
                                <a:gd name="T50" fmla="*/ 32 w 125"/>
                                <a:gd name="T51" fmla="*/ 573 h 576"/>
                                <a:gd name="T52" fmla="*/ 47 w 125"/>
                                <a:gd name="T53" fmla="*/ 571 h 576"/>
                                <a:gd name="T54" fmla="*/ 62 w 125"/>
                                <a:gd name="T55" fmla="*/ 570 h 576"/>
                                <a:gd name="T56" fmla="*/ 77 w 125"/>
                                <a:gd name="T57" fmla="*/ 569 h 576"/>
                                <a:gd name="T58" fmla="*/ 91 w 125"/>
                                <a:gd name="T59" fmla="*/ 567 h 576"/>
                                <a:gd name="T60" fmla="*/ 104 w 125"/>
                                <a:gd name="T61" fmla="*/ 566 h 576"/>
                                <a:gd name="T62" fmla="*/ 118 w 125"/>
                                <a:gd name="T63" fmla="*/ 565 h 576"/>
                                <a:gd name="T64" fmla="*/ 124 w 125"/>
                                <a:gd name="T65" fmla="*/ 547 h 576"/>
                                <a:gd name="T66" fmla="*/ 123 w 125"/>
                                <a:gd name="T67" fmla="*/ 513 h 576"/>
                                <a:gd name="T68" fmla="*/ 122 w 125"/>
                                <a:gd name="T69" fmla="*/ 479 h 576"/>
                                <a:gd name="T70" fmla="*/ 122 w 125"/>
                                <a:gd name="T71" fmla="*/ 446 h 576"/>
                                <a:gd name="T72" fmla="*/ 121 w 125"/>
                                <a:gd name="T73" fmla="*/ 413 h 576"/>
                                <a:gd name="T74" fmla="*/ 120 w 125"/>
                                <a:gd name="T75" fmla="*/ 379 h 576"/>
                                <a:gd name="T76" fmla="*/ 119 w 125"/>
                                <a:gd name="T77" fmla="*/ 346 h 576"/>
                                <a:gd name="T78" fmla="*/ 118 w 125"/>
                                <a:gd name="T79" fmla="*/ 313 h 576"/>
                                <a:gd name="T80" fmla="*/ 117 w 125"/>
                                <a:gd name="T81" fmla="*/ 280 h 576"/>
                                <a:gd name="T82" fmla="*/ 116 w 125"/>
                                <a:gd name="T83" fmla="*/ 247 h 576"/>
                                <a:gd name="T84" fmla="*/ 115 w 125"/>
                                <a:gd name="T85" fmla="*/ 215 h 576"/>
                                <a:gd name="T86" fmla="*/ 114 w 125"/>
                                <a:gd name="T87" fmla="*/ 183 h 576"/>
                                <a:gd name="T88" fmla="*/ 114 w 125"/>
                                <a:gd name="T89" fmla="*/ 151 h 576"/>
                                <a:gd name="T90" fmla="*/ 113 w 125"/>
                                <a:gd name="T91" fmla="*/ 119 h 576"/>
                                <a:gd name="T92" fmla="*/ 112 w 125"/>
                                <a:gd name="T93" fmla="*/ 87 h 576"/>
                                <a:gd name="T94" fmla="*/ 111 w 125"/>
                                <a:gd name="T95" fmla="*/ 55 h 5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25" h="576">
                                  <a:moveTo>
                                    <a:pt x="111" y="39"/>
                                  </a:moveTo>
                                  <a:lnTo>
                                    <a:pt x="104" y="37"/>
                                  </a:lnTo>
                                  <a:lnTo>
                                    <a:pt x="98" y="35"/>
                                  </a:lnTo>
                                  <a:lnTo>
                                    <a:pt x="91" y="33"/>
                                  </a:lnTo>
                                  <a:lnTo>
                                    <a:pt x="85" y="30"/>
                                  </a:lnTo>
                                  <a:lnTo>
                                    <a:pt x="78" y="28"/>
                                  </a:lnTo>
                                  <a:lnTo>
                                    <a:pt x="71" y="26"/>
                                  </a:lnTo>
                                  <a:lnTo>
                                    <a:pt x="64" y="23"/>
                                  </a:lnTo>
                                  <a:lnTo>
                                    <a:pt x="58" y="21"/>
                                  </a:lnTo>
                                  <a:lnTo>
                                    <a:pt x="51" y="18"/>
                                  </a:lnTo>
                                  <a:lnTo>
                                    <a:pt x="44" y="16"/>
                                  </a:lnTo>
                                  <a:lnTo>
                                    <a:pt x="36" y="13"/>
                                  </a:lnTo>
                                  <a:lnTo>
                                    <a:pt x="29" y="11"/>
                                  </a:lnTo>
                                  <a:lnTo>
                                    <a:pt x="22" y="8"/>
                                  </a:lnTo>
                                  <a:lnTo>
                                    <a:pt x="14" y="6"/>
                                  </a:lnTo>
                                  <a:lnTo>
                                    <a:pt x="7" y="3"/>
                                  </a:lnTo>
                                  <a:lnTo>
                                    <a:pt x="0" y="0"/>
                                  </a:lnTo>
                                  <a:lnTo>
                                    <a:pt x="0" y="17"/>
                                  </a:lnTo>
                                  <a:lnTo>
                                    <a:pt x="0" y="35"/>
                                  </a:lnTo>
                                  <a:lnTo>
                                    <a:pt x="0" y="52"/>
                                  </a:lnTo>
                                  <a:lnTo>
                                    <a:pt x="1" y="70"/>
                                  </a:lnTo>
                                  <a:lnTo>
                                    <a:pt x="1" y="87"/>
                                  </a:lnTo>
                                  <a:lnTo>
                                    <a:pt x="1" y="104"/>
                                  </a:lnTo>
                                  <a:lnTo>
                                    <a:pt x="2" y="122"/>
                                  </a:lnTo>
                                  <a:lnTo>
                                    <a:pt x="2" y="139"/>
                                  </a:lnTo>
                                  <a:lnTo>
                                    <a:pt x="2" y="157"/>
                                  </a:lnTo>
                                  <a:lnTo>
                                    <a:pt x="3" y="175"/>
                                  </a:lnTo>
                                  <a:lnTo>
                                    <a:pt x="3" y="192"/>
                                  </a:lnTo>
                                  <a:lnTo>
                                    <a:pt x="3" y="210"/>
                                  </a:lnTo>
                                  <a:lnTo>
                                    <a:pt x="3" y="228"/>
                                  </a:lnTo>
                                  <a:lnTo>
                                    <a:pt x="4" y="245"/>
                                  </a:lnTo>
                                  <a:lnTo>
                                    <a:pt x="4" y="263"/>
                                  </a:lnTo>
                                  <a:lnTo>
                                    <a:pt x="4" y="281"/>
                                  </a:lnTo>
                                  <a:lnTo>
                                    <a:pt x="5" y="299"/>
                                  </a:lnTo>
                                  <a:lnTo>
                                    <a:pt x="5" y="317"/>
                                  </a:lnTo>
                                  <a:lnTo>
                                    <a:pt x="5" y="336"/>
                                  </a:lnTo>
                                  <a:lnTo>
                                    <a:pt x="6" y="354"/>
                                  </a:lnTo>
                                  <a:lnTo>
                                    <a:pt x="6" y="372"/>
                                  </a:lnTo>
                                  <a:lnTo>
                                    <a:pt x="6" y="390"/>
                                  </a:lnTo>
                                  <a:lnTo>
                                    <a:pt x="6" y="408"/>
                                  </a:lnTo>
                                  <a:lnTo>
                                    <a:pt x="7" y="427"/>
                                  </a:lnTo>
                                  <a:lnTo>
                                    <a:pt x="7" y="445"/>
                                  </a:lnTo>
                                  <a:lnTo>
                                    <a:pt x="7" y="463"/>
                                  </a:lnTo>
                                  <a:lnTo>
                                    <a:pt x="8" y="482"/>
                                  </a:lnTo>
                                  <a:lnTo>
                                    <a:pt x="8" y="500"/>
                                  </a:lnTo>
                                  <a:lnTo>
                                    <a:pt x="8" y="519"/>
                                  </a:lnTo>
                                  <a:lnTo>
                                    <a:pt x="9" y="538"/>
                                  </a:lnTo>
                                  <a:lnTo>
                                    <a:pt x="9" y="557"/>
                                  </a:lnTo>
                                  <a:lnTo>
                                    <a:pt x="10" y="576"/>
                                  </a:lnTo>
                                  <a:lnTo>
                                    <a:pt x="17" y="575"/>
                                  </a:lnTo>
                                  <a:lnTo>
                                    <a:pt x="25" y="574"/>
                                  </a:lnTo>
                                  <a:lnTo>
                                    <a:pt x="32" y="573"/>
                                  </a:lnTo>
                                  <a:lnTo>
                                    <a:pt x="40" y="572"/>
                                  </a:lnTo>
                                  <a:lnTo>
                                    <a:pt x="47" y="571"/>
                                  </a:lnTo>
                                  <a:lnTo>
                                    <a:pt x="55" y="571"/>
                                  </a:lnTo>
                                  <a:lnTo>
                                    <a:pt x="62" y="570"/>
                                  </a:lnTo>
                                  <a:lnTo>
                                    <a:pt x="70" y="570"/>
                                  </a:lnTo>
                                  <a:lnTo>
                                    <a:pt x="77" y="569"/>
                                  </a:lnTo>
                                  <a:lnTo>
                                    <a:pt x="84" y="568"/>
                                  </a:lnTo>
                                  <a:lnTo>
                                    <a:pt x="91" y="567"/>
                                  </a:lnTo>
                                  <a:lnTo>
                                    <a:pt x="98" y="567"/>
                                  </a:lnTo>
                                  <a:lnTo>
                                    <a:pt x="104" y="566"/>
                                  </a:lnTo>
                                  <a:lnTo>
                                    <a:pt x="111" y="565"/>
                                  </a:lnTo>
                                  <a:lnTo>
                                    <a:pt x="118" y="565"/>
                                  </a:lnTo>
                                  <a:lnTo>
                                    <a:pt x="125" y="564"/>
                                  </a:lnTo>
                                  <a:lnTo>
                                    <a:pt x="124" y="547"/>
                                  </a:lnTo>
                                  <a:lnTo>
                                    <a:pt x="124" y="530"/>
                                  </a:lnTo>
                                  <a:lnTo>
                                    <a:pt x="123" y="513"/>
                                  </a:lnTo>
                                  <a:lnTo>
                                    <a:pt x="123" y="496"/>
                                  </a:lnTo>
                                  <a:lnTo>
                                    <a:pt x="122" y="479"/>
                                  </a:lnTo>
                                  <a:lnTo>
                                    <a:pt x="122" y="462"/>
                                  </a:lnTo>
                                  <a:lnTo>
                                    <a:pt x="122" y="446"/>
                                  </a:lnTo>
                                  <a:lnTo>
                                    <a:pt x="121" y="429"/>
                                  </a:lnTo>
                                  <a:lnTo>
                                    <a:pt x="121" y="413"/>
                                  </a:lnTo>
                                  <a:lnTo>
                                    <a:pt x="120" y="396"/>
                                  </a:lnTo>
                                  <a:lnTo>
                                    <a:pt x="120" y="379"/>
                                  </a:lnTo>
                                  <a:lnTo>
                                    <a:pt x="120" y="362"/>
                                  </a:lnTo>
                                  <a:lnTo>
                                    <a:pt x="119" y="346"/>
                                  </a:lnTo>
                                  <a:lnTo>
                                    <a:pt x="118" y="329"/>
                                  </a:lnTo>
                                  <a:lnTo>
                                    <a:pt x="118" y="313"/>
                                  </a:lnTo>
                                  <a:lnTo>
                                    <a:pt x="118" y="297"/>
                                  </a:lnTo>
                                  <a:lnTo>
                                    <a:pt x="117" y="280"/>
                                  </a:lnTo>
                                  <a:lnTo>
                                    <a:pt x="117" y="264"/>
                                  </a:lnTo>
                                  <a:lnTo>
                                    <a:pt x="116" y="247"/>
                                  </a:lnTo>
                                  <a:lnTo>
                                    <a:pt x="116" y="231"/>
                                  </a:lnTo>
                                  <a:lnTo>
                                    <a:pt x="115" y="215"/>
                                  </a:lnTo>
                                  <a:lnTo>
                                    <a:pt x="115" y="199"/>
                                  </a:lnTo>
                                  <a:lnTo>
                                    <a:pt x="114" y="183"/>
                                  </a:lnTo>
                                  <a:lnTo>
                                    <a:pt x="114" y="167"/>
                                  </a:lnTo>
                                  <a:lnTo>
                                    <a:pt x="114" y="151"/>
                                  </a:lnTo>
                                  <a:lnTo>
                                    <a:pt x="113" y="135"/>
                                  </a:lnTo>
                                  <a:lnTo>
                                    <a:pt x="113" y="119"/>
                                  </a:lnTo>
                                  <a:lnTo>
                                    <a:pt x="113" y="103"/>
                                  </a:lnTo>
                                  <a:lnTo>
                                    <a:pt x="112" y="87"/>
                                  </a:lnTo>
                                  <a:lnTo>
                                    <a:pt x="112" y="71"/>
                                  </a:lnTo>
                                  <a:lnTo>
                                    <a:pt x="111" y="55"/>
                                  </a:lnTo>
                                  <a:lnTo>
                                    <a:pt x="111" y="39"/>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1" name="Freeform 2765"/>
                          <wps:cNvSpPr>
                            <a:spLocks/>
                          </wps:cNvSpPr>
                          <wps:spPr bwMode="auto">
                            <a:xfrm>
                              <a:off x="2021" y="2076"/>
                              <a:ext cx="116" cy="515"/>
                            </a:xfrm>
                            <a:custGeom>
                              <a:avLst/>
                              <a:gdLst>
                                <a:gd name="T0" fmla="*/ 98 w 116"/>
                                <a:gd name="T1" fmla="*/ 33 h 515"/>
                                <a:gd name="T2" fmla="*/ 86 w 116"/>
                                <a:gd name="T3" fmla="*/ 28 h 515"/>
                                <a:gd name="T4" fmla="*/ 73 w 116"/>
                                <a:gd name="T5" fmla="*/ 24 h 515"/>
                                <a:gd name="T6" fmla="*/ 61 w 116"/>
                                <a:gd name="T7" fmla="*/ 20 h 515"/>
                                <a:gd name="T8" fmla="*/ 48 w 116"/>
                                <a:gd name="T9" fmla="*/ 16 h 515"/>
                                <a:gd name="T10" fmla="*/ 34 w 116"/>
                                <a:gd name="T11" fmla="*/ 11 h 515"/>
                                <a:gd name="T12" fmla="*/ 20 w 116"/>
                                <a:gd name="T13" fmla="*/ 6 h 515"/>
                                <a:gd name="T14" fmla="*/ 7 w 116"/>
                                <a:gd name="T15" fmla="*/ 2 h 515"/>
                                <a:gd name="T16" fmla="*/ 0 w 116"/>
                                <a:gd name="T17" fmla="*/ 15 h 515"/>
                                <a:gd name="T18" fmla="*/ 0 w 116"/>
                                <a:gd name="T19" fmla="*/ 46 h 515"/>
                                <a:gd name="T20" fmla="*/ 1 w 116"/>
                                <a:gd name="T21" fmla="*/ 77 h 515"/>
                                <a:gd name="T22" fmla="*/ 2 w 116"/>
                                <a:gd name="T23" fmla="*/ 109 h 515"/>
                                <a:gd name="T24" fmla="*/ 2 w 116"/>
                                <a:gd name="T25" fmla="*/ 140 h 515"/>
                                <a:gd name="T26" fmla="*/ 3 w 116"/>
                                <a:gd name="T27" fmla="*/ 172 h 515"/>
                                <a:gd name="T28" fmla="*/ 3 w 116"/>
                                <a:gd name="T29" fmla="*/ 204 h 515"/>
                                <a:gd name="T30" fmla="*/ 4 w 116"/>
                                <a:gd name="T31" fmla="*/ 236 h 515"/>
                                <a:gd name="T32" fmla="*/ 4 w 116"/>
                                <a:gd name="T33" fmla="*/ 268 h 515"/>
                                <a:gd name="T34" fmla="*/ 5 w 116"/>
                                <a:gd name="T35" fmla="*/ 300 h 515"/>
                                <a:gd name="T36" fmla="*/ 6 w 116"/>
                                <a:gd name="T37" fmla="*/ 333 h 515"/>
                                <a:gd name="T38" fmla="*/ 6 w 116"/>
                                <a:gd name="T39" fmla="*/ 365 h 515"/>
                                <a:gd name="T40" fmla="*/ 7 w 116"/>
                                <a:gd name="T41" fmla="*/ 398 h 515"/>
                                <a:gd name="T42" fmla="*/ 7 w 116"/>
                                <a:gd name="T43" fmla="*/ 431 h 515"/>
                                <a:gd name="T44" fmla="*/ 8 w 116"/>
                                <a:gd name="T45" fmla="*/ 464 h 515"/>
                                <a:gd name="T46" fmla="*/ 8 w 116"/>
                                <a:gd name="T47" fmla="*/ 498 h 515"/>
                                <a:gd name="T48" fmla="*/ 16 w 116"/>
                                <a:gd name="T49" fmla="*/ 514 h 515"/>
                                <a:gd name="T50" fmla="*/ 30 w 116"/>
                                <a:gd name="T51" fmla="*/ 513 h 515"/>
                                <a:gd name="T52" fmla="*/ 44 w 116"/>
                                <a:gd name="T53" fmla="*/ 512 h 515"/>
                                <a:gd name="T54" fmla="*/ 58 w 116"/>
                                <a:gd name="T55" fmla="*/ 511 h 515"/>
                                <a:gd name="T56" fmla="*/ 71 w 116"/>
                                <a:gd name="T57" fmla="*/ 510 h 515"/>
                                <a:gd name="T58" fmla="*/ 85 w 116"/>
                                <a:gd name="T59" fmla="*/ 510 h 515"/>
                                <a:gd name="T60" fmla="*/ 97 w 116"/>
                                <a:gd name="T61" fmla="*/ 509 h 515"/>
                                <a:gd name="T62" fmla="*/ 110 w 116"/>
                                <a:gd name="T63" fmla="*/ 508 h 515"/>
                                <a:gd name="T64" fmla="*/ 116 w 116"/>
                                <a:gd name="T65" fmla="*/ 492 h 515"/>
                                <a:gd name="T66" fmla="*/ 115 w 116"/>
                                <a:gd name="T67" fmla="*/ 462 h 515"/>
                                <a:gd name="T68" fmla="*/ 114 w 116"/>
                                <a:gd name="T69" fmla="*/ 431 h 515"/>
                                <a:gd name="T70" fmla="*/ 114 w 116"/>
                                <a:gd name="T71" fmla="*/ 401 h 515"/>
                                <a:gd name="T72" fmla="*/ 113 w 116"/>
                                <a:gd name="T73" fmla="*/ 371 h 515"/>
                                <a:gd name="T74" fmla="*/ 112 w 116"/>
                                <a:gd name="T75" fmla="*/ 341 h 515"/>
                                <a:gd name="T76" fmla="*/ 111 w 116"/>
                                <a:gd name="T77" fmla="*/ 311 h 515"/>
                                <a:gd name="T78" fmla="*/ 111 w 116"/>
                                <a:gd name="T79" fmla="*/ 281 h 515"/>
                                <a:gd name="T80" fmla="*/ 110 w 116"/>
                                <a:gd name="T81" fmla="*/ 252 h 515"/>
                                <a:gd name="T82" fmla="*/ 109 w 116"/>
                                <a:gd name="T83" fmla="*/ 222 h 515"/>
                                <a:gd name="T84" fmla="*/ 108 w 116"/>
                                <a:gd name="T85" fmla="*/ 193 h 515"/>
                                <a:gd name="T86" fmla="*/ 108 w 116"/>
                                <a:gd name="T87" fmla="*/ 164 h 515"/>
                                <a:gd name="T88" fmla="*/ 107 w 116"/>
                                <a:gd name="T89" fmla="*/ 135 h 515"/>
                                <a:gd name="T90" fmla="*/ 106 w 116"/>
                                <a:gd name="T91" fmla="*/ 106 h 515"/>
                                <a:gd name="T92" fmla="*/ 105 w 116"/>
                                <a:gd name="T93" fmla="*/ 77 h 515"/>
                                <a:gd name="T94" fmla="*/ 105 w 116"/>
                                <a:gd name="T95" fmla="*/ 49 h 5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16" h="515">
                                  <a:moveTo>
                                    <a:pt x="105" y="35"/>
                                  </a:moveTo>
                                  <a:lnTo>
                                    <a:pt x="98" y="33"/>
                                  </a:lnTo>
                                  <a:lnTo>
                                    <a:pt x="92" y="30"/>
                                  </a:lnTo>
                                  <a:lnTo>
                                    <a:pt x="86" y="28"/>
                                  </a:lnTo>
                                  <a:lnTo>
                                    <a:pt x="80" y="26"/>
                                  </a:lnTo>
                                  <a:lnTo>
                                    <a:pt x="73" y="24"/>
                                  </a:lnTo>
                                  <a:lnTo>
                                    <a:pt x="67" y="22"/>
                                  </a:lnTo>
                                  <a:lnTo>
                                    <a:pt x="61" y="20"/>
                                  </a:lnTo>
                                  <a:lnTo>
                                    <a:pt x="54" y="18"/>
                                  </a:lnTo>
                                  <a:lnTo>
                                    <a:pt x="48" y="16"/>
                                  </a:lnTo>
                                  <a:lnTo>
                                    <a:pt x="41" y="13"/>
                                  </a:lnTo>
                                  <a:lnTo>
                                    <a:pt x="34" y="11"/>
                                  </a:lnTo>
                                  <a:lnTo>
                                    <a:pt x="27" y="9"/>
                                  </a:lnTo>
                                  <a:lnTo>
                                    <a:pt x="20" y="6"/>
                                  </a:lnTo>
                                  <a:lnTo>
                                    <a:pt x="14" y="4"/>
                                  </a:lnTo>
                                  <a:lnTo>
                                    <a:pt x="7" y="2"/>
                                  </a:lnTo>
                                  <a:lnTo>
                                    <a:pt x="0" y="0"/>
                                  </a:lnTo>
                                  <a:lnTo>
                                    <a:pt x="0" y="15"/>
                                  </a:lnTo>
                                  <a:lnTo>
                                    <a:pt x="0" y="30"/>
                                  </a:lnTo>
                                  <a:lnTo>
                                    <a:pt x="0" y="46"/>
                                  </a:lnTo>
                                  <a:lnTo>
                                    <a:pt x="1" y="62"/>
                                  </a:lnTo>
                                  <a:lnTo>
                                    <a:pt x="1" y="77"/>
                                  </a:lnTo>
                                  <a:lnTo>
                                    <a:pt x="1" y="93"/>
                                  </a:lnTo>
                                  <a:lnTo>
                                    <a:pt x="2" y="109"/>
                                  </a:lnTo>
                                  <a:lnTo>
                                    <a:pt x="2" y="125"/>
                                  </a:lnTo>
                                  <a:lnTo>
                                    <a:pt x="2" y="140"/>
                                  </a:lnTo>
                                  <a:lnTo>
                                    <a:pt x="3" y="156"/>
                                  </a:lnTo>
                                  <a:lnTo>
                                    <a:pt x="3" y="172"/>
                                  </a:lnTo>
                                  <a:lnTo>
                                    <a:pt x="3" y="188"/>
                                  </a:lnTo>
                                  <a:lnTo>
                                    <a:pt x="3" y="204"/>
                                  </a:lnTo>
                                  <a:lnTo>
                                    <a:pt x="4" y="220"/>
                                  </a:lnTo>
                                  <a:lnTo>
                                    <a:pt x="4" y="236"/>
                                  </a:lnTo>
                                  <a:lnTo>
                                    <a:pt x="4" y="252"/>
                                  </a:lnTo>
                                  <a:lnTo>
                                    <a:pt x="4" y="268"/>
                                  </a:lnTo>
                                  <a:lnTo>
                                    <a:pt x="5" y="284"/>
                                  </a:lnTo>
                                  <a:lnTo>
                                    <a:pt x="5" y="300"/>
                                  </a:lnTo>
                                  <a:lnTo>
                                    <a:pt x="5" y="317"/>
                                  </a:lnTo>
                                  <a:lnTo>
                                    <a:pt x="6" y="333"/>
                                  </a:lnTo>
                                  <a:lnTo>
                                    <a:pt x="6" y="349"/>
                                  </a:lnTo>
                                  <a:lnTo>
                                    <a:pt x="6" y="365"/>
                                  </a:lnTo>
                                  <a:lnTo>
                                    <a:pt x="7" y="382"/>
                                  </a:lnTo>
                                  <a:lnTo>
                                    <a:pt x="7" y="398"/>
                                  </a:lnTo>
                                  <a:lnTo>
                                    <a:pt x="7" y="415"/>
                                  </a:lnTo>
                                  <a:lnTo>
                                    <a:pt x="7" y="431"/>
                                  </a:lnTo>
                                  <a:lnTo>
                                    <a:pt x="8" y="448"/>
                                  </a:lnTo>
                                  <a:lnTo>
                                    <a:pt x="8" y="464"/>
                                  </a:lnTo>
                                  <a:lnTo>
                                    <a:pt x="8" y="481"/>
                                  </a:lnTo>
                                  <a:lnTo>
                                    <a:pt x="8" y="498"/>
                                  </a:lnTo>
                                  <a:lnTo>
                                    <a:pt x="9" y="515"/>
                                  </a:lnTo>
                                  <a:lnTo>
                                    <a:pt x="16" y="514"/>
                                  </a:lnTo>
                                  <a:lnTo>
                                    <a:pt x="23" y="514"/>
                                  </a:lnTo>
                                  <a:lnTo>
                                    <a:pt x="30" y="513"/>
                                  </a:lnTo>
                                  <a:lnTo>
                                    <a:pt x="37" y="513"/>
                                  </a:lnTo>
                                  <a:lnTo>
                                    <a:pt x="44" y="512"/>
                                  </a:lnTo>
                                  <a:lnTo>
                                    <a:pt x="51" y="512"/>
                                  </a:lnTo>
                                  <a:lnTo>
                                    <a:pt x="58" y="511"/>
                                  </a:lnTo>
                                  <a:lnTo>
                                    <a:pt x="65" y="511"/>
                                  </a:lnTo>
                                  <a:lnTo>
                                    <a:pt x="71" y="510"/>
                                  </a:lnTo>
                                  <a:lnTo>
                                    <a:pt x="78" y="510"/>
                                  </a:lnTo>
                                  <a:lnTo>
                                    <a:pt x="85" y="510"/>
                                  </a:lnTo>
                                  <a:lnTo>
                                    <a:pt x="91" y="509"/>
                                  </a:lnTo>
                                  <a:lnTo>
                                    <a:pt x="97" y="509"/>
                                  </a:lnTo>
                                  <a:lnTo>
                                    <a:pt x="104" y="508"/>
                                  </a:lnTo>
                                  <a:lnTo>
                                    <a:pt x="110" y="508"/>
                                  </a:lnTo>
                                  <a:lnTo>
                                    <a:pt x="116" y="508"/>
                                  </a:lnTo>
                                  <a:lnTo>
                                    <a:pt x="116" y="492"/>
                                  </a:lnTo>
                                  <a:lnTo>
                                    <a:pt x="116" y="477"/>
                                  </a:lnTo>
                                  <a:lnTo>
                                    <a:pt x="115" y="462"/>
                                  </a:lnTo>
                                  <a:lnTo>
                                    <a:pt x="115" y="447"/>
                                  </a:lnTo>
                                  <a:lnTo>
                                    <a:pt x="114" y="431"/>
                                  </a:lnTo>
                                  <a:lnTo>
                                    <a:pt x="114" y="416"/>
                                  </a:lnTo>
                                  <a:lnTo>
                                    <a:pt x="114" y="401"/>
                                  </a:lnTo>
                                  <a:lnTo>
                                    <a:pt x="113" y="386"/>
                                  </a:lnTo>
                                  <a:lnTo>
                                    <a:pt x="113" y="371"/>
                                  </a:lnTo>
                                  <a:lnTo>
                                    <a:pt x="113" y="356"/>
                                  </a:lnTo>
                                  <a:lnTo>
                                    <a:pt x="112" y="341"/>
                                  </a:lnTo>
                                  <a:lnTo>
                                    <a:pt x="112" y="326"/>
                                  </a:lnTo>
                                  <a:lnTo>
                                    <a:pt x="111" y="311"/>
                                  </a:lnTo>
                                  <a:lnTo>
                                    <a:pt x="111" y="296"/>
                                  </a:lnTo>
                                  <a:lnTo>
                                    <a:pt x="111" y="281"/>
                                  </a:lnTo>
                                  <a:lnTo>
                                    <a:pt x="111" y="267"/>
                                  </a:lnTo>
                                  <a:lnTo>
                                    <a:pt x="110" y="252"/>
                                  </a:lnTo>
                                  <a:lnTo>
                                    <a:pt x="110" y="237"/>
                                  </a:lnTo>
                                  <a:lnTo>
                                    <a:pt x="109" y="222"/>
                                  </a:lnTo>
                                  <a:lnTo>
                                    <a:pt x="109" y="208"/>
                                  </a:lnTo>
                                  <a:lnTo>
                                    <a:pt x="108" y="193"/>
                                  </a:lnTo>
                                  <a:lnTo>
                                    <a:pt x="108" y="179"/>
                                  </a:lnTo>
                                  <a:lnTo>
                                    <a:pt x="108" y="164"/>
                                  </a:lnTo>
                                  <a:lnTo>
                                    <a:pt x="108" y="150"/>
                                  </a:lnTo>
                                  <a:lnTo>
                                    <a:pt x="107" y="135"/>
                                  </a:lnTo>
                                  <a:lnTo>
                                    <a:pt x="107" y="121"/>
                                  </a:lnTo>
                                  <a:lnTo>
                                    <a:pt x="106" y="106"/>
                                  </a:lnTo>
                                  <a:lnTo>
                                    <a:pt x="106" y="92"/>
                                  </a:lnTo>
                                  <a:lnTo>
                                    <a:pt x="105" y="77"/>
                                  </a:lnTo>
                                  <a:lnTo>
                                    <a:pt x="105" y="63"/>
                                  </a:lnTo>
                                  <a:lnTo>
                                    <a:pt x="105" y="49"/>
                                  </a:lnTo>
                                  <a:lnTo>
                                    <a:pt x="105" y="35"/>
                                  </a:lnTo>
                                  <a:close/>
                                </a:path>
                              </a:pathLst>
                            </a:custGeom>
                            <a:solidFill>
                              <a:srgbClr val="4D4A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2" name="Freeform 2766"/>
                          <wps:cNvSpPr>
                            <a:spLocks/>
                          </wps:cNvSpPr>
                          <wps:spPr bwMode="auto">
                            <a:xfrm>
                              <a:off x="2030" y="2590"/>
                              <a:ext cx="108" cy="31"/>
                            </a:xfrm>
                            <a:custGeom>
                              <a:avLst/>
                              <a:gdLst>
                                <a:gd name="T0" fmla="*/ 108 w 108"/>
                                <a:gd name="T1" fmla="*/ 21 h 31"/>
                                <a:gd name="T2" fmla="*/ 102 w 108"/>
                                <a:gd name="T3" fmla="*/ 22 h 31"/>
                                <a:gd name="T4" fmla="*/ 95 w 108"/>
                                <a:gd name="T5" fmla="*/ 22 h 31"/>
                                <a:gd name="T6" fmla="*/ 89 w 108"/>
                                <a:gd name="T7" fmla="*/ 23 h 31"/>
                                <a:gd name="T8" fmla="*/ 83 w 108"/>
                                <a:gd name="T9" fmla="*/ 23 h 31"/>
                                <a:gd name="T10" fmla="*/ 76 w 108"/>
                                <a:gd name="T11" fmla="*/ 24 h 31"/>
                                <a:gd name="T12" fmla="*/ 70 w 108"/>
                                <a:gd name="T13" fmla="*/ 24 h 31"/>
                                <a:gd name="T14" fmla="*/ 63 w 108"/>
                                <a:gd name="T15" fmla="*/ 25 h 31"/>
                                <a:gd name="T16" fmla="*/ 57 w 108"/>
                                <a:gd name="T17" fmla="*/ 25 h 31"/>
                                <a:gd name="T18" fmla="*/ 50 w 108"/>
                                <a:gd name="T19" fmla="*/ 26 h 31"/>
                                <a:gd name="T20" fmla="*/ 43 w 108"/>
                                <a:gd name="T21" fmla="*/ 27 h 31"/>
                                <a:gd name="T22" fmla="*/ 36 w 108"/>
                                <a:gd name="T23" fmla="*/ 27 h 31"/>
                                <a:gd name="T24" fmla="*/ 29 w 108"/>
                                <a:gd name="T25" fmla="*/ 28 h 31"/>
                                <a:gd name="T26" fmla="*/ 22 w 108"/>
                                <a:gd name="T27" fmla="*/ 28 h 31"/>
                                <a:gd name="T28" fmla="*/ 15 w 108"/>
                                <a:gd name="T29" fmla="*/ 29 h 31"/>
                                <a:gd name="T30" fmla="*/ 8 w 108"/>
                                <a:gd name="T31" fmla="*/ 30 h 31"/>
                                <a:gd name="T32" fmla="*/ 1 w 108"/>
                                <a:gd name="T33" fmla="*/ 31 h 31"/>
                                <a:gd name="T34" fmla="*/ 0 w 108"/>
                                <a:gd name="T35" fmla="*/ 27 h 31"/>
                                <a:gd name="T36" fmla="*/ 0 w 108"/>
                                <a:gd name="T37" fmla="*/ 24 h 31"/>
                                <a:gd name="T38" fmla="*/ 0 w 108"/>
                                <a:gd name="T39" fmla="*/ 22 h 31"/>
                                <a:gd name="T40" fmla="*/ 0 w 108"/>
                                <a:gd name="T41" fmla="*/ 19 h 31"/>
                                <a:gd name="T42" fmla="*/ 0 w 108"/>
                                <a:gd name="T43" fmla="*/ 16 h 31"/>
                                <a:gd name="T44" fmla="*/ 0 w 108"/>
                                <a:gd name="T45" fmla="*/ 13 h 31"/>
                                <a:gd name="T46" fmla="*/ 0 w 108"/>
                                <a:gd name="T47" fmla="*/ 10 h 31"/>
                                <a:gd name="T48" fmla="*/ 0 w 108"/>
                                <a:gd name="T49" fmla="*/ 7 h 31"/>
                                <a:gd name="T50" fmla="*/ 7 w 108"/>
                                <a:gd name="T51" fmla="*/ 6 h 31"/>
                                <a:gd name="T52" fmla="*/ 14 w 108"/>
                                <a:gd name="T53" fmla="*/ 6 h 31"/>
                                <a:gd name="T54" fmla="*/ 21 w 108"/>
                                <a:gd name="T55" fmla="*/ 5 h 31"/>
                                <a:gd name="T56" fmla="*/ 28 w 108"/>
                                <a:gd name="T57" fmla="*/ 5 h 31"/>
                                <a:gd name="T58" fmla="*/ 35 w 108"/>
                                <a:gd name="T59" fmla="*/ 4 h 31"/>
                                <a:gd name="T60" fmla="*/ 42 w 108"/>
                                <a:gd name="T61" fmla="*/ 4 h 31"/>
                                <a:gd name="T62" fmla="*/ 49 w 108"/>
                                <a:gd name="T63" fmla="*/ 4 h 31"/>
                                <a:gd name="T64" fmla="*/ 56 w 108"/>
                                <a:gd name="T65" fmla="*/ 4 h 31"/>
                                <a:gd name="T66" fmla="*/ 62 w 108"/>
                                <a:gd name="T67" fmla="*/ 3 h 31"/>
                                <a:gd name="T68" fmla="*/ 69 w 108"/>
                                <a:gd name="T69" fmla="*/ 2 h 31"/>
                                <a:gd name="T70" fmla="*/ 76 w 108"/>
                                <a:gd name="T71" fmla="*/ 2 h 31"/>
                                <a:gd name="T72" fmla="*/ 82 w 108"/>
                                <a:gd name="T73" fmla="*/ 1 h 31"/>
                                <a:gd name="T74" fmla="*/ 88 w 108"/>
                                <a:gd name="T75" fmla="*/ 1 h 31"/>
                                <a:gd name="T76" fmla="*/ 95 w 108"/>
                                <a:gd name="T77" fmla="*/ 0 h 31"/>
                                <a:gd name="T78" fmla="*/ 101 w 108"/>
                                <a:gd name="T79" fmla="*/ 0 h 31"/>
                                <a:gd name="T80" fmla="*/ 108 w 108"/>
                                <a:gd name="T81" fmla="*/ 0 h 31"/>
                                <a:gd name="T82" fmla="*/ 108 w 108"/>
                                <a:gd name="T83" fmla="*/ 2 h 31"/>
                                <a:gd name="T84" fmla="*/ 108 w 108"/>
                                <a:gd name="T85" fmla="*/ 5 h 31"/>
                                <a:gd name="T86" fmla="*/ 108 w 108"/>
                                <a:gd name="T87" fmla="*/ 7 h 31"/>
                                <a:gd name="T88" fmla="*/ 108 w 108"/>
                                <a:gd name="T89" fmla="*/ 10 h 31"/>
                                <a:gd name="T90" fmla="*/ 108 w 108"/>
                                <a:gd name="T91" fmla="*/ 13 h 31"/>
                                <a:gd name="T92" fmla="*/ 108 w 108"/>
                                <a:gd name="T93" fmla="*/ 16 h 31"/>
                                <a:gd name="T94" fmla="*/ 108 w 108"/>
                                <a:gd name="T95" fmla="*/ 18 h 31"/>
                                <a:gd name="T96" fmla="*/ 108 w 108"/>
                                <a:gd name="T97" fmla="*/ 21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8" h="31">
                                  <a:moveTo>
                                    <a:pt x="108" y="21"/>
                                  </a:moveTo>
                                  <a:lnTo>
                                    <a:pt x="102" y="22"/>
                                  </a:lnTo>
                                  <a:lnTo>
                                    <a:pt x="95" y="22"/>
                                  </a:lnTo>
                                  <a:lnTo>
                                    <a:pt x="89" y="23"/>
                                  </a:lnTo>
                                  <a:lnTo>
                                    <a:pt x="83" y="23"/>
                                  </a:lnTo>
                                  <a:lnTo>
                                    <a:pt x="76" y="24"/>
                                  </a:lnTo>
                                  <a:lnTo>
                                    <a:pt x="70" y="24"/>
                                  </a:lnTo>
                                  <a:lnTo>
                                    <a:pt x="63" y="25"/>
                                  </a:lnTo>
                                  <a:lnTo>
                                    <a:pt x="57" y="25"/>
                                  </a:lnTo>
                                  <a:lnTo>
                                    <a:pt x="50" y="26"/>
                                  </a:lnTo>
                                  <a:lnTo>
                                    <a:pt x="43" y="27"/>
                                  </a:lnTo>
                                  <a:lnTo>
                                    <a:pt x="36" y="27"/>
                                  </a:lnTo>
                                  <a:lnTo>
                                    <a:pt x="29" y="28"/>
                                  </a:lnTo>
                                  <a:lnTo>
                                    <a:pt x="22" y="28"/>
                                  </a:lnTo>
                                  <a:lnTo>
                                    <a:pt x="15" y="29"/>
                                  </a:lnTo>
                                  <a:lnTo>
                                    <a:pt x="8" y="30"/>
                                  </a:lnTo>
                                  <a:lnTo>
                                    <a:pt x="1" y="31"/>
                                  </a:lnTo>
                                  <a:lnTo>
                                    <a:pt x="0" y="27"/>
                                  </a:lnTo>
                                  <a:lnTo>
                                    <a:pt x="0" y="24"/>
                                  </a:lnTo>
                                  <a:lnTo>
                                    <a:pt x="0" y="22"/>
                                  </a:lnTo>
                                  <a:lnTo>
                                    <a:pt x="0" y="19"/>
                                  </a:lnTo>
                                  <a:lnTo>
                                    <a:pt x="0" y="16"/>
                                  </a:lnTo>
                                  <a:lnTo>
                                    <a:pt x="0" y="13"/>
                                  </a:lnTo>
                                  <a:lnTo>
                                    <a:pt x="0" y="10"/>
                                  </a:lnTo>
                                  <a:lnTo>
                                    <a:pt x="0" y="7"/>
                                  </a:lnTo>
                                  <a:lnTo>
                                    <a:pt x="7" y="6"/>
                                  </a:lnTo>
                                  <a:lnTo>
                                    <a:pt x="14" y="6"/>
                                  </a:lnTo>
                                  <a:lnTo>
                                    <a:pt x="21" y="5"/>
                                  </a:lnTo>
                                  <a:lnTo>
                                    <a:pt x="28" y="5"/>
                                  </a:lnTo>
                                  <a:lnTo>
                                    <a:pt x="35" y="4"/>
                                  </a:lnTo>
                                  <a:lnTo>
                                    <a:pt x="42" y="4"/>
                                  </a:lnTo>
                                  <a:lnTo>
                                    <a:pt x="49" y="4"/>
                                  </a:lnTo>
                                  <a:lnTo>
                                    <a:pt x="56" y="4"/>
                                  </a:lnTo>
                                  <a:lnTo>
                                    <a:pt x="62" y="3"/>
                                  </a:lnTo>
                                  <a:lnTo>
                                    <a:pt x="69" y="2"/>
                                  </a:lnTo>
                                  <a:lnTo>
                                    <a:pt x="76" y="2"/>
                                  </a:lnTo>
                                  <a:lnTo>
                                    <a:pt x="82" y="1"/>
                                  </a:lnTo>
                                  <a:lnTo>
                                    <a:pt x="88" y="1"/>
                                  </a:lnTo>
                                  <a:lnTo>
                                    <a:pt x="95" y="0"/>
                                  </a:lnTo>
                                  <a:lnTo>
                                    <a:pt x="101" y="0"/>
                                  </a:lnTo>
                                  <a:lnTo>
                                    <a:pt x="108" y="0"/>
                                  </a:lnTo>
                                  <a:lnTo>
                                    <a:pt x="108" y="2"/>
                                  </a:lnTo>
                                  <a:lnTo>
                                    <a:pt x="108" y="5"/>
                                  </a:lnTo>
                                  <a:lnTo>
                                    <a:pt x="108" y="7"/>
                                  </a:lnTo>
                                  <a:lnTo>
                                    <a:pt x="108" y="10"/>
                                  </a:lnTo>
                                  <a:lnTo>
                                    <a:pt x="108" y="13"/>
                                  </a:lnTo>
                                  <a:lnTo>
                                    <a:pt x="108" y="16"/>
                                  </a:lnTo>
                                  <a:lnTo>
                                    <a:pt x="108" y="18"/>
                                  </a:lnTo>
                                  <a:lnTo>
                                    <a:pt x="108" y="21"/>
                                  </a:lnTo>
                                  <a:close/>
                                </a:path>
                              </a:pathLst>
                            </a:custGeom>
                            <a:solidFill>
                              <a:srgbClr val="807D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3" name="Freeform 2767"/>
                          <wps:cNvSpPr>
                            <a:spLocks/>
                          </wps:cNvSpPr>
                          <wps:spPr bwMode="auto">
                            <a:xfrm>
                              <a:off x="2117" y="2090"/>
                              <a:ext cx="25" cy="522"/>
                            </a:xfrm>
                            <a:custGeom>
                              <a:avLst/>
                              <a:gdLst>
                                <a:gd name="T0" fmla="*/ 10 w 25"/>
                                <a:gd name="T1" fmla="*/ 4 h 522"/>
                                <a:gd name="T2" fmla="*/ 7 w 25"/>
                                <a:gd name="T3" fmla="*/ 3 h 522"/>
                                <a:gd name="T4" fmla="*/ 4 w 25"/>
                                <a:gd name="T5" fmla="*/ 2 h 522"/>
                                <a:gd name="T6" fmla="*/ 1 w 25"/>
                                <a:gd name="T7" fmla="*/ 1 h 522"/>
                                <a:gd name="T8" fmla="*/ 0 w 25"/>
                                <a:gd name="T9" fmla="*/ 16 h 522"/>
                                <a:gd name="T10" fmla="*/ 1 w 25"/>
                                <a:gd name="T11" fmla="*/ 47 h 522"/>
                                <a:gd name="T12" fmla="*/ 2 w 25"/>
                                <a:gd name="T13" fmla="*/ 79 h 522"/>
                                <a:gd name="T14" fmla="*/ 2 w 25"/>
                                <a:gd name="T15" fmla="*/ 111 h 522"/>
                                <a:gd name="T16" fmla="*/ 3 w 25"/>
                                <a:gd name="T17" fmla="*/ 143 h 522"/>
                                <a:gd name="T18" fmla="*/ 4 w 25"/>
                                <a:gd name="T19" fmla="*/ 175 h 522"/>
                                <a:gd name="T20" fmla="*/ 5 w 25"/>
                                <a:gd name="T21" fmla="*/ 207 h 522"/>
                                <a:gd name="T22" fmla="*/ 5 w 25"/>
                                <a:gd name="T23" fmla="*/ 239 h 522"/>
                                <a:gd name="T24" fmla="*/ 6 w 25"/>
                                <a:gd name="T25" fmla="*/ 272 h 522"/>
                                <a:gd name="T26" fmla="*/ 7 w 25"/>
                                <a:gd name="T27" fmla="*/ 305 h 522"/>
                                <a:gd name="T28" fmla="*/ 8 w 25"/>
                                <a:gd name="T29" fmla="*/ 338 h 522"/>
                                <a:gd name="T30" fmla="*/ 9 w 25"/>
                                <a:gd name="T31" fmla="*/ 371 h 522"/>
                                <a:gd name="T32" fmla="*/ 10 w 25"/>
                                <a:gd name="T33" fmla="*/ 404 h 522"/>
                                <a:gd name="T34" fmla="*/ 10 w 25"/>
                                <a:gd name="T35" fmla="*/ 438 h 522"/>
                                <a:gd name="T36" fmla="*/ 11 w 25"/>
                                <a:gd name="T37" fmla="*/ 471 h 522"/>
                                <a:gd name="T38" fmla="*/ 12 w 25"/>
                                <a:gd name="T39" fmla="*/ 504 h 522"/>
                                <a:gd name="T40" fmla="*/ 14 w 25"/>
                                <a:gd name="T41" fmla="*/ 521 h 522"/>
                                <a:gd name="T42" fmla="*/ 17 w 25"/>
                                <a:gd name="T43" fmla="*/ 521 h 522"/>
                                <a:gd name="T44" fmla="*/ 20 w 25"/>
                                <a:gd name="T45" fmla="*/ 521 h 522"/>
                                <a:gd name="T46" fmla="*/ 24 w 25"/>
                                <a:gd name="T47" fmla="*/ 521 h 522"/>
                                <a:gd name="T48" fmla="*/ 25 w 25"/>
                                <a:gd name="T49" fmla="*/ 504 h 522"/>
                                <a:gd name="T50" fmla="*/ 24 w 25"/>
                                <a:gd name="T51" fmla="*/ 471 h 522"/>
                                <a:gd name="T52" fmla="*/ 23 w 25"/>
                                <a:gd name="T53" fmla="*/ 437 h 522"/>
                                <a:gd name="T54" fmla="*/ 22 w 25"/>
                                <a:gd name="T55" fmla="*/ 404 h 522"/>
                                <a:gd name="T56" fmla="*/ 21 w 25"/>
                                <a:gd name="T57" fmla="*/ 371 h 522"/>
                                <a:gd name="T58" fmla="*/ 20 w 25"/>
                                <a:gd name="T59" fmla="*/ 339 h 522"/>
                                <a:gd name="T60" fmla="*/ 20 w 25"/>
                                <a:gd name="T61" fmla="*/ 306 h 522"/>
                                <a:gd name="T62" fmla="*/ 19 w 25"/>
                                <a:gd name="T63" fmla="*/ 273 h 522"/>
                                <a:gd name="T64" fmla="*/ 18 w 25"/>
                                <a:gd name="T65" fmla="*/ 241 h 522"/>
                                <a:gd name="T66" fmla="*/ 17 w 25"/>
                                <a:gd name="T67" fmla="*/ 209 h 522"/>
                                <a:gd name="T68" fmla="*/ 16 w 25"/>
                                <a:gd name="T69" fmla="*/ 177 h 522"/>
                                <a:gd name="T70" fmla="*/ 15 w 25"/>
                                <a:gd name="T71" fmla="*/ 146 h 522"/>
                                <a:gd name="T72" fmla="*/ 15 w 25"/>
                                <a:gd name="T73" fmla="*/ 114 h 522"/>
                                <a:gd name="T74" fmla="*/ 14 w 25"/>
                                <a:gd name="T75" fmla="*/ 83 h 522"/>
                                <a:gd name="T76" fmla="*/ 13 w 25"/>
                                <a:gd name="T77" fmla="*/ 51 h 522"/>
                                <a:gd name="T78" fmla="*/ 12 w 25"/>
                                <a:gd name="T79" fmla="*/ 20 h 5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5" h="522">
                                  <a:moveTo>
                                    <a:pt x="12" y="4"/>
                                  </a:moveTo>
                                  <a:lnTo>
                                    <a:pt x="10" y="4"/>
                                  </a:lnTo>
                                  <a:lnTo>
                                    <a:pt x="9" y="3"/>
                                  </a:lnTo>
                                  <a:lnTo>
                                    <a:pt x="7" y="3"/>
                                  </a:lnTo>
                                  <a:lnTo>
                                    <a:pt x="6" y="3"/>
                                  </a:lnTo>
                                  <a:lnTo>
                                    <a:pt x="4" y="2"/>
                                  </a:lnTo>
                                  <a:lnTo>
                                    <a:pt x="3" y="1"/>
                                  </a:lnTo>
                                  <a:lnTo>
                                    <a:pt x="1" y="1"/>
                                  </a:lnTo>
                                  <a:lnTo>
                                    <a:pt x="0" y="0"/>
                                  </a:lnTo>
                                  <a:lnTo>
                                    <a:pt x="0" y="16"/>
                                  </a:lnTo>
                                  <a:lnTo>
                                    <a:pt x="1" y="32"/>
                                  </a:lnTo>
                                  <a:lnTo>
                                    <a:pt x="1" y="47"/>
                                  </a:lnTo>
                                  <a:lnTo>
                                    <a:pt x="1" y="63"/>
                                  </a:lnTo>
                                  <a:lnTo>
                                    <a:pt x="2" y="79"/>
                                  </a:lnTo>
                                  <a:lnTo>
                                    <a:pt x="2" y="95"/>
                                  </a:lnTo>
                                  <a:lnTo>
                                    <a:pt x="2" y="111"/>
                                  </a:lnTo>
                                  <a:lnTo>
                                    <a:pt x="3" y="127"/>
                                  </a:lnTo>
                                  <a:lnTo>
                                    <a:pt x="3" y="143"/>
                                  </a:lnTo>
                                  <a:lnTo>
                                    <a:pt x="4" y="159"/>
                                  </a:lnTo>
                                  <a:lnTo>
                                    <a:pt x="4" y="175"/>
                                  </a:lnTo>
                                  <a:lnTo>
                                    <a:pt x="4" y="191"/>
                                  </a:lnTo>
                                  <a:lnTo>
                                    <a:pt x="5" y="207"/>
                                  </a:lnTo>
                                  <a:lnTo>
                                    <a:pt x="5" y="223"/>
                                  </a:lnTo>
                                  <a:lnTo>
                                    <a:pt x="5" y="239"/>
                                  </a:lnTo>
                                  <a:lnTo>
                                    <a:pt x="6" y="256"/>
                                  </a:lnTo>
                                  <a:lnTo>
                                    <a:pt x="6" y="272"/>
                                  </a:lnTo>
                                  <a:lnTo>
                                    <a:pt x="7" y="288"/>
                                  </a:lnTo>
                                  <a:lnTo>
                                    <a:pt x="7" y="305"/>
                                  </a:lnTo>
                                  <a:lnTo>
                                    <a:pt x="8" y="322"/>
                                  </a:lnTo>
                                  <a:lnTo>
                                    <a:pt x="8" y="338"/>
                                  </a:lnTo>
                                  <a:lnTo>
                                    <a:pt x="8" y="354"/>
                                  </a:lnTo>
                                  <a:lnTo>
                                    <a:pt x="9" y="371"/>
                                  </a:lnTo>
                                  <a:lnTo>
                                    <a:pt x="9" y="387"/>
                                  </a:lnTo>
                                  <a:lnTo>
                                    <a:pt x="10" y="404"/>
                                  </a:lnTo>
                                  <a:lnTo>
                                    <a:pt x="10" y="421"/>
                                  </a:lnTo>
                                  <a:lnTo>
                                    <a:pt x="10" y="438"/>
                                  </a:lnTo>
                                  <a:lnTo>
                                    <a:pt x="11" y="454"/>
                                  </a:lnTo>
                                  <a:lnTo>
                                    <a:pt x="11" y="471"/>
                                  </a:lnTo>
                                  <a:lnTo>
                                    <a:pt x="12" y="488"/>
                                  </a:lnTo>
                                  <a:lnTo>
                                    <a:pt x="12" y="504"/>
                                  </a:lnTo>
                                  <a:lnTo>
                                    <a:pt x="13" y="522"/>
                                  </a:lnTo>
                                  <a:lnTo>
                                    <a:pt x="14" y="521"/>
                                  </a:lnTo>
                                  <a:lnTo>
                                    <a:pt x="16" y="521"/>
                                  </a:lnTo>
                                  <a:lnTo>
                                    <a:pt x="17" y="521"/>
                                  </a:lnTo>
                                  <a:lnTo>
                                    <a:pt x="19" y="521"/>
                                  </a:lnTo>
                                  <a:lnTo>
                                    <a:pt x="20" y="521"/>
                                  </a:lnTo>
                                  <a:lnTo>
                                    <a:pt x="22" y="521"/>
                                  </a:lnTo>
                                  <a:lnTo>
                                    <a:pt x="24" y="521"/>
                                  </a:lnTo>
                                  <a:lnTo>
                                    <a:pt x="25" y="521"/>
                                  </a:lnTo>
                                  <a:lnTo>
                                    <a:pt x="25" y="504"/>
                                  </a:lnTo>
                                  <a:lnTo>
                                    <a:pt x="24" y="487"/>
                                  </a:lnTo>
                                  <a:lnTo>
                                    <a:pt x="24" y="471"/>
                                  </a:lnTo>
                                  <a:lnTo>
                                    <a:pt x="24" y="454"/>
                                  </a:lnTo>
                                  <a:lnTo>
                                    <a:pt x="23" y="437"/>
                                  </a:lnTo>
                                  <a:lnTo>
                                    <a:pt x="23" y="421"/>
                                  </a:lnTo>
                                  <a:lnTo>
                                    <a:pt x="22" y="404"/>
                                  </a:lnTo>
                                  <a:lnTo>
                                    <a:pt x="22" y="388"/>
                                  </a:lnTo>
                                  <a:lnTo>
                                    <a:pt x="21" y="371"/>
                                  </a:lnTo>
                                  <a:lnTo>
                                    <a:pt x="21" y="355"/>
                                  </a:lnTo>
                                  <a:lnTo>
                                    <a:pt x="20" y="339"/>
                                  </a:lnTo>
                                  <a:lnTo>
                                    <a:pt x="20" y="322"/>
                                  </a:lnTo>
                                  <a:lnTo>
                                    <a:pt x="20" y="306"/>
                                  </a:lnTo>
                                  <a:lnTo>
                                    <a:pt x="19" y="290"/>
                                  </a:lnTo>
                                  <a:lnTo>
                                    <a:pt x="19" y="273"/>
                                  </a:lnTo>
                                  <a:lnTo>
                                    <a:pt x="19" y="258"/>
                                  </a:lnTo>
                                  <a:lnTo>
                                    <a:pt x="18" y="241"/>
                                  </a:lnTo>
                                  <a:lnTo>
                                    <a:pt x="18" y="225"/>
                                  </a:lnTo>
                                  <a:lnTo>
                                    <a:pt x="17" y="209"/>
                                  </a:lnTo>
                                  <a:lnTo>
                                    <a:pt x="17" y="193"/>
                                  </a:lnTo>
                                  <a:lnTo>
                                    <a:pt x="16" y="177"/>
                                  </a:lnTo>
                                  <a:lnTo>
                                    <a:pt x="16" y="162"/>
                                  </a:lnTo>
                                  <a:lnTo>
                                    <a:pt x="15" y="146"/>
                                  </a:lnTo>
                                  <a:lnTo>
                                    <a:pt x="15" y="130"/>
                                  </a:lnTo>
                                  <a:lnTo>
                                    <a:pt x="15" y="114"/>
                                  </a:lnTo>
                                  <a:lnTo>
                                    <a:pt x="14" y="99"/>
                                  </a:lnTo>
                                  <a:lnTo>
                                    <a:pt x="14" y="83"/>
                                  </a:lnTo>
                                  <a:lnTo>
                                    <a:pt x="13" y="67"/>
                                  </a:lnTo>
                                  <a:lnTo>
                                    <a:pt x="13" y="51"/>
                                  </a:lnTo>
                                  <a:lnTo>
                                    <a:pt x="13" y="36"/>
                                  </a:lnTo>
                                  <a:lnTo>
                                    <a:pt x="12" y="20"/>
                                  </a:lnTo>
                                  <a:lnTo>
                                    <a:pt x="12" y="4"/>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4" name="Freeform 2768"/>
                          <wps:cNvSpPr>
                            <a:spLocks/>
                          </wps:cNvSpPr>
                          <wps:spPr bwMode="auto">
                            <a:xfrm>
                              <a:off x="2086" y="2080"/>
                              <a:ext cx="25" cy="534"/>
                            </a:xfrm>
                            <a:custGeom>
                              <a:avLst/>
                              <a:gdLst>
                                <a:gd name="T0" fmla="*/ 11 w 25"/>
                                <a:gd name="T1" fmla="*/ 3 h 534"/>
                                <a:gd name="T2" fmla="*/ 7 w 25"/>
                                <a:gd name="T3" fmla="*/ 2 h 534"/>
                                <a:gd name="T4" fmla="*/ 4 w 25"/>
                                <a:gd name="T5" fmla="*/ 1 h 534"/>
                                <a:gd name="T6" fmla="*/ 1 w 25"/>
                                <a:gd name="T7" fmla="*/ 0 h 534"/>
                                <a:gd name="T8" fmla="*/ 0 w 25"/>
                                <a:gd name="T9" fmla="*/ 15 h 534"/>
                                <a:gd name="T10" fmla="*/ 1 w 25"/>
                                <a:gd name="T11" fmla="*/ 48 h 534"/>
                                <a:gd name="T12" fmla="*/ 1 w 25"/>
                                <a:gd name="T13" fmla="*/ 80 h 534"/>
                                <a:gd name="T14" fmla="*/ 2 w 25"/>
                                <a:gd name="T15" fmla="*/ 113 h 534"/>
                                <a:gd name="T16" fmla="*/ 3 w 25"/>
                                <a:gd name="T17" fmla="*/ 146 h 534"/>
                                <a:gd name="T18" fmla="*/ 3 w 25"/>
                                <a:gd name="T19" fmla="*/ 178 h 534"/>
                                <a:gd name="T20" fmla="*/ 4 w 25"/>
                                <a:gd name="T21" fmla="*/ 211 h 534"/>
                                <a:gd name="T22" fmla="*/ 5 w 25"/>
                                <a:gd name="T23" fmla="*/ 245 h 534"/>
                                <a:gd name="T24" fmla="*/ 6 w 25"/>
                                <a:gd name="T25" fmla="*/ 278 h 534"/>
                                <a:gd name="T26" fmla="*/ 6 w 25"/>
                                <a:gd name="T27" fmla="*/ 312 h 534"/>
                                <a:gd name="T28" fmla="*/ 7 w 25"/>
                                <a:gd name="T29" fmla="*/ 345 h 534"/>
                                <a:gd name="T30" fmla="*/ 8 w 25"/>
                                <a:gd name="T31" fmla="*/ 379 h 534"/>
                                <a:gd name="T32" fmla="*/ 9 w 25"/>
                                <a:gd name="T33" fmla="*/ 414 h 534"/>
                                <a:gd name="T34" fmla="*/ 10 w 25"/>
                                <a:gd name="T35" fmla="*/ 448 h 534"/>
                                <a:gd name="T36" fmla="*/ 11 w 25"/>
                                <a:gd name="T37" fmla="*/ 482 h 534"/>
                                <a:gd name="T38" fmla="*/ 11 w 25"/>
                                <a:gd name="T39" fmla="*/ 517 h 534"/>
                                <a:gd name="T40" fmla="*/ 14 w 25"/>
                                <a:gd name="T41" fmla="*/ 534 h 534"/>
                                <a:gd name="T42" fmla="*/ 17 w 25"/>
                                <a:gd name="T43" fmla="*/ 534 h 534"/>
                                <a:gd name="T44" fmla="*/ 20 w 25"/>
                                <a:gd name="T45" fmla="*/ 534 h 534"/>
                                <a:gd name="T46" fmla="*/ 23 w 25"/>
                                <a:gd name="T47" fmla="*/ 534 h 534"/>
                                <a:gd name="T48" fmla="*/ 24 w 25"/>
                                <a:gd name="T49" fmla="*/ 516 h 534"/>
                                <a:gd name="T50" fmla="*/ 24 w 25"/>
                                <a:gd name="T51" fmla="*/ 482 h 534"/>
                                <a:gd name="T52" fmla="*/ 23 w 25"/>
                                <a:gd name="T53" fmla="*/ 448 h 534"/>
                                <a:gd name="T54" fmla="*/ 22 w 25"/>
                                <a:gd name="T55" fmla="*/ 414 h 534"/>
                                <a:gd name="T56" fmla="*/ 21 w 25"/>
                                <a:gd name="T57" fmla="*/ 380 h 534"/>
                                <a:gd name="T58" fmla="*/ 20 w 25"/>
                                <a:gd name="T59" fmla="*/ 347 h 534"/>
                                <a:gd name="T60" fmla="*/ 20 w 25"/>
                                <a:gd name="T61" fmla="*/ 313 h 534"/>
                                <a:gd name="T62" fmla="*/ 19 w 25"/>
                                <a:gd name="T63" fmla="*/ 280 h 534"/>
                                <a:gd name="T64" fmla="*/ 18 w 25"/>
                                <a:gd name="T65" fmla="*/ 247 h 534"/>
                                <a:gd name="T66" fmla="*/ 17 w 25"/>
                                <a:gd name="T67" fmla="*/ 214 h 534"/>
                                <a:gd name="T68" fmla="*/ 17 w 25"/>
                                <a:gd name="T69" fmla="*/ 181 h 534"/>
                                <a:gd name="T70" fmla="*/ 16 w 25"/>
                                <a:gd name="T71" fmla="*/ 149 h 534"/>
                                <a:gd name="T72" fmla="*/ 15 w 25"/>
                                <a:gd name="T73" fmla="*/ 116 h 534"/>
                                <a:gd name="T74" fmla="*/ 14 w 25"/>
                                <a:gd name="T75" fmla="*/ 84 h 534"/>
                                <a:gd name="T76" fmla="*/ 14 w 25"/>
                                <a:gd name="T77" fmla="*/ 52 h 534"/>
                                <a:gd name="T78" fmla="*/ 13 w 25"/>
                                <a:gd name="T79" fmla="*/ 20 h 5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5" h="534">
                                  <a:moveTo>
                                    <a:pt x="13" y="4"/>
                                  </a:moveTo>
                                  <a:lnTo>
                                    <a:pt x="11" y="3"/>
                                  </a:lnTo>
                                  <a:lnTo>
                                    <a:pt x="9" y="3"/>
                                  </a:lnTo>
                                  <a:lnTo>
                                    <a:pt x="7" y="2"/>
                                  </a:lnTo>
                                  <a:lnTo>
                                    <a:pt x="6" y="2"/>
                                  </a:lnTo>
                                  <a:lnTo>
                                    <a:pt x="4" y="1"/>
                                  </a:lnTo>
                                  <a:lnTo>
                                    <a:pt x="3" y="1"/>
                                  </a:lnTo>
                                  <a:lnTo>
                                    <a:pt x="1" y="0"/>
                                  </a:lnTo>
                                  <a:lnTo>
                                    <a:pt x="0" y="0"/>
                                  </a:lnTo>
                                  <a:lnTo>
                                    <a:pt x="0" y="15"/>
                                  </a:lnTo>
                                  <a:lnTo>
                                    <a:pt x="0" y="32"/>
                                  </a:lnTo>
                                  <a:lnTo>
                                    <a:pt x="1" y="48"/>
                                  </a:lnTo>
                                  <a:lnTo>
                                    <a:pt x="1" y="64"/>
                                  </a:lnTo>
                                  <a:lnTo>
                                    <a:pt x="1" y="80"/>
                                  </a:lnTo>
                                  <a:lnTo>
                                    <a:pt x="2" y="97"/>
                                  </a:lnTo>
                                  <a:lnTo>
                                    <a:pt x="2" y="113"/>
                                  </a:lnTo>
                                  <a:lnTo>
                                    <a:pt x="3" y="130"/>
                                  </a:lnTo>
                                  <a:lnTo>
                                    <a:pt x="3" y="146"/>
                                  </a:lnTo>
                                  <a:lnTo>
                                    <a:pt x="3" y="162"/>
                                  </a:lnTo>
                                  <a:lnTo>
                                    <a:pt x="3" y="178"/>
                                  </a:lnTo>
                                  <a:lnTo>
                                    <a:pt x="4" y="195"/>
                                  </a:lnTo>
                                  <a:lnTo>
                                    <a:pt x="4" y="211"/>
                                  </a:lnTo>
                                  <a:lnTo>
                                    <a:pt x="5" y="228"/>
                                  </a:lnTo>
                                  <a:lnTo>
                                    <a:pt x="5" y="245"/>
                                  </a:lnTo>
                                  <a:lnTo>
                                    <a:pt x="5" y="261"/>
                                  </a:lnTo>
                                  <a:lnTo>
                                    <a:pt x="6" y="278"/>
                                  </a:lnTo>
                                  <a:lnTo>
                                    <a:pt x="6" y="295"/>
                                  </a:lnTo>
                                  <a:lnTo>
                                    <a:pt x="6" y="312"/>
                                  </a:lnTo>
                                  <a:lnTo>
                                    <a:pt x="7" y="329"/>
                                  </a:lnTo>
                                  <a:lnTo>
                                    <a:pt x="7" y="345"/>
                                  </a:lnTo>
                                  <a:lnTo>
                                    <a:pt x="8" y="362"/>
                                  </a:lnTo>
                                  <a:lnTo>
                                    <a:pt x="8" y="379"/>
                                  </a:lnTo>
                                  <a:lnTo>
                                    <a:pt x="8" y="396"/>
                                  </a:lnTo>
                                  <a:lnTo>
                                    <a:pt x="9" y="414"/>
                                  </a:lnTo>
                                  <a:lnTo>
                                    <a:pt x="9" y="431"/>
                                  </a:lnTo>
                                  <a:lnTo>
                                    <a:pt x="10" y="448"/>
                                  </a:lnTo>
                                  <a:lnTo>
                                    <a:pt x="10" y="465"/>
                                  </a:lnTo>
                                  <a:lnTo>
                                    <a:pt x="11" y="482"/>
                                  </a:lnTo>
                                  <a:lnTo>
                                    <a:pt x="11" y="500"/>
                                  </a:lnTo>
                                  <a:lnTo>
                                    <a:pt x="11" y="517"/>
                                  </a:lnTo>
                                  <a:lnTo>
                                    <a:pt x="12" y="534"/>
                                  </a:lnTo>
                                  <a:lnTo>
                                    <a:pt x="14" y="534"/>
                                  </a:lnTo>
                                  <a:lnTo>
                                    <a:pt x="15" y="534"/>
                                  </a:lnTo>
                                  <a:lnTo>
                                    <a:pt x="17" y="534"/>
                                  </a:lnTo>
                                  <a:lnTo>
                                    <a:pt x="18" y="534"/>
                                  </a:lnTo>
                                  <a:lnTo>
                                    <a:pt x="20" y="534"/>
                                  </a:lnTo>
                                  <a:lnTo>
                                    <a:pt x="22" y="534"/>
                                  </a:lnTo>
                                  <a:lnTo>
                                    <a:pt x="23" y="534"/>
                                  </a:lnTo>
                                  <a:lnTo>
                                    <a:pt x="25" y="534"/>
                                  </a:lnTo>
                                  <a:lnTo>
                                    <a:pt x="24" y="516"/>
                                  </a:lnTo>
                                  <a:lnTo>
                                    <a:pt x="24" y="499"/>
                                  </a:lnTo>
                                  <a:lnTo>
                                    <a:pt x="24" y="482"/>
                                  </a:lnTo>
                                  <a:lnTo>
                                    <a:pt x="23" y="465"/>
                                  </a:lnTo>
                                  <a:lnTo>
                                    <a:pt x="23" y="448"/>
                                  </a:lnTo>
                                  <a:lnTo>
                                    <a:pt x="23" y="431"/>
                                  </a:lnTo>
                                  <a:lnTo>
                                    <a:pt x="22" y="414"/>
                                  </a:lnTo>
                                  <a:lnTo>
                                    <a:pt x="22" y="397"/>
                                  </a:lnTo>
                                  <a:lnTo>
                                    <a:pt x="21" y="380"/>
                                  </a:lnTo>
                                  <a:lnTo>
                                    <a:pt x="21" y="363"/>
                                  </a:lnTo>
                                  <a:lnTo>
                                    <a:pt x="20" y="347"/>
                                  </a:lnTo>
                                  <a:lnTo>
                                    <a:pt x="20" y="330"/>
                                  </a:lnTo>
                                  <a:lnTo>
                                    <a:pt x="20" y="313"/>
                                  </a:lnTo>
                                  <a:lnTo>
                                    <a:pt x="19" y="296"/>
                                  </a:lnTo>
                                  <a:lnTo>
                                    <a:pt x="19" y="280"/>
                                  </a:lnTo>
                                  <a:lnTo>
                                    <a:pt x="19" y="263"/>
                                  </a:lnTo>
                                  <a:lnTo>
                                    <a:pt x="18" y="247"/>
                                  </a:lnTo>
                                  <a:lnTo>
                                    <a:pt x="18" y="230"/>
                                  </a:lnTo>
                                  <a:lnTo>
                                    <a:pt x="17" y="214"/>
                                  </a:lnTo>
                                  <a:lnTo>
                                    <a:pt x="17" y="197"/>
                                  </a:lnTo>
                                  <a:lnTo>
                                    <a:pt x="17" y="181"/>
                                  </a:lnTo>
                                  <a:lnTo>
                                    <a:pt x="16" y="165"/>
                                  </a:lnTo>
                                  <a:lnTo>
                                    <a:pt x="16" y="149"/>
                                  </a:lnTo>
                                  <a:lnTo>
                                    <a:pt x="16" y="133"/>
                                  </a:lnTo>
                                  <a:lnTo>
                                    <a:pt x="15" y="116"/>
                                  </a:lnTo>
                                  <a:lnTo>
                                    <a:pt x="15" y="100"/>
                                  </a:lnTo>
                                  <a:lnTo>
                                    <a:pt x="14" y="84"/>
                                  </a:lnTo>
                                  <a:lnTo>
                                    <a:pt x="14" y="68"/>
                                  </a:lnTo>
                                  <a:lnTo>
                                    <a:pt x="14" y="52"/>
                                  </a:lnTo>
                                  <a:lnTo>
                                    <a:pt x="13" y="35"/>
                                  </a:lnTo>
                                  <a:lnTo>
                                    <a:pt x="13" y="20"/>
                                  </a:lnTo>
                                  <a:lnTo>
                                    <a:pt x="13" y="4"/>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5" name="Freeform 2769"/>
                          <wps:cNvSpPr>
                            <a:spLocks/>
                          </wps:cNvSpPr>
                          <wps:spPr bwMode="auto">
                            <a:xfrm>
                              <a:off x="2053" y="2068"/>
                              <a:ext cx="25" cy="549"/>
                            </a:xfrm>
                            <a:custGeom>
                              <a:avLst/>
                              <a:gdLst>
                                <a:gd name="T0" fmla="*/ 12 w 25"/>
                                <a:gd name="T1" fmla="*/ 4 h 549"/>
                                <a:gd name="T2" fmla="*/ 8 w 25"/>
                                <a:gd name="T3" fmla="*/ 3 h 549"/>
                                <a:gd name="T4" fmla="*/ 5 w 25"/>
                                <a:gd name="T5" fmla="*/ 1 h 549"/>
                                <a:gd name="T6" fmla="*/ 2 w 25"/>
                                <a:gd name="T7" fmla="*/ 0 h 549"/>
                                <a:gd name="T8" fmla="*/ 0 w 25"/>
                                <a:gd name="T9" fmla="*/ 16 h 549"/>
                                <a:gd name="T10" fmla="*/ 1 w 25"/>
                                <a:gd name="T11" fmla="*/ 49 h 549"/>
                                <a:gd name="T12" fmla="*/ 2 w 25"/>
                                <a:gd name="T13" fmla="*/ 83 h 549"/>
                                <a:gd name="T14" fmla="*/ 2 w 25"/>
                                <a:gd name="T15" fmla="*/ 116 h 549"/>
                                <a:gd name="T16" fmla="*/ 3 w 25"/>
                                <a:gd name="T17" fmla="*/ 150 h 549"/>
                                <a:gd name="T18" fmla="*/ 4 w 25"/>
                                <a:gd name="T19" fmla="*/ 184 h 549"/>
                                <a:gd name="T20" fmla="*/ 4 w 25"/>
                                <a:gd name="T21" fmla="*/ 218 h 549"/>
                                <a:gd name="T22" fmla="*/ 5 w 25"/>
                                <a:gd name="T23" fmla="*/ 252 h 549"/>
                                <a:gd name="T24" fmla="*/ 6 w 25"/>
                                <a:gd name="T25" fmla="*/ 286 h 549"/>
                                <a:gd name="T26" fmla="*/ 6 w 25"/>
                                <a:gd name="T27" fmla="*/ 320 h 549"/>
                                <a:gd name="T28" fmla="*/ 7 w 25"/>
                                <a:gd name="T29" fmla="*/ 355 h 549"/>
                                <a:gd name="T30" fmla="*/ 8 w 25"/>
                                <a:gd name="T31" fmla="*/ 390 h 549"/>
                                <a:gd name="T32" fmla="*/ 8 w 25"/>
                                <a:gd name="T33" fmla="*/ 426 h 549"/>
                                <a:gd name="T34" fmla="*/ 9 w 25"/>
                                <a:gd name="T35" fmla="*/ 461 h 549"/>
                                <a:gd name="T36" fmla="*/ 10 w 25"/>
                                <a:gd name="T37" fmla="*/ 496 h 549"/>
                                <a:gd name="T38" fmla="*/ 10 w 25"/>
                                <a:gd name="T39" fmla="*/ 532 h 549"/>
                                <a:gd name="T40" fmla="*/ 12 w 25"/>
                                <a:gd name="T41" fmla="*/ 549 h 549"/>
                                <a:gd name="T42" fmla="*/ 16 w 25"/>
                                <a:gd name="T43" fmla="*/ 549 h 549"/>
                                <a:gd name="T44" fmla="*/ 19 w 25"/>
                                <a:gd name="T45" fmla="*/ 549 h 549"/>
                                <a:gd name="T46" fmla="*/ 23 w 25"/>
                                <a:gd name="T47" fmla="*/ 548 h 549"/>
                                <a:gd name="T48" fmla="*/ 24 w 25"/>
                                <a:gd name="T49" fmla="*/ 531 h 549"/>
                                <a:gd name="T50" fmla="*/ 23 w 25"/>
                                <a:gd name="T51" fmla="*/ 495 h 549"/>
                                <a:gd name="T52" fmla="*/ 23 w 25"/>
                                <a:gd name="T53" fmla="*/ 460 h 549"/>
                                <a:gd name="T54" fmla="*/ 22 w 25"/>
                                <a:gd name="T55" fmla="*/ 425 h 549"/>
                                <a:gd name="T56" fmla="*/ 21 w 25"/>
                                <a:gd name="T57" fmla="*/ 391 h 549"/>
                                <a:gd name="T58" fmla="*/ 21 w 25"/>
                                <a:gd name="T59" fmla="*/ 356 h 549"/>
                                <a:gd name="T60" fmla="*/ 20 w 25"/>
                                <a:gd name="T61" fmla="*/ 322 h 549"/>
                                <a:gd name="T62" fmla="*/ 19 w 25"/>
                                <a:gd name="T63" fmla="*/ 287 h 549"/>
                                <a:gd name="T64" fmla="*/ 18 w 25"/>
                                <a:gd name="T65" fmla="*/ 254 h 549"/>
                                <a:gd name="T66" fmla="*/ 18 w 25"/>
                                <a:gd name="T67" fmla="*/ 220 h 549"/>
                                <a:gd name="T68" fmla="*/ 17 w 25"/>
                                <a:gd name="T69" fmla="*/ 187 h 549"/>
                                <a:gd name="T70" fmla="*/ 16 w 25"/>
                                <a:gd name="T71" fmla="*/ 153 h 549"/>
                                <a:gd name="T72" fmla="*/ 16 w 25"/>
                                <a:gd name="T73" fmla="*/ 120 h 549"/>
                                <a:gd name="T74" fmla="*/ 15 w 25"/>
                                <a:gd name="T75" fmla="*/ 87 h 549"/>
                                <a:gd name="T76" fmla="*/ 14 w 25"/>
                                <a:gd name="T77" fmla="*/ 54 h 549"/>
                                <a:gd name="T78" fmla="*/ 14 w 25"/>
                                <a:gd name="T79" fmla="*/ 21 h 5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5" h="549">
                                  <a:moveTo>
                                    <a:pt x="14" y="5"/>
                                  </a:moveTo>
                                  <a:lnTo>
                                    <a:pt x="12" y="4"/>
                                  </a:lnTo>
                                  <a:lnTo>
                                    <a:pt x="10" y="3"/>
                                  </a:lnTo>
                                  <a:lnTo>
                                    <a:pt x="8" y="3"/>
                                  </a:lnTo>
                                  <a:lnTo>
                                    <a:pt x="7" y="2"/>
                                  </a:lnTo>
                                  <a:lnTo>
                                    <a:pt x="5" y="1"/>
                                  </a:lnTo>
                                  <a:lnTo>
                                    <a:pt x="3" y="1"/>
                                  </a:lnTo>
                                  <a:lnTo>
                                    <a:pt x="2" y="0"/>
                                  </a:lnTo>
                                  <a:lnTo>
                                    <a:pt x="0" y="0"/>
                                  </a:lnTo>
                                  <a:lnTo>
                                    <a:pt x="0" y="16"/>
                                  </a:lnTo>
                                  <a:lnTo>
                                    <a:pt x="1" y="33"/>
                                  </a:lnTo>
                                  <a:lnTo>
                                    <a:pt x="1" y="49"/>
                                  </a:lnTo>
                                  <a:lnTo>
                                    <a:pt x="1" y="66"/>
                                  </a:lnTo>
                                  <a:lnTo>
                                    <a:pt x="2" y="83"/>
                                  </a:lnTo>
                                  <a:lnTo>
                                    <a:pt x="2" y="100"/>
                                  </a:lnTo>
                                  <a:lnTo>
                                    <a:pt x="2" y="116"/>
                                  </a:lnTo>
                                  <a:lnTo>
                                    <a:pt x="3" y="133"/>
                                  </a:lnTo>
                                  <a:lnTo>
                                    <a:pt x="3" y="150"/>
                                  </a:lnTo>
                                  <a:lnTo>
                                    <a:pt x="3" y="167"/>
                                  </a:lnTo>
                                  <a:lnTo>
                                    <a:pt x="4" y="184"/>
                                  </a:lnTo>
                                  <a:lnTo>
                                    <a:pt x="4" y="201"/>
                                  </a:lnTo>
                                  <a:lnTo>
                                    <a:pt x="4" y="218"/>
                                  </a:lnTo>
                                  <a:lnTo>
                                    <a:pt x="5" y="235"/>
                                  </a:lnTo>
                                  <a:lnTo>
                                    <a:pt x="5" y="252"/>
                                  </a:lnTo>
                                  <a:lnTo>
                                    <a:pt x="5" y="269"/>
                                  </a:lnTo>
                                  <a:lnTo>
                                    <a:pt x="6" y="286"/>
                                  </a:lnTo>
                                  <a:lnTo>
                                    <a:pt x="6" y="303"/>
                                  </a:lnTo>
                                  <a:lnTo>
                                    <a:pt x="6" y="320"/>
                                  </a:lnTo>
                                  <a:lnTo>
                                    <a:pt x="7" y="338"/>
                                  </a:lnTo>
                                  <a:lnTo>
                                    <a:pt x="7" y="355"/>
                                  </a:lnTo>
                                  <a:lnTo>
                                    <a:pt x="7" y="373"/>
                                  </a:lnTo>
                                  <a:lnTo>
                                    <a:pt x="8" y="390"/>
                                  </a:lnTo>
                                  <a:lnTo>
                                    <a:pt x="8" y="408"/>
                                  </a:lnTo>
                                  <a:lnTo>
                                    <a:pt x="8" y="426"/>
                                  </a:lnTo>
                                  <a:lnTo>
                                    <a:pt x="9" y="443"/>
                                  </a:lnTo>
                                  <a:lnTo>
                                    <a:pt x="9" y="461"/>
                                  </a:lnTo>
                                  <a:lnTo>
                                    <a:pt x="10" y="479"/>
                                  </a:lnTo>
                                  <a:lnTo>
                                    <a:pt x="10" y="496"/>
                                  </a:lnTo>
                                  <a:lnTo>
                                    <a:pt x="10" y="514"/>
                                  </a:lnTo>
                                  <a:lnTo>
                                    <a:pt x="10" y="532"/>
                                  </a:lnTo>
                                  <a:lnTo>
                                    <a:pt x="11" y="549"/>
                                  </a:lnTo>
                                  <a:lnTo>
                                    <a:pt x="12" y="549"/>
                                  </a:lnTo>
                                  <a:lnTo>
                                    <a:pt x="14" y="549"/>
                                  </a:lnTo>
                                  <a:lnTo>
                                    <a:pt x="16" y="549"/>
                                  </a:lnTo>
                                  <a:lnTo>
                                    <a:pt x="18" y="549"/>
                                  </a:lnTo>
                                  <a:lnTo>
                                    <a:pt x="19" y="549"/>
                                  </a:lnTo>
                                  <a:lnTo>
                                    <a:pt x="21" y="549"/>
                                  </a:lnTo>
                                  <a:lnTo>
                                    <a:pt x="23" y="548"/>
                                  </a:lnTo>
                                  <a:lnTo>
                                    <a:pt x="25" y="548"/>
                                  </a:lnTo>
                                  <a:lnTo>
                                    <a:pt x="24" y="531"/>
                                  </a:lnTo>
                                  <a:lnTo>
                                    <a:pt x="24" y="513"/>
                                  </a:lnTo>
                                  <a:lnTo>
                                    <a:pt x="23" y="495"/>
                                  </a:lnTo>
                                  <a:lnTo>
                                    <a:pt x="23" y="478"/>
                                  </a:lnTo>
                                  <a:lnTo>
                                    <a:pt x="23" y="460"/>
                                  </a:lnTo>
                                  <a:lnTo>
                                    <a:pt x="22" y="443"/>
                                  </a:lnTo>
                                  <a:lnTo>
                                    <a:pt x="22" y="425"/>
                                  </a:lnTo>
                                  <a:lnTo>
                                    <a:pt x="22" y="408"/>
                                  </a:lnTo>
                                  <a:lnTo>
                                    <a:pt x="21" y="391"/>
                                  </a:lnTo>
                                  <a:lnTo>
                                    <a:pt x="21" y="374"/>
                                  </a:lnTo>
                                  <a:lnTo>
                                    <a:pt x="21" y="356"/>
                                  </a:lnTo>
                                  <a:lnTo>
                                    <a:pt x="20" y="339"/>
                                  </a:lnTo>
                                  <a:lnTo>
                                    <a:pt x="20" y="322"/>
                                  </a:lnTo>
                                  <a:lnTo>
                                    <a:pt x="20" y="305"/>
                                  </a:lnTo>
                                  <a:lnTo>
                                    <a:pt x="19" y="287"/>
                                  </a:lnTo>
                                  <a:lnTo>
                                    <a:pt x="19" y="271"/>
                                  </a:lnTo>
                                  <a:lnTo>
                                    <a:pt x="18" y="254"/>
                                  </a:lnTo>
                                  <a:lnTo>
                                    <a:pt x="18" y="237"/>
                                  </a:lnTo>
                                  <a:lnTo>
                                    <a:pt x="18" y="220"/>
                                  </a:lnTo>
                                  <a:lnTo>
                                    <a:pt x="18" y="204"/>
                                  </a:lnTo>
                                  <a:lnTo>
                                    <a:pt x="17" y="187"/>
                                  </a:lnTo>
                                  <a:lnTo>
                                    <a:pt x="17" y="170"/>
                                  </a:lnTo>
                                  <a:lnTo>
                                    <a:pt x="16" y="153"/>
                                  </a:lnTo>
                                  <a:lnTo>
                                    <a:pt x="16" y="137"/>
                                  </a:lnTo>
                                  <a:lnTo>
                                    <a:pt x="16" y="120"/>
                                  </a:lnTo>
                                  <a:lnTo>
                                    <a:pt x="16" y="103"/>
                                  </a:lnTo>
                                  <a:lnTo>
                                    <a:pt x="15" y="87"/>
                                  </a:lnTo>
                                  <a:lnTo>
                                    <a:pt x="15" y="70"/>
                                  </a:lnTo>
                                  <a:lnTo>
                                    <a:pt x="14" y="54"/>
                                  </a:lnTo>
                                  <a:lnTo>
                                    <a:pt x="14" y="37"/>
                                  </a:lnTo>
                                  <a:lnTo>
                                    <a:pt x="14" y="21"/>
                                  </a:lnTo>
                                  <a:lnTo>
                                    <a:pt x="14" y="5"/>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6" name="Freeform 2770"/>
                          <wps:cNvSpPr>
                            <a:spLocks/>
                          </wps:cNvSpPr>
                          <wps:spPr bwMode="auto">
                            <a:xfrm>
                              <a:off x="2021" y="2056"/>
                              <a:ext cx="22" cy="565"/>
                            </a:xfrm>
                            <a:custGeom>
                              <a:avLst/>
                              <a:gdLst>
                                <a:gd name="T0" fmla="*/ 10 w 22"/>
                                <a:gd name="T1" fmla="*/ 4 h 565"/>
                                <a:gd name="T2" fmla="*/ 7 w 22"/>
                                <a:gd name="T3" fmla="*/ 3 h 565"/>
                                <a:gd name="T4" fmla="*/ 4 w 22"/>
                                <a:gd name="T5" fmla="*/ 2 h 565"/>
                                <a:gd name="T6" fmla="*/ 1 w 22"/>
                                <a:gd name="T7" fmla="*/ 1 h 565"/>
                                <a:gd name="T8" fmla="*/ 0 w 22"/>
                                <a:gd name="T9" fmla="*/ 17 h 565"/>
                                <a:gd name="T10" fmla="*/ 0 w 22"/>
                                <a:gd name="T11" fmla="*/ 51 h 565"/>
                                <a:gd name="T12" fmla="*/ 1 w 22"/>
                                <a:gd name="T13" fmla="*/ 85 h 565"/>
                                <a:gd name="T14" fmla="*/ 2 w 22"/>
                                <a:gd name="T15" fmla="*/ 120 h 565"/>
                                <a:gd name="T16" fmla="*/ 2 w 22"/>
                                <a:gd name="T17" fmla="*/ 154 h 565"/>
                                <a:gd name="T18" fmla="*/ 3 w 22"/>
                                <a:gd name="T19" fmla="*/ 189 h 565"/>
                                <a:gd name="T20" fmla="*/ 3 w 22"/>
                                <a:gd name="T21" fmla="*/ 224 h 565"/>
                                <a:gd name="T22" fmla="*/ 4 w 22"/>
                                <a:gd name="T23" fmla="*/ 258 h 565"/>
                                <a:gd name="T24" fmla="*/ 4 w 22"/>
                                <a:gd name="T25" fmla="*/ 294 h 565"/>
                                <a:gd name="T26" fmla="*/ 5 w 22"/>
                                <a:gd name="T27" fmla="*/ 329 h 565"/>
                                <a:gd name="T28" fmla="*/ 6 w 22"/>
                                <a:gd name="T29" fmla="*/ 365 h 565"/>
                                <a:gd name="T30" fmla="*/ 6 w 22"/>
                                <a:gd name="T31" fmla="*/ 401 h 565"/>
                                <a:gd name="T32" fmla="*/ 7 w 22"/>
                                <a:gd name="T33" fmla="*/ 437 h 565"/>
                                <a:gd name="T34" fmla="*/ 7 w 22"/>
                                <a:gd name="T35" fmla="*/ 473 h 565"/>
                                <a:gd name="T36" fmla="*/ 8 w 22"/>
                                <a:gd name="T37" fmla="*/ 509 h 565"/>
                                <a:gd name="T38" fmla="*/ 9 w 22"/>
                                <a:gd name="T39" fmla="*/ 546 h 565"/>
                                <a:gd name="T40" fmla="*/ 11 w 22"/>
                                <a:gd name="T41" fmla="*/ 564 h 565"/>
                                <a:gd name="T42" fmla="*/ 14 w 22"/>
                                <a:gd name="T43" fmla="*/ 564 h 565"/>
                                <a:gd name="T44" fmla="*/ 17 w 22"/>
                                <a:gd name="T45" fmla="*/ 564 h 565"/>
                                <a:gd name="T46" fmla="*/ 20 w 22"/>
                                <a:gd name="T47" fmla="*/ 563 h 565"/>
                                <a:gd name="T48" fmla="*/ 21 w 22"/>
                                <a:gd name="T49" fmla="*/ 545 h 565"/>
                                <a:gd name="T50" fmla="*/ 21 w 22"/>
                                <a:gd name="T51" fmla="*/ 509 h 565"/>
                                <a:gd name="T52" fmla="*/ 20 w 22"/>
                                <a:gd name="T53" fmla="*/ 473 h 565"/>
                                <a:gd name="T54" fmla="*/ 19 w 22"/>
                                <a:gd name="T55" fmla="*/ 437 h 565"/>
                                <a:gd name="T56" fmla="*/ 19 w 22"/>
                                <a:gd name="T57" fmla="*/ 401 h 565"/>
                                <a:gd name="T58" fmla="*/ 18 w 22"/>
                                <a:gd name="T59" fmla="*/ 366 h 565"/>
                                <a:gd name="T60" fmla="*/ 17 w 22"/>
                                <a:gd name="T61" fmla="*/ 331 h 565"/>
                                <a:gd name="T62" fmla="*/ 17 w 22"/>
                                <a:gd name="T63" fmla="*/ 296 h 565"/>
                                <a:gd name="T64" fmla="*/ 16 w 22"/>
                                <a:gd name="T65" fmla="*/ 260 h 565"/>
                                <a:gd name="T66" fmla="*/ 16 w 22"/>
                                <a:gd name="T67" fmla="*/ 226 h 565"/>
                                <a:gd name="T68" fmla="*/ 15 w 22"/>
                                <a:gd name="T69" fmla="*/ 191 h 565"/>
                                <a:gd name="T70" fmla="*/ 14 w 22"/>
                                <a:gd name="T71" fmla="*/ 157 h 565"/>
                                <a:gd name="T72" fmla="*/ 14 w 22"/>
                                <a:gd name="T73" fmla="*/ 123 h 565"/>
                                <a:gd name="T74" fmla="*/ 13 w 22"/>
                                <a:gd name="T75" fmla="*/ 89 h 565"/>
                                <a:gd name="T76" fmla="*/ 13 w 22"/>
                                <a:gd name="T77" fmla="*/ 55 h 565"/>
                                <a:gd name="T78" fmla="*/ 12 w 22"/>
                                <a:gd name="T79" fmla="*/ 21 h 5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2" h="565">
                                  <a:moveTo>
                                    <a:pt x="12" y="5"/>
                                  </a:moveTo>
                                  <a:lnTo>
                                    <a:pt x="10" y="4"/>
                                  </a:lnTo>
                                  <a:lnTo>
                                    <a:pt x="9" y="3"/>
                                  </a:lnTo>
                                  <a:lnTo>
                                    <a:pt x="7" y="3"/>
                                  </a:lnTo>
                                  <a:lnTo>
                                    <a:pt x="6" y="2"/>
                                  </a:lnTo>
                                  <a:lnTo>
                                    <a:pt x="4" y="2"/>
                                  </a:lnTo>
                                  <a:lnTo>
                                    <a:pt x="3" y="1"/>
                                  </a:lnTo>
                                  <a:lnTo>
                                    <a:pt x="1" y="1"/>
                                  </a:lnTo>
                                  <a:lnTo>
                                    <a:pt x="0" y="0"/>
                                  </a:lnTo>
                                  <a:lnTo>
                                    <a:pt x="0" y="17"/>
                                  </a:lnTo>
                                  <a:lnTo>
                                    <a:pt x="0" y="34"/>
                                  </a:lnTo>
                                  <a:lnTo>
                                    <a:pt x="0" y="51"/>
                                  </a:lnTo>
                                  <a:lnTo>
                                    <a:pt x="1" y="69"/>
                                  </a:lnTo>
                                  <a:lnTo>
                                    <a:pt x="1" y="85"/>
                                  </a:lnTo>
                                  <a:lnTo>
                                    <a:pt x="1" y="103"/>
                                  </a:lnTo>
                                  <a:lnTo>
                                    <a:pt x="2" y="120"/>
                                  </a:lnTo>
                                  <a:lnTo>
                                    <a:pt x="2" y="137"/>
                                  </a:lnTo>
                                  <a:lnTo>
                                    <a:pt x="2" y="154"/>
                                  </a:lnTo>
                                  <a:lnTo>
                                    <a:pt x="3" y="172"/>
                                  </a:lnTo>
                                  <a:lnTo>
                                    <a:pt x="3" y="189"/>
                                  </a:lnTo>
                                  <a:lnTo>
                                    <a:pt x="3" y="206"/>
                                  </a:lnTo>
                                  <a:lnTo>
                                    <a:pt x="3" y="224"/>
                                  </a:lnTo>
                                  <a:lnTo>
                                    <a:pt x="4" y="241"/>
                                  </a:lnTo>
                                  <a:lnTo>
                                    <a:pt x="4" y="258"/>
                                  </a:lnTo>
                                  <a:lnTo>
                                    <a:pt x="4" y="276"/>
                                  </a:lnTo>
                                  <a:lnTo>
                                    <a:pt x="4" y="294"/>
                                  </a:lnTo>
                                  <a:lnTo>
                                    <a:pt x="5" y="312"/>
                                  </a:lnTo>
                                  <a:lnTo>
                                    <a:pt x="5" y="329"/>
                                  </a:lnTo>
                                  <a:lnTo>
                                    <a:pt x="6" y="347"/>
                                  </a:lnTo>
                                  <a:lnTo>
                                    <a:pt x="6" y="365"/>
                                  </a:lnTo>
                                  <a:lnTo>
                                    <a:pt x="6" y="383"/>
                                  </a:lnTo>
                                  <a:lnTo>
                                    <a:pt x="6" y="401"/>
                                  </a:lnTo>
                                  <a:lnTo>
                                    <a:pt x="7" y="419"/>
                                  </a:lnTo>
                                  <a:lnTo>
                                    <a:pt x="7" y="437"/>
                                  </a:lnTo>
                                  <a:lnTo>
                                    <a:pt x="7" y="455"/>
                                  </a:lnTo>
                                  <a:lnTo>
                                    <a:pt x="7" y="473"/>
                                  </a:lnTo>
                                  <a:lnTo>
                                    <a:pt x="8" y="491"/>
                                  </a:lnTo>
                                  <a:lnTo>
                                    <a:pt x="8" y="509"/>
                                  </a:lnTo>
                                  <a:lnTo>
                                    <a:pt x="9" y="528"/>
                                  </a:lnTo>
                                  <a:lnTo>
                                    <a:pt x="9" y="546"/>
                                  </a:lnTo>
                                  <a:lnTo>
                                    <a:pt x="10" y="565"/>
                                  </a:lnTo>
                                  <a:lnTo>
                                    <a:pt x="11" y="564"/>
                                  </a:lnTo>
                                  <a:lnTo>
                                    <a:pt x="13" y="564"/>
                                  </a:lnTo>
                                  <a:lnTo>
                                    <a:pt x="14" y="564"/>
                                  </a:lnTo>
                                  <a:lnTo>
                                    <a:pt x="16" y="564"/>
                                  </a:lnTo>
                                  <a:lnTo>
                                    <a:pt x="17" y="564"/>
                                  </a:lnTo>
                                  <a:lnTo>
                                    <a:pt x="19" y="564"/>
                                  </a:lnTo>
                                  <a:lnTo>
                                    <a:pt x="20" y="563"/>
                                  </a:lnTo>
                                  <a:lnTo>
                                    <a:pt x="22" y="563"/>
                                  </a:lnTo>
                                  <a:lnTo>
                                    <a:pt x="21" y="545"/>
                                  </a:lnTo>
                                  <a:lnTo>
                                    <a:pt x="21" y="527"/>
                                  </a:lnTo>
                                  <a:lnTo>
                                    <a:pt x="21" y="509"/>
                                  </a:lnTo>
                                  <a:lnTo>
                                    <a:pt x="20" y="491"/>
                                  </a:lnTo>
                                  <a:lnTo>
                                    <a:pt x="20" y="473"/>
                                  </a:lnTo>
                                  <a:lnTo>
                                    <a:pt x="20" y="455"/>
                                  </a:lnTo>
                                  <a:lnTo>
                                    <a:pt x="19" y="437"/>
                                  </a:lnTo>
                                  <a:lnTo>
                                    <a:pt x="19" y="419"/>
                                  </a:lnTo>
                                  <a:lnTo>
                                    <a:pt x="19" y="401"/>
                                  </a:lnTo>
                                  <a:lnTo>
                                    <a:pt x="18" y="383"/>
                                  </a:lnTo>
                                  <a:lnTo>
                                    <a:pt x="18" y="366"/>
                                  </a:lnTo>
                                  <a:lnTo>
                                    <a:pt x="18" y="348"/>
                                  </a:lnTo>
                                  <a:lnTo>
                                    <a:pt x="17" y="331"/>
                                  </a:lnTo>
                                  <a:lnTo>
                                    <a:pt x="17" y="313"/>
                                  </a:lnTo>
                                  <a:lnTo>
                                    <a:pt x="17" y="296"/>
                                  </a:lnTo>
                                  <a:lnTo>
                                    <a:pt x="17" y="278"/>
                                  </a:lnTo>
                                  <a:lnTo>
                                    <a:pt x="16" y="260"/>
                                  </a:lnTo>
                                  <a:lnTo>
                                    <a:pt x="16" y="243"/>
                                  </a:lnTo>
                                  <a:lnTo>
                                    <a:pt x="16" y="226"/>
                                  </a:lnTo>
                                  <a:lnTo>
                                    <a:pt x="16" y="209"/>
                                  </a:lnTo>
                                  <a:lnTo>
                                    <a:pt x="15" y="191"/>
                                  </a:lnTo>
                                  <a:lnTo>
                                    <a:pt x="15" y="174"/>
                                  </a:lnTo>
                                  <a:lnTo>
                                    <a:pt x="14" y="157"/>
                                  </a:lnTo>
                                  <a:lnTo>
                                    <a:pt x="14" y="140"/>
                                  </a:lnTo>
                                  <a:lnTo>
                                    <a:pt x="14" y="123"/>
                                  </a:lnTo>
                                  <a:lnTo>
                                    <a:pt x="14" y="106"/>
                                  </a:lnTo>
                                  <a:lnTo>
                                    <a:pt x="13" y="89"/>
                                  </a:lnTo>
                                  <a:lnTo>
                                    <a:pt x="13" y="72"/>
                                  </a:lnTo>
                                  <a:lnTo>
                                    <a:pt x="13" y="55"/>
                                  </a:lnTo>
                                  <a:lnTo>
                                    <a:pt x="12" y="38"/>
                                  </a:lnTo>
                                  <a:lnTo>
                                    <a:pt x="12" y="21"/>
                                  </a:lnTo>
                                  <a:lnTo>
                                    <a:pt x="12" y="5"/>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7" name="Freeform 2771"/>
                          <wps:cNvSpPr>
                            <a:spLocks/>
                          </wps:cNvSpPr>
                          <wps:spPr bwMode="auto">
                            <a:xfrm>
                              <a:off x="2041" y="2064"/>
                              <a:ext cx="13" cy="458"/>
                            </a:xfrm>
                            <a:custGeom>
                              <a:avLst/>
                              <a:gdLst>
                                <a:gd name="T0" fmla="*/ 2 w 13"/>
                                <a:gd name="T1" fmla="*/ 0 h 458"/>
                                <a:gd name="T2" fmla="*/ 0 w 13"/>
                                <a:gd name="T3" fmla="*/ 13 h 458"/>
                                <a:gd name="T4" fmla="*/ 0 w 13"/>
                                <a:gd name="T5" fmla="*/ 41 h 458"/>
                                <a:gd name="T6" fmla="*/ 1 w 13"/>
                                <a:gd name="T7" fmla="*/ 69 h 458"/>
                                <a:gd name="T8" fmla="*/ 2 w 13"/>
                                <a:gd name="T9" fmla="*/ 97 h 458"/>
                                <a:gd name="T10" fmla="*/ 2 w 13"/>
                                <a:gd name="T11" fmla="*/ 126 h 458"/>
                                <a:gd name="T12" fmla="*/ 3 w 13"/>
                                <a:gd name="T13" fmla="*/ 154 h 458"/>
                                <a:gd name="T14" fmla="*/ 3 w 13"/>
                                <a:gd name="T15" fmla="*/ 182 h 458"/>
                                <a:gd name="T16" fmla="*/ 4 w 13"/>
                                <a:gd name="T17" fmla="*/ 210 h 458"/>
                                <a:gd name="T18" fmla="*/ 4 w 13"/>
                                <a:gd name="T19" fmla="*/ 239 h 458"/>
                                <a:gd name="T20" fmla="*/ 5 w 13"/>
                                <a:gd name="T21" fmla="*/ 268 h 458"/>
                                <a:gd name="T22" fmla="*/ 5 w 13"/>
                                <a:gd name="T23" fmla="*/ 297 h 458"/>
                                <a:gd name="T24" fmla="*/ 6 w 13"/>
                                <a:gd name="T25" fmla="*/ 326 h 458"/>
                                <a:gd name="T26" fmla="*/ 6 w 13"/>
                                <a:gd name="T27" fmla="*/ 355 h 458"/>
                                <a:gd name="T28" fmla="*/ 7 w 13"/>
                                <a:gd name="T29" fmla="*/ 385 h 458"/>
                                <a:gd name="T30" fmla="*/ 8 w 13"/>
                                <a:gd name="T31" fmla="*/ 414 h 458"/>
                                <a:gd name="T32" fmla="*/ 8 w 13"/>
                                <a:gd name="T33" fmla="*/ 444 h 458"/>
                                <a:gd name="T34" fmla="*/ 11 w 13"/>
                                <a:gd name="T35" fmla="*/ 458 h 458"/>
                                <a:gd name="T36" fmla="*/ 12 w 13"/>
                                <a:gd name="T37" fmla="*/ 444 h 458"/>
                                <a:gd name="T38" fmla="*/ 12 w 13"/>
                                <a:gd name="T39" fmla="*/ 414 h 458"/>
                                <a:gd name="T40" fmla="*/ 11 w 13"/>
                                <a:gd name="T41" fmla="*/ 385 h 458"/>
                                <a:gd name="T42" fmla="*/ 10 w 13"/>
                                <a:gd name="T43" fmla="*/ 355 h 458"/>
                                <a:gd name="T44" fmla="*/ 10 w 13"/>
                                <a:gd name="T45" fmla="*/ 326 h 458"/>
                                <a:gd name="T46" fmla="*/ 10 w 13"/>
                                <a:gd name="T47" fmla="*/ 297 h 458"/>
                                <a:gd name="T48" fmla="*/ 9 w 13"/>
                                <a:gd name="T49" fmla="*/ 269 h 458"/>
                                <a:gd name="T50" fmla="*/ 8 w 13"/>
                                <a:gd name="T51" fmla="*/ 240 h 458"/>
                                <a:gd name="T52" fmla="*/ 8 w 13"/>
                                <a:gd name="T53" fmla="*/ 211 h 458"/>
                                <a:gd name="T54" fmla="*/ 7 w 13"/>
                                <a:gd name="T55" fmla="*/ 183 h 458"/>
                                <a:gd name="T56" fmla="*/ 7 w 13"/>
                                <a:gd name="T57" fmla="*/ 155 h 458"/>
                                <a:gd name="T58" fmla="*/ 6 w 13"/>
                                <a:gd name="T59" fmla="*/ 127 h 458"/>
                                <a:gd name="T60" fmla="*/ 6 w 13"/>
                                <a:gd name="T61" fmla="*/ 99 h 458"/>
                                <a:gd name="T62" fmla="*/ 5 w 13"/>
                                <a:gd name="T63" fmla="*/ 70 h 458"/>
                                <a:gd name="T64" fmla="*/ 4 w 13"/>
                                <a:gd name="T65" fmla="*/ 43 h 458"/>
                                <a:gd name="T66" fmla="*/ 4 w 13"/>
                                <a:gd name="T67" fmla="*/ 15 h 4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3" h="458">
                                  <a:moveTo>
                                    <a:pt x="4" y="1"/>
                                  </a:moveTo>
                                  <a:lnTo>
                                    <a:pt x="2" y="0"/>
                                  </a:lnTo>
                                  <a:lnTo>
                                    <a:pt x="0" y="0"/>
                                  </a:lnTo>
                                  <a:lnTo>
                                    <a:pt x="0" y="13"/>
                                  </a:lnTo>
                                  <a:lnTo>
                                    <a:pt x="0" y="27"/>
                                  </a:lnTo>
                                  <a:lnTo>
                                    <a:pt x="0" y="41"/>
                                  </a:lnTo>
                                  <a:lnTo>
                                    <a:pt x="1" y="55"/>
                                  </a:lnTo>
                                  <a:lnTo>
                                    <a:pt x="1" y="69"/>
                                  </a:lnTo>
                                  <a:lnTo>
                                    <a:pt x="1" y="83"/>
                                  </a:lnTo>
                                  <a:lnTo>
                                    <a:pt x="2" y="97"/>
                                  </a:lnTo>
                                  <a:lnTo>
                                    <a:pt x="2" y="112"/>
                                  </a:lnTo>
                                  <a:lnTo>
                                    <a:pt x="2" y="126"/>
                                  </a:lnTo>
                                  <a:lnTo>
                                    <a:pt x="2" y="140"/>
                                  </a:lnTo>
                                  <a:lnTo>
                                    <a:pt x="3" y="154"/>
                                  </a:lnTo>
                                  <a:lnTo>
                                    <a:pt x="3" y="168"/>
                                  </a:lnTo>
                                  <a:lnTo>
                                    <a:pt x="3" y="182"/>
                                  </a:lnTo>
                                  <a:lnTo>
                                    <a:pt x="3" y="196"/>
                                  </a:lnTo>
                                  <a:lnTo>
                                    <a:pt x="4" y="210"/>
                                  </a:lnTo>
                                  <a:lnTo>
                                    <a:pt x="4" y="225"/>
                                  </a:lnTo>
                                  <a:lnTo>
                                    <a:pt x="4" y="239"/>
                                  </a:lnTo>
                                  <a:lnTo>
                                    <a:pt x="5" y="254"/>
                                  </a:lnTo>
                                  <a:lnTo>
                                    <a:pt x="5" y="268"/>
                                  </a:lnTo>
                                  <a:lnTo>
                                    <a:pt x="5" y="283"/>
                                  </a:lnTo>
                                  <a:lnTo>
                                    <a:pt x="5" y="297"/>
                                  </a:lnTo>
                                  <a:lnTo>
                                    <a:pt x="6" y="311"/>
                                  </a:lnTo>
                                  <a:lnTo>
                                    <a:pt x="6" y="326"/>
                                  </a:lnTo>
                                  <a:lnTo>
                                    <a:pt x="6" y="341"/>
                                  </a:lnTo>
                                  <a:lnTo>
                                    <a:pt x="6" y="355"/>
                                  </a:lnTo>
                                  <a:lnTo>
                                    <a:pt x="7" y="370"/>
                                  </a:lnTo>
                                  <a:lnTo>
                                    <a:pt x="7" y="385"/>
                                  </a:lnTo>
                                  <a:lnTo>
                                    <a:pt x="7" y="399"/>
                                  </a:lnTo>
                                  <a:lnTo>
                                    <a:pt x="8" y="414"/>
                                  </a:lnTo>
                                  <a:lnTo>
                                    <a:pt x="8" y="429"/>
                                  </a:lnTo>
                                  <a:lnTo>
                                    <a:pt x="8" y="444"/>
                                  </a:lnTo>
                                  <a:lnTo>
                                    <a:pt x="9" y="458"/>
                                  </a:lnTo>
                                  <a:lnTo>
                                    <a:pt x="11" y="458"/>
                                  </a:lnTo>
                                  <a:lnTo>
                                    <a:pt x="13" y="458"/>
                                  </a:lnTo>
                                  <a:lnTo>
                                    <a:pt x="12" y="444"/>
                                  </a:lnTo>
                                  <a:lnTo>
                                    <a:pt x="12" y="429"/>
                                  </a:lnTo>
                                  <a:lnTo>
                                    <a:pt x="12" y="414"/>
                                  </a:lnTo>
                                  <a:lnTo>
                                    <a:pt x="11" y="400"/>
                                  </a:lnTo>
                                  <a:lnTo>
                                    <a:pt x="11" y="385"/>
                                  </a:lnTo>
                                  <a:lnTo>
                                    <a:pt x="11" y="370"/>
                                  </a:lnTo>
                                  <a:lnTo>
                                    <a:pt x="10" y="355"/>
                                  </a:lnTo>
                                  <a:lnTo>
                                    <a:pt x="10" y="341"/>
                                  </a:lnTo>
                                  <a:lnTo>
                                    <a:pt x="10" y="326"/>
                                  </a:lnTo>
                                  <a:lnTo>
                                    <a:pt x="10" y="312"/>
                                  </a:lnTo>
                                  <a:lnTo>
                                    <a:pt x="10" y="297"/>
                                  </a:lnTo>
                                  <a:lnTo>
                                    <a:pt x="9" y="283"/>
                                  </a:lnTo>
                                  <a:lnTo>
                                    <a:pt x="9" y="269"/>
                                  </a:lnTo>
                                  <a:lnTo>
                                    <a:pt x="9" y="254"/>
                                  </a:lnTo>
                                  <a:lnTo>
                                    <a:pt x="8" y="240"/>
                                  </a:lnTo>
                                  <a:lnTo>
                                    <a:pt x="8" y="226"/>
                                  </a:lnTo>
                                  <a:lnTo>
                                    <a:pt x="8" y="211"/>
                                  </a:lnTo>
                                  <a:lnTo>
                                    <a:pt x="8" y="197"/>
                                  </a:lnTo>
                                  <a:lnTo>
                                    <a:pt x="7" y="183"/>
                                  </a:lnTo>
                                  <a:lnTo>
                                    <a:pt x="7" y="169"/>
                                  </a:lnTo>
                                  <a:lnTo>
                                    <a:pt x="7" y="155"/>
                                  </a:lnTo>
                                  <a:lnTo>
                                    <a:pt x="7" y="141"/>
                                  </a:lnTo>
                                  <a:lnTo>
                                    <a:pt x="6" y="127"/>
                                  </a:lnTo>
                                  <a:lnTo>
                                    <a:pt x="6" y="113"/>
                                  </a:lnTo>
                                  <a:lnTo>
                                    <a:pt x="6" y="99"/>
                                  </a:lnTo>
                                  <a:lnTo>
                                    <a:pt x="5" y="85"/>
                                  </a:lnTo>
                                  <a:lnTo>
                                    <a:pt x="5" y="70"/>
                                  </a:lnTo>
                                  <a:lnTo>
                                    <a:pt x="5" y="57"/>
                                  </a:lnTo>
                                  <a:lnTo>
                                    <a:pt x="4" y="43"/>
                                  </a:lnTo>
                                  <a:lnTo>
                                    <a:pt x="4" y="29"/>
                                  </a:lnTo>
                                  <a:lnTo>
                                    <a:pt x="4" y="15"/>
                                  </a:lnTo>
                                  <a:lnTo>
                                    <a:pt x="4" y="1"/>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8" name="Freeform 2772"/>
                          <wps:cNvSpPr>
                            <a:spLocks/>
                          </wps:cNvSpPr>
                          <wps:spPr bwMode="auto">
                            <a:xfrm>
                              <a:off x="2075" y="2076"/>
                              <a:ext cx="13" cy="446"/>
                            </a:xfrm>
                            <a:custGeom>
                              <a:avLst/>
                              <a:gdLst>
                                <a:gd name="T0" fmla="*/ 1 w 13"/>
                                <a:gd name="T1" fmla="*/ 0 h 446"/>
                                <a:gd name="T2" fmla="*/ 0 w 13"/>
                                <a:gd name="T3" fmla="*/ 13 h 446"/>
                                <a:gd name="T4" fmla="*/ 0 w 13"/>
                                <a:gd name="T5" fmla="*/ 40 h 446"/>
                                <a:gd name="T6" fmla="*/ 1 w 13"/>
                                <a:gd name="T7" fmla="*/ 67 h 446"/>
                                <a:gd name="T8" fmla="*/ 1 w 13"/>
                                <a:gd name="T9" fmla="*/ 95 h 446"/>
                                <a:gd name="T10" fmla="*/ 2 w 13"/>
                                <a:gd name="T11" fmla="*/ 122 h 446"/>
                                <a:gd name="T12" fmla="*/ 2 w 13"/>
                                <a:gd name="T13" fmla="*/ 150 h 446"/>
                                <a:gd name="T14" fmla="*/ 3 w 13"/>
                                <a:gd name="T15" fmla="*/ 177 h 446"/>
                                <a:gd name="T16" fmla="*/ 4 w 13"/>
                                <a:gd name="T17" fmla="*/ 205 h 446"/>
                                <a:gd name="T18" fmla="*/ 4 w 13"/>
                                <a:gd name="T19" fmla="*/ 233 h 446"/>
                                <a:gd name="T20" fmla="*/ 5 w 13"/>
                                <a:gd name="T21" fmla="*/ 261 h 446"/>
                                <a:gd name="T22" fmla="*/ 6 w 13"/>
                                <a:gd name="T23" fmla="*/ 289 h 446"/>
                                <a:gd name="T24" fmla="*/ 6 w 13"/>
                                <a:gd name="T25" fmla="*/ 317 h 446"/>
                                <a:gd name="T26" fmla="*/ 7 w 13"/>
                                <a:gd name="T27" fmla="*/ 346 h 446"/>
                                <a:gd name="T28" fmla="*/ 7 w 13"/>
                                <a:gd name="T29" fmla="*/ 374 h 446"/>
                                <a:gd name="T30" fmla="*/ 8 w 13"/>
                                <a:gd name="T31" fmla="*/ 403 h 446"/>
                                <a:gd name="T32" fmla="*/ 9 w 13"/>
                                <a:gd name="T33" fmla="*/ 432 h 446"/>
                                <a:gd name="T34" fmla="*/ 11 w 13"/>
                                <a:gd name="T35" fmla="*/ 446 h 446"/>
                                <a:gd name="T36" fmla="*/ 12 w 13"/>
                                <a:gd name="T37" fmla="*/ 431 h 446"/>
                                <a:gd name="T38" fmla="*/ 11 w 13"/>
                                <a:gd name="T39" fmla="*/ 403 h 446"/>
                                <a:gd name="T40" fmla="*/ 11 w 13"/>
                                <a:gd name="T41" fmla="*/ 374 h 446"/>
                                <a:gd name="T42" fmla="*/ 10 w 13"/>
                                <a:gd name="T43" fmla="*/ 346 h 446"/>
                                <a:gd name="T44" fmla="*/ 10 w 13"/>
                                <a:gd name="T45" fmla="*/ 318 h 446"/>
                                <a:gd name="T46" fmla="*/ 9 w 13"/>
                                <a:gd name="T47" fmla="*/ 289 h 446"/>
                                <a:gd name="T48" fmla="*/ 9 w 13"/>
                                <a:gd name="T49" fmla="*/ 261 h 446"/>
                                <a:gd name="T50" fmla="*/ 8 w 13"/>
                                <a:gd name="T51" fmla="*/ 233 h 446"/>
                                <a:gd name="T52" fmla="*/ 7 w 13"/>
                                <a:gd name="T53" fmla="*/ 206 h 446"/>
                                <a:gd name="T54" fmla="*/ 7 w 13"/>
                                <a:gd name="T55" fmla="*/ 178 h 446"/>
                                <a:gd name="T56" fmla="*/ 6 w 13"/>
                                <a:gd name="T57" fmla="*/ 151 h 446"/>
                                <a:gd name="T58" fmla="*/ 5 w 13"/>
                                <a:gd name="T59" fmla="*/ 123 h 446"/>
                                <a:gd name="T60" fmla="*/ 5 w 13"/>
                                <a:gd name="T61" fmla="*/ 96 h 446"/>
                                <a:gd name="T62" fmla="*/ 4 w 13"/>
                                <a:gd name="T63" fmla="*/ 68 h 446"/>
                                <a:gd name="T64" fmla="*/ 4 w 13"/>
                                <a:gd name="T65" fmla="*/ 41 h 446"/>
                                <a:gd name="T66" fmla="*/ 3 w 13"/>
                                <a:gd name="T67" fmla="*/ 14 h 4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3" h="446">
                                  <a:moveTo>
                                    <a:pt x="3" y="1"/>
                                  </a:moveTo>
                                  <a:lnTo>
                                    <a:pt x="1" y="0"/>
                                  </a:lnTo>
                                  <a:lnTo>
                                    <a:pt x="0" y="0"/>
                                  </a:lnTo>
                                  <a:lnTo>
                                    <a:pt x="0" y="13"/>
                                  </a:lnTo>
                                  <a:lnTo>
                                    <a:pt x="0" y="26"/>
                                  </a:lnTo>
                                  <a:lnTo>
                                    <a:pt x="0" y="40"/>
                                  </a:lnTo>
                                  <a:lnTo>
                                    <a:pt x="1" y="54"/>
                                  </a:lnTo>
                                  <a:lnTo>
                                    <a:pt x="1" y="67"/>
                                  </a:lnTo>
                                  <a:lnTo>
                                    <a:pt x="1" y="81"/>
                                  </a:lnTo>
                                  <a:lnTo>
                                    <a:pt x="1" y="95"/>
                                  </a:lnTo>
                                  <a:lnTo>
                                    <a:pt x="2" y="108"/>
                                  </a:lnTo>
                                  <a:lnTo>
                                    <a:pt x="2" y="122"/>
                                  </a:lnTo>
                                  <a:lnTo>
                                    <a:pt x="2" y="136"/>
                                  </a:lnTo>
                                  <a:lnTo>
                                    <a:pt x="2" y="150"/>
                                  </a:lnTo>
                                  <a:lnTo>
                                    <a:pt x="3" y="163"/>
                                  </a:lnTo>
                                  <a:lnTo>
                                    <a:pt x="3" y="177"/>
                                  </a:lnTo>
                                  <a:lnTo>
                                    <a:pt x="3" y="191"/>
                                  </a:lnTo>
                                  <a:lnTo>
                                    <a:pt x="4" y="205"/>
                                  </a:lnTo>
                                  <a:lnTo>
                                    <a:pt x="4" y="219"/>
                                  </a:lnTo>
                                  <a:lnTo>
                                    <a:pt x="4" y="233"/>
                                  </a:lnTo>
                                  <a:lnTo>
                                    <a:pt x="5" y="247"/>
                                  </a:lnTo>
                                  <a:lnTo>
                                    <a:pt x="5" y="261"/>
                                  </a:lnTo>
                                  <a:lnTo>
                                    <a:pt x="5" y="275"/>
                                  </a:lnTo>
                                  <a:lnTo>
                                    <a:pt x="6" y="289"/>
                                  </a:lnTo>
                                  <a:lnTo>
                                    <a:pt x="6" y="303"/>
                                  </a:lnTo>
                                  <a:lnTo>
                                    <a:pt x="6" y="317"/>
                                  </a:lnTo>
                                  <a:lnTo>
                                    <a:pt x="7" y="332"/>
                                  </a:lnTo>
                                  <a:lnTo>
                                    <a:pt x="7" y="346"/>
                                  </a:lnTo>
                                  <a:lnTo>
                                    <a:pt x="7" y="360"/>
                                  </a:lnTo>
                                  <a:lnTo>
                                    <a:pt x="7" y="374"/>
                                  </a:lnTo>
                                  <a:lnTo>
                                    <a:pt x="8" y="389"/>
                                  </a:lnTo>
                                  <a:lnTo>
                                    <a:pt x="8" y="403"/>
                                  </a:lnTo>
                                  <a:lnTo>
                                    <a:pt x="8" y="417"/>
                                  </a:lnTo>
                                  <a:lnTo>
                                    <a:pt x="9" y="432"/>
                                  </a:lnTo>
                                  <a:lnTo>
                                    <a:pt x="9" y="446"/>
                                  </a:lnTo>
                                  <a:lnTo>
                                    <a:pt x="11" y="446"/>
                                  </a:lnTo>
                                  <a:lnTo>
                                    <a:pt x="13" y="446"/>
                                  </a:lnTo>
                                  <a:lnTo>
                                    <a:pt x="12" y="431"/>
                                  </a:lnTo>
                                  <a:lnTo>
                                    <a:pt x="12" y="417"/>
                                  </a:lnTo>
                                  <a:lnTo>
                                    <a:pt x="11" y="403"/>
                                  </a:lnTo>
                                  <a:lnTo>
                                    <a:pt x="11" y="389"/>
                                  </a:lnTo>
                                  <a:lnTo>
                                    <a:pt x="11" y="374"/>
                                  </a:lnTo>
                                  <a:lnTo>
                                    <a:pt x="11" y="360"/>
                                  </a:lnTo>
                                  <a:lnTo>
                                    <a:pt x="10" y="346"/>
                                  </a:lnTo>
                                  <a:lnTo>
                                    <a:pt x="10" y="332"/>
                                  </a:lnTo>
                                  <a:lnTo>
                                    <a:pt x="10" y="318"/>
                                  </a:lnTo>
                                  <a:lnTo>
                                    <a:pt x="10" y="303"/>
                                  </a:lnTo>
                                  <a:lnTo>
                                    <a:pt x="9" y="289"/>
                                  </a:lnTo>
                                  <a:lnTo>
                                    <a:pt x="9" y="275"/>
                                  </a:lnTo>
                                  <a:lnTo>
                                    <a:pt x="9" y="261"/>
                                  </a:lnTo>
                                  <a:lnTo>
                                    <a:pt x="8" y="247"/>
                                  </a:lnTo>
                                  <a:lnTo>
                                    <a:pt x="8" y="233"/>
                                  </a:lnTo>
                                  <a:lnTo>
                                    <a:pt x="8" y="219"/>
                                  </a:lnTo>
                                  <a:lnTo>
                                    <a:pt x="7" y="206"/>
                                  </a:lnTo>
                                  <a:lnTo>
                                    <a:pt x="7" y="192"/>
                                  </a:lnTo>
                                  <a:lnTo>
                                    <a:pt x="7" y="178"/>
                                  </a:lnTo>
                                  <a:lnTo>
                                    <a:pt x="6" y="164"/>
                                  </a:lnTo>
                                  <a:lnTo>
                                    <a:pt x="6" y="151"/>
                                  </a:lnTo>
                                  <a:lnTo>
                                    <a:pt x="6" y="137"/>
                                  </a:lnTo>
                                  <a:lnTo>
                                    <a:pt x="5" y="123"/>
                                  </a:lnTo>
                                  <a:lnTo>
                                    <a:pt x="5" y="109"/>
                                  </a:lnTo>
                                  <a:lnTo>
                                    <a:pt x="5" y="96"/>
                                  </a:lnTo>
                                  <a:lnTo>
                                    <a:pt x="5" y="82"/>
                                  </a:lnTo>
                                  <a:lnTo>
                                    <a:pt x="4" y="68"/>
                                  </a:lnTo>
                                  <a:lnTo>
                                    <a:pt x="4" y="55"/>
                                  </a:lnTo>
                                  <a:lnTo>
                                    <a:pt x="4" y="41"/>
                                  </a:lnTo>
                                  <a:lnTo>
                                    <a:pt x="4" y="28"/>
                                  </a:lnTo>
                                  <a:lnTo>
                                    <a:pt x="3" y="14"/>
                                  </a:lnTo>
                                  <a:lnTo>
                                    <a:pt x="3" y="1"/>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9" name="Freeform 2773"/>
                          <wps:cNvSpPr>
                            <a:spLocks/>
                          </wps:cNvSpPr>
                          <wps:spPr bwMode="auto">
                            <a:xfrm>
                              <a:off x="2106" y="2087"/>
                              <a:ext cx="14" cy="435"/>
                            </a:xfrm>
                            <a:custGeom>
                              <a:avLst/>
                              <a:gdLst>
                                <a:gd name="T0" fmla="*/ 2 w 14"/>
                                <a:gd name="T1" fmla="*/ 0 h 435"/>
                                <a:gd name="T2" fmla="*/ 0 w 14"/>
                                <a:gd name="T3" fmla="*/ 13 h 435"/>
                                <a:gd name="T4" fmla="*/ 1 w 14"/>
                                <a:gd name="T5" fmla="*/ 39 h 435"/>
                                <a:gd name="T6" fmla="*/ 1 w 14"/>
                                <a:gd name="T7" fmla="*/ 66 h 435"/>
                                <a:gd name="T8" fmla="*/ 2 w 14"/>
                                <a:gd name="T9" fmla="*/ 92 h 435"/>
                                <a:gd name="T10" fmla="*/ 3 w 14"/>
                                <a:gd name="T11" fmla="*/ 119 h 435"/>
                                <a:gd name="T12" fmla="*/ 3 w 14"/>
                                <a:gd name="T13" fmla="*/ 146 h 435"/>
                                <a:gd name="T14" fmla="*/ 4 w 14"/>
                                <a:gd name="T15" fmla="*/ 173 h 435"/>
                                <a:gd name="T16" fmla="*/ 5 w 14"/>
                                <a:gd name="T17" fmla="*/ 200 h 435"/>
                                <a:gd name="T18" fmla="*/ 5 w 14"/>
                                <a:gd name="T19" fmla="*/ 227 h 435"/>
                                <a:gd name="T20" fmla="*/ 6 w 14"/>
                                <a:gd name="T21" fmla="*/ 254 h 435"/>
                                <a:gd name="T22" fmla="*/ 7 w 14"/>
                                <a:gd name="T23" fmla="*/ 282 h 435"/>
                                <a:gd name="T24" fmla="*/ 7 w 14"/>
                                <a:gd name="T25" fmla="*/ 309 h 435"/>
                                <a:gd name="T26" fmla="*/ 8 w 14"/>
                                <a:gd name="T27" fmla="*/ 337 h 435"/>
                                <a:gd name="T28" fmla="*/ 9 w 14"/>
                                <a:gd name="T29" fmla="*/ 365 h 435"/>
                                <a:gd name="T30" fmla="*/ 9 w 14"/>
                                <a:gd name="T31" fmla="*/ 392 h 435"/>
                                <a:gd name="T32" fmla="*/ 10 w 14"/>
                                <a:gd name="T33" fmla="*/ 421 h 435"/>
                                <a:gd name="T34" fmla="*/ 12 w 14"/>
                                <a:gd name="T35" fmla="*/ 435 h 435"/>
                                <a:gd name="T36" fmla="*/ 13 w 14"/>
                                <a:gd name="T37" fmla="*/ 421 h 435"/>
                                <a:gd name="T38" fmla="*/ 13 w 14"/>
                                <a:gd name="T39" fmla="*/ 393 h 435"/>
                                <a:gd name="T40" fmla="*/ 12 w 14"/>
                                <a:gd name="T41" fmla="*/ 365 h 435"/>
                                <a:gd name="T42" fmla="*/ 11 w 14"/>
                                <a:gd name="T43" fmla="*/ 337 h 435"/>
                                <a:gd name="T44" fmla="*/ 11 w 14"/>
                                <a:gd name="T45" fmla="*/ 309 h 435"/>
                                <a:gd name="T46" fmla="*/ 10 w 14"/>
                                <a:gd name="T47" fmla="*/ 282 h 435"/>
                                <a:gd name="T48" fmla="*/ 9 w 14"/>
                                <a:gd name="T49" fmla="*/ 255 h 435"/>
                                <a:gd name="T50" fmla="*/ 9 w 14"/>
                                <a:gd name="T51" fmla="*/ 228 h 435"/>
                                <a:gd name="T52" fmla="*/ 8 w 14"/>
                                <a:gd name="T53" fmla="*/ 201 h 435"/>
                                <a:gd name="T54" fmla="*/ 8 w 14"/>
                                <a:gd name="T55" fmla="*/ 173 h 435"/>
                                <a:gd name="T56" fmla="*/ 7 w 14"/>
                                <a:gd name="T57" fmla="*/ 146 h 435"/>
                                <a:gd name="T58" fmla="*/ 6 w 14"/>
                                <a:gd name="T59" fmla="*/ 120 h 435"/>
                                <a:gd name="T60" fmla="*/ 5 w 14"/>
                                <a:gd name="T61" fmla="*/ 93 h 435"/>
                                <a:gd name="T62" fmla="*/ 5 w 14"/>
                                <a:gd name="T63" fmla="*/ 66 h 435"/>
                                <a:gd name="T64" fmla="*/ 4 w 14"/>
                                <a:gd name="T65" fmla="*/ 40 h 435"/>
                                <a:gd name="T66" fmla="*/ 4 w 14"/>
                                <a:gd name="T67" fmla="*/ 14 h 4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4" h="435">
                                  <a:moveTo>
                                    <a:pt x="3" y="1"/>
                                  </a:moveTo>
                                  <a:lnTo>
                                    <a:pt x="2" y="0"/>
                                  </a:lnTo>
                                  <a:lnTo>
                                    <a:pt x="0" y="0"/>
                                  </a:lnTo>
                                  <a:lnTo>
                                    <a:pt x="0" y="13"/>
                                  </a:lnTo>
                                  <a:lnTo>
                                    <a:pt x="1" y="26"/>
                                  </a:lnTo>
                                  <a:lnTo>
                                    <a:pt x="1" y="39"/>
                                  </a:lnTo>
                                  <a:lnTo>
                                    <a:pt x="1" y="53"/>
                                  </a:lnTo>
                                  <a:lnTo>
                                    <a:pt x="1" y="66"/>
                                  </a:lnTo>
                                  <a:lnTo>
                                    <a:pt x="2" y="79"/>
                                  </a:lnTo>
                                  <a:lnTo>
                                    <a:pt x="2" y="92"/>
                                  </a:lnTo>
                                  <a:lnTo>
                                    <a:pt x="3" y="106"/>
                                  </a:lnTo>
                                  <a:lnTo>
                                    <a:pt x="3" y="119"/>
                                  </a:lnTo>
                                  <a:lnTo>
                                    <a:pt x="3" y="132"/>
                                  </a:lnTo>
                                  <a:lnTo>
                                    <a:pt x="3" y="146"/>
                                  </a:lnTo>
                                  <a:lnTo>
                                    <a:pt x="4" y="159"/>
                                  </a:lnTo>
                                  <a:lnTo>
                                    <a:pt x="4" y="173"/>
                                  </a:lnTo>
                                  <a:lnTo>
                                    <a:pt x="5" y="186"/>
                                  </a:lnTo>
                                  <a:lnTo>
                                    <a:pt x="5" y="200"/>
                                  </a:lnTo>
                                  <a:lnTo>
                                    <a:pt x="5" y="213"/>
                                  </a:lnTo>
                                  <a:lnTo>
                                    <a:pt x="5" y="227"/>
                                  </a:lnTo>
                                  <a:lnTo>
                                    <a:pt x="6" y="241"/>
                                  </a:lnTo>
                                  <a:lnTo>
                                    <a:pt x="6" y="254"/>
                                  </a:lnTo>
                                  <a:lnTo>
                                    <a:pt x="6" y="268"/>
                                  </a:lnTo>
                                  <a:lnTo>
                                    <a:pt x="7" y="282"/>
                                  </a:lnTo>
                                  <a:lnTo>
                                    <a:pt x="7" y="296"/>
                                  </a:lnTo>
                                  <a:lnTo>
                                    <a:pt x="7" y="309"/>
                                  </a:lnTo>
                                  <a:lnTo>
                                    <a:pt x="8" y="323"/>
                                  </a:lnTo>
                                  <a:lnTo>
                                    <a:pt x="8" y="337"/>
                                  </a:lnTo>
                                  <a:lnTo>
                                    <a:pt x="8" y="351"/>
                                  </a:lnTo>
                                  <a:lnTo>
                                    <a:pt x="9" y="365"/>
                                  </a:lnTo>
                                  <a:lnTo>
                                    <a:pt x="9" y="379"/>
                                  </a:lnTo>
                                  <a:lnTo>
                                    <a:pt x="9" y="392"/>
                                  </a:lnTo>
                                  <a:lnTo>
                                    <a:pt x="10" y="407"/>
                                  </a:lnTo>
                                  <a:lnTo>
                                    <a:pt x="10" y="421"/>
                                  </a:lnTo>
                                  <a:lnTo>
                                    <a:pt x="10" y="435"/>
                                  </a:lnTo>
                                  <a:lnTo>
                                    <a:pt x="12" y="435"/>
                                  </a:lnTo>
                                  <a:lnTo>
                                    <a:pt x="14" y="435"/>
                                  </a:lnTo>
                                  <a:lnTo>
                                    <a:pt x="13" y="421"/>
                                  </a:lnTo>
                                  <a:lnTo>
                                    <a:pt x="13" y="407"/>
                                  </a:lnTo>
                                  <a:lnTo>
                                    <a:pt x="13" y="393"/>
                                  </a:lnTo>
                                  <a:lnTo>
                                    <a:pt x="13" y="379"/>
                                  </a:lnTo>
                                  <a:lnTo>
                                    <a:pt x="12" y="365"/>
                                  </a:lnTo>
                                  <a:lnTo>
                                    <a:pt x="12" y="351"/>
                                  </a:lnTo>
                                  <a:lnTo>
                                    <a:pt x="11" y="337"/>
                                  </a:lnTo>
                                  <a:lnTo>
                                    <a:pt x="11" y="323"/>
                                  </a:lnTo>
                                  <a:lnTo>
                                    <a:pt x="11" y="309"/>
                                  </a:lnTo>
                                  <a:lnTo>
                                    <a:pt x="10" y="296"/>
                                  </a:lnTo>
                                  <a:lnTo>
                                    <a:pt x="10" y="282"/>
                                  </a:lnTo>
                                  <a:lnTo>
                                    <a:pt x="10" y="268"/>
                                  </a:lnTo>
                                  <a:lnTo>
                                    <a:pt x="9" y="255"/>
                                  </a:lnTo>
                                  <a:lnTo>
                                    <a:pt x="9" y="241"/>
                                  </a:lnTo>
                                  <a:lnTo>
                                    <a:pt x="9" y="228"/>
                                  </a:lnTo>
                                  <a:lnTo>
                                    <a:pt x="9" y="214"/>
                                  </a:lnTo>
                                  <a:lnTo>
                                    <a:pt x="8" y="201"/>
                                  </a:lnTo>
                                  <a:lnTo>
                                    <a:pt x="8" y="187"/>
                                  </a:lnTo>
                                  <a:lnTo>
                                    <a:pt x="8" y="173"/>
                                  </a:lnTo>
                                  <a:lnTo>
                                    <a:pt x="7" y="160"/>
                                  </a:lnTo>
                                  <a:lnTo>
                                    <a:pt x="7" y="146"/>
                                  </a:lnTo>
                                  <a:lnTo>
                                    <a:pt x="7" y="133"/>
                                  </a:lnTo>
                                  <a:lnTo>
                                    <a:pt x="6" y="120"/>
                                  </a:lnTo>
                                  <a:lnTo>
                                    <a:pt x="6" y="106"/>
                                  </a:lnTo>
                                  <a:lnTo>
                                    <a:pt x="5" y="93"/>
                                  </a:lnTo>
                                  <a:lnTo>
                                    <a:pt x="5" y="80"/>
                                  </a:lnTo>
                                  <a:lnTo>
                                    <a:pt x="5" y="66"/>
                                  </a:lnTo>
                                  <a:lnTo>
                                    <a:pt x="5" y="54"/>
                                  </a:lnTo>
                                  <a:lnTo>
                                    <a:pt x="4" y="40"/>
                                  </a:lnTo>
                                  <a:lnTo>
                                    <a:pt x="4" y="27"/>
                                  </a:lnTo>
                                  <a:lnTo>
                                    <a:pt x="4" y="14"/>
                                  </a:lnTo>
                                  <a:lnTo>
                                    <a:pt x="3" y="1"/>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0" name="Freeform 2774"/>
                          <wps:cNvSpPr>
                            <a:spLocks/>
                          </wps:cNvSpPr>
                          <wps:spPr bwMode="auto">
                            <a:xfrm>
                              <a:off x="2022" y="2107"/>
                              <a:ext cx="108" cy="56"/>
                            </a:xfrm>
                            <a:custGeom>
                              <a:avLst/>
                              <a:gdLst>
                                <a:gd name="T0" fmla="*/ 108 w 108"/>
                                <a:gd name="T1" fmla="*/ 33 h 56"/>
                                <a:gd name="T2" fmla="*/ 101 w 108"/>
                                <a:gd name="T3" fmla="*/ 31 h 56"/>
                                <a:gd name="T4" fmla="*/ 95 w 108"/>
                                <a:gd name="T5" fmla="*/ 29 h 56"/>
                                <a:gd name="T6" fmla="*/ 88 w 108"/>
                                <a:gd name="T7" fmla="*/ 27 h 56"/>
                                <a:gd name="T8" fmla="*/ 82 w 108"/>
                                <a:gd name="T9" fmla="*/ 26 h 56"/>
                                <a:gd name="T10" fmla="*/ 76 w 108"/>
                                <a:gd name="T11" fmla="*/ 24 h 56"/>
                                <a:gd name="T12" fmla="*/ 69 w 108"/>
                                <a:gd name="T13" fmla="*/ 22 h 56"/>
                                <a:gd name="T14" fmla="*/ 62 w 108"/>
                                <a:gd name="T15" fmla="*/ 20 h 56"/>
                                <a:gd name="T16" fmla="*/ 56 w 108"/>
                                <a:gd name="T17" fmla="*/ 18 h 56"/>
                                <a:gd name="T18" fmla="*/ 49 w 108"/>
                                <a:gd name="T19" fmla="*/ 15 h 56"/>
                                <a:gd name="T20" fmla="*/ 42 w 108"/>
                                <a:gd name="T21" fmla="*/ 13 h 56"/>
                                <a:gd name="T22" fmla="*/ 35 w 108"/>
                                <a:gd name="T23" fmla="*/ 11 h 56"/>
                                <a:gd name="T24" fmla="*/ 28 w 108"/>
                                <a:gd name="T25" fmla="*/ 8 h 56"/>
                                <a:gd name="T26" fmla="*/ 21 w 108"/>
                                <a:gd name="T27" fmla="*/ 6 h 56"/>
                                <a:gd name="T28" fmla="*/ 14 w 108"/>
                                <a:gd name="T29" fmla="*/ 4 h 56"/>
                                <a:gd name="T30" fmla="*/ 7 w 108"/>
                                <a:gd name="T31" fmla="*/ 2 h 56"/>
                                <a:gd name="T32" fmla="*/ 0 w 108"/>
                                <a:gd name="T33" fmla="*/ 0 h 56"/>
                                <a:gd name="T34" fmla="*/ 0 w 108"/>
                                <a:gd name="T35" fmla="*/ 3 h 56"/>
                                <a:gd name="T36" fmla="*/ 0 w 108"/>
                                <a:gd name="T37" fmla="*/ 6 h 56"/>
                                <a:gd name="T38" fmla="*/ 0 w 108"/>
                                <a:gd name="T39" fmla="*/ 8 h 56"/>
                                <a:gd name="T40" fmla="*/ 0 w 108"/>
                                <a:gd name="T41" fmla="*/ 12 h 56"/>
                                <a:gd name="T42" fmla="*/ 0 w 108"/>
                                <a:gd name="T43" fmla="*/ 15 h 56"/>
                                <a:gd name="T44" fmla="*/ 0 w 108"/>
                                <a:gd name="T45" fmla="*/ 18 h 56"/>
                                <a:gd name="T46" fmla="*/ 0 w 108"/>
                                <a:gd name="T47" fmla="*/ 21 h 56"/>
                                <a:gd name="T48" fmla="*/ 0 w 108"/>
                                <a:gd name="T49" fmla="*/ 24 h 56"/>
                                <a:gd name="T50" fmla="*/ 7 w 108"/>
                                <a:gd name="T51" fmla="*/ 26 h 56"/>
                                <a:gd name="T52" fmla="*/ 14 w 108"/>
                                <a:gd name="T53" fmla="*/ 28 h 56"/>
                                <a:gd name="T54" fmla="*/ 21 w 108"/>
                                <a:gd name="T55" fmla="*/ 30 h 56"/>
                                <a:gd name="T56" fmla="*/ 29 w 108"/>
                                <a:gd name="T57" fmla="*/ 32 h 56"/>
                                <a:gd name="T58" fmla="*/ 35 w 108"/>
                                <a:gd name="T59" fmla="*/ 34 h 56"/>
                                <a:gd name="T60" fmla="*/ 43 w 108"/>
                                <a:gd name="T61" fmla="*/ 36 h 56"/>
                                <a:gd name="T62" fmla="*/ 49 w 108"/>
                                <a:gd name="T63" fmla="*/ 38 h 56"/>
                                <a:gd name="T64" fmla="*/ 57 w 108"/>
                                <a:gd name="T65" fmla="*/ 41 h 56"/>
                                <a:gd name="T66" fmla="*/ 63 w 108"/>
                                <a:gd name="T67" fmla="*/ 42 h 56"/>
                                <a:gd name="T68" fmla="*/ 70 w 108"/>
                                <a:gd name="T69" fmla="*/ 44 h 56"/>
                                <a:gd name="T70" fmla="*/ 76 w 108"/>
                                <a:gd name="T71" fmla="*/ 46 h 56"/>
                                <a:gd name="T72" fmla="*/ 83 w 108"/>
                                <a:gd name="T73" fmla="*/ 48 h 56"/>
                                <a:gd name="T74" fmla="*/ 89 w 108"/>
                                <a:gd name="T75" fmla="*/ 50 h 56"/>
                                <a:gd name="T76" fmla="*/ 96 w 108"/>
                                <a:gd name="T77" fmla="*/ 52 h 56"/>
                                <a:gd name="T78" fmla="*/ 102 w 108"/>
                                <a:gd name="T79" fmla="*/ 54 h 56"/>
                                <a:gd name="T80" fmla="*/ 108 w 108"/>
                                <a:gd name="T81" fmla="*/ 56 h 56"/>
                                <a:gd name="T82" fmla="*/ 108 w 108"/>
                                <a:gd name="T83" fmla="*/ 53 h 56"/>
                                <a:gd name="T84" fmla="*/ 108 w 108"/>
                                <a:gd name="T85" fmla="*/ 50 h 56"/>
                                <a:gd name="T86" fmla="*/ 108 w 108"/>
                                <a:gd name="T87" fmla="*/ 47 h 56"/>
                                <a:gd name="T88" fmla="*/ 108 w 108"/>
                                <a:gd name="T89" fmla="*/ 45 h 56"/>
                                <a:gd name="T90" fmla="*/ 108 w 108"/>
                                <a:gd name="T91" fmla="*/ 42 h 56"/>
                                <a:gd name="T92" fmla="*/ 108 w 108"/>
                                <a:gd name="T93" fmla="*/ 39 h 56"/>
                                <a:gd name="T94" fmla="*/ 108 w 108"/>
                                <a:gd name="T95" fmla="*/ 36 h 56"/>
                                <a:gd name="T96" fmla="*/ 108 w 108"/>
                                <a:gd name="T97" fmla="*/ 33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8" h="56">
                                  <a:moveTo>
                                    <a:pt x="108" y="33"/>
                                  </a:moveTo>
                                  <a:lnTo>
                                    <a:pt x="101" y="31"/>
                                  </a:lnTo>
                                  <a:lnTo>
                                    <a:pt x="95" y="29"/>
                                  </a:lnTo>
                                  <a:lnTo>
                                    <a:pt x="88" y="27"/>
                                  </a:lnTo>
                                  <a:lnTo>
                                    <a:pt x="82" y="26"/>
                                  </a:lnTo>
                                  <a:lnTo>
                                    <a:pt x="76" y="24"/>
                                  </a:lnTo>
                                  <a:lnTo>
                                    <a:pt x="69" y="22"/>
                                  </a:lnTo>
                                  <a:lnTo>
                                    <a:pt x="62" y="20"/>
                                  </a:lnTo>
                                  <a:lnTo>
                                    <a:pt x="56" y="18"/>
                                  </a:lnTo>
                                  <a:lnTo>
                                    <a:pt x="49" y="15"/>
                                  </a:lnTo>
                                  <a:lnTo>
                                    <a:pt x="42" y="13"/>
                                  </a:lnTo>
                                  <a:lnTo>
                                    <a:pt x="35" y="11"/>
                                  </a:lnTo>
                                  <a:lnTo>
                                    <a:pt x="28" y="8"/>
                                  </a:lnTo>
                                  <a:lnTo>
                                    <a:pt x="21" y="6"/>
                                  </a:lnTo>
                                  <a:lnTo>
                                    <a:pt x="14" y="4"/>
                                  </a:lnTo>
                                  <a:lnTo>
                                    <a:pt x="7" y="2"/>
                                  </a:lnTo>
                                  <a:lnTo>
                                    <a:pt x="0" y="0"/>
                                  </a:lnTo>
                                  <a:lnTo>
                                    <a:pt x="0" y="3"/>
                                  </a:lnTo>
                                  <a:lnTo>
                                    <a:pt x="0" y="6"/>
                                  </a:lnTo>
                                  <a:lnTo>
                                    <a:pt x="0" y="8"/>
                                  </a:lnTo>
                                  <a:lnTo>
                                    <a:pt x="0" y="12"/>
                                  </a:lnTo>
                                  <a:lnTo>
                                    <a:pt x="0" y="15"/>
                                  </a:lnTo>
                                  <a:lnTo>
                                    <a:pt x="0" y="18"/>
                                  </a:lnTo>
                                  <a:lnTo>
                                    <a:pt x="0" y="21"/>
                                  </a:lnTo>
                                  <a:lnTo>
                                    <a:pt x="0" y="24"/>
                                  </a:lnTo>
                                  <a:lnTo>
                                    <a:pt x="7" y="26"/>
                                  </a:lnTo>
                                  <a:lnTo>
                                    <a:pt x="14" y="28"/>
                                  </a:lnTo>
                                  <a:lnTo>
                                    <a:pt x="21" y="30"/>
                                  </a:lnTo>
                                  <a:lnTo>
                                    <a:pt x="29" y="32"/>
                                  </a:lnTo>
                                  <a:lnTo>
                                    <a:pt x="35" y="34"/>
                                  </a:lnTo>
                                  <a:lnTo>
                                    <a:pt x="43" y="36"/>
                                  </a:lnTo>
                                  <a:lnTo>
                                    <a:pt x="49" y="38"/>
                                  </a:lnTo>
                                  <a:lnTo>
                                    <a:pt x="57" y="41"/>
                                  </a:lnTo>
                                  <a:lnTo>
                                    <a:pt x="63" y="42"/>
                                  </a:lnTo>
                                  <a:lnTo>
                                    <a:pt x="70" y="44"/>
                                  </a:lnTo>
                                  <a:lnTo>
                                    <a:pt x="76" y="46"/>
                                  </a:lnTo>
                                  <a:lnTo>
                                    <a:pt x="83" y="48"/>
                                  </a:lnTo>
                                  <a:lnTo>
                                    <a:pt x="89" y="50"/>
                                  </a:lnTo>
                                  <a:lnTo>
                                    <a:pt x="96" y="52"/>
                                  </a:lnTo>
                                  <a:lnTo>
                                    <a:pt x="102" y="54"/>
                                  </a:lnTo>
                                  <a:lnTo>
                                    <a:pt x="108" y="56"/>
                                  </a:lnTo>
                                  <a:lnTo>
                                    <a:pt x="108" y="53"/>
                                  </a:lnTo>
                                  <a:lnTo>
                                    <a:pt x="108" y="50"/>
                                  </a:lnTo>
                                  <a:lnTo>
                                    <a:pt x="108" y="47"/>
                                  </a:lnTo>
                                  <a:lnTo>
                                    <a:pt x="108" y="45"/>
                                  </a:lnTo>
                                  <a:lnTo>
                                    <a:pt x="108" y="42"/>
                                  </a:lnTo>
                                  <a:lnTo>
                                    <a:pt x="108" y="39"/>
                                  </a:lnTo>
                                  <a:lnTo>
                                    <a:pt x="108" y="36"/>
                                  </a:lnTo>
                                  <a:lnTo>
                                    <a:pt x="108" y="33"/>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1" name="Freeform 2775"/>
                          <wps:cNvSpPr>
                            <a:spLocks/>
                          </wps:cNvSpPr>
                          <wps:spPr bwMode="auto">
                            <a:xfrm>
                              <a:off x="2022" y="2160"/>
                              <a:ext cx="110" cy="56"/>
                            </a:xfrm>
                            <a:custGeom>
                              <a:avLst/>
                              <a:gdLst>
                                <a:gd name="T0" fmla="*/ 109 w 110"/>
                                <a:gd name="T1" fmla="*/ 29 h 56"/>
                                <a:gd name="T2" fmla="*/ 103 w 110"/>
                                <a:gd name="T3" fmla="*/ 27 h 56"/>
                                <a:gd name="T4" fmla="*/ 96 w 110"/>
                                <a:gd name="T5" fmla="*/ 26 h 56"/>
                                <a:gd name="T6" fmla="*/ 90 w 110"/>
                                <a:gd name="T7" fmla="*/ 24 h 56"/>
                                <a:gd name="T8" fmla="*/ 83 w 110"/>
                                <a:gd name="T9" fmla="*/ 22 h 56"/>
                                <a:gd name="T10" fmla="*/ 77 w 110"/>
                                <a:gd name="T11" fmla="*/ 20 h 56"/>
                                <a:gd name="T12" fmla="*/ 70 w 110"/>
                                <a:gd name="T13" fmla="*/ 19 h 56"/>
                                <a:gd name="T14" fmla="*/ 64 w 110"/>
                                <a:gd name="T15" fmla="*/ 17 h 56"/>
                                <a:gd name="T16" fmla="*/ 57 w 110"/>
                                <a:gd name="T17" fmla="*/ 15 h 56"/>
                                <a:gd name="T18" fmla="*/ 50 w 110"/>
                                <a:gd name="T19" fmla="*/ 13 h 56"/>
                                <a:gd name="T20" fmla="*/ 43 w 110"/>
                                <a:gd name="T21" fmla="*/ 11 h 56"/>
                                <a:gd name="T22" fmla="*/ 36 w 110"/>
                                <a:gd name="T23" fmla="*/ 9 h 56"/>
                                <a:gd name="T24" fmla="*/ 29 w 110"/>
                                <a:gd name="T25" fmla="*/ 7 h 56"/>
                                <a:gd name="T26" fmla="*/ 22 w 110"/>
                                <a:gd name="T27" fmla="*/ 5 h 56"/>
                                <a:gd name="T28" fmla="*/ 15 w 110"/>
                                <a:gd name="T29" fmla="*/ 3 h 56"/>
                                <a:gd name="T30" fmla="*/ 7 w 110"/>
                                <a:gd name="T31" fmla="*/ 1 h 56"/>
                                <a:gd name="T32" fmla="*/ 0 w 110"/>
                                <a:gd name="T33" fmla="*/ 0 h 56"/>
                                <a:gd name="T34" fmla="*/ 0 w 110"/>
                                <a:gd name="T35" fmla="*/ 3 h 56"/>
                                <a:gd name="T36" fmla="*/ 0 w 110"/>
                                <a:gd name="T37" fmla="*/ 7 h 56"/>
                                <a:gd name="T38" fmla="*/ 0 w 110"/>
                                <a:gd name="T39" fmla="*/ 11 h 56"/>
                                <a:gd name="T40" fmla="*/ 1 w 110"/>
                                <a:gd name="T41" fmla="*/ 14 h 56"/>
                                <a:gd name="T42" fmla="*/ 1 w 110"/>
                                <a:gd name="T43" fmla="*/ 18 h 56"/>
                                <a:gd name="T44" fmla="*/ 1 w 110"/>
                                <a:gd name="T45" fmla="*/ 22 h 56"/>
                                <a:gd name="T46" fmla="*/ 1 w 110"/>
                                <a:gd name="T47" fmla="*/ 25 h 56"/>
                                <a:gd name="T48" fmla="*/ 1 w 110"/>
                                <a:gd name="T49" fmla="*/ 29 h 56"/>
                                <a:gd name="T50" fmla="*/ 8 w 110"/>
                                <a:gd name="T51" fmla="*/ 31 h 56"/>
                                <a:gd name="T52" fmla="*/ 15 w 110"/>
                                <a:gd name="T53" fmla="*/ 33 h 56"/>
                                <a:gd name="T54" fmla="*/ 22 w 110"/>
                                <a:gd name="T55" fmla="*/ 34 h 56"/>
                                <a:gd name="T56" fmla="*/ 30 w 110"/>
                                <a:gd name="T57" fmla="*/ 36 h 56"/>
                                <a:gd name="T58" fmla="*/ 37 w 110"/>
                                <a:gd name="T59" fmla="*/ 38 h 56"/>
                                <a:gd name="T60" fmla="*/ 44 w 110"/>
                                <a:gd name="T61" fmla="*/ 40 h 56"/>
                                <a:gd name="T62" fmla="*/ 51 w 110"/>
                                <a:gd name="T63" fmla="*/ 41 h 56"/>
                                <a:gd name="T64" fmla="*/ 58 w 110"/>
                                <a:gd name="T65" fmla="*/ 43 h 56"/>
                                <a:gd name="T66" fmla="*/ 64 w 110"/>
                                <a:gd name="T67" fmla="*/ 45 h 56"/>
                                <a:gd name="T68" fmla="*/ 71 w 110"/>
                                <a:gd name="T69" fmla="*/ 46 h 56"/>
                                <a:gd name="T70" fmla="*/ 77 w 110"/>
                                <a:gd name="T71" fmla="*/ 48 h 56"/>
                                <a:gd name="T72" fmla="*/ 84 w 110"/>
                                <a:gd name="T73" fmla="*/ 50 h 56"/>
                                <a:gd name="T74" fmla="*/ 90 w 110"/>
                                <a:gd name="T75" fmla="*/ 51 h 56"/>
                                <a:gd name="T76" fmla="*/ 97 w 110"/>
                                <a:gd name="T77" fmla="*/ 53 h 56"/>
                                <a:gd name="T78" fmla="*/ 103 w 110"/>
                                <a:gd name="T79" fmla="*/ 54 h 56"/>
                                <a:gd name="T80" fmla="*/ 110 w 110"/>
                                <a:gd name="T81" fmla="*/ 56 h 56"/>
                                <a:gd name="T82" fmla="*/ 110 w 110"/>
                                <a:gd name="T83" fmla="*/ 53 h 56"/>
                                <a:gd name="T84" fmla="*/ 109 w 110"/>
                                <a:gd name="T85" fmla="*/ 49 h 56"/>
                                <a:gd name="T86" fmla="*/ 109 w 110"/>
                                <a:gd name="T87" fmla="*/ 46 h 56"/>
                                <a:gd name="T88" fmla="*/ 109 w 110"/>
                                <a:gd name="T89" fmla="*/ 43 h 56"/>
                                <a:gd name="T90" fmla="*/ 109 w 110"/>
                                <a:gd name="T91" fmla="*/ 39 h 56"/>
                                <a:gd name="T92" fmla="*/ 109 w 110"/>
                                <a:gd name="T93" fmla="*/ 36 h 56"/>
                                <a:gd name="T94" fmla="*/ 109 w 110"/>
                                <a:gd name="T95" fmla="*/ 33 h 56"/>
                                <a:gd name="T96" fmla="*/ 109 w 110"/>
                                <a:gd name="T97" fmla="*/ 29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0" h="56">
                                  <a:moveTo>
                                    <a:pt x="109" y="29"/>
                                  </a:moveTo>
                                  <a:lnTo>
                                    <a:pt x="103" y="27"/>
                                  </a:lnTo>
                                  <a:lnTo>
                                    <a:pt x="96" y="26"/>
                                  </a:lnTo>
                                  <a:lnTo>
                                    <a:pt x="90" y="24"/>
                                  </a:lnTo>
                                  <a:lnTo>
                                    <a:pt x="83" y="22"/>
                                  </a:lnTo>
                                  <a:lnTo>
                                    <a:pt x="77" y="20"/>
                                  </a:lnTo>
                                  <a:lnTo>
                                    <a:pt x="70" y="19"/>
                                  </a:lnTo>
                                  <a:lnTo>
                                    <a:pt x="64" y="17"/>
                                  </a:lnTo>
                                  <a:lnTo>
                                    <a:pt x="57" y="15"/>
                                  </a:lnTo>
                                  <a:lnTo>
                                    <a:pt x="50" y="13"/>
                                  </a:lnTo>
                                  <a:lnTo>
                                    <a:pt x="43" y="11"/>
                                  </a:lnTo>
                                  <a:lnTo>
                                    <a:pt x="36" y="9"/>
                                  </a:lnTo>
                                  <a:lnTo>
                                    <a:pt x="29" y="7"/>
                                  </a:lnTo>
                                  <a:lnTo>
                                    <a:pt x="22" y="5"/>
                                  </a:lnTo>
                                  <a:lnTo>
                                    <a:pt x="15" y="3"/>
                                  </a:lnTo>
                                  <a:lnTo>
                                    <a:pt x="7" y="1"/>
                                  </a:lnTo>
                                  <a:lnTo>
                                    <a:pt x="0" y="0"/>
                                  </a:lnTo>
                                  <a:lnTo>
                                    <a:pt x="0" y="3"/>
                                  </a:lnTo>
                                  <a:lnTo>
                                    <a:pt x="0" y="7"/>
                                  </a:lnTo>
                                  <a:lnTo>
                                    <a:pt x="0" y="11"/>
                                  </a:lnTo>
                                  <a:lnTo>
                                    <a:pt x="1" y="14"/>
                                  </a:lnTo>
                                  <a:lnTo>
                                    <a:pt x="1" y="18"/>
                                  </a:lnTo>
                                  <a:lnTo>
                                    <a:pt x="1" y="22"/>
                                  </a:lnTo>
                                  <a:lnTo>
                                    <a:pt x="1" y="25"/>
                                  </a:lnTo>
                                  <a:lnTo>
                                    <a:pt x="1" y="29"/>
                                  </a:lnTo>
                                  <a:lnTo>
                                    <a:pt x="8" y="31"/>
                                  </a:lnTo>
                                  <a:lnTo>
                                    <a:pt x="15" y="33"/>
                                  </a:lnTo>
                                  <a:lnTo>
                                    <a:pt x="22" y="34"/>
                                  </a:lnTo>
                                  <a:lnTo>
                                    <a:pt x="30" y="36"/>
                                  </a:lnTo>
                                  <a:lnTo>
                                    <a:pt x="37" y="38"/>
                                  </a:lnTo>
                                  <a:lnTo>
                                    <a:pt x="44" y="40"/>
                                  </a:lnTo>
                                  <a:lnTo>
                                    <a:pt x="51" y="41"/>
                                  </a:lnTo>
                                  <a:lnTo>
                                    <a:pt x="58" y="43"/>
                                  </a:lnTo>
                                  <a:lnTo>
                                    <a:pt x="64" y="45"/>
                                  </a:lnTo>
                                  <a:lnTo>
                                    <a:pt x="71" y="46"/>
                                  </a:lnTo>
                                  <a:lnTo>
                                    <a:pt x="77" y="48"/>
                                  </a:lnTo>
                                  <a:lnTo>
                                    <a:pt x="84" y="50"/>
                                  </a:lnTo>
                                  <a:lnTo>
                                    <a:pt x="90" y="51"/>
                                  </a:lnTo>
                                  <a:lnTo>
                                    <a:pt x="97" y="53"/>
                                  </a:lnTo>
                                  <a:lnTo>
                                    <a:pt x="103" y="54"/>
                                  </a:lnTo>
                                  <a:lnTo>
                                    <a:pt x="110" y="56"/>
                                  </a:lnTo>
                                  <a:lnTo>
                                    <a:pt x="110" y="53"/>
                                  </a:lnTo>
                                  <a:lnTo>
                                    <a:pt x="109" y="49"/>
                                  </a:lnTo>
                                  <a:lnTo>
                                    <a:pt x="109" y="46"/>
                                  </a:lnTo>
                                  <a:lnTo>
                                    <a:pt x="109" y="43"/>
                                  </a:lnTo>
                                  <a:lnTo>
                                    <a:pt x="109" y="39"/>
                                  </a:lnTo>
                                  <a:lnTo>
                                    <a:pt x="109" y="36"/>
                                  </a:lnTo>
                                  <a:lnTo>
                                    <a:pt x="109" y="33"/>
                                  </a:lnTo>
                                  <a:lnTo>
                                    <a:pt x="109" y="29"/>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2" name="Freeform 2776"/>
                          <wps:cNvSpPr>
                            <a:spLocks/>
                          </wps:cNvSpPr>
                          <wps:spPr bwMode="auto">
                            <a:xfrm>
                              <a:off x="2024" y="2218"/>
                              <a:ext cx="109" cy="52"/>
                            </a:xfrm>
                            <a:custGeom>
                              <a:avLst/>
                              <a:gdLst>
                                <a:gd name="T0" fmla="*/ 108 w 109"/>
                                <a:gd name="T1" fmla="*/ 25 h 52"/>
                                <a:gd name="T2" fmla="*/ 102 w 109"/>
                                <a:gd name="T3" fmla="*/ 23 h 52"/>
                                <a:gd name="T4" fmla="*/ 95 w 109"/>
                                <a:gd name="T5" fmla="*/ 22 h 52"/>
                                <a:gd name="T6" fmla="*/ 89 w 109"/>
                                <a:gd name="T7" fmla="*/ 20 h 52"/>
                                <a:gd name="T8" fmla="*/ 83 w 109"/>
                                <a:gd name="T9" fmla="*/ 19 h 52"/>
                                <a:gd name="T10" fmla="*/ 76 w 109"/>
                                <a:gd name="T11" fmla="*/ 17 h 52"/>
                                <a:gd name="T12" fmla="*/ 69 w 109"/>
                                <a:gd name="T13" fmla="*/ 16 h 52"/>
                                <a:gd name="T14" fmla="*/ 63 w 109"/>
                                <a:gd name="T15" fmla="*/ 15 h 52"/>
                                <a:gd name="T16" fmla="*/ 56 w 109"/>
                                <a:gd name="T17" fmla="*/ 13 h 52"/>
                                <a:gd name="T18" fmla="*/ 49 w 109"/>
                                <a:gd name="T19" fmla="*/ 11 h 52"/>
                                <a:gd name="T20" fmla="*/ 42 w 109"/>
                                <a:gd name="T21" fmla="*/ 10 h 52"/>
                                <a:gd name="T22" fmla="*/ 35 w 109"/>
                                <a:gd name="T23" fmla="*/ 8 h 52"/>
                                <a:gd name="T24" fmla="*/ 28 w 109"/>
                                <a:gd name="T25" fmla="*/ 7 h 52"/>
                                <a:gd name="T26" fmla="*/ 21 w 109"/>
                                <a:gd name="T27" fmla="*/ 5 h 52"/>
                                <a:gd name="T28" fmla="*/ 14 w 109"/>
                                <a:gd name="T29" fmla="*/ 3 h 52"/>
                                <a:gd name="T30" fmla="*/ 7 w 109"/>
                                <a:gd name="T31" fmla="*/ 2 h 52"/>
                                <a:gd name="T32" fmla="*/ 0 w 109"/>
                                <a:gd name="T33" fmla="*/ 0 h 52"/>
                                <a:gd name="T34" fmla="*/ 0 w 109"/>
                                <a:gd name="T35" fmla="*/ 4 h 52"/>
                                <a:gd name="T36" fmla="*/ 0 w 109"/>
                                <a:gd name="T37" fmla="*/ 7 h 52"/>
                                <a:gd name="T38" fmla="*/ 0 w 109"/>
                                <a:gd name="T39" fmla="*/ 11 h 52"/>
                                <a:gd name="T40" fmla="*/ 0 w 109"/>
                                <a:gd name="T41" fmla="*/ 15 h 52"/>
                                <a:gd name="T42" fmla="*/ 0 w 109"/>
                                <a:gd name="T43" fmla="*/ 18 h 52"/>
                                <a:gd name="T44" fmla="*/ 0 w 109"/>
                                <a:gd name="T45" fmla="*/ 22 h 52"/>
                                <a:gd name="T46" fmla="*/ 0 w 109"/>
                                <a:gd name="T47" fmla="*/ 26 h 52"/>
                                <a:gd name="T48" fmla="*/ 0 w 109"/>
                                <a:gd name="T49" fmla="*/ 30 h 52"/>
                                <a:gd name="T50" fmla="*/ 7 w 109"/>
                                <a:gd name="T51" fmla="*/ 31 h 52"/>
                                <a:gd name="T52" fmla="*/ 14 w 109"/>
                                <a:gd name="T53" fmla="*/ 33 h 52"/>
                                <a:gd name="T54" fmla="*/ 21 w 109"/>
                                <a:gd name="T55" fmla="*/ 34 h 52"/>
                                <a:gd name="T56" fmla="*/ 29 w 109"/>
                                <a:gd name="T57" fmla="*/ 35 h 52"/>
                                <a:gd name="T58" fmla="*/ 36 w 109"/>
                                <a:gd name="T59" fmla="*/ 37 h 52"/>
                                <a:gd name="T60" fmla="*/ 43 w 109"/>
                                <a:gd name="T61" fmla="*/ 38 h 52"/>
                                <a:gd name="T62" fmla="*/ 50 w 109"/>
                                <a:gd name="T63" fmla="*/ 39 h 52"/>
                                <a:gd name="T64" fmla="*/ 57 w 109"/>
                                <a:gd name="T65" fmla="*/ 41 h 52"/>
                                <a:gd name="T66" fmla="*/ 63 w 109"/>
                                <a:gd name="T67" fmla="*/ 42 h 52"/>
                                <a:gd name="T68" fmla="*/ 70 w 109"/>
                                <a:gd name="T69" fmla="*/ 44 h 52"/>
                                <a:gd name="T70" fmla="*/ 77 w 109"/>
                                <a:gd name="T71" fmla="*/ 45 h 52"/>
                                <a:gd name="T72" fmla="*/ 83 w 109"/>
                                <a:gd name="T73" fmla="*/ 47 h 52"/>
                                <a:gd name="T74" fmla="*/ 90 w 109"/>
                                <a:gd name="T75" fmla="*/ 48 h 52"/>
                                <a:gd name="T76" fmla="*/ 96 w 109"/>
                                <a:gd name="T77" fmla="*/ 49 h 52"/>
                                <a:gd name="T78" fmla="*/ 102 w 109"/>
                                <a:gd name="T79" fmla="*/ 51 h 52"/>
                                <a:gd name="T80" fmla="*/ 109 w 109"/>
                                <a:gd name="T81" fmla="*/ 52 h 52"/>
                                <a:gd name="T82" fmla="*/ 109 w 109"/>
                                <a:gd name="T83" fmla="*/ 49 h 52"/>
                                <a:gd name="T84" fmla="*/ 109 w 109"/>
                                <a:gd name="T85" fmla="*/ 45 h 52"/>
                                <a:gd name="T86" fmla="*/ 109 w 109"/>
                                <a:gd name="T87" fmla="*/ 42 h 52"/>
                                <a:gd name="T88" fmla="*/ 109 w 109"/>
                                <a:gd name="T89" fmla="*/ 38 h 52"/>
                                <a:gd name="T90" fmla="*/ 108 w 109"/>
                                <a:gd name="T91" fmla="*/ 35 h 52"/>
                                <a:gd name="T92" fmla="*/ 108 w 109"/>
                                <a:gd name="T93" fmla="*/ 32 h 52"/>
                                <a:gd name="T94" fmla="*/ 108 w 109"/>
                                <a:gd name="T95" fmla="*/ 28 h 52"/>
                                <a:gd name="T96" fmla="*/ 108 w 109"/>
                                <a:gd name="T97" fmla="*/ 25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9" h="52">
                                  <a:moveTo>
                                    <a:pt x="108" y="25"/>
                                  </a:moveTo>
                                  <a:lnTo>
                                    <a:pt x="102" y="23"/>
                                  </a:lnTo>
                                  <a:lnTo>
                                    <a:pt x="95" y="22"/>
                                  </a:lnTo>
                                  <a:lnTo>
                                    <a:pt x="89" y="20"/>
                                  </a:lnTo>
                                  <a:lnTo>
                                    <a:pt x="83" y="19"/>
                                  </a:lnTo>
                                  <a:lnTo>
                                    <a:pt x="76" y="17"/>
                                  </a:lnTo>
                                  <a:lnTo>
                                    <a:pt x="69" y="16"/>
                                  </a:lnTo>
                                  <a:lnTo>
                                    <a:pt x="63" y="15"/>
                                  </a:lnTo>
                                  <a:lnTo>
                                    <a:pt x="56" y="13"/>
                                  </a:lnTo>
                                  <a:lnTo>
                                    <a:pt x="49" y="11"/>
                                  </a:lnTo>
                                  <a:lnTo>
                                    <a:pt x="42" y="10"/>
                                  </a:lnTo>
                                  <a:lnTo>
                                    <a:pt x="35" y="8"/>
                                  </a:lnTo>
                                  <a:lnTo>
                                    <a:pt x="28" y="7"/>
                                  </a:lnTo>
                                  <a:lnTo>
                                    <a:pt x="21" y="5"/>
                                  </a:lnTo>
                                  <a:lnTo>
                                    <a:pt x="14" y="3"/>
                                  </a:lnTo>
                                  <a:lnTo>
                                    <a:pt x="7" y="2"/>
                                  </a:lnTo>
                                  <a:lnTo>
                                    <a:pt x="0" y="0"/>
                                  </a:lnTo>
                                  <a:lnTo>
                                    <a:pt x="0" y="4"/>
                                  </a:lnTo>
                                  <a:lnTo>
                                    <a:pt x="0" y="7"/>
                                  </a:lnTo>
                                  <a:lnTo>
                                    <a:pt x="0" y="11"/>
                                  </a:lnTo>
                                  <a:lnTo>
                                    <a:pt x="0" y="15"/>
                                  </a:lnTo>
                                  <a:lnTo>
                                    <a:pt x="0" y="18"/>
                                  </a:lnTo>
                                  <a:lnTo>
                                    <a:pt x="0" y="22"/>
                                  </a:lnTo>
                                  <a:lnTo>
                                    <a:pt x="0" y="26"/>
                                  </a:lnTo>
                                  <a:lnTo>
                                    <a:pt x="0" y="30"/>
                                  </a:lnTo>
                                  <a:lnTo>
                                    <a:pt x="7" y="31"/>
                                  </a:lnTo>
                                  <a:lnTo>
                                    <a:pt x="14" y="33"/>
                                  </a:lnTo>
                                  <a:lnTo>
                                    <a:pt x="21" y="34"/>
                                  </a:lnTo>
                                  <a:lnTo>
                                    <a:pt x="29" y="35"/>
                                  </a:lnTo>
                                  <a:lnTo>
                                    <a:pt x="36" y="37"/>
                                  </a:lnTo>
                                  <a:lnTo>
                                    <a:pt x="43" y="38"/>
                                  </a:lnTo>
                                  <a:lnTo>
                                    <a:pt x="50" y="39"/>
                                  </a:lnTo>
                                  <a:lnTo>
                                    <a:pt x="57" y="41"/>
                                  </a:lnTo>
                                  <a:lnTo>
                                    <a:pt x="63" y="42"/>
                                  </a:lnTo>
                                  <a:lnTo>
                                    <a:pt x="70" y="44"/>
                                  </a:lnTo>
                                  <a:lnTo>
                                    <a:pt x="77" y="45"/>
                                  </a:lnTo>
                                  <a:lnTo>
                                    <a:pt x="83" y="47"/>
                                  </a:lnTo>
                                  <a:lnTo>
                                    <a:pt x="90" y="48"/>
                                  </a:lnTo>
                                  <a:lnTo>
                                    <a:pt x="96" y="49"/>
                                  </a:lnTo>
                                  <a:lnTo>
                                    <a:pt x="102" y="51"/>
                                  </a:lnTo>
                                  <a:lnTo>
                                    <a:pt x="109" y="52"/>
                                  </a:lnTo>
                                  <a:lnTo>
                                    <a:pt x="109" y="49"/>
                                  </a:lnTo>
                                  <a:lnTo>
                                    <a:pt x="109" y="45"/>
                                  </a:lnTo>
                                  <a:lnTo>
                                    <a:pt x="109" y="42"/>
                                  </a:lnTo>
                                  <a:lnTo>
                                    <a:pt x="109" y="38"/>
                                  </a:lnTo>
                                  <a:lnTo>
                                    <a:pt x="108" y="35"/>
                                  </a:lnTo>
                                  <a:lnTo>
                                    <a:pt x="108" y="32"/>
                                  </a:lnTo>
                                  <a:lnTo>
                                    <a:pt x="108" y="28"/>
                                  </a:lnTo>
                                  <a:lnTo>
                                    <a:pt x="108" y="25"/>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3" name="Freeform 2777"/>
                          <wps:cNvSpPr>
                            <a:spLocks/>
                          </wps:cNvSpPr>
                          <wps:spPr bwMode="auto">
                            <a:xfrm>
                              <a:off x="2025" y="2277"/>
                              <a:ext cx="109" cy="47"/>
                            </a:xfrm>
                            <a:custGeom>
                              <a:avLst/>
                              <a:gdLst>
                                <a:gd name="T0" fmla="*/ 109 w 109"/>
                                <a:gd name="T1" fmla="*/ 20 h 47"/>
                                <a:gd name="T2" fmla="*/ 102 w 109"/>
                                <a:gd name="T3" fmla="*/ 18 h 47"/>
                                <a:gd name="T4" fmla="*/ 96 w 109"/>
                                <a:gd name="T5" fmla="*/ 17 h 47"/>
                                <a:gd name="T6" fmla="*/ 89 w 109"/>
                                <a:gd name="T7" fmla="*/ 16 h 47"/>
                                <a:gd name="T8" fmla="*/ 83 w 109"/>
                                <a:gd name="T9" fmla="*/ 15 h 47"/>
                                <a:gd name="T10" fmla="*/ 76 w 109"/>
                                <a:gd name="T11" fmla="*/ 14 h 47"/>
                                <a:gd name="T12" fmla="*/ 70 w 109"/>
                                <a:gd name="T13" fmla="*/ 13 h 47"/>
                                <a:gd name="T14" fmla="*/ 63 w 109"/>
                                <a:gd name="T15" fmla="*/ 12 h 47"/>
                                <a:gd name="T16" fmla="*/ 57 w 109"/>
                                <a:gd name="T17" fmla="*/ 11 h 47"/>
                                <a:gd name="T18" fmla="*/ 49 w 109"/>
                                <a:gd name="T19" fmla="*/ 9 h 47"/>
                                <a:gd name="T20" fmla="*/ 43 w 109"/>
                                <a:gd name="T21" fmla="*/ 8 h 47"/>
                                <a:gd name="T22" fmla="*/ 35 w 109"/>
                                <a:gd name="T23" fmla="*/ 7 h 47"/>
                                <a:gd name="T24" fmla="*/ 29 w 109"/>
                                <a:gd name="T25" fmla="*/ 5 h 47"/>
                                <a:gd name="T26" fmla="*/ 21 w 109"/>
                                <a:gd name="T27" fmla="*/ 4 h 47"/>
                                <a:gd name="T28" fmla="*/ 14 w 109"/>
                                <a:gd name="T29" fmla="*/ 3 h 47"/>
                                <a:gd name="T30" fmla="*/ 7 w 109"/>
                                <a:gd name="T31" fmla="*/ 1 h 47"/>
                                <a:gd name="T32" fmla="*/ 0 w 109"/>
                                <a:gd name="T33" fmla="*/ 0 h 47"/>
                                <a:gd name="T34" fmla="*/ 0 w 109"/>
                                <a:gd name="T35" fmla="*/ 4 h 47"/>
                                <a:gd name="T36" fmla="*/ 0 w 109"/>
                                <a:gd name="T37" fmla="*/ 8 h 47"/>
                                <a:gd name="T38" fmla="*/ 0 w 109"/>
                                <a:gd name="T39" fmla="*/ 11 h 47"/>
                                <a:gd name="T40" fmla="*/ 0 w 109"/>
                                <a:gd name="T41" fmla="*/ 15 h 47"/>
                                <a:gd name="T42" fmla="*/ 0 w 109"/>
                                <a:gd name="T43" fmla="*/ 19 h 47"/>
                                <a:gd name="T44" fmla="*/ 0 w 109"/>
                                <a:gd name="T45" fmla="*/ 22 h 47"/>
                                <a:gd name="T46" fmla="*/ 0 w 109"/>
                                <a:gd name="T47" fmla="*/ 26 h 47"/>
                                <a:gd name="T48" fmla="*/ 0 w 109"/>
                                <a:gd name="T49" fmla="*/ 30 h 47"/>
                                <a:gd name="T50" fmla="*/ 7 w 109"/>
                                <a:gd name="T51" fmla="*/ 31 h 47"/>
                                <a:gd name="T52" fmla="*/ 14 w 109"/>
                                <a:gd name="T53" fmla="*/ 32 h 47"/>
                                <a:gd name="T54" fmla="*/ 21 w 109"/>
                                <a:gd name="T55" fmla="*/ 33 h 47"/>
                                <a:gd name="T56" fmla="*/ 29 w 109"/>
                                <a:gd name="T57" fmla="*/ 35 h 47"/>
                                <a:gd name="T58" fmla="*/ 36 w 109"/>
                                <a:gd name="T59" fmla="*/ 36 h 47"/>
                                <a:gd name="T60" fmla="*/ 43 w 109"/>
                                <a:gd name="T61" fmla="*/ 37 h 47"/>
                                <a:gd name="T62" fmla="*/ 50 w 109"/>
                                <a:gd name="T63" fmla="*/ 38 h 47"/>
                                <a:gd name="T64" fmla="*/ 57 w 109"/>
                                <a:gd name="T65" fmla="*/ 39 h 47"/>
                                <a:gd name="T66" fmla="*/ 64 w 109"/>
                                <a:gd name="T67" fmla="*/ 40 h 47"/>
                                <a:gd name="T68" fmla="*/ 71 w 109"/>
                                <a:gd name="T69" fmla="*/ 41 h 47"/>
                                <a:gd name="T70" fmla="*/ 77 w 109"/>
                                <a:gd name="T71" fmla="*/ 42 h 47"/>
                                <a:gd name="T72" fmla="*/ 84 w 109"/>
                                <a:gd name="T73" fmla="*/ 43 h 47"/>
                                <a:gd name="T74" fmla="*/ 90 w 109"/>
                                <a:gd name="T75" fmla="*/ 44 h 47"/>
                                <a:gd name="T76" fmla="*/ 96 w 109"/>
                                <a:gd name="T77" fmla="*/ 45 h 47"/>
                                <a:gd name="T78" fmla="*/ 103 w 109"/>
                                <a:gd name="T79" fmla="*/ 46 h 47"/>
                                <a:gd name="T80" fmla="*/ 109 w 109"/>
                                <a:gd name="T81" fmla="*/ 47 h 47"/>
                                <a:gd name="T82" fmla="*/ 109 w 109"/>
                                <a:gd name="T83" fmla="*/ 44 h 47"/>
                                <a:gd name="T84" fmla="*/ 109 w 109"/>
                                <a:gd name="T85" fmla="*/ 40 h 47"/>
                                <a:gd name="T86" fmla="*/ 109 w 109"/>
                                <a:gd name="T87" fmla="*/ 37 h 47"/>
                                <a:gd name="T88" fmla="*/ 109 w 109"/>
                                <a:gd name="T89" fmla="*/ 34 h 47"/>
                                <a:gd name="T90" fmla="*/ 109 w 109"/>
                                <a:gd name="T91" fmla="*/ 30 h 47"/>
                                <a:gd name="T92" fmla="*/ 109 w 109"/>
                                <a:gd name="T93" fmla="*/ 27 h 47"/>
                                <a:gd name="T94" fmla="*/ 109 w 109"/>
                                <a:gd name="T95" fmla="*/ 23 h 47"/>
                                <a:gd name="T96" fmla="*/ 109 w 109"/>
                                <a:gd name="T97" fmla="*/ 20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9" h="47">
                                  <a:moveTo>
                                    <a:pt x="109" y="20"/>
                                  </a:moveTo>
                                  <a:lnTo>
                                    <a:pt x="102" y="18"/>
                                  </a:lnTo>
                                  <a:lnTo>
                                    <a:pt x="96" y="17"/>
                                  </a:lnTo>
                                  <a:lnTo>
                                    <a:pt x="89" y="16"/>
                                  </a:lnTo>
                                  <a:lnTo>
                                    <a:pt x="83" y="15"/>
                                  </a:lnTo>
                                  <a:lnTo>
                                    <a:pt x="76" y="14"/>
                                  </a:lnTo>
                                  <a:lnTo>
                                    <a:pt x="70" y="13"/>
                                  </a:lnTo>
                                  <a:lnTo>
                                    <a:pt x="63" y="12"/>
                                  </a:lnTo>
                                  <a:lnTo>
                                    <a:pt x="57" y="11"/>
                                  </a:lnTo>
                                  <a:lnTo>
                                    <a:pt x="49" y="9"/>
                                  </a:lnTo>
                                  <a:lnTo>
                                    <a:pt x="43" y="8"/>
                                  </a:lnTo>
                                  <a:lnTo>
                                    <a:pt x="35" y="7"/>
                                  </a:lnTo>
                                  <a:lnTo>
                                    <a:pt x="29" y="5"/>
                                  </a:lnTo>
                                  <a:lnTo>
                                    <a:pt x="21" y="4"/>
                                  </a:lnTo>
                                  <a:lnTo>
                                    <a:pt x="14" y="3"/>
                                  </a:lnTo>
                                  <a:lnTo>
                                    <a:pt x="7" y="1"/>
                                  </a:lnTo>
                                  <a:lnTo>
                                    <a:pt x="0" y="0"/>
                                  </a:lnTo>
                                  <a:lnTo>
                                    <a:pt x="0" y="4"/>
                                  </a:lnTo>
                                  <a:lnTo>
                                    <a:pt x="0" y="8"/>
                                  </a:lnTo>
                                  <a:lnTo>
                                    <a:pt x="0" y="11"/>
                                  </a:lnTo>
                                  <a:lnTo>
                                    <a:pt x="0" y="15"/>
                                  </a:lnTo>
                                  <a:lnTo>
                                    <a:pt x="0" y="19"/>
                                  </a:lnTo>
                                  <a:lnTo>
                                    <a:pt x="0" y="22"/>
                                  </a:lnTo>
                                  <a:lnTo>
                                    <a:pt x="0" y="26"/>
                                  </a:lnTo>
                                  <a:lnTo>
                                    <a:pt x="0" y="30"/>
                                  </a:lnTo>
                                  <a:lnTo>
                                    <a:pt x="7" y="31"/>
                                  </a:lnTo>
                                  <a:lnTo>
                                    <a:pt x="14" y="32"/>
                                  </a:lnTo>
                                  <a:lnTo>
                                    <a:pt x="21" y="33"/>
                                  </a:lnTo>
                                  <a:lnTo>
                                    <a:pt x="29" y="35"/>
                                  </a:lnTo>
                                  <a:lnTo>
                                    <a:pt x="36" y="36"/>
                                  </a:lnTo>
                                  <a:lnTo>
                                    <a:pt x="43" y="37"/>
                                  </a:lnTo>
                                  <a:lnTo>
                                    <a:pt x="50" y="38"/>
                                  </a:lnTo>
                                  <a:lnTo>
                                    <a:pt x="57" y="39"/>
                                  </a:lnTo>
                                  <a:lnTo>
                                    <a:pt x="64" y="40"/>
                                  </a:lnTo>
                                  <a:lnTo>
                                    <a:pt x="71" y="41"/>
                                  </a:lnTo>
                                  <a:lnTo>
                                    <a:pt x="77" y="42"/>
                                  </a:lnTo>
                                  <a:lnTo>
                                    <a:pt x="84" y="43"/>
                                  </a:lnTo>
                                  <a:lnTo>
                                    <a:pt x="90" y="44"/>
                                  </a:lnTo>
                                  <a:lnTo>
                                    <a:pt x="96" y="45"/>
                                  </a:lnTo>
                                  <a:lnTo>
                                    <a:pt x="103" y="46"/>
                                  </a:lnTo>
                                  <a:lnTo>
                                    <a:pt x="109" y="47"/>
                                  </a:lnTo>
                                  <a:lnTo>
                                    <a:pt x="109" y="44"/>
                                  </a:lnTo>
                                  <a:lnTo>
                                    <a:pt x="109" y="40"/>
                                  </a:lnTo>
                                  <a:lnTo>
                                    <a:pt x="109" y="37"/>
                                  </a:lnTo>
                                  <a:lnTo>
                                    <a:pt x="109" y="34"/>
                                  </a:lnTo>
                                  <a:lnTo>
                                    <a:pt x="109" y="30"/>
                                  </a:lnTo>
                                  <a:lnTo>
                                    <a:pt x="109" y="27"/>
                                  </a:lnTo>
                                  <a:lnTo>
                                    <a:pt x="109" y="23"/>
                                  </a:lnTo>
                                  <a:lnTo>
                                    <a:pt x="109" y="2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4" name="Freeform 2778"/>
                          <wps:cNvSpPr>
                            <a:spLocks/>
                          </wps:cNvSpPr>
                          <wps:spPr bwMode="auto">
                            <a:xfrm>
                              <a:off x="2025" y="2337"/>
                              <a:ext cx="111" cy="42"/>
                            </a:xfrm>
                            <a:custGeom>
                              <a:avLst/>
                              <a:gdLst>
                                <a:gd name="T0" fmla="*/ 110 w 111"/>
                                <a:gd name="T1" fmla="*/ 15 h 42"/>
                                <a:gd name="T2" fmla="*/ 104 w 111"/>
                                <a:gd name="T3" fmla="*/ 14 h 42"/>
                                <a:gd name="T4" fmla="*/ 97 w 111"/>
                                <a:gd name="T5" fmla="*/ 13 h 42"/>
                                <a:gd name="T6" fmla="*/ 91 w 111"/>
                                <a:gd name="T7" fmla="*/ 12 h 42"/>
                                <a:gd name="T8" fmla="*/ 84 w 111"/>
                                <a:gd name="T9" fmla="*/ 11 h 42"/>
                                <a:gd name="T10" fmla="*/ 78 w 111"/>
                                <a:gd name="T11" fmla="*/ 10 h 42"/>
                                <a:gd name="T12" fmla="*/ 71 w 111"/>
                                <a:gd name="T13" fmla="*/ 9 h 42"/>
                                <a:gd name="T14" fmla="*/ 64 w 111"/>
                                <a:gd name="T15" fmla="*/ 8 h 42"/>
                                <a:gd name="T16" fmla="*/ 58 w 111"/>
                                <a:gd name="T17" fmla="*/ 8 h 42"/>
                                <a:gd name="T18" fmla="*/ 51 w 111"/>
                                <a:gd name="T19" fmla="*/ 7 h 42"/>
                                <a:gd name="T20" fmla="*/ 44 w 111"/>
                                <a:gd name="T21" fmla="*/ 6 h 42"/>
                                <a:gd name="T22" fmla="*/ 36 w 111"/>
                                <a:gd name="T23" fmla="*/ 5 h 42"/>
                                <a:gd name="T24" fmla="*/ 29 w 111"/>
                                <a:gd name="T25" fmla="*/ 4 h 42"/>
                                <a:gd name="T26" fmla="*/ 22 w 111"/>
                                <a:gd name="T27" fmla="*/ 3 h 42"/>
                                <a:gd name="T28" fmla="*/ 15 w 111"/>
                                <a:gd name="T29" fmla="*/ 2 h 42"/>
                                <a:gd name="T30" fmla="*/ 7 w 111"/>
                                <a:gd name="T31" fmla="*/ 1 h 42"/>
                                <a:gd name="T32" fmla="*/ 0 w 111"/>
                                <a:gd name="T33" fmla="*/ 0 h 42"/>
                                <a:gd name="T34" fmla="*/ 0 w 111"/>
                                <a:gd name="T35" fmla="*/ 4 h 42"/>
                                <a:gd name="T36" fmla="*/ 0 w 111"/>
                                <a:gd name="T37" fmla="*/ 7 h 42"/>
                                <a:gd name="T38" fmla="*/ 0 w 111"/>
                                <a:gd name="T39" fmla="*/ 11 h 42"/>
                                <a:gd name="T40" fmla="*/ 1 w 111"/>
                                <a:gd name="T41" fmla="*/ 15 h 42"/>
                                <a:gd name="T42" fmla="*/ 1 w 111"/>
                                <a:gd name="T43" fmla="*/ 18 h 42"/>
                                <a:gd name="T44" fmla="*/ 1 w 111"/>
                                <a:gd name="T45" fmla="*/ 22 h 42"/>
                                <a:gd name="T46" fmla="*/ 1 w 111"/>
                                <a:gd name="T47" fmla="*/ 26 h 42"/>
                                <a:gd name="T48" fmla="*/ 1 w 111"/>
                                <a:gd name="T49" fmla="*/ 30 h 42"/>
                                <a:gd name="T50" fmla="*/ 8 w 111"/>
                                <a:gd name="T51" fmla="*/ 31 h 42"/>
                                <a:gd name="T52" fmla="*/ 15 w 111"/>
                                <a:gd name="T53" fmla="*/ 31 h 42"/>
                                <a:gd name="T54" fmla="*/ 23 w 111"/>
                                <a:gd name="T55" fmla="*/ 32 h 42"/>
                                <a:gd name="T56" fmla="*/ 30 w 111"/>
                                <a:gd name="T57" fmla="*/ 33 h 42"/>
                                <a:gd name="T58" fmla="*/ 37 w 111"/>
                                <a:gd name="T59" fmla="*/ 34 h 42"/>
                                <a:gd name="T60" fmla="*/ 44 w 111"/>
                                <a:gd name="T61" fmla="*/ 35 h 42"/>
                                <a:gd name="T62" fmla="*/ 51 w 111"/>
                                <a:gd name="T63" fmla="*/ 35 h 42"/>
                                <a:gd name="T64" fmla="*/ 58 w 111"/>
                                <a:gd name="T65" fmla="*/ 36 h 42"/>
                                <a:gd name="T66" fmla="*/ 65 w 111"/>
                                <a:gd name="T67" fmla="*/ 37 h 42"/>
                                <a:gd name="T68" fmla="*/ 72 w 111"/>
                                <a:gd name="T69" fmla="*/ 37 h 42"/>
                                <a:gd name="T70" fmla="*/ 78 w 111"/>
                                <a:gd name="T71" fmla="*/ 38 h 42"/>
                                <a:gd name="T72" fmla="*/ 85 w 111"/>
                                <a:gd name="T73" fmla="*/ 39 h 42"/>
                                <a:gd name="T74" fmla="*/ 91 w 111"/>
                                <a:gd name="T75" fmla="*/ 40 h 42"/>
                                <a:gd name="T76" fmla="*/ 98 w 111"/>
                                <a:gd name="T77" fmla="*/ 40 h 42"/>
                                <a:gd name="T78" fmla="*/ 104 w 111"/>
                                <a:gd name="T79" fmla="*/ 41 h 42"/>
                                <a:gd name="T80" fmla="*/ 111 w 111"/>
                                <a:gd name="T81" fmla="*/ 42 h 42"/>
                                <a:gd name="T82" fmla="*/ 111 w 111"/>
                                <a:gd name="T83" fmla="*/ 38 h 42"/>
                                <a:gd name="T84" fmla="*/ 111 w 111"/>
                                <a:gd name="T85" fmla="*/ 35 h 42"/>
                                <a:gd name="T86" fmla="*/ 110 w 111"/>
                                <a:gd name="T87" fmla="*/ 32 h 42"/>
                                <a:gd name="T88" fmla="*/ 110 w 111"/>
                                <a:gd name="T89" fmla="*/ 28 h 42"/>
                                <a:gd name="T90" fmla="*/ 110 w 111"/>
                                <a:gd name="T91" fmla="*/ 25 h 42"/>
                                <a:gd name="T92" fmla="*/ 110 w 111"/>
                                <a:gd name="T93" fmla="*/ 21 h 42"/>
                                <a:gd name="T94" fmla="*/ 110 w 111"/>
                                <a:gd name="T95" fmla="*/ 18 h 42"/>
                                <a:gd name="T96" fmla="*/ 110 w 111"/>
                                <a:gd name="T97" fmla="*/ 15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1" h="42">
                                  <a:moveTo>
                                    <a:pt x="110" y="15"/>
                                  </a:moveTo>
                                  <a:lnTo>
                                    <a:pt x="104" y="14"/>
                                  </a:lnTo>
                                  <a:lnTo>
                                    <a:pt x="97" y="13"/>
                                  </a:lnTo>
                                  <a:lnTo>
                                    <a:pt x="91" y="12"/>
                                  </a:lnTo>
                                  <a:lnTo>
                                    <a:pt x="84" y="11"/>
                                  </a:lnTo>
                                  <a:lnTo>
                                    <a:pt x="78" y="10"/>
                                  </a:lnTo>
                                  <a:lnTo>
                                    <a:pt x="71" y="9"/>
                                  </a:lnTo>
                                  <a:lnTo>
                                    <a:pt x="64" y="8"/>
                                  </a:lnTo>
                                  <a:lnTo>
                                    <a:pt x="58" y="8"/>
                                  </a:lnTo>
                                  <a:lnTo>
                                    <a:pt x="51" y="7"/>
                                  </a:lnTo>
                                  <a:lnTo>
                                    <a:pt x="44" y="6"/>
                                  </a:lnTo>
                                  <a:lnTo>
                                    <a:pt x="36" y="5"/>
                                  </a:lnTo>
                                  <a:lnTo>
                                    <a:pt x="29" y="4"/>
                                  </a:lnTo>
                                  <a:lnTo>
                                    <a:pt x="22" y="3"/>
                                  </a:lnTo>
                                  <a:lnTo>
                                    <a:pt x="15" y="2"/>
                                  </a:lnTo>
                                  <a:lnTo>
                                    <a:pt x="7" y="1"/>
                                  </a:lnTo>
                                  <a:lnTo>
                                    <a:pt x="0" y="0"/>
                                  </a:lnTo>
                                  <a:lnTo>
                                    <a:pt x="0" y="4"/>
                                  </a:lnTo>
                                  <a:lnTo>
                                    <a:pt x="0" y="7"/>
                                  </a:lnTo>
                                  <a:lnTo>
                                    <a:pt x="0" y="11"/>
                                  </a:lnTo>
                                  <a:lnTo>
                                    <a:pt x="1" y="15"/>
                                  </a:lnTo>
                                  <a:lnTo>
                                    <a:pt x="1" y="18"/>
                                  </a:lnTo>
                                  <a:lnTo>
                                    <a:pt x="1" y="22"/>
                                  </a:lnTo>
                                  <a:lnTo>
                                    <a:pt x="1" y="26"/>
                                  </a:lnTo>
                                  <a:lnTo>
                                    <a:pt x="1" y="30"/>
                                  </a:lnTo>
                                  <a:lnTo>
                                    <a:pt x="8" y="31"/>
                                  </a:lnTo>
                                  <a:lnTo>
                                    <a:pt x="15" y="31"/>
                                  </a:lnTo>
                                  <a:lnTo>
                                    <a:pt x="23" y="32"/>
                                  </a:lnTo>
                                  <a:lnTo>
                                    <a:pt x="30" y="33"/>
                                  </a:lnTo>
                                  <a:lnTo>
                                    <a:pt x="37" y="34"/>
                                  </a:lnTo>
                                  <a:lnTo>
                                    <a:pt x="44" y="35"/>
                                  </a:lnTo>
                                  <a:lnTo>
                                    <a:pt x="51" y="35"/>
                                  </a:lnTo>
                                  <a:lnTo>
                                    <a:pt x="58" y="36"/>
                                  </a:lnTo>
                                  <a:lnTo>
                                    <a:pt x="65" y="37"/>
                                  </a:lnTo>
                                  <a:lnTo>
                                    <a:pt x="72" y="37"/>
                                  </a:lnTo>
                                  <a:lnTo>
                                    <a:pt x="78" y="38"/>
                                  </a:lnTo>
                                  <a:lnTo>
                                    <a:pt x="85" y="39"/>
                                  </a:lnTo>
                                  <a:lnTo>
                                    <a:pt x="91" y="40"/>
                                  </a:lnTo>
                                  <a:lnTo>
                                    <a:pt x="98" y="40"/>
                                  </a:lnTo>
                                  <a:lnTo>
                                    <a:pt x="104" y="41"/>
                                  </a:lnTo>
                                  <a:lnTo>
                                    <a:pt x="111" y="42"/>
                                  </a:lnTo>
                                  <a:lnTo>
                                    <a:pt x="111" y="38"/>
                                  </a:lnTo>
                                  <a:lnTo>
                                    <a:pt x="111" y="35"/>
                                  </a:lnTo>
                                  <a:lnTo>
                                    <a:pt x="110" y="32"/>
                                  </a:lnTo>
                                  <a:lnTo>
                                    <a:pt x="110" y="28"/>
                                  </a:lnTo>
                                  <a:lnTo>
                                    <a:pt x="110" y="25"/>
                                  </a:lnTo>
                                  <a:lnTo>
                                    <a:pt x="110" y="21"/>
                                  </a:lnTo>
                                  <a:lnTo>
                                    <a:pt x="110" y="18"/>
                                  </a:lnTo>
                                  <a:lnTo>
                                    <a:pt x="110" y="15"/>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5" name="Freeform 2779"/>
                          <wps:cNvSpPr>
                            <a:spLocks/>
                          </wps:cNvSpPr>
                          <wps:spPr bwMode="auto">
                            <a:xfrm>
                              <a:off x="2026" y="2397"/>
                              <a:ext cx="111" cy="37"/>
                            </a:xfrm>
                            <a:custGeom>
                              <a:avLst/>
                              <a:gdLst>
                                <a:gd name="T0" fmla="*/ 111 w 111"/>
                                <a:gd name="T1" fmla="*/ 10 h 37"/>
                                <a:gd name="T2" fmla="*/ 104 w 111"/>
                                <a:gd name="T3" fmla="*/ 9 h 37"/>
                                <a:gd name="T4" fmla="*/ 98 w 111"/>
                                <a:gd name="T5" fmla="*/ 8 h 37"/>
                                <a:gd name="T6" fmla="*/ 91 w 111"/>
                                <a:gd name="T7" fmla="*/ 8 h 37"/>
                                <a:gd name="T8" fmla="*/ 85 w 111"/>
                                <a:gd name="T9" fmla="*/ 7 h 37"/>
                                <a:gd name="T10" fmla="*/ 78 w 111"/>
                                <a:gd name="T11" fmla="*/ 7 h 37"/>
                                <a:gd name="T12" fmla="*/ 71 w 111"/>
                                <a:gd name="T13" fmla="*/ 6 h 37"/>
                                <a:gd name="T14" fmla="*/ 65 w 111"/>
                                <a:gd name="T15" fmla="*/ 5 h 37"/>
                                <a:gd name="T16" fmla="*/ 58 w 111"/>
                                <a:gd name="T17" fmla="*/ 5 h 37"/>
                                <a:gd name="T18" fmla="*/ 51 w 111"/>
                                <a:gd name="T19" fmla="*/ 4 h 37"/>
                                <a:gd name="T20" fmla="*/ 44 w 111"/>
                                <a:gd name="T21" fmla="*/ 4 h 37"/>
                                <a:gd name="T22" fmla="*/ 37 w 111"/>
                                <a:gd name="T23" fmla="*/ 3 h 37"/>
                                <a:gd name="T24" fmla="*/ 30 w 111"/>
                                <a:gd name="T25" fmla="*/ 3 h 37"/>
                                <a:gd name="T26" fmla="*/ 22 w 111"/>
                                <a:gd name="T27" fmla="*/ 2 h 37"/>
                                <a:gd name="T28" fmla="*/ 15 w 111"/>
                                <a:gd name="T29" fmla="*/ 1 h 37"/>
                                <a:gd name="T30" fmla="*/ 8 w 111"/>
                                <a:gd name="T31" fmla="*/ 1 h 37"/>
                                <a:gd name="T32" fmla="*/ 0 w 111"/>
                                <a:gd name="T33" fmla="*/ 0 h 37"/>
                                <a:gd name="T34" fmla="*/ 0 w 111"/>
                                <a:gd name="T35" fmla="*/ 4 h 37"/>
                                <a:gd name="T36" fmla="*/ 0 w 111"/>
                                <a:gd name="T37" fmla="*/ 8 h 37"/>
                                <a:gd name="T38" fmla="*/ 0 w 111"/>
                                <a:gd name="T39" fmla="*/ 12 h 37"/>
                                <a:gd name="T40" fmla="*/ 1 w 111"/>
                                <a:gd name="T41" fmla="*/ 16 h 37"/>
                                <a:gd name="T42" fmla="*/ 1 w 111"/>
                                <a:gd name="T43" fmla="*/ 19 h 37"/>
                                <a:gd name="T44" fmla="*/ 1 w 111"/>
                                <a:gd name="T45" fmla="*/ 23 h 37"/>
                                <a:gd name="T46" fmla="*/ 1 w 111"/>
                                <a:gd name="T47" fmla="*/ 27 h 37"/>
                                <a:gd name="T48" fmla="*/ 1 w 111"/>
                                <a:gd name="T49" fmla="*/ 31 h 37"/>
                                <a:gd name="T50" fmla="*/ 8 w 111"/>
                                <a:gd name="T51" fmla="*/ 31 h 37"/>
                                <a:gd name="T52" fmla="*/ 16 w 111"/>
                                <a:gd name="T53" fmla="*/ 31 h 37"/>
                                <a:gd name="T54" fmla="*/ 23 w 111"/>
                                <a:gd name="T55" fmla="*/ 31 h 37"/>
                                <a:gd name="T56" fmla="*/ 30 w 111"/>
                                <a:gd name="T57" fmla="*/ 32 h 37"/>
                                <a:gd name="T58" fmla="*/ 37 w 111"/>
                                <a:gd name="T59" fmla="*/ 32 h 37"/>
                                <a:gd name="T60" fmla="*/ 44 w 111"/>
                                <a:gd name="T61" fmla="*/ 33 h 37"/>
                                <a:gd name="T62" fmla="*/ 51 w 111"/>
                                <a:gd name="T63" fmla="*/ 33 h 37"/>
                                <a:gd name="T64" fmla="*/ 59 w 111"/>
                                <a:gd name="T65" fmla="*/ 34 h 37"/>
                                <a:gd name="T66" fmla="*/ 65 w 111"/>
                                <a:gd name="T67" fmla="*/ 34 h 37"/>
                                <a:gd name="T68" fmla="*/ 72 w 111"/>
                                <a:gd name="T69" fmla="*/ 35 h 37"/>
                                <a:gd name="T70" fmla="*/ 79 w 111"/>
                                <a:gd name="T71" fmla="*/ 35 h 37"/>
                                <a:gd name="T72" fmla="*/ 85 w 111"/>
                                <a:gd name="T73" fmla="*/ 36 h 37"/>
                                <a:gd name="T74" fmla="*/ 92 w 111"/>
                                <a:gd name="T75" fmla="*/ 36 h 37"/>
                                <a:gd name="T76" fmla="*/ 98 w 111"/>
                                <a:gd name="T77" fmla="*/ 37 h 37"/>
                                <a:gd name="T78" fmla="*/ 105 w 111"/>
                                <a:gd name="T79" fmla="*/ 37 h 37"/>
                                <a:gd name="T80" fmla="*/ 111 w 111"/>
                                <a:gd name="T81" fmla="*/ 37 h 37"/>
                                <a:gd name="T82" fmla="*/ 111 w 111"/>
                                <a:gd name="T83" fmla="*/ 34 h 37"/>
                                <a:gd name="T84" fmla="*/ 111 w 111"/>
                                <a:gd name="T85" fmla="*/ 30 h 37"/>
                                <a:gd name="T86" fmla="*/ 111 w 111"/>
                                <a:gd name="T87" fmla="*/ 27 h 37"/>
                                <a:gd name="T88" fmla="*/ 111 w 111"/>
                                <a:gd name="T89" fmla="*/ 23 h 37"/>
                                <a:gd name="T90" fmla="*/ 111 w 111"/>
                                <a:gd name="T91" fmla="*/ 20 h 37"/>
                                <a:gd name="T92" fmla="*/ 111 w 111"/>
                                <a:gd name="T93" fmla="*/ 17 h 37"/>
                                <a:gd name="T94" fmla="*/ 111 w 111"/>
                                <a:gd name="T95" fmla="*/ 13 h 37"/>
                                <a:gd name="T96" fmla="*/ 111 w 111"/>
                                <a:gd name="T97" fmla="*/ 10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1" h="37">
                                  <a:moveTo>
                                    <a:pt x="111" y="10"/>
                                  </a:moveTo>
                                  <a:lnTo>
                                    <a:pt x="104" y="9"/>
                                  </a:lnTo>
                                  <a:lnTo>
                                    <a:pt x="98" y="8"/>
                                  </a:lnTo>
                                  <a:lnTo>
                                    <a:pt x="91" y="8"/>
                                  </a:lnTo>
                                  <a:lnTo>
                                    <a:pt x="85" y="7"/>
                                  </a:lnTo>
                                  <a:lnTo>
                                    <a:pt x="78" y="7"/>
                                  </a:lnTo>
                                  <a:lnTo>
                                    <a:pt x="71" y="6"/>
                                  </a:lnTo>
                                  <a:lnTo>
                                    <a:pt x="65" y="5"/>
                                  </a:lnTo>
                                  <a:lnTo>
                                    <a:pt x="58" y="5"/>
                                  </a:lnTo>
                                  <a:lnTo>
                                    <a:pt x="51" y="4"/>
                                  </a:lnTo>
                                  <a:lnTo>
                                    <a:pt x="44" y="4"/>
                                  </a:lnTo>
                                  <a:lnTo>
                                    <a:pt x="37" y="3"/>
                                  </a:lnTo>
                                  <a:lnTo>
                                    <a:pt x="30" y="3"/>
                                  </a:lnTo>
                                  <a:lnTo>
                                    <a:pt x="22" y="2"/>
                                  </a:lnTo>
                                  <a:lnTo>
                                    <a:pt x="15" y="1"/>
                                  </a:lnTo>
                                  <a:lnTo>
                                    <a:pt x="8" y="1"/>
                                  </a:lnTo>
                                  <a:lnTo>
                                    <a:pt x="0" y="0"/>
                                  </a:lnTo>
                                  <a:lnTo>
                                    <a:pt x="0" y="4"/>
                                  </a:lnTo>
                                  <a:lnTo>
                                    <a:pt x="0" y="8"/>
                                  </a:lnTo>
                                  <a:lnTo>
                                    <a:pt x="0" y="12"/>
                                  </a:lnTo>
                                  <a:lnTo>
                                    <a:pt x="1" y="16"/>
                                  </a:lnTo>
                                  <a:lnTo>
                                    <a:pt x="1" y="19"/>
                                  </a:lnTo>
                                  <a:lnTo>
                                    <a:pt x="1" y="23"/>
                                  </a:lnTo>
                                  <a:lnTo>
                                    <a:pt x="1" y="27"/>
                                  </a:lnTo>
                                  <a:lnTo>
                                    <a:pt x="1" y="31"/>
                                  </a:lnTo>
                                  <a:lnTo>
                                    <a:pt x="8" y="31"/>
                                  </a:lnTo>
                                  <a:lnTo>
                                    <a:pt x="16" y="31"/>
                                  </a:lnTo>
                                  <a:lnTo>
                                    <a:pt x="23" y="31"/>
                                  </a:lnTo>
                                  <a:lnTo>
                                    <a:pt x="30" y="32"/>
                                  </a:lnTo>
                                  <a:lnTo>
                                    <a:pt x="37" y="32"/>
                                  </a:lnTo>
                                  <a:lnTo>
                                    <a:pt x="44" y="33"/>
                                  </a:lnTo>
                                  <a:lnTo>
                                    <a:pt x="51" y="33"/>
                                  </a:lnTo>
                                  <a:lnTo>
                                    <a:pt x="59" y="34"/>
                                  </a:lnTo>
                                  <a:lnTo>
                                    <a:pt x="65" y="34"/>
                                  </a:lnTo>
                                  <a:lnTo>
                                    <a:pt x="72" y="35"/>
                                  </a:lnTo>
                                  <a:lnTo>
                                    <a:pt x="79" y="35"/>
                                  </a:lnTo>
                                  <a:lnTo>
                                    <a:pt x="85" y="36"/>
                                  </a:lnTo>
                                  <a:lnTo>
                                    <a:pt x="92" y="36"/>
                                  </a:lnTo>
                                  <a:lnTo>
                                    <a:pt x="98" y="37"/>
                                  </a:lnTo>
                                  <a:lnTo>
                                    <a:pt x="105" y="37"/>
                                  </a:lnTo>
                                  <a:lnTo>
                                    <a:pt x="111" y="37"/>
                                  </a:lnTo>
                                  <a:lnTo>
                                    <a:pt x="111" y="34"/>
                                  </a:lnTo>
                                  <a:lnTo>
                                    <a:pt x="111" y="30"/>
                                  </a:lnTo>
                                  <a:lnTo>
                                    <a:pt x="111" y="27"/>
                                  </a:lnTo>
                                  <a:lnTo>
                                    <a:pt x="111" y="23"/>
                                  </a:lnTo>
                                  <a:lnTo>
                                    <a:pt x="111" y="20"/>
                                  </a:lnTo>
                                  <a:lnTo>
                                    <a:pt x="111" y="17"/>
                                  </a:lnTo>
                                  <a:lnTo>
                                    <a:pt x="111" y="13"/>
                                  </a:lnTo>
                                  <a:lnTo>
                                    <a:pt x="111" y="1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6" name="Freeform 2780"/>
                          <wps:cNvSpPr>
                            <a:spLocks/>
                          </wps:cNvSpPr>
                          <wps:spPr bwMode="auto">
                            <a:xfrm>
                              <a:off x="2028" y="2458"/>
                              <a:ext cx="111" cy="32"/>
                            </a:xfrm>
                            <a:custGeom>
                              <a:avLst/>
                              <a:gdLst>
                                <a:gd name="T0" fmla="*/ 110 w 111"/>
                                <a:gd name="T1" fmla="*/ 4 h 32"/>
                                <a:gd name="T2" fmla="*/ 103 w 111"/>
                                <a:gd name="T3" fmla="*/ 4 h 32"/>
                                <a:gd name="T4" fmla="*/ 97 w 111"/>
                                <a:gd name="T5" fmla="*/ 3 h 32"/>
                                <a:gd name="T6" fmla="*/ 90 w 111"/>
                                <a:gd name="T7" fmla="*/ 3 h 32"/>
                                <a:gd name="T8" fmla="*/ 84 w 111"/>
                                <a:gd name="T9" fmla="*/ 3 h 32"/>
                                <a:gd name="T10" fmla="*/ 77 w 111"/>
                                <a:gd name="T11" fmla="*/ 3 h 32"/>
                                <a:gd name="T12" fmla="*/ 71 w 111"/>
                                <a:gd name="T13" fmla="*/ 2 h 32"/>
                                <a:gd name="T14" fmla="*/ 64 w 111"/>
                                <a:gd name="T15" fmla="*/ 2 h 32"/>
                                <a:gd name="T16" fmla="*/ 57 w 111"/>
                                <a:gd name="T17" fmla="*/ 2 h 32"/>
                                <a:gd name="T18" fmla="*/ 50 w 111"/>
                                <a:gd name="T19" fmla="*/ 2 h 32"/>
                                <a:gd name="T20" fmla="*/ 43 w 111"/>
                                <a:gd name="T21" fmla="*/ 1 h 32"/>
                                <a:gd name="T22" fmla="*/ 36 w 111"/>
                                <a:gd name="T23" fmla="*/ 1 h 32"/>
                                <a:gd name="T24" fmla="*/ 29 w 111"/>
                                <a:gd name="T25" fmla="*/ 1 h 32"/>
                                <a:gd name="T26" fmla="*/ 21 w 111"/>
                                <a:gd name="T27" fmla="*/ 0 h 32"/>
                                <a:gd name="T28" fmla="*/ 14 w 111"/>
                                <a:gd name="T29" fmla="*/ 0 h 32"/>
                                <a:gd name="T30" fmla="*/ 7 w 111"/>
                                <a:gd name="T31" fmla="*/ 0 h 32"/>
                                <a:gd name="T32" fmla="*/ 0 w 111"/>
                                <a:gd name="T33" fmla="*/ 0 h 32"/>
                                <a:gd name="T34" fmla="*/ 0 w 111"/>
                                <a:gd name="T35" fmla="*/ 3 h 32"/>
                                <a:gd name="T36" fmla="*/ 0 w 111"/>
                                <a:gd name="T37" fmla="*/ 7 h 32"/>
                                <a:gd name="T38" fmla="*/ 0 w 111"/>
                                <a:gd name="T39" fmla="*/ 11 h 32"/>
                                <a:gd name="T40" fmla="*/ 0 w 111"/>
                                <a:gd name="T41" fmla="*/ 15 h 32"/>
                                <a:gd name="T42" fmla="*/ 0 w 111"/>
                                <a:gd name="T43" fmla="*/ 19 h 32"/>
                                <a:gd name="T44" fmla="*/ 0 w 111"/>
                                <a:gd name="T45" fmla="*/ 23 h 32"/>
                                <a:gd name="T46" fmla="*/ 0 w 111"/>
                                <a:gd name="T47" fmla="*/ 27 h 32"/>
                                <a:gd name="T48" fmla="*/ 0 w 111"/>
                                <a:gd name="T49" fmla="*/ 31 h 32"/>
                                <a:gd name="T50" fmla="*/ 7 w 111"/>
                                <a:gd name="T51" fmla="*/ 31 h 32"/>
                                <a:gd name="T52" fmla="*/ 15 w 111"/>
                                <a:gd name="T53" fmla="*/ 31 h 32"/>
                                <a:gd name="T54" fmla="*/ 22 w 111"/>
                                <a:gd name="T55" fmla="*/ 31 h 32"/>
                                <a:gd name="T56" fmla="*/ 29 w 111"/>
                                <a:gd name="T57" fmla="*/ 31 h 32"/>
                                <a:gd name="T58" fmla="*/ 36 w 111"/>
                                <a:gd name="T59" fmla="*/ 31 h 32"/>
                                <a:gd name="T60" fmla="*/ 44 w 111"/>
                                <a:gd name="T61" fmla="*/ 31 h 32"/>
                                <a:gd name="T62" fmla="*/ 51 w 111"/>
                                <a:gd name="T63" fmla="*/ 31 h 32"/>
                                <a:gd name="T64" fmla="*/ 58 w 111"/>
                                <a:gd name="T65" fmla="*/ 31 h 32"/>
                                <a:gd name="T66" fmla="*/ 64 w 111"/>
                                <a:gd name="T67" fmla="*/ 31 h 32"/>
                                <a:gd name="T68" fmla="*/ 71 w 111"/>
                                <a:gd name="T69" fmla="*/ 31 h 32"/>
                                <a:gd name="T70" fmla="*/ 78 w 111"/>
                                <a:gd name="T71" fmla="*/ 31 h 32"/>
                                <a:gd name="T72" fmla="*/ 85 w 111"/>
                                <a:gd name="T73" fmla="*/ 32 h 32"/>
                                <a:gd name="T74" fmla="*/ 91 w 111"/>
                                <a:gd name="T75" fmla="*/ 32 h 32"/>
                                <a:gd name="T76" fmla="*/ 98 w 111"/>
                                <a:gd name="T77" fmla="*/ 32 h 32"/>
                                <a:gd name="T78" fmla="*/ 104 w 111"/>
                                <a:gd name="T79" fmla="*/ 32 h 32"/>
                                <a:gd name="T80" fmla="*/ 111 w 111"/>
                                <a:gd name="T81" fmla="*/ 32 h 32"/>
                                <a:gd name="T82" fmla="*/ 111 w 111"/>
                                <a:gd name="T83" fmla="*/ 28 h 32"/>
                                <a:gd name="T84" fmla="*/ 110 w 111"/>
                                <a:gd name="T85" fmla="*/ 25 h 32"/>
                                <a:gd name="T86" fmla="*/ 110 w 111"/>
                                <a:gd name="T87" fmla="*/ 21 h 32"/>
                                <a:gd name="T88" fmla="*/ 110 w 111"/>
                                <a:gd name="T89" fmla="*/ 18 h 32"/>
                                <a:gd name="T90" fmla="*/ 110 w 111"/>
                                <a:gd name="T91" fmla="*/ 15 h 32"/>
                                <a:gd name="T92" fmla="*/ 110 w 111"/>
                                <a:gd name="T93" fmla="*/ 11 h 32"/>
                                <a:gd name="T94" fmla="*/ 110 w 111"/>
                                <a:gd name="T95" fmla="*/ 8 h 32"/>
                                <a:gd name="T96" fmla="*/ 110 w 111"/>
                                <a:gd name="T97" fmla="*/ 4 h 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1" h="32">
                                  <a:moveTo>
                                    <a:pt x="110" y="4"/>
                                  </a:moveTo>
                                  <a:lnTo>
                                    <a:pt x="103" y="4"/>
                                  </a:lnTo>
                                  <a:lnTo>
                                    <a:pt x="97" y="3"/>
                                  </a:lnTo>
                                  <a:lnTo>
                                    <a:pt x="90" y="3"/>
                                  </a:lnTo>
                                  <a:lnTo>
                                    <a:pt x="84" y="3"/>
                                  </a:lnTo>
                                  <a:lnTo>
                                    <a:pt x="77" y="3"/>
                                  </a:lnTo>
                                  <a:lnTo>
                                    <a:pt x="71" y="2"/>
                                  </a:lnTo>
                                  <a:lnTo>
                                    <a:pt x="64" y="2"/>
                                  </a:lnTo>
                                  <a:lnTo>
                                    <a:pt x="57" y="2"/>
                                  </a:lnTo>
                                  <a:lnTo>
                                    <a:pt x="50" y="2"/>
                                  </a:lnTo>
                                  <a:lnTo>
                                    <a:pt x="43" y="1"/>
                                  </a:lnTo>
                                  <a:lnTo>
                                    <a:pt x="36" y="1"/>
                                  </a:lnTo>
                                  <a:lnTo>
                                    <a:pt x="29" y="1"/>
                                  </a:lnTo>
                                  <a:lnTo>
                                    <a:pt x="21" y="0"/>
                                  </a:lnTo>
                                  <a:lnTo>
                                    <a:pt x="14" y="0"/>
                                  </a:lnTo>
                                  <a:lnTo>
                                    <a:pt x="7" y="0"/>
                                  </a:lnTo>
                                  <a:lnTo>
                                    <a:pt x="0" y="0"/>
                                  </a:lnTo>
                                  <a:lnTo>
                                    <a:pt x="0" y="3"/>
                                  </a:lnTo>
                                  <a:lnTo>
                                    <a:pt x="0" y="7"/>
                                  </a:lnTo>
                                  <a:lnTo>
                                    <a:pt x="0" y="11"/>
                                  </a:lnTo>
                                  <a:lnTo>
                                    <a:pt x="0" y="15"/>
                                  </a:lnTo>
                                  <a:lnTo>
                                    <a:pt x="0" y="19"/>
                                  </a:lnTo>
                                  <a:lnTo>
                                    <a:pt x="0" y="23"/>
                                  </a:lnTo>
                                  <a:lnTo>
                                    <a:pt x="0" y="27"/>
                                  </a:lnTo>
                                  <a:lnTo>
                                    <a:pt x="0" y="31"/>
                                  </a:lnTo>
                                  <a:lnTo>
                                    <a:pt x="7" y="31"/>
                                  </a:lnTo>
                                  <a:lnTo>
                                    <a:pt x="15" y="31"/>
                                  </a:lnTo>
                                  <a:lnTo>
                                    <a:pt x="22" y="31"/>
                                  </a:lnTo>
                                  <a:lnTo>
                                    <a:pt x="29" y="31"/>
                                  </a:lnTo>
                                  <a:lnTo>
                                    <a:pt x="36" y="31"/>
                                  </a:lnTo>
                                  <a:lnTo>
                                    <a:pt x="44" y="31"/>
                                  </a:lnTo>
                                  <a:lnTo>
                                    <a:pt x="51" y="31"/>
                                  </a:lnTo>
                                  <a:lnTo>
                                    <a:pt x="58" y="31"/>
                                  </a:lnTo>
                                  <a:lnTo>
                                    <a:pt x="64" y="31"/>
                                  </a:lnTo>
                                  <a:lnTo>
                                    <a:pt x="71" y="31"/>
                                  </a:lnTo>
                                  <a:lnTo>
                                    <a:pt x="78" y="31"/>
                                  </a:lnTo>
                                  <a:lnTo>
                                    <a:pt x="85" y="32"/>
                                  </a:lnTo>
                                  <a:lnTo>
                                    <a:pt x="91" y="32"/>
                                  </a:lnTo>
                                  <a:lnTo>
                                    <a:pt x="98" y="32"/>
                                  </a:lnTo>
                                  <a:lnTo>
                                    <a:pt x="104" y="32"/>
                                  </a:lnTo>
                                  <a:lnTo>
                                    <a:pt x="111" y="32"/>
                                  </a:lnTo>
                                  <a:lnTo>
                                    <a:pt x="111" y="28"/>
                                  </a:lnTo>
                                  <a:lnTo>
                                    <a:pt x="110" y="25"/>
                                  </a:lnTo>
                                  <a:lnTo>
                                    <a:pt x="110" y="21"/>
                                  </a:lnTo>
                                  <a:lnTo>
                                    <a:pt x="110" y="18"/>
                                  </a:lnTo>
                                  <a:lnTo>
                                    <a:pt x="110" y="15"/>
                                  </a:lnTo>
                                  <a:lnTo>
                                    <a:pt x="110" y="11"/>
                                  </a:lnTo>
                                  <a:lnTo>
                                    <a:pt x="110" y="8"/>
                                  </a:lnTo>
                                  <a:lnTo>
                                    <a:pt x="110" y="4"/>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7" name="Freeform 2781"/>
                          <wps:cNvSpPr>
                            <a:spLocks/>
                          </wps:cNvSpPr>
                          <wps:spPr bwMode="auto">
                            <a:xfrm>
                              <a:off x="2029" y="2518"/>
                              <a:ext cx="112" cy="32"/>
                            </a:xfrm>
                            <a:custGeom>
                              <a:avLst/>
                              <a:gdLst>
                                <a:gd name="T0" fmla="*/ 111 w 112"/>
                                <a:gd name="T1" fmla="*/ 0 h 32"/>
                                <a:gd name="T2" fmla="*/ 104 w 112"/>
                                <a:gd name="T3" fmla="*/ 0 h 32"/>
                                <a:gd name="T4" fmla="*/ 97 w 112"/>
                                <a:gd name="T5" fmla="*/ 0 h 32"/>
                                <a:gd name="T6" fmla="*/ 91 w 112"/>
                                <a:gd name="T7" fmla="*/ 0 h 32"/>
                                <a:gd name="T8" fmla="*/ 84 w 112"/>
                                <a:gd name="T9" fmla="*/ 0 h 32"/>
                                <a:gd name="T10" fmla="*/ 78 w 112"/>
                                <a:gd name="T11" fmla="*/ 0 h 32"/>
                                <a:gd name="T12" fmla="*/ 71 w 112"/>
                                <a:gd name="T13" fmla="*/ 0 h 32"/>
                                <a:gd name="T14" fmla="*/ 64 w 112"/>
                                <a:gd name="T15" fmla="*/ 1 h 32"/>
                                <a:gd name="T16" fmla="*/ 57 w 112"/>
                                <a:gd name="T17" fmla="*/ 1 h 32"/>
                                <a:gd name="T18" fmla="*/ 50 w 112"/>
                                <a:gd name="T19" fmla="*/ 1 h 32"/>
                                <a:gd name="T20" fmla="*/ 43 w 112"/>
                                <a:gd name="T21" fmla="*/ 1 h 32"/>
                                <a:gd name="T22" fmla="*/ 36 w 112"/>
                                <a:gd name="T23" fmla="*/ 1 h 32"/>
                                <a:gd name="T24" fmla="*/ 29 w 112"/>
                                <a:gd name="T25" fmla="*/ 1 h 32"/>
                                <a:gd name="T26" fmla="*/ 22 w 112"/>
                                <a:gd name="T27" fmla="*/ 1 h 32"/>
                                <a:gd name="T28" fmla="*/ 14 w 112"/>
                                <a:gd name="T29" fmla="*/ 1 h 32"/>
                                <a:gd name="T30" fmla="*/ 7 w 112"/>
                                <a:gd name="T31" fmla="*/ 1 h 32"/>
                                <a:gd name="T32" fmla="*/ 0 w 112"/>
                                <a:gd name="T33" fmla="*/ 1 h 32"/>
                                <a:gd name="T34" fmla="*/ 0 w 112"/>
                                <a:gd name="T35" fmla="*/ 5 h 32"/>
                                <a:gd name="T36" fmla="*/ 0 w 112"/>
                                <a:gd name="T37" fmla="*/ 9 h 32"/>
                                <a:gd name="T38" fmla="*/ 0 w 112"/>
                                <a:gd name="T39" fmla="*/ 13 h 32"/>
                                <a:gd name="T40" fmla="*/ 0 w 112"/>
                                <a:gd name="T41" fmla="*/ 16 h 32"/>
                                <a:gd name="T42" fmla="*/ 0 w 112"/>
                                <a:gd name="T43" fmla="*/ 20 h 32"/>
                                <a:gd name="T44" fmla="*/ 0 w 112"/>
                                <a:gd name="T45" fmla="*/ 24 h 32"/>
                                <a:gd name="T46" fmla="*/ 0 w 112"/>
                                <a:gd name="T47" fmla="*/ 28 h 32"/>
                                <a:gd name="T48" fmla="*/ 0 w 112"/>
                                <a:gd name="T49" fmla="*/ 32 h 32"/>
                                <a:gd name="T50" fmla="*/ 7 w 112"/>
                                <a:gd name="T51" fmla="*/ 32 h 32"/>
                                <a:gd name="T52" fmla="*/ 15 w 112"/>
                                <a:gd name="T53" fmla="*/ 32 h 32"/>
                                <a:gd name="T54" fmla="*/ 22 w 112"/>
                                <a:gd name="T55" fmla="*/ 31 h 32"/>
                                <a:gd name="T56" fmla="*/ 30 w 112"/>
                                <a:gd name="T57" fmla="*/ 31 h 32"/>
                                <a:gd name="T58" fmla="*/ 37 w 112"/>
                                <a:gd name="T59" fmla="*/ 31 h 32"/>
                                <a:gd name="T60" fmla="*/ 44 w 112"/>
                                <a:gd name="T61" fmla="*/ 31 h 32"/>
                                <a:gd name="T62" fmla="*/ 51 w 112"/>
                                <a:gd name="T63" fmla="*/ 31 h 32"/>
                                <a:gd name="T64" fmla="*/ 58 w 112"/>
                                <a:gd name="T65" fmla="*/ 31 h 32"/>
                                <a:gd name="T66" fmla="*/ 65 w 112"/>
                                <a:gd name="T67" fmla="*/ 30 h 32"/>
                                <a:gd name="T68" fmla="*/ 72 w 112"/>
                                <a:gd name="T69" fmla="*/ 30 h 32"/>
                                <a:gd name="T70" fmla="*/ 78 w 112"/>
                                <a:gd name="T71" fmla="*/ 29 h 32"/>
                                <a:gd name="T72" fmla="*/ 85 w 112"/>
                                <a:gd name="T73" fmla="*/ 29 h 32"/>
                                <a:gd name="T74" fmla="*/ 92 w 112"/>
                                <a:gd name="T75" fmla="*/ 29 h 32"/>
                                <a:gd name="T76" fmla="*/ 98 w 112"/>
                                <a:gd name="T77" fmla="*/ 29 h 32"/>
                                <a:gd name="T78" fmla="*/ 105 w 112"/>
                                <a:gd name="T79" fmla="*/ 29 h 32"/>
                                <a:gd name="T80" fmla="*/ 112 w 112"/>
                                <a:gd name="T81" fmla="*/ 29 h 32"/>
                                <a:gd name="T82" fmla="*/ 111 w 112"/>
                                <a:gd name="T83" fmla="*/ 25 h 32"/>
                                <a:gd name="T84" fmla="*/ 111 w 112"/>
                                <a:gd name="T85" fmla="*/ 21 h 32"/>
                                <a:gd name="T86" fmla="*/ 111 w 112"/>
                                <a:gd name="T87" fmla="*/ 18 h 32"/>
                                <a:gd name="T88" fmla="*/ 111 w 112"/>
                                <a:gd name="T89" fmla="*/ 14 h 32"/>
                                <a:gd name="T90" fmla="*/ 111 w 112"/>
                                <a:gd name="T91" fmla="*/ 11 h 32"/>
                                <a:gd name="T92" fmla="*/ 111 w 112"/>
                                <a:gd name="T93" fmla="*/ 7 h 32"/>
                                <a:gd name="T94" fmla="*/ 111 w 112"/>
                                <a:gd name="T95" fmla="*/ 3 h 32"/>
                                <a:gd name="T96" fmla="*/ 111 w 112"/>
                                <a:gd name="T97" fmla="*/ 0 h 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2" h="32">
                                  <a:moveTo>
                                    <a:pt x="111" y="0"/>
                                  </a:moveTo>
                                  <a:lnTo>
                                    <a:pt x="104" y="0"/>
                                  </a:lnTo>
                                  <a:lnTo>
                                    <a:pt x="97" y="0"/>
                                  </a:lnTo>
                                  <a:lnTo>
                                    <a:pt x="91" y="0"/>
                                  </a:lnTo>
                                  <a:lnTo>
                                    <a:pt x="84" y="0"/>
                                  </a:lnTo>
                                  <a:lnTo>
                                    <a:pt x="78" y="0"/>
                                  </a:lnTo>
                                  <a:lnTo>
                                    <a:pt x="71" y="0"/>
                                  </a:lnTo>
                                  <a:lnTo>
                                    <a:pt x="64" y="1"/>
                                  </a:lnTo>
                                  <a:lnTo>
                                    <a:pt x="57" y="1"/>
                                  </a:lnTo>
                                  <a:lnTo>
                                    <a:pt x="50" y="1"/>
                                  </a:lnTo>
                                  <a:lnTo>
                                    <a:pt x="43" y="1"/>
                                  </a:lnTo>
                                  <a:lnTo>
                                    <a:pt x="36" y="1"/>
                                  </a:lnTo>
                                  <a:lnTo>
                                    <a:pt x="29" y="1"/>
                                  </a:lnTo>
                                  <a:lnTo>
                                    <a:pt x="22" y="1"/>
                                  </a:lnTo>
                                  <a:lnTo>
                                    <a:pt x="14" y="1"/>
                                  </a:lnTo>
                                  <a:lnTo>
                                    <a:pt x="7" y="1"/>
                                  </a:lnTo>
                                  <a:lnTo>
                                    <a:pt x="0" y="1"/>
                                  </a:lnTo>
                                  <a:lnTo>
                                    <a:pt x="0" y="5"/>
                                  </a:lnTo>
                                  <a:lnTo>
                                    <a:pt x="0" y="9"/>
                                  </a:lnTo>
                                  <a:lnTo>
                                    <a:pt x="0" y="13"/>
                                  </a:lnTo>
                                  <a:lnTo>
                                    <a:pt x="0" y="16"/>
                                  </a:lnTo>
                                  <a:lnTo>
                                    <a:pt x="0" y="20"/>
                                  </a:lnTo>
                                  <a:lnTo>
                                    <a:pt x="0" y="24"/>
                                  </a:lnTo>
                                  <a:lnTo>
                                    <a:pt x="0" y="28"/>
                                  </a:lnTo>
                                  <a:lnTo>
                                    <a:pt x="0" y="32"/>
                                  </a:lnTo>
                                  <a:lnTo>
                                    <a:pt x="7" y="32"/>
                                  </a:lnTo>
                                  <a:lnTo>
                                    <a:pt x="15" y="32"/>
                                  </a:lnTo>
                                  <a:lnTo>
                                    <a:pt x="22" y="31"/>
                                  </a:lnTo>
                                  <a:lnTo>
                                    <a:pt x="30" y="31"/>
                                  </a:lnTo>
                                  <a:lnTo>
                                    <a:pt x="37" y="31"/>
                                  </a:lnTo>
                                  <a:lnTo>
                                    <a:pt x="44" y="31"/>
                                  </a:lnTo>
                                  <a:lnTo>
                                    <a:pt x="51" y="31"/>
                                  </a:lnTo>
                                  <a:lnTo>
                                    <a:pt x="58" y="31"/>
                                  </a:lnTo>
                                  <a:lnTo>
                                    <a:pt x="65" y="30"/>
                                  </a:lnTo>
                                  <a:lnTo>
                                    <a:pt x="72" y="30"/>
                                  </a:lnTo>
                                  <a:lnTo>
                                    <a:pt x="78" y="29"/>
                                  </a:lnTo>
                                  <a:lnTo>
                                    <a:pt x="85" y="29"/>
                                  </a:lnTo>
                                  <a:lnTo>
                                    <a:pt x="92" y="29"/>
                                  </a:lnTo>
                                  <a:lnTo>
                                    <a:pt x="98" y="29"/>
                                  </a:lnTo>
                                  <a:lnTo>
                                    <a:pt x="105" y="29"/>
                                  </a:lnTo>
                                  <a:lnTo>
                                    <a:pt x="112" y="29"/>
                                  </a:lnTo>
                                  <a:lnTo>
                                    <a:pt x="111" y="25"/>
                                  </a:lnTo>
                                  <a:lnTo>
                                    <a:pt x="111" y="21"/>
                                  </a:lnTo>
                                  <a:lnTo>
                                    <a:pt x="111" y="18"/>
                                  </a:lnTo>
                                  <a:lnTo>
                                    <a:pt x="111" y="14"/>
                                  </a:lnTo>
                                  <a:lnTo>
                                    <a:pt x="111" y="11"/>
                                  </a:lnTo>
                                  <a:lnTo>
                                    <a:pt x="111" y="7"/>
                                  </a:lnTo>
                                  <a:lnTo>
                                    <a:pt x="111" y="3"/>
                                  </a:lnTo>
                                  <a:lnTo>
                                    <a:pt x="111"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8" name="Freeform 2782"/>
                          <wps:cNvSpPr>
                            <a:spLocks/>
                          </wps:cNvSpPr>
                          <wps:spPr bwMode="auto">
                            <a:xfrm>
                              <a:off x="2030" y="2575"/>
                              <a:ext cx="112" cy="31"/>
                            </a:xfrm>
                            <a:custGeom>
                              <a:avLst/>
                              <a:gdLst>
                                <a:gd name="T0" fmla="*/ 111 w 112"/>
                                <a:gd name="T1" fmla="*/ 0 h 31"/>
                                <a:gd name="T2" fmla="*/ 104 w 112"/>
                                <a:gd name="T3" fmla="*/ 0 h 31"/>
                                <a:gd name="T4" fmla="*/ 98 w 112"/>
                                <a:gd name="T5" fmla="*/ 0 h 31"/>
                                <a:gd name="T6" fmla="*/ 91 w 112"/>
                                <a:gd name="T7" fmla="*/ 1 h 31"/>
                                <a:gd name="T8" fmla="*/ 85 w 112"/>
                                <a:gd name="T9" fmla="*/ 1 h 31"/>
                                <a:gd name="T10" fmla="*/ 78 w 112"/>
                                <a:gd name="T11" fmla="*/ 1 h 31"/>
                                <a:gd name="T12" fmla="*/ 71 w 112"/>
                                <a:gd name="T13" fmla="*/ 2 h 31"/>
                                <a:gd name="T14" fmla="*/ 64 w 112"/>
                                <a:gd name="T15" fmla="*/ 2 h 31"/>
                                <a:gd name="T16" fmla="*/ 58 w 112"/>
                                <a:gd name="T17" fmla="*/ 3 h 31"/>
                                <a:gd name="T18" fmla="*/ 51 w 112"/>
                                <a:gd name="T19" fmla="*/ 3 h 31"/>
                                <a:gd name="T20" fmla="*/ 44 w 112"/>
                                <a:gd name="T21" fmla="*/ 4 h 31"/>
                                <a:gd name="T22" fmla="*/ 36 w 112"/>
                                <a:gd name="T23" fmla="*/ 4 h 31"/>
                                <a:gd name="T24" fmla="*/ 29 w 112"/>
                                <a:gd name="T25" fmla="*/ 5 h 31"/>
                                <a:gd name="T26" fmla="*/ 22 w 112"/>
                                <a:gd name="T27" fmla="*/ 5 h 31"/>
                                <a:gd name="T28" fmla="*/ 14 w 112"/>
                                <a:gd name="T29" fmla="*/ 5 h 31"/>
                                <a:gd name="T30" fmla="*/ 7 w 112"/>
                                <a:gd name="T31" fmla="*/ 6 h 31"/>
                                <a:gd name="T32" fmla="*/ 0 w 112"/>
                                <a:gd name="T33" fmla="*/ 6 h 31"/>
                                <a:gd name="T34" fmla="*/ 0 w 112"/>
                                <a:gd name="T35" fmla="*/ 9 h 31"/>
                                <a:gd name="T36" fmla="*/ 0 w 112"/>
                                <a:gd name="T37" fmla="*/ 12 h 31"/>
                                <a:gd name="T38" fmla="*/ 0 w 112"/>
                                <a:gd name="T39" fmla="*/ 15 h 31"/>
                                <a:gd name="T40" fmla="*/ 0 w 112"/>
                                <a:gd name="T41" fmla="*/ 19 h 31"/>
                                <a:gd name="T42" fmla="*/ 0 w 112"/>
                                <a:gd name="T43" fmla="*/ 21 h 31"/>
                                <a:gd name="T44" fmla="*/ 0 w 112"/>
                                <a:gd name="T45" fmla="*/ 25 h 31"/>
                                <a:gd name="T46" fmla="*/ 0 w 112"/>
                                <a:gd name="T47" fmla="*/ 28 h 31"/>
                                <a:gd name="T48" fmla="*/ 0 w 112"/>
                                <a:gd name="T49" fmla="*/ 31 h 31"/>
                                <a:gd name="T50" fmla="*/ 7 w 112"/>
                                <a:gd name="T51" fmla="*/ 30 h 31"/>
                                <a:gd name="T52" fmla="*/ 15 w 112"/>
                                <a:gd name="T53" fmla="*/ 29 h 31"/>
                                <a:gd name="T54" fmla="*/ 22 w 112"/>
                                <a:gd name="T55" fmla="*/ 29 h 31"/>
                                <a:gd name="T56" fmla="*/ 30 w 112"/>
                                <a:gd name="T57" fmla="*/ 28 h 31"/>
                                <a:gd name="T58" fmla="*/ 37 w 112"/>
                                <a:gd name="T59" fmla="*/ 27 h 31"/>
                                <a:gd name="T60" fmla="*/ 44 w 112"/>
                                <a:gd name="T61" fmla="*/ 27 h 31"/>
                                <a:gd name="T62" fmla="*/ 51 w 112"/>
                                <a:gd name="T63" fmla="*/ 26 h 31"/>
                                <a:gd name="T64" fmla="*/ 58 w 112"/>
                                <a:gd name="T65" fmla="*/ 26 h 31"/>
                                <a:gd name="T66" fmla="*/ 65 w 112"/>
                                <a:gd name="T67" fmla="*/ 25 h 31"/>
                                <a:gd name="T68" fmla="*/ 72 w 112"/>
                                <a:gd name="T69" fmla="*/ 25 h 31"/>
                                <a:gd name="T70" fmla="*/ 78 w 112"/>
                                <a:gd name="T71" fmla="*/ 24 h 31"/>
                                <a:gd name="T72" fmla="*/ 85 w 112"/>
                                <a:gd name="T73" fmla="*/ 24 h 31"/>
                                <a:gd name="T74" fmla="*/ 92 w 112"/>
                                <a:gd name="T75" fmla="*/ 23 h 31"/>
                                <a:gd name="T76" fmla="*/ 98 w 112"/>
                                <a:gd name="T77" fmla="*/ 23 h 31"/>
                                <a:gd name="T78" fmla="*/ 105 w 112"/>
                                <a:gd name="T79" fmla="*/ 22 h 31"/>
                                <a:gd name="T80" fmla="*/ 112 w 112"/>
                                <a:gd name="T81" fmla="*/ 22 h 31"/>
                                <a:gd name="T82" fmla="*/ 111 w 112"/>
                                <a:gd name="T83" fmla="*/ 19 h 31"/>
                                <a:gd name="T84" fmla="*/ 111 w 112"/>
                                <a:gd name="T85" fmla="*/ 17 h 31"/>
                                <a:gd name="T86" fmla="*/ 111 w 112"/>
                                <a:gd name="T87" fmla="*/ 14 h 31"/>
                                <a:gd name="T88" fmla="*/ 111 w 112"/>
                                <a:gd name="T89" fmla="*/ 11 h 31"/>
                                <a:gd name="T90" fmla="*/ 111 w 112"/>
                                <a:gd name="T91" fmla="*/ 8 h 31"/>
                                <a:gd name="T92" fmla="*/ 111 w 112"/>
                                <a:gd name="T93" fmla="*/ 5 h 31"/>
                                <a:gd name="T94" fmla="*/ 111 w 112"/>
                                <a:gd name="T95" fmla="*/ 3 h 31"/>
                                <a:gd name="T96" fmla="*/ 111 w 112"/>
                                <a:gd name="T97" fmla="*/ 0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2" h="31">
                                  <a:moveTo>
                                    <a:pt x="111" y="0"/>
                                  </a:moveTo>
                                  <a:lnTo>
                                    <a:pt x="104" y="0"/>
                                  </a:lnTo>
                                  <a:lnTo>
                                    <a:pt x="98" y="0"/>
                                  </a:lnTo>
                                  <a:lnTo>
                                    <a:pt x="91" y="1"/>
                                  </a:lnTo>
                                  <a:lnTo>
                                    <a:pt x="85" y="1"/>
                                  </a:lnTo>
                                  <a:lnTo>
                                    <a:pt x="78" y="1"/>
                                  </a:lnTo>
                                  <a:lnTo>
                                    <a:pt x="71" y="2"/>
                                  </a:lnTo>
                                  <a:lnTo>
                                    <a:pt x="64" y="2"/>
                                  </a:lnTo>
                                  <a:lnTo>
                                    <a:pt x="58" y="3"/>
                                  </a:lnTo>
                                  <a:lnTo>
                                    <a:pt x="51" y="3"/>
                                  </a:lnTo>
                                  <a:lnTo>
                                    <a:pt x="44" y="4"/>
                                  </a:lnTo>
                                  <a:lnTo>
                                    <a:pt x="36" y="4"/>
                                  </a:lnTo>
                                  <a:lnTo>
                                    <a:pt x="29" y="5"/>
                                  </a:lnTo>
                                  <a:lnTo>
                                    <a:pt x="22" y="5"/>
                                  </a:lnTo>
                                  <a:lnTo>
                                    <a:pt x="14" y="5"/>
                                  </a:lnTo>
                                  <a:lnTo>
                                    <a:pt x="7" y="6"/>
                                  </a:lnTo>
                                  <a:lnTo>
                                    <a:pt x="0" y="6"/>
                                  </a:lnTo>
                                  <a:lnTo>
                                    <a:pt x="0" y="9"/>
                                  </a:lnTo>
                                  <a:lnTo>
                                    <a:pt x="0" y="12"/>
                                  </a:lnTo>
                                  <a:lnTo>
                                    <a:pt x="0" y="15"/>
                                  </a:lnTo>
                                  <a:lnTo>
                                    <a:pt x="0" y="19"/>
                                  </a:lnTo>
                                  <a:lnTo>
                                    <a:pt x="0" y="21"/>
                                  </a:lnTo>
                                  <a:lnTo>
                                    <a:pt x="0" y="25"/>
                                  </a:lnTo>
                                  <a:lnTo>
                                    <a:pt x="0" y="28"/>
                                  </a:lnTo>
                                  <a:lnTo>
                                    <a:pt x="0" y="31"/>
                                  </a:lnTo>
                                  <a:lnTo>
                                    <a:pt x="7" y="30"/>
                                  </a:lnTo>
                                  <a:lnTo>
                                    <a:pt x="15" y="29"/>
                                  </a:lnTo>
                                  <a:lnTo>
                                    <a:pt x="22" y="29"/>
                                  </a:lnTo>
                                  <a:lnTo>
                                    <a:pt x="30" y="28"/>
                                  </a:lnTo>
                                  <a:lnTo>
                                    <a:pt x="37" y="27"/>
                                  </a:lnTo>
                                  <a:lnTo>
                                    <a:pt x="44" y="27"/>
                                  </a:lnTo>
                                  <a:lnTo>
                                    <a:pt x="51" y="26"/>
                                  </a:lnTo>
                                  <a:lnTo>
                                    <a:pt x="58" y="26"/>
                                  </a:lnTo>
                                  <a:lnTo>
                                    <a:pt x="65" y="25"/>
                                  </a:lnTo>
                                  <a:lnTo>
                                    <a:pt x="72" y="25"/>
                                  </a:lnTo>
                                  <a:lnTo>
                                    <a:pt x="78" y="24"/>
                                  </a:lnTo>
                                  <a:lnTo>
                                    <a:pt x="85" y="24"/>
                                  </a:lnTo>
                                  <a:lnTo>
                                    <a:pt x="92" y="23"/>
                                  </a:lnTo>
                                  <a:lnTo>
                                    <a:pt x="98" y="23"/>
                                  </a:lnTo>
                                  <a:lnTo>
                                    <a:pt x="105" y="22"/>
                                  </a:lnTo>
                                  <a:lnTo>
                                    <a:pt x="112" y="22"/>
                                  </a:lnTo>
                                  <a:lnTo>
                                    <a:pt x="111" y="19"/>
                                  </a:lnTo>
                                  <a:lnTo>
                                    <a:pt x="111" y="17"/>
                                  </a:lnTo>
                                  <a:lnTo>
                                    <a:pt x="111" y="14"/>
                                  </a:lnTo>
                                  <a:lnTo>
                                    <a:pt x="111" y="11"/>
                                  </a:lnTo>
                                  <a:lnTo>
                                    <a:pt x="111" y="8"/>
                                  </a:lnTo>
                                  <a:lnTo>
                                    <a:pt x="111" y="5"/>
                                  </a:lnTo>
                                  <a:lnTo>
                                    <a:pt x="111" y="3"/>
                                  </a:lnTo>
                                  <a:lnTo>
                                    <a:pt x="111"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9" name="Freeform 2783"/>
                          <wps:cNvSpPr>
                            <a:spLocks/>
                          </wps:cNvSpPr>
                          <wps:spPr bwMode="auto">
                            <a:xfrm>
                              <a:off x="2029" y="2521"/>
                              <a:ext cx="116" cy="25"/>
                            </a:xfrm>
                            <a:custGeom>
                              <a:avLst/>
                              <a:gdLst>
                                <a:gd name="T0" fmla="*/ 116 w 116"/>
                                <a:gd name="T1" fmla="*/ 0 h 25"/>
                                <a:gd name="T2" fmla="*/ 109 w 116"/>
                                <a:gd name="T3" fmla="*/ 0 h 25"/>
                                <a:gd name="T4" fmla="*/ 102 w 116"/>
                                <a:gd name="T5" fmla="*/ 0 h 25"/>
                                <a:gd name="T6" fmla="*/ 95 w 116"/>
                                <a:gd name="T7" fmla="*/ 0 h 25"/>
                                <a:gd name="T8" fmla="*/ 88 w 116"/>
                                <a:gd name="T9" fmla="*/ 0 h 25"/>
                                <a:gd name="T10" fmla="*/ 81 w 116"/>
                                <a:gd name="T11" fmla="*/ 0 h 25"/>
                                <a:gd name="T12" fmla="*/ 74 w 116"/>
                                <a:gd name="T13" fmla="*/ 1 h 25"/>
                                <a:gd name="T14" fmla="*/ 67 w 116"/>
                                <a:gd name="T15" fmla="*/ 1 h 25"/>
                                <a:gd name="T16" fmla="*/ 60 w 116"/>
                                <a:gd name="T17" fmla="*/ 1 h 25"/>
                                <a:gd name="T18" fmla="*/ 53 w 116"/>
                                <a:gd name="T19" fmla="*/ 1 h 25"/>
                                <a:gd name="T20" fmla="*/ 45 w 116"/>
                                <a:gd name="T21" fmla="*/ 1 h 25"/>
                                <a:gd name="T22" fmla="*/ 38 w 116"/>
                                <a:gd name="T23" fmla="*/ 1 h 25"/>
                                <a:gd name="T24" fmla="*/ 31 w 116"/>
                                <a:gd name="T25" fmla="*/ 1 h 25"/>
                                <a:gd name="T26" fmla="*/ 23 w 116"/>
                                <a:gd name="T27" fmla="*/ 1 h 25"/>
                                <a:gd name="T28" fmla="*/ 15 w 116"/>
                                <a:gd name="T29" fmla="*/ 1 h 25"/>
                                <a:gd name="T30" fmla="*/ 7 w 116"/>
                                <a:gd name="T31" fmla="*/ 2 h 25"/>
                                <a:gd name="T32" fmla="*/ 0 w 116"/>
                                <a:gd name="T33" fmla="*/ 2 h 25"/>
                                <a:gd name="T34" fmla="*/ 0 w 116"/>
                                <a:gd name="T35" fmla="*/ 5 h 25"/>
                                <a:gd name="T36" fmla="*/ 0 w 116"/>
                                <a:gd name="T37" fmla="*/ 7 h 25"/>
                                <a:gd name="T38" fmla="*/ 0 w 116"/>
                                <a:gd name="T39" fmla="*/ 10 h 25"/>
                                <a:gd name="T40" fmla="*/ 0 w 116"/>
                                <a:gd name="T41" fmla="*/ 13 h 25"/>
                                <a:gd name="T42" fmla="*/ 0 w 116"/>
                                <a:gd name="T43" fmla="*/ 16 h 25"/>
                                <a:gd name="T44" fmla="*/ 0 w 116"/>
                                <a:gd name="T45" fmla="*/ 19 h 25"/>
                                <a:gd name="T46" fmla="*/ 0 w 116"/>
                                <a:gd name="T47" fmla="*/ 22 h 25"/>
                                <a:gd name="T48" fmla="*/ 0 w 116"/>
                                <a:gd name="T49" fmla="*/ 25 h 25"/>
                                <a:gd name="T50" fmla="*/ 8 w 116"/>
                                <a:gd name="T51" fmla="*/ 24 h 25"/>
                                <a:gd name="T52" fmla="*/ 15 w 116"/>
                                <a:gd name="T53" fmla="*/ 24 h 25"/>
                                <a:gd name="T54" fmla="*/ 23 w 116"/>
                                <a:gd name="T55" fmla="*/ 23 h 25"/>
                                <a:gd name="T56" fmla="*/ 31 w 116"/>
                                <a:gd name="T57" fmla="*/ 23 h 25"/>
                                <a:gd name="T58" fmla="*/ 38 w 116"/>
                                <a:gd name="T59" fmla="*/ 23 h 25"/>
                                <a:gd name="T60" fmla="*/ 45 w 116"/>
                                <a:gd name="T61" fmla="*/ 23 h 25"/>
                                <a:gd name="T62" fmla="*/ 53 w 116"/>
                                <a:gd name="T63" fmla="*/ 23 h 25"/>
                                <a:gd name="T64" fmla="*/ 60 w 116"/>
                                <a:gd name="T65" fmla="*/ 23 h 25"/>
                                <a:gd name="T66" fmla="*/ 67 w 116"/>
                                <a:gd name="T67" fmla="*/ 22 h 25"/>
                                <a:gd name="T68" fmla="*/ 74 w 116"/>
                                <a:gd name="T69" fmla="*/ 22 h 25"/>
                                <a:gd name="T70" fmla="*/ 81 w 116"/>
                                <a:gd name="T71" fmla="*/ 21 h 25"/>
                                <a:gd name="T72" fmla="*/ 88 w 116"/>
                                <a:gd name="T73" fmla="*/ 21 h 25"/>
                                <a:gd name="T74" fmla="*/ 95 w 116"/>
                                <a:gd name="T75" fmla="*/ 21 h 25"/>
                                <a:gd name="T76" fmla="*/ 101 w 116"/>
                                <a:gd name="T77" fmla="*/ 21 h 25"/>
                                <a:gd name="T78" fmla="*/ 108 w 116"/>
                                <a:gd name="T79" fmla="*/ 21 h 25"/>
                                <a:gd name="T80" fmla="*/ 115 w 116"/>
                                <a:gd name="T81" fmla="*/ 21 h 25"/>
                                <a:gd name="T82" fmla="*/ 115 w 116"/>
                                <a:gd name="T83" fmla="*/ 18 h 25"/>
                                <a:gd name="T84" fmla="*/ 115 w 116"/>
                                <a:gd name="T85" fmla="*/ 15 h 25"/>
                                <a:gd name="T86" fmla="*/ 115 w 116"/>
                                <a:gd name="T87" fmla="*/ 13 h 25"/>
                                <a:gd name="T88" fmla="*/ 115 w 116"/>
                                <a:gd name="T89" fmla="*/ 10 h 25"/>
                                <a:gd name="T90" fmla="*/ 115 w 116"/>
                                <a:gd name="T91" fmla="*/ 8 h 25"/>
                                <a:gd name="T92" fmla="*/ 115 w 116"/>
                                <a:gd name="T93" fmla="*/ 5 h 25"/>
                                <a:gd name="T94" fmla="*/ 115 w 116"/>
                                <a:gd name="T95" fmla="*/ 2 h 25"/>
                                <a:gd name="T96" fmla="*/ 116 w 116"/>
                                <a:gd name="T97"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6" h="25">
                                  <a:moveTo>
                                    <a:pt x="116" y="0"/>
                                  </a:moveTo>
                                  <a:lnTo>
                                    <a:pt x="109" y="0"/>
                                  </a:lnTo>
                                  <a:lnTo>
                                    <a:pt x="102" y="0"/>
                                  </a:lnTo>
                                  <a:lnTo>
                                    <a:pt x="95" y="0"/>
                                  </a:lnTo>
                                  <a:lnTo>
                                    <a:pt x="88" y="0"/>
                                  </a:lnTo>
                                  <a:lnTo>
                                    <a:pt x="81" y="0"/>
                                  </a:lnTo>
                                  <a:lnTo>
                                    <a:pt x="74" y="1"/>
                                  </a:lnTo>
                                  <a:lnTo>
                                    <a:pt x="67" y="1"/>
                                  </a:lnTo>
                                  <a:lnTo>
                                    <a:pt x="60" y="1"/>
                                  </a:lnTo>
                                  <a:lnTo>
                                    <a:pt x="53" y="1"/>
                                  </a:lnTo>
                                  <a:lnTo>
                                    <a:pt x="45" y="1"/>
                                  </a:lnTo>
                                  <a:lnTo>
                                    <a:pt x="38" y="1"/>
                                  </a:lnTo>
                                  <a:lnTo>
                                    <a:pt x="31" y="1"/>
                                  </a:lnTo>
                                  <a:lnTo>
                                    <a:pt x="23" y="1"/>
                                  </a:lnTo>
                                  <a:lnTo>
                                    <a:pt x="15" y="1"/>
                                  </a:lnTo>
                                  <a:lnTo>
                                    <a:pt x="7" y="2"/>
                                  </a:lnTo>
                                  <a:lnTo>
                                    <a:pt x="0" y="2"/>
                                  </a:lnTo>
                                  <a:lnTo>
                                    <a:pt x="0" y="5"/>
                                  </a:lnTo>
                                  <a:lnTo>
                                    <a:pt x="0" y="7"/>
                                  </a:lnTo>
                                  <a:lnTo>
                                    <a:pt x="0" y="10"/>
                                  </a:lnTo>
                                  <a:lnTo>
                                    <a:pt x="0" y="13"/>
                                  </a:lnTo>
                                  <a:lnTo>
                                    <a:pt x="0" y="16"/>
                                  </a:lnTo>
                                  <a:lnTo>
                                    <a:pt x="0" y="19"/>
                                  </a:lnTo>
                                  <a:lnTo>
                                    <a:pt x="0" y="22"/>
                                  </a:lnTo>
                                  <a:lnTo>
                                    <a:pt x="0" y="25"/>
                                  </a:lnTo>
                                  <a:lnTo>
                                    <a:pt x="8" y="24"/>
                                  </a:lnTo>
                                  <a:lnTo>
                                    <a:pt x="15" y="24"/>
                                  </a:lnTo>
                                  <a:lnTo>
                                    <a:pt x="23" y="23"/>
                                  </a:lnTo>
                                  <a:lnTo>
                                    <a:pt x="31" y="23"/>
                                  </a:lnTo>
                                  <a:lnTo>
                                    <a:pt x="38" y="23"/>
                                  </a:lnTo>
                                  <a:lnTo>
                                    <a:pt x="45" y="23"/>
                                  </a:lnTo>
                                  <a:lnTo>
                                    <a:pt x="53" y="23"/>
                                  </a:lnTo>
                                  <a:lnTo>
                                    <a:pt x="60" y="23"/>
                                  </a:lnTo>
                                  <a:lnTo>
                                    <a:pt x="67" y="22"/>
                                  </a:lnTo>
                                  <a:lnTo>
                                    <a:pt x="74" y="22"/>
                                  </a:lnTo>
                                  <a:lnTo>
                                    <a:pt x="81" y="21"/>
                                  </a:lnTo>
                                  <a:lnTo>
                                    <a:pt x="88" y="21"/>
                                  </a:lnTo>
                                  <a:lnTo>
                                    <a:pt x="95" y="21"/>
                                  </a:lnTo>
                                  <a:lnTo>
                                    <a:pt x="101" y="21"/>
                                  </a:lnTo>
                                  <a:lnTo>
                                    <a:pt x="108" y="21"/>
                                  </a:lnTo>
                                  <a:lnTo>
                                    <a:pt x="115" y="21"/>
                                  </a:lnTo>
                                  <a:lnTo>
                                    <a:pt x="115" y="18"/>
                                  </a:lnTo>
                                  <a:lnTo>
                                    <a:pt x="115" y="15"/>
                                  </a:lnTo>
                                  <a:lnTo>
                                    <a:pt x="115" y="13"/>
                                  </a:lnTo>
                                  <a:lnTo>
                                    <a:pt x="115" y="10"/>
                                  </a:lnTo>
                                  <a:lnTo>
                                    <a:pt x="115" y="8"/>
                                  </a:lnTo>
                                  <a:lnTo>
                                    <a:pt x="115" y="5"/>
                                  </a:lnTo>
                                  <a:lnTo>
                                    <a:pt x="115" y="2"/>
                                  </a:lnTo>
                                  <a:lnTo>
                                    <a:pt x="116" y="0"/>
                                  </a:lnTo>
                                  <a:close/>
                                </a:path>
                              </a:pathLst>
                            </a:custGeom>
                            <a:solidFill>
                              <a:srgbClr val="B3B0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0" name="Freeform 2784"/>
                          <wps:cNvSpPr>
                            <a:spLocks/>
                          </wps:cNvSpPr>
                          <wps:spPr bwMode="auto">
                            <a:xfrm>
                              <a:off x="2029" y="2523"/>
                              <a:ext cx="116" cy="10"/>
                            </a:xfrm>
                            <a:custGeom>
                              <a:avLst/>
                              <a:gdLst>
                                <a:gd name="T0" fmla="*/ 116 w 116"/>
                                <a:gd name="T1" fmla="*/ 0 h 10"/>
                                <a:gd name="T2" fmla="*/ 109 w 116"/>
                                <a:gd name="T3" fmla="*/ 0 h 10"/>
                                <a:gd name="T4" fmla="*/ 102 w 116"/>
                                <a:gd name="T5" fmla="*/ 0 h 10"/>
                                <a:gd name="T6" fmla="*/ 95 w 116"/>
                                <a:gd name="T7" fmla="*/ 0 h 10"/>
                                <a:gd name="T8" fmla="*/ 88 w 116"/>
                                <a:gd name="T9" fmla="*/ 0 h 10"/>
                                <a:gd name="T10" fmla="*/ 81 w 116"/>
                                <a:gd name="T11" fmla="*/ 0 h 10"/>
                                <a:gd name="T12" fmla="*/ 74 w 116"/>
                                <a:gd name="T13" fmla="*/ 0 h 10"/>
                                <a:gd name="T14" fmla="*/ 67 w 116"/>
                                <a:gd name="T15" fmla="*/ 0 h 10"/>
                                <a:gd name="T16" fmla="*/ 60 w 116"/>
                                <a:gd name="T17" fmla="*/ 0 h 10"/>
                                <a:gd name="T18" fmla="*/ 53 w 116"/>
                                <a:gd name="T19" fmla="*/ 0 h 10"/>
                                <a:gd name="T20" fmla="*/ 45 w 116"/>
                                <a:gd name="T21" fmla="*/ 0 h 10"/>
                                <a:gd name="T22" fmla="*/ 38 w 116"/>
                                <a:gd name="T23" fmla="*/ 0 h 10"/>
                                <a:gd name="T24" fmla="*/ 31 w 116"/>
                                <a:gd name="T25" fmla="*/ 1 h 10"/>
                                <a:gd name="T26" fmla="*/ 23 w 116"/>
                                <a:gd name="T27" fmla="*/ 1 h 10"/>
                                <a:gd name="T28" fmla="*/ 15 w 116"/>
                                <a:gd name="T29" fmla="*/ 1 h 10"/>
                                <a:gd name="T30" fmla="*/ 7 w 116"/>
                                <a:gd name="T31" fmla="*/ 1 h 10"/>
                                <a:gd name="T32" fmla="*/ 0 w 116"/>
                                <a:gd name="T33" fmla="*/ 1 h 10"/>
                                <a:gd name="T34" fmla="*/ 0 w 116"/>
                                <a:gd name="T35" fmla="*/ 3 h 10"/>
                                <a:gd name="T36" fmla="*/ 0 w 116"/>
                                <a:gd name="T37" fmla="*/ 6 h 10"/>
                                <a:gd name="T38" fmla="*/ 0 w 116"/>
                                <a:gd name="T39" fmla="*/ 8 h 10"/>
                                <a:gd name="T40" fmla="*/ 0 w 116"/>
                                <a:gd name="T41" fmla="*/ 10 h 10"/>
                                <a:gd name="T42" fmla="*/ 8 w 116"/>
                                <a:gd name="T43" fmla="*/ 9 h 10"/>
                                <a:gd name="T44" fmla="*/ 15 w 116"/>
                                <a:gd name="T45" fmla="*/ 9 h 10"/>
                                <a:gd name="T46" fmla="*/ 23 w 116"/>
                                <a:gd name="T47" fmla="*/ 9 h 10"/>
                                <a:gd name="T48" fmla="*/ 31 w 116"/>
                                <a:gd name="T49" fmla="*/ 9 h 10"/>
                                <a:gd name="T50" fmla="*/ 38 w 116"/>
                                <a:gd name="T51" fmla="*/ 9 h 10"/>
                                <a:gd name="T52" fmla="*/ 45 w 116"/>
                                <a:gd name="T53" fmla="*/ 9 h 10"/>
                                <a:gd name="T54" fmla="*/ 53 w 116"/>
                                <a:gd name="T55" fmla="*/ 9 h 10"/>
                                <a:gd name="T56" fmla="*/ 60 w 116"/>
                                <a:gd name="T57" fmla="*/ 9 h 10"/>
                                <a:gd name="T58" fmla="*/ 67 w 116"/>
                                <a:gd name="T59" fmla="*/ 8 h 10"/>
                                <a:gd name="T60" fmla="*/ 74 w 116"/>
                                <a:gd name="T61" fmla="*/ 8 h 10"/>
                                <a:gd name="T62" fmla="*/ 81 w 116"/>
                                <a:gd name="T63" fmla="*/ 8 h 10"/>
                                <a:gd name="T64" fmla="*/ 88 w 116"/>
                                <a:gd name="T65" fmla="*/ 8 h 10"/>
                                <a:gd name="T66" fmla="*/ 95 w 116"/>
                                <a:gd name="T67" fmla="*/ 8 h 10"/>
                                <a:gd name="T68" fmla="*/ 102 w 116"/>
                                <a:gd name="T69" fmla="*/ 8 h 10"/>
                                <a:gd name="T70" fmla="*/ 109 w 116"/>
                                <a:gd name="T71" fmla="*/ 8 h 10"/>
                                <a:gd name="T72" fmla="*/ 116 w 116"/>
                                <a:gd name="T73" fmla="*/ 8 h 10"/>
                                <a:gd name="T74" fmla="*/ 116 w 116"/>
                                <a:gd name="T75" fmla="*/ 5 h 10"/>
                                <a:gd name="T76" fmla="*/ 116 w 116"/>
                                <a:gd name="T77" fmla="*/ 3 h 10"/>
                                <a:gd name="T78" fmla="*/ 116 w 116"/>
                                <a:gd name="T79" fmla="*/ 2 h 10"/>
                                <a:gd name="T80" fmla="*/ 116 w 116"/>
                                <a:gd name="T81"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6" h="10">
                                  <a:moveTo>
                                    <a:pt x="116" y="0"/>
                                  </a:moveTo>
                                  <a:lnTo>
                                    <a:pt x="109" y="0"/>
                                  </a:lnTo>
                                  <a:lnTo>
                                    <a:pt x="102" y="0"/>
                                  </a:lnTo>
                                  <a:lnTo>
                                    <a:pt x="95" y="0"/>
                                  </a:lnTo>
                                  <a:lnTo>
                                    <a:pt x="88" y="0"/>
                                  </a:lnTo>
                                  <a:lnTo>
                                    <a:pt x="81" y="0"/>
                                  </a:lnTo>
                                  <a:lnTo>
                                    <a:pt x="74" y="0"/>
                                  </a:lnTo>
                                  <a:lnTo>
                                    <a:pt x="67" y="0"/>
                                  </a:lnTo>
                                  <a:lnTo>
                                    <a:pt x="60" y="0"/>
                                  </a:lnTo>
                                  <a:lnTo>
                                    <a:pt x="53" y="0"/>
                                  </a:lnTo>
                                  <a:lnTo>
                                    <a:pt x="45" y="0"/>
                                  </a:lnTo>
                                  <a:lnTo>
                                    <a:pt x="38" y="0"/>
                                  </a:lnTo>
                                  <a:lnTo>
                                    <a:pt x="31" y="1"/>
                                  </a:lnTo>
                                  <a:lnTo>
                                    <a:pt x="23" y="1"/>
                                  </a:lnTo>
                                  <a:lnTo>
                                    <a:pt x="15" y="1"/>
                                  </a:lnTo>
                                  <a:lnTo>
                                    <a:pt x="7" y="1"/>
                                  </a:lnTo>
                                  <a:lnTo>
                                    <a:pt x="0" y="1"/>
                                  </a:lnTo>
                                  <a:lnTo>
                                    <a:pt x="0" y="3"/>
                                  </a:lnTo>
                                  <a:lnTo>
                                    <a:pt x="0" y="6"/>
                                  </a:lnTo>
                                  <a:lnTo>
                                    <a:pt x="0" y="8"/>
                                  </a:lnTo>
                                  <a:lnTo>
                                    <a:pt x="0" y="10"/>
                                  </a:lnTo>
                                  <a:lnTo>
                                    <a:pt x="8" y="9"/>
                                  </a:lnTo>
                                  <a:lnTo>
                                    <a:pt x="15" y="9"/>
                                  </a:lnTo>
                                  <a:lnTo>
                                    <a:pt x="23" y="9"/>
                                  </a:lnTo>
                                  <a:lnTo>
                                    <a:pt x="31" y="9"/>
                                  </a:lnTo>
                                  <a:lnTo>
                                    <a:pt x="38" y="9"/>
                                  </a:lnTo>
                                  <a:lnTo>
                                    <a:pt x="45" y="9"/>
                                  </a:lnTo>
                                  <a:lnTo>
                                    <a:pt x="53" y="9"/>
                                  </a:lnTo>
                                  <a:lnTo>
                                    <a:pt x="60" y="9"/>
                                  </a:lnTo>
                                  <a:lnTo>
                                    <a:pt x="67" y="8"/>
                                  </a:lnTo>
                                  <a:lnTo>
                                    <a:pt x="74" y="8"/>
                                  </a:lnTo>
                                  <a:lnTo>
                                    <a:pt x="81" y="8"/>
                                  </a:lnTo>
                                  <a:lnTo>
                                    <a:pt x="88" y="8"/>
                                  </a:lnTo>
                                  <a:lnTo>
                                    <a:pt x="95" y="8"/>
                                  </a:lnTo>
                                  <a:lnTo>
                                    <a:pt x="102" y="8"/>
                                  </a:lnTo>
                                  <a:lnTo>
                                    <a:pt x="109" y="8"/>
                                  </a:lnTo>
                                  <a:lnTo>
                                    <a:pt x="116" y="8"/>
                                  </a:lnTo>
                                  <a:lnTo>
                                    <a:pt x="116" y="5"/>
                                  </a:lnTo>
                                  <a:lnTo>
                                    <a:pt x="116" y="3"/>
                                  </a:lnTo>
                                  <a:lnTo>
                                    <a:pt x="116" y="2"/>
                                  </a:lnTo>
                                  <a:lnTo>
                                    <a:pt x="116" y="0"/>
                                  </a:lnTo>
                                  <a:close/>
                                </a:path>
                              </a:pathLst>
                            </a:custGeom>
                            <a:solidFill>
                              <a:srgbClr val="D9D9D4"/>
                            </a:solidFill>
                            <a:ln w="635">
                              <a:solidFill>
                                <a:srgbClr val="B8B8B8"/>
                              </a:solidFill>
                              <a:prstDash val="solid"/>
                              <a:round/>
                              <a:headEnd/>
                              <a:tailEnd/>
                            </a:ln>
                          </wps:spPr>
                          <wps:bodyPr rot="0" vert="horz" wrap="square" lIns="91440" tIns="45720" rIns="91440" bIns="45720" anchor="t" anchorCtr="0" upright="1">
                            <a:noAutofit/>
                          </wps:bodyPr>
                        </wps:wsp>
                        <wps:wsp>
                          <wps:cNvPr id="2651" name="Freeform 2785"/>
                          <wps:cNvSpPr>
                            <a:spLocks/>
                          </wps:cNvSpPr>
                          <wps:spPr bwMode="auto">
                            <a:xfrm>
                              <a:off x="2021" y="2030"/>
                              <a:ext cx="116" cy="57"/>
                            </a:xfrm>
                            <a:custGeom>
                              <a:avLst/>
                              <a:gdLst>
                                <a:gd name="T0" fmla="*/ 112 w 116"/>
                                <a:gd name="T1" fmla="*/ 41 h 57"/>
                                <a:gd name="T2" fmla="*/ 112 w 116"/>
                                <a:gd name="T3" fmla="*/ 47 h 57"/>
                                <a:gd name="T4" fmla="*/ 109 w 116"/>
                                <a:gd name="T5" fmla="*/ 47 h 57"/>
                                <a:gd name="T6" fmla="*/ 106 w 116"/>
                                <a:gd name="T7" fmla="*/ 45 h 57"/>
                                <a:gd name="T8" fmla="*/ 106 w 116"/>
                                <a:gd name="T9" fmla="*/ 39 h 57"/>
                                <a:gd name="T10" fmla="*/ 101 w 116"/>
                                <a:gd name="T11" fmla="*/ 39 h 57"/>
                                <a:gd name="T12" fmla="*/ 102 w 116"/>
                                <a:gd name="T13" fmla="*/ 45 h 57"/>
                                <a:gd name="T14" fmla="*/ 97 w 116"/>
                                <a:gd name="T15" fmla="*/ 43 h 57"/>
                                <a:gd name="T16" fmla="*/ 96 w 116"/>
                                <a:gd name="T17" fmla="*/ 39 h 57"/>
                                <a:gd name="T18" fmla="*/ 94 w 116"/>
                                <a:gd name="T19" fmla="*/ 34 h 57"/>
                                <a:gd name="T20" fmla="*/ 91 w 116"/>
                                <a:gd name="T21" fmla="*/ 37 h 57"/>
                                <a:gd name="T22" fmla="*/ 90 w 116"/>
                                <a:gd name="T23" fmla="*/ 41 h 57"/>
                                <a:gd name="T24" fmla="*/ 86 w 116"/>
                                <a:gd name="T25" fmla="*/ 39 h 57"/>
                                <a:gd name="T26" fmla="*/ 85 w 116"/>
                                <a:gd name="T27" fmla="*/ 33 h 57"/>
                                <a:gd name="T28" fmla="*/ 83 w 116"/>
                                <a:gd name="T29" fmla="*/ 30 h 57"/>
                                <a:gd name="T30" fmla="*/ 81 w 116"/>
                                <a:gd name="T31" fmla="*/ 31 h 57"/>
                                <a:gd name="T32" fmla="*/ 81 w 116"/>
                                <a:gd name="T33" fmla="*/ 38 h 57"/>
                                <a:gd name="T34" fmla="*/ 77 w 116"/>
                                <a:gd name="T35" fmla="*/ 36 h 57"/>
                                <a:gd name="T36" fmla="*/ 75 w 116"/>
                                <a:gd name="T37" fmla="*/ 31 h 57"/>
                                <a:gd name="T38" fmla="*/ 72 w 116"/>
                                <a:gd name="T39" fmla="*/ 26 h 57"/>
                                <a:gd name="T40" fmla="*/ 70 w 116"/>
                                <a:gd name="T41" fmla="*/ 29 h 57"/>
                                <a:gd name="T42" fmla="*/ 69 w 116"/>
                                <a:gd name="T43" fmla="*/ 33 h 57"/>
                                <a:gd name="T44" fmla="*/ 64 w 116"/>
                                <a:gd name="T45" fmla="*/ 32 h 57"/>
                                <a:gd name="T46" fmla="*/ 64 w 116"/>
                                <a:gd name="T47" fmla="*/ 25 h 57"/>
                                <a:gd name="T48" fmla="*/ 62 w 116"/>
                                <a:gd name="T49" fmla="*/ 23 h 57"/>
                                <a:gd name="T50" fmla="*/ 59 w 116"/>
                                <a:gd name="T51" fmla="*/ 23 h 57"/>
                                <a:gd name="T52" fmla="*/ 59 w 116"/>
                                <a:gd name="T53" fmla="*/ 30 h 57"/>
                                <a:gd name="T54" fmla="*/ 55 w 116"/>
                                <a:gd name="T55" fmla="*/ 28 h 57"/>
                                <a:gd name="T56" fmla="*/ 54 w 116"/>
                                <a:gd name="T57" fmla="*/ 23 h 57"/>
                                <a:gd name="T58" fmla="*/ 52 w 116"/>
                                <a:gd name="T59" fmla="*/ 19 h 57"/>
                                <a:gd name="T60" fmla="*/ 48 w 116"/>
                                <a:gd name="T61" fmla="*/ 17 h 57"/>
                                <a:gd name="T62" fmla="*/ 48 w 116"/>
                                <a:gd name="T63" fmla="*/ 23 h 57"/>
                                <a:gd name="T64" fmla="*/ 46 w 116"/>
                                <a:gd name="T65" fmla="*/ 24 h 57"/>
                                <a:gd name="T66" fmla="*/ 43 w 116"/>
                                <a:gd name="T67" fmla="*/ 21 h 57"/>
                                <a:gd name="T68" fmla="*/ 43 w 116"/>
                                <a:gd name="T69" fmla="*/ 15 h 57"/>
                                <a:gd name="T70" fmla="*/ 38 w 116"/>
                                <a:gd name="T71" fmla="*/ 14 h 57"/>
                                <a:gd name="T72" fmla="*/ 37 w 116"/>
                                <a:gd name="T73" fmla="*/ 17 h 57"/>
                                <a:gd name="T74" fmla="*/ 36 w 116"/>
                                <a:gd name="T75" fmla="*/ 21 h 57"/>
                                <a:gd name="T76" fmla="*/ 31 w 116"/>
                                <a:gd name="T77" fmla="*/ 19 h 57"/>
                                <a:gd name="T78" fmla="*/ 31 w 116"/>
                                <a:gd name="T79" fmla="*/ 13 h 57"/>
                                <a:gd name="T80" fmla="*/ 28 w 116"/>
                                <a:gd name="T81" fmla="*/ 10 h 57"/>
                                <a:gd name="T82" fmla="*/ 26 w 116"/>
                                <a:gd name="T83" fmla="*/ 11 h 57"/>
                                <a:gd name="T84" fmla="*/ 26 w 116"/>
                                <a:gd name="T85" fmla="*/ 17 h 57"/>
                                <a:gd name="T86" fmla="*/ 21 w 116"/>
                                <a:gd name="T87" fmla="*/ 15 h 57"/>
                                <a:gd name="T88" fmla="*/ 20 w 116"/>
                                <a:gd name="T89" fmla="*/ 11 h 57"/>
                                <a:gd name="T90" fmla="*/ 17 w 116"/>
                                <a:gd name="T91" fmla="*/ 6 h 57"/>
                                <a:gd name="T92" fmla="*/ 14 w 116"/>
                                <a:gd name="T93" fmla="*/ 9 h 57"/>
                                <a:gd name="T94" fmla="*/ 13 w 116"/>
                                <a:gd name="T95" fmla="*/ 12 h 57"/>
                                <a:gd name="T96" fmla="*/ 8 w 116"/>
                                <a:gd name="T97" fmla="*/ 11 h 57"/>
                                <a:gd name="T98" fmla="*/ 8 w 116"/>
                                <a:gd name="T99" fmla="*/ 4 h 57"/>
                                <a:gd name="T100" fmla="*/ 5 w 116"/>
                                <a:gd name="T101" fmla="*/ 1 h 57"/>
                                <a:gd name="T102" fmla="*/ 3 w 116"/>
                                <a:gd name="T103" fmla="*/ 2 h 57"/>
                                <a:gd name="T104" fmla="*/ 3 w 116"/>
                                <a:gd name="T105" fmla="*/ 9 h 57"/>
                                <a:gd name="T106" fmla="*/ 0 w 116"/>
                                <a:gd name="T107" fmla="*/ 9 h 57"/>
                                <a:gd name="T108" fmla="*/ 0 w 116"/>
                                <a:gd name="T109" fmla="*/ 15 h 57"/>
                                <a:gd name="T110" fmla="*/ 23 w 116"/>
                                <a:gd name="T111" fmla="*/ 23 h 57"/>
                                <a:gd name="T112" fmla="*/ 46 w 116"/>
                                <a:gd name="T113" fmla="*/ 31 h 57"/>
                                <a:gd name="T114" fmla="*/ 68 w 116"/>
                                <a:gd name="T115" fmla="*/ 39 h 57"/>
                                <a:gd name="T116" fmla="*/ 89 w 116"/>
                                <a:gd name="T117" fmla="*/ 47 h 57"/>
                                <a:gd name="T118" fmla="*/ 109 w 116"/>
                                <a:gd name="T119" fmla="*/ 54 h 57"/>
                                <a:gd name="T120" fmla="*/ 116 w 116"/>
                                <a:gd name="T121" fmla="*/ 53 h 57"/>
                                <a:gd name="T122" fmla="*/ 116 w 116"/>
                                <a:gd name="T123" fmla="*/ 46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16" h="57">
                                  <a:moveTo>
                                    <a:pt x="116" y="43"/>
                                  </a:moveTo>
                                  <a:lnTo>
                                    <a:pt x="114" y="42"/>
                                  </a:lnTo>
                                  <a:lnTo>
                                    <a:pt x="112" y="41"/>
                                  </a:lnTo>
                                  <a:lnTo>
                                    <a:pt x="112" y="43"/>
                                  </a:lnTo>
                                  <a:lnTo>
                                    <a:pt x="112" y="45"/>
                                  </a:lnTo>
                                  <a:lnTo>
                                    <a:pt x="112" y="47"/>
                                  </a:lnTo>
                                  <a:lnTo>
                                    <a:pt x="112" y="49"/>
                                  </a:lnTo>
                                  <a:lnTo>
                                    <a:pt x="110" y="48"/>
                                  </a:lnTo>
                                  <a:lnTo>
                                    <a:pt x="109" y="47"/>
                                  </a:lnTo>
                                  <a:lnTo>
                                    <a:pt x="107" y="47"/>
                                  </a:lnTo>
                                  <a:lnTo>
                                    <a:pt x="106" y="47"/>
                                  </a:lnTo>
                                  <a:lnTo>
                                    <a:pt x="106" y="45"/>
                                  </a:lnTo>
                                  <a:lnTo>
                                    <a:pt x="106" y="43"/>
                                  </a:lnTo>
                                  <a:lnTo>
                                    <a:pt x="106" y="41"/>
                                  </a:lnTo>
                                  <a:lnTo>
                                    <a:pt x="106" y="39"/>
                                  </a:lnTo>
                                  <a:lnTo>
                                    <a:pt x="104" y="38"/>
                                  </a:lnTo>
                                  <a:lnTo>
                                    <a:pt x="101" y="38"/>
                                  </a:lnTo>
                                  <a:lnTo>
                                    <a:pt x="101" y="39"/>
                                  </a:lnTo>
                                  <a:lnTo>
                                    <a:pt x="101" y="41"/>
                                  </a:lnTo>
                                  <a:lnTo>
                                    <a:pt x="101" y="43"/>
                                  </a:lnTo>
                                  <a:lnTo>
                                    <a:pt x="102" y="45"/>
                                  </a:lnTo>
                                  <a:lnTo>
                                    <a:pt x="100" y="44"/>
                                  </a:lnTo>
                                  <a:lnTo>
                                    <a:pt x="99" y="44"/>
                                  </a:lnTo>
                                  <a:lnTo>
                                    <a:pt x="97" y="43"/>
                                  </a:lnTo>
                                  <a:lnTo>
                                    <a:pt x="96" y="43"/>
                                  </a:lnTo>
                                  <a:lnTo>
                                    <a:pt x="96" y="41"/>
                                  </a:lnTo>
                                  <a:lnTo>
                                    <a:pt x="96" y="39"/>
                                  </a:lnTo>
                                  <a:lnTo>
                                    <a:pt x="96" y="37"/>
                                  </a:lnTo>
                                  <a:lnTo>
                                    <a:pt x="96" y="35"/>
                                  </a:lnTo>
                                  <a:lnTo>
                                    <a:pt x="94" y="34"/>
                                  </a:lnTo>
                                  <a:lnTo>
                                    <a:pt x="91" y="34"/>
                                  </a:lnTo>
                                  <a:lnTo>
                                    <a:pt x="91" y="35"/>
                                  </a:lnTo>
                                  <a:lnTo>
                                    <a:pt x="91" y="37"/>
                                  </a:lnTo>
                                  <a:lnTo>
                                    <a:pt x="91" y="39"/>
                                  </a:lnTo>
                                  <a:lnTo>
                                    <a:pt x="91" y="42"/>
                                  </a:lnTo>
                                  <a:lnTo>
                                    <a:pt x="90" y="41"/>
                                  </a:lnTo>
                                  <a:lnTo>
                                    <a:pt x="89" y="40"/>
                                  </a:lnTo>
                                  <a:lnTo>
                                    <a:pt x="87" y="39"/>
                                  </a:lnTo>
                                  <a:lnTo>
                                    <a:pt x="86" y="39"/>
                                  </a:lnTo>
                                  <a:lnTo>
                                    <a:pt x="86" y="37"/>
                                  </a:lnTo>
                                  <a:lnTo>
                                    <a:pt x="86" y="35"/>
                                  </a:lnTo>
                                  <a:lnTo>
                                    <a:pt x="85" y="33"/>
                                  </a:lnTo>
                                  <a:lnTo>
                                    <a:pt x="85" y="31"/>
                                  </a:lnTo>
                                  <a:lnTo>
                                    <a:pt x="84" y="31"/>
                                  </a:lnTo>
                                  <a:lnTo>
                                    <a:pt x="83" y="30"/>
                                  </a:lnTo>
                                  <a:lnTo>
                                    <a:pt x="82" y="30"/>
                                  </a:lnTo>
                                  <a:lnTo>
                                    <a:pt x="81" y="30"/>
                                  </a:lnTo>
                                  <a:lnTo>
                                    <a:pt x="81" y="31"/>
                                  </a:lnTo>
                                  <a:lnTo>
                                    <a:pt x="81" y="33"/>
                                  </a:lnTo>
                                  <a:lnTo>
                                    <a:pt x="81" y="35"/>
                                  </a:lnTo>
                                  <a:lnTo>
                                    <a:pt x="81" y="38"/>
                                  </a:lnTo>
                                  <a:lnTo>
                                    <a:pt x="80" y="37"/>
                                  </a:lnTo>
                                  <a:lnTo>
                                    <a:pt x="78" y="36"/>
                                  </a:lnTo>
                                  <a:lnTo>
                                    <a:pt x="77" y="36"/>
                                  </a:lnTo>
                                  <a:lnTo>
                                    <a:pt x="75" y="35"/>
                                  </a:lnTo>
                                  <a:lnTo>
                                    <a:pt x="75" y="33"/>
                                  </a:lnTo>
                                  <a:lnTo>
                                    <a:pt x="75" y="31"/>
                                  </a:lnTo>
                                  <a:lnTo>
                                    <a:pt x="75" y="29"/>
                                  </a:lnTo>
                                  <a:lnTo>
                                    <a:pt x="75" y="27"/>
                                  </a:lnTo>
                                  <a:lnTo>
                                    <a:pt x="72" y="26"/>
                                  </a:lnTo>
                                  <a:lnTo>
                                    <a:pt x="70" y="25"/>
                                  </a:lnTo>
                                  <a:lnTo>
                                    <a:pt x="70" y="27"/>
                                  </a:lnTo>
                                  <a:lnTo>
                                    <a:pt x="70" y="29"/>
                                  </a:lnTo>
                                  <a:lnTo>
                                    <a:pt x="70" y="31"/>
                                  </a:lnTo>
                                  <a:lnTo>
                                    <a:pt x="70" y="34"/>
                                  </a:lnTo>
                                  <a:lnTo>
                                    <a:pt x="69" y="33"/>
                                  </a:lnTo>
                                  <a:lnTo>
                                    <a:pt x="67" y="32"/>
                                  </a:lnTo>
                                  <a:lnTo>
                                    <a:pt x="66" y="32"/>
                                  </a:lnTo>
                                  <a:lnTo>
                                    <a:pt x="64" y="32"/>
                                  </a:lnTo>
                                  <a:lnTo>
                                    <a:pt x="64" y="29"/>
                                  </a:lnTo>
                                  <a:lnTo>
                                    <a:pt x="64" y="27"/>
                                  </a:lnTo>
                                  <a:lnTo>
                                    <a:pt x="64" y="25"/>
                                  </a:lnTo>
                                  <a:lnTo>
                                    <a:pt x="64" y="23"/>
                                  </a:lnTo>
                                  <a:lnTo>
                                    <a:pt x="63" y="23"/>
                                  </a:lnTo>
                                  <a:lnTo>
                                    <a:pt x="62" y="23"/>
                                  </a:lnTo>
                                  <a:lnTo>
                                    <a:pt x="60" y="22"/>
                                  </a:lnTo>
                                  <a:lnTo>
                                    <a:pt x="59" y="22"/>
                                  </a:lnTo>
                                  <a:lnTo>
                                    <a:pt x="59" y="23"/>
                                  </a:lnTo>
                                  <a:lnTo>
                                    <a:pt x="59" y="25"/>
                                  </a:lnTo>
                                  <a:lnTo>
                                    <a:pt x="59" y="27"/>
                                  </a:lnTo>
                                  <a:lnTo>
                                    <a:pt x="59" y="30"/>
                                  </a:lnTo>
                                  <a:lnTo>
                                    <a:pt x="58" y="29"/>
                                  </a:lnTo>
                                  <a:lnTo>
                                    <a:pt x="56" y="28"/>
                                  </a:lnTo>
                                  <a:lnTo>
                                    <a:pt x="55" y="28"/>
                                  </a:lnTo>
                                  <a:lnTo>
                                    <a:pt x="54" y="27"/>
                                  </a:lnTo>
                                  <a:lnTo>
                                    <a:pt x="54" y="25"/>
                                  </a:lnTo>
                                  <a:lnTo>
                                    <a:pt x="54" y="23"/>
                                  </a:lnTo>
                                  <a:lnTo>
                                    <a:pt x="54" y="21"/>
                                  </a:lnTo>
                                  <a:lnTo>
                                    <a:pt x="54" y="20"/>
                                  </a:lnTo>
                                  <a:lnTo>
                                    <a:pt x="52" y="19"/>
                                  </a:lnTo>
                                  <a:lnTo>
                                    <a:pt x="51" y="18"/>
                                  </a:lnTo>
                                  <a:lnTo>
                                    <a:pt x="50" y="18"/>
                                  </a:lnTo>
                                  <a:lnTo>
                                    <a:pt x="48" y="17"/>
                                  </a:lnTo>
                                  <a:lnTo>
                                    <a:pt x="48" y="19"/>
                                  </a:lnTo>
                                  <a:lnTo>
                                    <a:pt x="48" y="22"/>
                                  </a:lnTo>
                                  <a:lnTo>
                                    <a:pt x="48" y="23"/>
                                  </a:lnTo>
                                  <a:lnTo>
                                    <a:pt x="49" y="25"/>
                                  </a:lnTo>
                                  <a:lnTo>
                                    <a:pt x="47" y="25"/>
                                  </a:lnTo>
                                  <a:lnTo>
                                    <a:pt x="46" y="24"/>
                                  </a:lnTo>
                                  <a:lnTo>
                                    <a:pt x="44" y="24"/>
                                  </a:lnTo>
                                  <a:lnTo>
                                    <a:pt x="43" y="23"/>
                                  </a:lnTo>
                                  <a:lnTo>
                                    <a:pt x="43" y="21"/>
                                  </a:lnTo>
                                  <a:lnTo>
                                    <a:pt x="43" y="19"/>
                                  </a:lnTo>
                                  <a:lnTo>
                                    <a:pt x="43" y="17"/>
                                  </a:lnTo>
                                  <a:lnTo>
                                    <a:pt x="43" y="15"/>
                                  </a:lnTo>
                                  <a:lnTo>
                                    <a:pt x="41" y="14"/>
                                  </a:lnTo>
                                  <a:lnTo>
                                    <a:pt x="40" y="14"/>
                                  </a:lnTo>
                                  <a:lnTo>
                                    <a:pt x="38" y="14"/>
                                  </a:lnTo>
                                  <a:lnTo>
                                    <a:pt x="37" y="13"/>
                                  </a:lnTo>
                                  <a:lnTo>
                                    <a:pt x="37" y="15"/>
                                  </a:lnTo>
                                  <a:lnTo>
                                    <a:pt x="37" y="17"/>
                                  </a:lnTo>
                                  <a:lnTo>
                                    <a:pt x="37" y="19"/>
                                  </a:lnTo>
                                  <a:lnTo>
                                    <a:pt x="37" y="22"/>
                                  </a:lnTo>
                                  <a:lnTo>
                                    <a:pt x="36" y="21"/>
                                  </a:lnTo>
                                  <a:lnTo>
                                    <a:pt x="34" y="20"/>
                                  </a:lnTo>
                                  <a:lnTo>
                                    <a:pt x="33" y="20"/>
                                  </a:lnTo>
                                  <a:lnTo>
                                    <a:pt x="31" y="19"/>
                                  </a:lnTo>
                                  <a:lnTo>
                                    <a:pt x="31" y="17"/>
                                  </a:lnTo>
                                  <a:lnTo>
                                    <a:pt x="31" y="15"/>
                                  </a:lnTo>
                                  <a:lnTo>
                                    <a:pt x="31" y="13"/>
                                  </a:lnTo>
                                  <a:lnTo>
                                    <a:pt x="31" y="11"/>
                                  </a:lnTo>
                                  <a:lnTo>
                                    <a:pt x="30" y="10"/>
                                  </a:lnTo>
                                  <a:lnTo>
                                    <a:pt x="28" y="10"/>
                                  </a:lnTo>
                                  <a:lnTo>
                                    <a:pt x="27" y="9"/>
                                  </a:lnTo>
                                  <a:lnTo>
                                    <a:pt x="26" y="9"/>
                                  </a:lnTo>
                                  <a:lnTo>
                                    <a:pt x="26" y="11"/>
                                  </a:lnTo>
                                  <a:lnTo>
                                    <a:pt x="26" y="13"/>
                                  </a:lnTo>
                                  <a:lnTo>
                                    <a:pt x="26" y="15"/>
                                  </a:lnTo>
                                  <a:lnTo>
                                    <a:pt x="26" y="17"/>
                                  </a:lnTo>
                                  <a:lnTo>
                                    <a:pt x="24" y="17"/>
                                  </a:lnTo>
                                  <a:lnTo>
                                    <a:pt x="23" y="16"/>
                                  </a:lnTo>
                                  <a:lnTo>
                                    <a:pt x="21" y="15"/>
                                  </a:lnTo>
                                  <a:lnTo>
                                    <a:pt x="20" y="15"/>
                                  </a:lnTo>
                                  <a:lnTo>
                                    <a:pt x="20" y="13"/>
                                  </a:lnTo>
                                  <a:lnTo>
                                    <a:pt x="20" y="11"/>
                                  </a:lnTo>
                                  <a:lnTo>
                                    <a:pt x="19" y="9"/>
                                  </a:lnTo>
                                  <a:lnTo>
                                    <a:pt x="19" y="7"/>
                                  </a:lnTo>
                                  <a:lnTo>
                                    <a:pt x="17" y="6"/>
                                  </a:lnTo>
                                  <a:lnTo>
                                    <a:pt x="14" y="5"/>
                                  </a:lnTo>
                                  <a:lnTo>
                                    <a:pt x="14" y="7"/>
                                  </a:lnTo>
                                  <a:lnTo>
                                    <a:pt x="14" y="9"/>
                                  </a:lnTo>
                                  <a:lnTo>
                                    <a:pt x="14" y="11"/>
                                  </a:lnTo>
                                  <a:lnTo>
                                    <a:pt x="14" y="13"/>
                                  </a:lnTo>
                                  <a:lnTo>
                                    <a:pt x="13" y="12"/>
                                  </a:lnTo>
                                  <a:lnTo>
                                    <a:pt x="11" y="12"/>
                                  </a:lnTo>
                                  <a:lnTo>
                                    <a:pt x="10" y="11"/>
                                  </a:lnTo>
                                  <a:lnTo>
                                    <a:pt x="8" y="11"/>
                                  </a:lnTo>
                                  <a:lnTo>
                                    <a:pt x="8" y="9"/>
                                  </a:lnTo>
                                  <a:lnTo>
                                    <a:pt x="8" y="6"/>
                                  </a:lnTo>
                                  <a:lnTo>
                                    <a:pt x="8" y="4"/>
                                  </a:lnTo>
                                  <a:lnTo>
                                    <a:pt x="8" y="2"/>
                                  </a:lnTo>
                                  <a:lnTo>
                                    <a:pt x="7" y="2"/>
                                  </a:lnTo>
                                  <a:lnTo>
                                    <a:pt x="5" y="1"/>
                                  </a:lnTo>
                                  <a:lnTo>
                                    <a:pt x="4" y="1"/>
                                  </a:lnTo>
                                  <a:lnTo>
                                    <a:pt x="3" y="0"/>
                                  </a:lnTo>
                                  <a:lnTo>
                                    <a:pt x="3" y="2"/>
                                  </a:lnTo>
                                  <a:lnTo>
                                    <a:pt x="3" y="4"/>
                                  </a:lnTo>
                                  <a:lnTo>
                                    <a:pt x="3" y="7"/>
                                  </a:lnTo>
                                  <a:lnTo>
                                    <a:pt x="3" y="9"/>
                                  </a:lnTo>
                                  <a:lnTo>
                                    <a:pt x="1" y="8"/>
                                  </a:lnTo>
                                  <a:lnTo>
                                    <a:pt x="0" y="7"/>
                                  </a:lnTo>
                                  <a:lnTo>
                                    <a:pt x="0" y="9"/>
                                  </a:lnTo>
                                  <a:lnTo>
                                    <a:pt x="0" y="11"/>
                                  </a:lnTo>
                                  <a:lnTo>
                                    <a:pt x="0" y="13"/>
                                  </a:lnTo>
                                  <a:lnTo>
                                    <a:pt x="0" y="15"/>
                                  </a:lnTo>
                                  <a:lnTo>
                                    <a:pt x="7" y="18"/>
                                  </a:lnTo>
                                  <a:lnTo>
                                    <a:pt x="15" y="20"/>
                                  </a:lnTo>
                                  <a:lnTo>
                                    <a:pt x="23" y="23"/>
                                  </a:lnTo>
                                  <a:lnTo>
                                    <a:pt x="31" y="26"/>
                                  </a:lnTo>
                                  <a:lnTo>
                                    <a:pt x="38" y="28"/>
                                  </a:lnTo>
                                  <a:lnTo>
                                    <a:pt x="46" y="31"/>
                                  </a:lnTo>
                                  <a:lnTo>
                                    <a:pt x="53" y="34"/>
                                  </a:lnTo>
                                  <a:lnTo>
                                    <a:pt x="61" y="37"/>
                                  </a:lnTo>
                                  <a:lnTo>
                                    <a:pt x="68" y="39"/>
                                  </a:lnTo>
                                  <a:lnTo>
                                    <a:pt x="75" y="42"/>
                                  </a:lnTo>
                                  <a:lnTo>
                                    <a:pt x="82" y="44"/>
                                  </a:lnTo>
                                  <a:lnTo>
                                    <a:pt x="89" y="47"/>
                                  </a:lnTo>
                                  <a:lnTo>
                                    <a:pt x="96" y="49"/>
                                  </a:lnTo>
                                  <a:lnTo>
                                    <a:pt x="103" y="52"/>
                                  </a:lnTo>
                                  <a:lnTo>
                                    <a:pt x="109" y="54"/>
                                  </a:lnTo>
                                  <a:lnTo>
                                    <a:pt x="116" y="57"/>
                                  </a:lnTo>
                                  <a:lnTo>
                                    <a:pt x="116" y="55"/>
                                  </a:lnTo>
                                  <a:lnTo>
                                    <a:pt x="116" y="53"/>
                                  </a:lnTo>
                                  <a:lnTo>
                                    <a:pt x="116" y="51"/>
                                  </a:lnTo>
                                  <a:lnTo>
                                    <a:pt x="116" y="50"/>
                                  </a:lnTo>
                                  <a:lnTo>
                                    <a:pt x="116" y="46"/>
                                  </a:lnTo>
                                  <a:lnTo>
                                    <a:pt x="116" y="43"/>
                                  </a:lnTo>
                                  <a:close/>
                                </a:path>
                              </a:pathLst>
                            </a:custGeom>
                            <a:solidFill>
                              <a:srgbClr val="D9D9D4"/>
                            </a:solidFill>
                            <a:ln w="1270">
                              <a:solidFill>
                                <a:srgbClr val="999999"/>
                              </a:solidFill>
                              <a:prstDash val="solid"/>
                              <a:round/>
                              <a:headEnd/>
                              <a:tailEnd/>
                            </a:ln>
                          </wps:spPr>
                          <wps:bodyPr rot="0" vert="horz" wrap="square" lIns="91440" tIns="45720" rIns="91440" bIns="45720" anchor="t" anchorCtr="0" upright="1">
                            <a:noAutofit/>
                          </wps:bodyPr>
                        </wps:wsp>
                        <wps:wsp>
                          <wps:cNvPr id="2652" name="Freeform 2786"/>
                          <wps:cNvSpPr>
                            <a:spLocks/>
                          </wps:cNvSpPr>
                          <wps:spPr bwMode="auto">
                            <a:xfrm>
                              <a:off x="2021" y="2056"/>
                              <a:ext cx="112" cy="92"/>
                            </a:xfrm>
                            <a:custGeom>
                              <a:avLst/>
                              <a:gdLst>
                                <a:gd name="T0" fmla="*/ 111 w 112"/>
                                <a:gd name="T1" fmla="*/ 39 h 92"/>
                                <a:gd name="T2" fmla="*/ 104 w 112"/>
                                <a:gd name="T3" fmla="*/ 37 h 92"/>
                                <a:gd name="T4" fmla="*/ 98 w 112"/>
                                <a:gd name="T5" fmla="*/ 35 h 92"/>
                                <a:gd name="T6" fmla="*/ 91 w 112"/>
                                <a:gd name="T7" fmla="*/ 33 h 92"/>
                                <a:gd name="T8" fmla="*/ 85 w 112"/>
                                <a:gd name="T9" fmla="*/ 30 h 92"/>
                                <a:gd name="T10" fmla="*/ 78 w 112"/>
                                <a:gd name="T11" fmla="*/ 28 h 92"/>
                                <a:gd name="T12" fmla="*/ 71 w 112"/>
                                <a:gd name="T13" fmla="*/ 26 h 92"/>
                                <a:gd name="T14" fmla="*/ 64 w 112"/>
                                <a:gd name="T15" fmla="*/ 23 h 92"/>
                                <a:gd name="T16" fmla="*/ 58 w 112"/>
                                <a:gd name="T17" fmla="*/ 21 h 92"/>
                                <a:gd name="T18" fmla="*/ 51 w 112"/>
                                <a:gd name="T19" fmla="*/ 18 h 92"/>
                                <a:gd name="T20" fmla="*/ 44 w 112"/>
                                <a:gd name="T21" fmla="*/ 16 h 92"/>
                                <a:gd name="T22" fmla="*/ 36 w 112"/>
                                <a:gd name="T23" fmla="*/ 13 h 92"/>
                                <a:gd name="T24" fmla="*/ 29 w 112"/>
                                <a:gd name="T25" fmla="*/ 11 h 92"/>
                                <a:gd name="T26" fmla="*/ 22 w 112"/>
                                <a:gd name="T27" fmla="*/ 8 h 92"/>
                                <a:gd name="T28" fmla="*/ 14 w 112"/>
                                <a:gd name="T29" fmla="*/ 6 h 92"/>
                                <a:gd name="T30" fmla="*/ 7 w 112"/>
                                <a:gd name="T31" fmla="*/ 3 h 92"/>
                                <a:gd name="T32" fmla="*/ 0 w 112"/>
                                <a:gd name="T33" fmla="*/ 0 h 92"/>
                                <a:gd name="T34" fmla="*/ 0 w 112"/>
                                <a:gd name="T35" fmla="*/ 7 h 92"/>
                                <a:gd name="T36" fmla="*/ 0 w 112"/>
                                <a:gd name="T37" fmla="*/ 15 h 92"/>
                                <a:gd name="T38" fmla="*/ 0 w 112"/>
                                <a:gd name="T39" fmla="*/ 22 h 92"/>
                                <a:gd name="T40" fmla="*/ 0 w 112"/>
                                <a:gd name="T41" fmla="*/ 29 h 92"/>
                                <a:gd name="T42" fmla="*/ 0 w 112"/>
                                <a:gd name="T43" fmla="*/ 36 h 92"/>
                                <a:gd name="T44" fmla="*/ 0 w 112"/>
                                <a:gd name="T45" fmla="*/ 43 h 92"/>
                                <a:gd name="T46" fmla="*/ 0 w 112"/>
                                <a:gd name="T47" fmla="*/ 50 h 92"/>
                                <a:gd name="T48" fmla="*/ 1 w 112"/>
                                <a:gd name="T49" fmla="*/ 58 h 92"/>
                                <a:gd name="T50" fmla="*/ 8 w 112"/>
                                <a:gd name="T51" fmla="*/ 60 h 92"/>
                                <a:gd name="T52" fmla="*/ 15 w 112"/>
                                <a:gd name="T53" fmla="*/ 62 h 92"/>
                                <a:gd name="T54" fmla="*/ 23 w 112"/>
                                <a:gd name="T55" fmla="*/ 64 h 92"/>
                                <a:gd name="T56" fmla="*/ 30 w 112"/>
                                <a:gd name="T57" fmla="*/ 67 h 92"/>
                                <a:gd name="T58" fmla="*/ 37 w 112"/>
                                <a:gd name="T59" fmla="*/ 69 h 92"/>
                                <a:gd name="T60" fmla="*/ 45 w 112"/>
                                <a:gd name="T61" fmla="*/ 71 h 92"/>
                                <a:gd name="T62" fmla="*/ 52 w 112"/>
                                <a:gd name="T63" fmla="*/ 74 h 92"/>
                                <a:gd name="T64" fmla="*/ 59 w 112"/>
                                <a:gd name="T65" fmla="*/ 76 h 92"/>
                                <a:gd name="T66" fmla="*/ 66 w 112"/>
                                <a:gd name="T67" fmla="*/ 78 h 92"/>
                                <a:gd name="T68" fmla="*/ 72 w 112"/>
                                <a:gd name="T69" fmla="*/ 80 h 92"/>
                                <a:gd name="T70" fmla="*/ 79 w 112"/>
                                <a:gd name="T71" fmla="*/ 82 h 92"/>
                                <a:gd name="T72" fmla="*/ 86 w 112"/>
                                <a:gd name="T73" fmla="*/ 84 h 92"/>
                                <a:gd name="T74" fmla="*/ 93 w 112"/>
                                <a:gd name="T75" fmla="*/ 86 h 92"/>
                                <a:gd name="T76" fmla="*/ 99 w 112"/>
                                <a:gd name="T77" fmla="*/ 88 h 92"/>
                                <a:gd name="T78" fmla="*/ 106 w 112"/>
                                <a:gd name="T79" fmla="*/ 90 h 92"/>
                                <a:gd name="T80" fmla="*/ 112 w 112"/>
                                <a:gd name="T81" fmla="*/ 92 h 92"/>
                                <a:gd name="T82" fmla="*/ 112 w 112"/>
                                <a:gd name="T83" fmla="*/ 85 h 92"/>
                                <a:gd name="T84" fmla="*/ 112 w 112"/>
                                <a:gd name="T85" fmla="*/ 79 h 92"/>
                                <a:gd name="T86" fmla="*/ 112 w 112"/>
                                <a:gd name="T87" fmla="*/ 72 h 92"/>
                                <a:gd name="T88" fmla="*/ 112 w 112"/>
                                <a:gd name="T89" fmla="*/ 66 h 92"/>
                                <a:gd name="T90" fmla="*/ 111 w 112"/>
                                <a:gd name="T91" fmla="*/ 59 h 92"/>
                                <a:gd name="T92" fmla="*/ 111 w 112"/>
                                <a:gd name="T93" fmla="*/ 53 h 92"/>
                                <a:gd name="T94" fmla="*/ 111 w 112"/>
                                <a:gd name="T95" fmla="*/ 46 h 92"/>
                                <a:gd name="T96" fmla="*/ 111 w 112"/>
                                <a:gd name="T97" fmla="*/ 39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2" h="92">
                                  <a:moveTo>
                                    <a:pt x="111" y="39"/>
                                  </a:moveTo>
                                  <a:lnTo>
                                    <a:pt x="104" y="37"/>
                                  </a:lnTo>
                                  <a:lnTo>
                                    <a:pt x="98" y="35"/>
                                  </a:lnTo>
                                  <a:lnTo>
                                    <a:pt x="91" y="33"/>
                                  </a:lnTo>
                                  <a:lnTo>
                                    <a:pt x="85" y="30"/>
                                  </a:lnTo>
                                  <a:lnTo>
                                    <a:pt x="78" y="28"/>
                                  </a:lnTo>
                                  <a:lnTo>
                                    <a:pt x="71" y="26"/>
                                  </a:lnTo>
                                  <a:lnTo>
                                    <a:pt x="64" y="23"/>
                                  </a:lnTo>
                                  <a:lnTo>
                                    <a:pt x="58" y="21"/>
                                  </a:lnTo>
                                  <a:lnTo>
                                    <a:pt x="51" y="18"/>
                                  </a:lnTo>
                                  <a:lnTo>
                                    <a:pt x="44" y="16"/>
                                  </a:lnTo>
                                  <a:lnTo>
                                    <a:pt x="36" y="13"/>
                                  </a:lnTo>
                                  <a:lnTo>
                                    <a:pt x="29" y="11"/>
                                  </a:lnTo>
                                  <a:lnTo>
                                    <a:pt x="22" y="8"/>
                                  </a:lnTo>
                                  <a:lnTo>
                                    <a:pt x="14" y="6"/>
                                  </a:lnTo>
                                  <a:lnTo>
                                    <a:pt x="7" y="3"/>
                                  </a:lnTo>
                                  <a:lnTo>
                                    <a:pt x="0" y="0"/>
                                  </a:lnTo>
                                  <a:lnTo>
                                    <a:pt x="0" y="7"/>
                                  </a:lnTo>
                                  <a:lnTo>
                                    <a:pt x="0" y="15"/>
                                  </a:lnTo>
                                  <a:lnTo>
                                    <a:pt x="0" y="22"/>
                                  </a:lnTo>
                                  <a:lnTo>
                                    <a:pt x="0" y="29"/>
                                  </a:lnTo>
                                  <a:lnTo>
                                    <a:pt x="0" y="36"/>
                                  </a:lnTo>
                                  <a:lnTo>
                                    <a:pt x="0" y="43"/>
                                  </a:lnTo>
                                  <a:lnTo>
                                    <a:pt x="0" y="50"/>
                                  </a:lnTo>
                                  <a:lnTo>
                                    <a:pt x="1" y="58"/>
                                  </a:lnTo>
                                  <a:lnTo>
                                    <a:pt x="8" y="60"/>
                                  </a:lnTo>
                                  <a:lnTo>
                                    <a:pt x="15" y="62"/>
                                  </a:lnTo>
                                  <a:lnTo>
                                    <a:pt x="23" y="64"/>
                                  </a:lnTo>
                                  <a:lnTo>
                                    <a:pt x="30" y="67"/>
                                  </a:lnTo>
                                  <a:lnTo>
                                    <a:pt x="37" y="69"/>
                                  </a:lnTo>
                                  <a:lnTo>
                                    <a:pt x="45" y="71"/>
                                  </a:lnTo>
                                  <a:lnTo>
                                    <a:pt x="52" y="74"/>
                                  </a:lnTo>
                                  <a:lnTo>
                                    <a:pt x="59" y="76"/>
                                  </a:lnTo>
                                  <a:lnTo>
                                    <a:pt x="66" y="78"/>
                                  </a:lnTo>
                                  <a:lnTo>
                                    <a:pt x="72" y="80"/>
                                  </a:lnTo>
                                  <a:lnTo>
                                    <a:pt x="79" y="82"/>
                                  </a:lnTo>
                                  <a:lnTo>
                                    <a:pt x="86" y="84"/>
                                  </a:lnTo>
                                  <a:lnTo>
                                    <a:pt x="93" y="86"/>
                                  </a:lnTo>
                                  <a:lnTo>
                                    <a:pt x="99" y="88"/>
                                  </a:lnTo>
                                  <a:lnTo>
                                    <a:pt x="106" y="90"/>
                                  </a:lnTo>
                                  <a:lnTo>
                                    <a:pt x="112" y="92"/>
                                  </a:lnTo>
                                  <a:lnTo>
                                    <a:pt x="112" y="85"/>
                                  </a:lnTo>
                                  <a:lnTo>
                                    <a:pt x="112" y="79"/>
                                  </a:lnTo>
                                  <a:lnTo>
                                    <a:pt x="112" y="72"/>
                                  </a:lnTo>
                                  <a:lnTo>
                                    <a:pt x="112" y="66"/>
                                  </a:lnTo>
                                  <a:lnTo>
                                    <a:pt x="111" y="59"/>
                                  </a:lnTo>
                                  <a:lnTo>
                                    <a:pt x="111" y="53"/>
                                  </a:lnTo>
                                  <a:lnTo>
                                    <a:pt x="111" y="46"/>
                                  </a:lnTo>
                                  <a:lnTo>
                                    <a:pt x="111" y="39"/>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3" name="Freeform 2787"/>
                          <wps:cNvSpPr>
                            <a:spLocks/>
                          </wps:cNvSpPr>
                          <wps:spPr bwMode="auto">
                            <a:xfrm>
                              <a:off x="2021" y="2076"/>
                              <a:ext cx="105" cy="70"/>
                            </a:xfrm>
                            <a:custGeom>
                              <a:avLst/>
                              <a:gdLst>
                                <a:gd name="T0" fmla="*/ 105 w 105"/>
                                <a:gd name="T1" fmla="*/ 35 h 70"/>
                                <a:gd name="T2" fmla="*/ 98 w 105"/>
                                <a:gd name="T3" fmla="*/ 33 h 70"/>
                                <a:gd name="T4" fmla="*/ 92 w 105"/>
                                <a:gd name="T5" fmla="*/ 30 h 70"/>
                                <a:gd name="T6" fmla="*/ 86 w 105"/>
                                <a:gd name="T7" fmla="*/ 28 h 70"/>
                                <a:gd name="T8" fmla="*/ 80 w 105"/>
                                <a:gd name="T9" fmla="*/ 26 h 70"/>
                                <a:gd name="T10" fmla="*/ 73 w 105"/>
                                <a:gd name="T11" fmla="*/ 24 h 70"/>
                                <a:gd name="T12" fmla="*/ 67 w 105"/>
                                <a:gd name="T13" fmla="*/ 22 h 70"/>
                                <a:gd name="T14" fmla="*/ 61 w 105"/>
                                <a:gd name="T15" fmla="*/ 20 h 70"/>
                                <a:gd name="T16" fmla="*/ 54 w 105"/>
                                <a:gd name="T17" fmla="*/ 18 h 70"/>
                                <a:gd name="T18" fmla="*/ 48 w 105"/>
                                <a:gd name="T19" fmla="*/ 16 h 70"/>
                                <a:gd name="T20" fmla="*/ 41 w 105"/>
                                <a:gd name="T21" fmla="*/ 13 h 70"/>
                                <a:gd name="T22" fmla="*/ 34 w 105"/>
                                <a:gd name="T23" fmla="*/ 11 h 70"/>
                                <a:gd name="T24" fmla="*/ 27 w 105"/>
                                <a:gd name="T25" fmla="*/ 9 h 70"/>
                                <a:gd name="T26" fmla="*/ 20 w 105"/>
                                <a:gd name="T27" fmla="*/ 6 h 70"/>
                                <a:gd name="T28" fmla="*/ 14 w 105"/>
                                <a:gd name="T29" fmla="*/ 4 h 70"/>
                                <a:gd name="T30" fmla="*/ 7 w 105"/>
                                <a:gd name="T31" fmla="*/ 2 h 70"/>
                                <a:gd name="T32" fmla="*/ 0 w 105"/>
                                <a:gd name="T33" fmla="*/ 0 h 70"/>
                                <a:gd name="T34" fmla="*/ 0 w 105"/>
                                <a:gd name="T35" fmla="*/ 4 h 70"/>
                                <a:gd name="T36" fmla="*/ 0 w 105"/>
                                <a:gd name="T37" fmla="*/ 9 h 70"/>
                                <a:gd name="T38" fmla="*/ 0 w 105"/>
                                <a:gd name="T39" fmla="*/ 14 h 70"/>
                                <a:gd name="T40" fmla="*/ 0 w 105"/>
                                <a:gd name="T41" fmla="*/ 19 h 70"/>
                                <a:gd name="T42" fmla="*/ 0 w 105"/>
                                <a:gd name="T43" fmla="*/ 23 h 70"/>
                                <a:gd name="T44" fmla="*/ 0 w 105"/>
                                <a:gd name="T45" fmla="*/ 28 h 70"/>
                                <a:gd name="T46" fmla="*/ 0 w 105"/>
                                <a:gd name="T47" fmla="*/ 33 h 70"/>
                                <a:gd name="T48" fmla="*/ 1 w 105"/>
                                <a:gd name="T49" fmla="*/ 38 h 70"/>
                                <a:gd name="T50" fmla="*/ 7 w 105"/>
                                <a:gd name="T51" fmla="*/ 40 h 70"/>
                                <a:gd name="T52" fmla="*/ 14 w 105"/>
                                <a:gd name="T53" fmla="*/ 42 h 70"/>
                                <a:gd name="T54" fmla="*/ 21 w 105"/>
                                <a:gd name="T55" fmla="*/ 44 h 70"/>
                                <a:gd name="T56" fmla="*/ 28 w 105"/>
                                <a:gd name="T57" fmla="*/ 46 h 70"/>
                                <a:gd name="T58" fmla="*/ 35 w 105"/>
                                <a:gd name="T59" fmla="*/ 48 h 70"/>
                                <a:gd name="T60" fmla="*/ 42 w 105"/>
                                <a:gd name="T61" fmla="*/ 50 h 70"/>
                                <a:gd name="T62" fmla="*/ 49 w 105"/>
                                <a:gd name="T63" fmla="*/ 53 h 70"/>
                                <a:gd name="T64" fmla="*/ 55 w 105"/>
                                <a:gd name="T65" fmla="*/ 55 h 70"/>
                                <a:gd name="T66" fmla="*/ 62 w 105"/>
                                <a:gd name="T67" fmla="*/ 57 h 70"/>
                                <a:gd name="T68" fmla="*/ 68 w 105"/>
                                <a:gd name="T69" fmla="*/ 58 h 70"/>
                                <a:gd name="T70" fmla="*/ 74 w 105"/>
                                <a:gd name="T71" fmla="*/ 60 h 70"/>
                                <a:gd name="T72" fmla="*/ 81 w 105"/>
                                <a:gd name="T73" fmla="*/ 62 h 70"/>
                                <a:gd name="T74" fmla="*/ 87 w 105"/>
                                <a:gd name="T75" fmla="*/ 64 h 70"/>
                                <a:gd name="T76" fmla="*/ 93 w 105"/>
                                <a:gd name="T77" fmla="*/ 66 h 70"/>
                                <a:gd name="T78" fmla="*/ 99 w 105"/>
                                <a:gd name="T79" fmla="*/ 68 h 70"/>
                                <a:gd name="T80" fmla="*/ 105 w 105"/>
                                <a:gd name="T81" fmla="*/ 70 h 70"/>
                                <a:gd name="T82" fmla="*/ 105 w 105"/>
                                <a:gd name="T83" fmla="*/ 65 h 70"/>
                                <a:gd name="T84" fmla="*/ 105 w 105"/>
                                <a:gd name="T85" fmla="*/ 61 h 70"/>
                                <a:gd name="T86" fmla="*/ 105 w 105"/>
                                <a:gd name="T87" fmla="*/ 57 h 70"/>
                                <a:gd name="T88" fmla="*/ 105 w 105"/>
                                <a:gd name="T89" fmla="*/ 52 h 70"/>
                                <a:gd name="T90" fmla="*/ 105 w 105"/>
                                <a:gd name="T91" fmla="*/ 48 h 70"/>
                                <a:gd name="T92" fmla="*/ 105 w 105"/>
                                <a:gd name="T93" fmla="*/ 43 h 70"/>
                                <a:gd name="T94" fmla="*/ 105 w 105"/>
                                <a:gd name="T95" fmla="*/ 39 h 70"/>
                                <a:gd name="T96" fmla="*/ 105 w 105"/>
                                <a:gd name="T97" fmla="*/ 35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70">
                                  <a:moveTo>
                                    <a:pt x="105" y="35"/>
                                  </a:moveTo>
                                  <a:lnTo>
                                    <a:pt x="98" y="33"/>
                                  </a:lnTo>
                                  <a:lnTo>
                                    <a:pt x="92" y="30"/>
                                  </a:lnTo>
                                  <a:lnTo>
                                    <a:pt x="86" y="28"/>
                                  </a:lnTo>
                                  <a:lnTo>
                                    <a:pt x="80" y="26"/>
                                  </a:lnTo>
                                  <a:lnTo>
                                    <a:pt x="73" y="24"/>
                                  </a:lnTo>
                                  <a:lnTo>
                                    <a:pt x="67" y="22"/>
                                  </a:lnTo>
                                  <a:lnTo>
                                    <a:pt x="61" y="20"/>
                                  </a:lnTo>
                                  <a:lnTo>
                                    <a:pt x="54" y="18"/>
                                  </a:lnTo>
                                  <a:lnTo>
                                    <a:pt x="48" y="16"/>
                                  </a:lnTo>
                                  <a:lnTo>
                                    <a:pt x="41" y="13"/>
                                  </a:lnTo>
                                  <a:lnTo>
                                    <a:pt x="34" y="11"/>
                                  </a:lnTo>
                                  <a:lnTo>
                                    <a:pt x="27" y="9"/>
                                  </a:lnTo>
                                  <a:lnTo>
                                    <a:pt x="20" y="6"/>
                                  </a:lnTo>
                                  <a:lnTo>
                                    <a:pt x="14" y="4"/>
                                  </a:lnTo>
                                  <a:lnTo>
                                    <a:pt x="7" y="2"/>
                                  </a:lnTo>
                                  <a:lnTo>
                                    <a:pt x="0" y="0"/>
                                  </a:lnTo>
                                  <a:lnTo>
                                    <a:pt x="0" y="4"/>
                                  </a:lnTo>
                                  <a:lnTo>
                                    <a:pt x="0" y="9"/>
                                  </a:lnTo>
                                  <a:lnTo>
                                    <a:pt x="0" y="14"/>
                                  </a:lnTo>
                                  <a:lnTo>
                                    <a:pt x="0" y="19"/>
                                  </a:lnTo>
                                  <a:lnTo>
                                    <a:pt x="0" y="23"/>
                                  </a:lnTo>
                                  <a:lnTo>
                                    <a:pt x="0" y="28"/>
                                  </a:lnTo>
                                  <a:lnTo>
                                    <a:pt x="0" y="33"/>
                                  </a:lnTo>
                                  <a:lnTo>
                                    <a:pt x="1" y="38"/>
                                  </a:lnTo>
                                  <a:lnTo>
                                    <a:pt x="7" y="40"/>
                                  </a:lnTo>
                                  <a:lnTo>
                                    <a:pt x="14" y="42"/>
                                  </a:lnTo>
                                  <a:lnTo>
                                    <a:pt x="21" y="44"/>
                                  </a:lnTo>
                                  <a:lnTo>
                                    <a:pt x="28" y="46"/>
                                  </a:lnTo>
                                  <a:lnTo>
                                    <a:pt x="35" y="48"/>
                                  </a:lnTo>
                                  <a:lnTo>
                                    <a:pt x="42" y="50"/>
                                  </a:lnTo>
                                  <a:lnTo>
                                    <a:pt x="49" y="53"/>
                                  </a:lnTo>
                                  <a:lnTo>
                                    <a:pt x="55" y="55"/>
                                  </a:lnTo>
                                  <a:lnTo>
                                    <a:pt x="62" y="57"/>
                                  </a:lnTo>
                                  <a:lnTo>
                                    <a:pt x="68" y="58"/>
                                  </a:lnTo>
                                  <a:lnTo>
                                    <a:pt x="74" y="60"/>
                                  </a:lnTo>
                                  <a:lnTo>
                                    <a:pt x="81" y="62"/>
                                  </a:lnTo>
                                  <a:lnTo>
                                    <a:pt x="87" y="64"/>
                                  </a:lnTo>
                                  <a:lnTo>
                                    <a:pt x="93" y="66"/>
                                  </a:lnTo>
                                  <a:lnTo>
                                    <a:pt x="99" y="68"/>
                                  </a:lnTo>
                                  <a:lnTo>
                                    <a:pt x="105" y="70"/>
                                  </a:lnTo>
                                  <a:lnTo>
                                    <a:pt x="105" y="65"/>
                                  </a:lnTo>
                                  <a:lnTo>
                                    <a:pt x="105" y="61"/>
                                  </a:lnTo>
                                  <a:lnTo>
                                    <a:pt x="105" y="57"/>
                                  </a:lnTo>
                                  <a:lnTo>
                                    <a:pt x="105" y="52"/>
                                  </a:lnTo>
                                  <a:lnTo>
                                    <a:pt x="105" y="48"/>
                                  </a:lnTo>
                                  <a:lnTo>
                                    <a:pt x="105" y="43"/>
                                  </a:lnTo>
                                  <a:lnTo>
                                    <a:pt x="105" y="39"/>
                                  </a:lnTo>
                                  <a:lnTo>
                                    <a:pt x="105" y="35"/>
                                  </a:lnTo>
                                  <a:close/>
                                </a:path>
                              </a:pathLst>
                            </a:custGeom>
                            <a:solidFill>
                              <a:srgbClr val="3B38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4" name="Freeform 2788"/>
                          <wps:cNvSpPr>
                            <a:spLocks/>
                          </wps:cNvSpPr>
                          <wps:spPr bwMode="auto">
                            <a:xfrm>
                              <a:off x="2117" y="2090"/>
                              <a:ext cx="13" cy="57"/>
                            </a:xfrm>
                            <a:custGeom>
                              <a:avLst/>
                              <a:gdLst>
                                <a:gd name="T0" fmla="*/ 12 w 13"/>
                                <a:gd name="T1" fmla="*/ 4 h 57"/>
                                <a:gd name="T2" fmla="*/ 10 w 13"/>
                                <a:gd name="T3" fmla="*/ 4 h 57"/>
                                <a:gd name="T4" fmla="*/ 9 w 13"/>
                                <a:gd name="T5" fmla="*/ 3 h 57"/>
                                <a:gd name="T6" fmla="*/ 7 w 13"/>
                                <a:gd name="T7" fmla="*/ 3 h 57"/>
                                <a:gd name="T8" fmla="*/ 6 w 13"/>
                                <a:gd name="T9" fmla="*/ 3 h 57"/>
                                <a:gd name="T10" fmla="*/ 4 w 13"/>
                                <a:gd name="T11" fmla="*/ 2 h 57"/>
                                <a:gd name="T12" fmla="*/ 3 w 13"/>
                                <a:gd name="T13" fmla="*/ 1 h 57"/>
                                <a:gd name="T14" fmla="*/ 1 w 13"/>
                                <a:gd name="T15" fmla="*/ 1 h 57"/>
                                <a:gd name="T16" fmla="*/ 0 w 13"/>
                                <a:gd name="T17" fmla="*/ 0 h 57"/>
                                <a:gd name="T18" fmla="*/ 0 w 13"/>
                                <a:gd name="T19" fmla="*/ 7 h 57"/>
                                <a:gd name="T20" fmla="*/ 0 w 13"/>
                                <a:gd name="T21" fmla="*/ 13 h 57"/>
                                <a:gd name="T22" fmla="*/ 0 w 13"/>
                                <a:gd name="T23" fmla="*/ 20 h 57"/>
                                <a:gd name="T24" fmla="*/ 0 w 13"/>
                                <a:gd name="T25" fmla="*/ 27 h 57"/>
                                <a:gd name="T26" fmla="*/ 0 w 13"/>
                                <a:gd name="T27" fmla="*/ 33 h 57"/>
                                <a:gd name="T28" fmla="*/ 1 w 13"/>
                                <a:gd name="T29" fmla="*/ 40 h 57"/>
                                <a:gd name="T30" fmla="*/ 1 w 13"/>
                                <a:gd name="T31" fmla="*/ 46 h 57"/>
                                <a:gd name="T32" fmla="*/ 1 w 13"/>
                                <a:gd name="T33" fmla="*/ 53 h 57"/>
                                <a:gd name="T34" fmla="*/ 3 w 13"/>
                                <a:gd name="T35" fmla="*/ 54 h 57"/>
                                <a:gd name="T36" fmla="*/ 4 w 13"/>
                                <a:gd name="T37" fmla="*/ 54 h 57"/>
                                <a:gd name="T38" fmla="*/ 6 w 13"/>
                                <a:gd name="T39" fmla="*/ 55 h 57"/>
                                <a:gd name="T40" fmla="*/ 7 w 13"/>
                                <a:gd name="T41" fmla="*/ 55 h 57"/>
                                <a:gd name="T42" fmla="*/ 9 w 13"/>
                                <a:gd name="T43" fmla="*/ 56 h 57"/>
                                <a:gd name="T44" fmla="*/ 10 w 13"/>
                                <a:gd name="T45" fmla="*/ 56 h 57"/>
                                <a:gd name="T46" fmla="*/ 12 w 13"/>
                                <a:gd name="T47" fmla="*/ 57 h 57"/>
                                <a:gd name="T48" fmla="*/ 13 w 13"/>
                                <a:gd name="T49" fmla="*/ 57 h 57"/>
                                <a:gd name="T50" fmla="*/ 13 w 13"/>
                                <a:gd name="T51" fmla="*/ 50 h 57"/>
                                <a:gd name="T52" fmla="*/ 13 w 13"/>
                                <a:gd name="T53" fmla="*/ 44 h 57"/>
                                <a:gd name="T54" fmla="*/ 13 w 13"/>
                                <a:gd name="T55" fmla="*/ 37 h 57"/>
                                <a:gd name="T56" fmla="*/ 13 w 13"/>
                                <a:gd name="T57" fmla="*/ 31 h 57"/>
                                <a:gd name="T58" fmla="*/ 12 w 13"/>
                                <a:gd name="T59" fmla="*/ 24 h 57"/>
                                <a:gd name="T60" fmla="*/ 12 w 13"/>
                                <a:gd name="T61" fmla="*/ 17 h 57"/>
                                <a:gd name="T62" fmla="*/ 12 w 13"/>
                                <a:gd name="T63" fmla="*/ 11 h 57"/>
                                <a:gd name="T64" fmla="*/ 12 w 13"/>
                                <a:gd name="T65" fmla="*/ 4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 h="57">
                                  <a:moveTo>
                                    <a:pt x="12" y="4"/>
                                  </a:moveTo>
                                  <a:lnTo>
                                    <a:pt x="10" y="4"/>
                                  </a:lnTo>
                                  <a:lnTo>
                                    <a:pt x="9" y="3"/>
                                  </a:lnTo>
                                  <a:lnTo>
                                    <a:pt x="7" y="3"/>
                                  </a:lnTo>
                                  <a:lnTo>
                                    <a:pt x="6" y="3"/>
                                  </a:lnTo>
                                  <a:lnTo>
                                    <a:pt x="4" y="2"/>
                                  </a:lnTo>
                                  <a:lnTo>
                                    <a:pt x="3" y="1"/>
                                  </a:lnTo>
                                  <a:lnTo>
                                    <a:pt x="1" y="1"/>
                                  </a:lnTo>
                                  <a:lnTo>
                                    <a:pt x="0" y="0"/>
                                  </a:lnTo>
                                  <a:lnTo>
                                    <a:pt x="0" y="7"/>
                                  </a:lnTo>
                                  <a:lnTo>
                                    <a:pt x="0" y="13"/>
                                  </a:lnTo>
                                  <a:lnTo>
                                    <a:pt x="0" y="20"/>
                                  </a:lnTo>
                                  <a:lnTo>
                                    <a:pt x="0" y="27"/>
                                  </a:lnTo>
                                  <a:lnTo>
                                    <a:pt x="0" y="33"/>
                                  </a:lnTo>
                                  <a:lnTo>
                                    <a:pt x="1" y="40"/>
                                  </a:lnTo>
                                  <a:lnTo>
                                    <a:pt x="1" y="46"/>
                                  </a:lnTo>
                                  <a:lnTo>
                                    <a:pt x="1" y="53"/>
                                  </a:lnTo>
                                  <a:lnTo>
                                    <a:pt x="3" y="54"/>
                                  </a:lnTo>
                                  <a:lnTo>
                                    <a:pt x="4" y="54"/>
                                  </a:lnTo>
                                  <a:lnTo>
                                    <a:pt x="6" y="55"/>
                                  </a:lnTo>
                                  <a:lnTo>
                                    <a:pt x="7" y="55"/>
                                  </a:lnTo>
                                  <a:lnTo>
                                    <a:pt x="9" y="56"/>
                                  </a:lnTo>
                                  <a:lnTo>
                                    <a:pt x="10" y="56"/>
                                  </a:lnTo>
                                  <a:lnTo>
                                    <a:pt x="12" y="57"/>
                                  </a:lnTo>
                                  <a:lnTo>
                                    <a:pt x="13" y="57"/>
                                  </a:lnTo>
                                  <a:lnTo>
                                    <a:pt x="13" y="50"/>
                                  </a:lnTo>
                                  <a:lnTo>
                                    <a:pt x="13" y="44"/>
                                  </a:lnTo>
                                  <a:lnTo>
                                    <a:pt x="13" y="37"/>
                                  </a:lnTo>
                                  <a:lnTo>
                                    <a:pt x="13" y="31"/>
                                  </a:lnTo>
                                  <a:lnTo>
                                    <a:pt x="12" y="24"/>
                                  </a:lnTo>
                                  <a:lnTo>
                                    <a:pt x="12" y="17"/>
                                  </a:lnTo>
                                  <a:lnTo>
                                    <a:pt x="12" y="11"/>
                                  </a:lnTo>
                                  <a:lnTo>
                                    <a:pt x="12" y="4"/>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5" name="Freeform 2789"/>
                          <wps:cNvSpPr>
                            <a:spLocks/>
                          </wps:cNvSpPr>
                          <wps:spPr bwMode="auto">
                            <a:xfrm>
                              <a:off x="2086" y="2080"/>
                              <a:ext cx="14" cy="58"/>
                            </a:xfrm>
                            <a:custGeom>
                              <a:avLst/>
                              <a:gdLst>
                                <a:gd name="T0" fmla="*/ 13 w 14"/>
                                <a:gd name="T1" fmla="*/ 4 h 58"/>
                                <a:gd name="T2" fmla="*/ 11 w 14"/>
                                <a:gd name="T3" fmla="*/ 3 h 58"/>
                                <a:gd name="T4" fmla="*/ 9 w 14"/>
                                <a:gd name="T5" fmla="*/ 3 h 58"/>
                                <a:gd name="T6" fmla="*/ 7 w 14"/>
                                <a:gd name="T7" fmla="*/ 2 h 58"/>
                                <a:gd name="T8" fmla="*/ 6 w 14"/>
                                <a:gd name="T9" fmla="*/ 2 h 58"/>
                                <a:gd name="T10" fmla="*/ 4 w 14"/>
                                <a:gd name="T11" fmla="*/ 1 h 58"/>
                                <a:gd name="T12" fmla="*/ 3 w 14"/>
                                <a:gd name="T13" fmla="*/ 1 h 58"/>
                                <a:gd name="T14" fmla="*/ 1 w 14"/>
                                <a:gd name="T15" fmla="*/ 0 h 58"/>
                                <a:gd name="T16" fmla="*/ 0 w 14"/>
                                <a:gd name="T17" fmla="*/ 0 h 58"/>
                                <a:gd name="T18" fmla="*/ 0 w 14"/>
                                <a:gd name="T19" fmla="*/ 6 h 58"/>
                                <a:gd name="T20" fmla="*/ 0 w 14"/>
                                <a:gd name="T21" fmla="*/ 13 h 58"/>
                                <a:gd name="T22" fmla="*/ 0 w 14"/>
                                <a:gd name="T23" fmla="*/ 20 h 58"/>
                                <a:gd name="T24" fmla="*/ 0 w 14"/>
                                <a:gd name="T25" fmla="*/ 27 h 58"/>
                                <a:gd name="T26" fmla="*/ 0 w 14"/>
                                <a:gd name="T27" fmla="*/ 33 h 58"/>
                                <a:gd name="T28" fmla="*/ 0 w 14"/>
                                <a:gd name="T29" fmla="*/ 40 h 58"/>
                                <a:gd name="T30" fmla="*/ 1 w 14"/>
                                <a:gd name="T31" fmla="*/ 47 h 58"/>
                                <a:gd name="T32" fmla="*/ 1 w 14"/>
                                <a:gd name="T33" fmla="*/ 54 h 58"/>
                                <a:gd name="T34" fmla="*/ 3 w 14"/>
                                <a:gd name="T35" fmla="*/ 54 h 58"/>
                                <a:gd name="T36" fmla="*/ 4 w 14"/>
                                <a:gd name="T37" fmla="*/ 55 h 58"/>
                                <a:gd name="T38" fmla="*/ 6 w 14"/>
                                <a:gd name="T39" fmla="*/ 55 h 58"/>
                                <a:gd name="T40" fmla="*/ 7 w 14"/>
                                <a:gd name="T41" fmla="*/ 56 h 58"/>
                                <a:gd name="T42" fmla="*/ 9 w 14"/>
                                <a:gd name="T43" fmla="*/ 56 h 58"/>
                                <a:gd name="T44" fmla="*/ 11 w 14"/>
                                <a:gd name="T45" fmla="*/ 57 h 58"/>
                                <a:gd name="T46" fmla="*/ 12 w 14"/>
                                <a:gd name="T47" fmla="*/ 57 h 58"/>
                                <a:gd name="T48" fmla="*/ 14 w 14"/>
                                <a:gd name="T49" fmla="*/ 58 h 58"/>
                                <a:gd name="T50" fmla="*/ 14 w 14"/>
                                <a:gd name="T51" fmla="*/ 51 h 58"/>
                                <a:gd name="T52" fmla="*/ 13 w 14"/>
                                <a:gd name="T53" fmla="*/ 44 h 58"/>
                                <a:gd name="T54" fmla="*/ 13 w 14"/>
                                <a:gd name="T55" fmla="*/ 37 h 58"/>
                                <a:gd name="T56" fmla="*/ 13 w 14"/>
                                <a:gd name="T57" fmla="*/ 31 h 58"/>
                                <a:gd name="T58" fmla="*/ 13 w 14"/>
                                <a:gd name="T59" fmla="*/ 24 h 58"/>
                                <a:gd name="T60" fmla="*/ 13 w 14"/>
                                <a:gd name="T61" fmla="*/ 17 h 58"/>
                                <a:gd name="T62" fmla="*/ 13 w 14"/>
                                <a:gd name="T63" fmla="*/ 11 h 58"/>
                                <a:gd name="T64" fmla="*/ 13 w 14"/>
                                <a:gd name="T65" fmla="*/ 4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4" h="58">
                                  <a:moveTo>
                                    <a:pt x="13" y="4"/>
                                  </a:moveTo>
                                  <a:lnTo>
                                    <a:pt x="11" y="3"/>
                                  </a:lnTo>
                                  <a:lnTo>
                                    <a:pt x="9" y="3"/>
                                  </a:lnTo>
                                  <a:lnTo>
                                    <a:pt x="7" y="2"/>
                                  </a:lnTo>
                                  <a:lnTo>
                                    <a:pt x="6" y="2"/>
                                  </a:lnTo>
                                  <a:lnTo>
                                    <a:pt x="4" y="1"/>
                                  </a:lnTo>
                                  <a:lnTo>
                                    <a:pt x="3" y="1"/>
                                  </a:lnTo>
                                  <a:lnTo>
                                    <a:pt x="1" y="0"/>
                                  </a:lnTo>
                                  <a:lnTo>
                                    <a:pt x="0" y="0"/>
                                  </a:lnTo>
                                  <a:lnTo>
                                    <a:pt x="0" y="6"/>
                                  </a:lnTo>
                                  <a:lnTo>
                                    <a:pt x="0" y="13"/>
                                  </a:lnTo>
                                  <a:lnTo>
                                    <a:pt x="0" y="20"/>
                                  </a:lnTo>
                                  <a:lnTo>
                                    <a:pt x="0" y="27"/>
                                  </a:lnTo>
                                  <a:lnTo>
                                    <a:pt x="0" y="33"/>
                                  </a:lnTo>
                                  <a:lnTo>
                                    <a:pt x="0" y="40"/>
                                  </a:lnTo>
                                  <a:lnTo>
                                    <a:pt x="1" y="47"/>
                                  </a:lnTo>
                                  <a:lnTo>
                                    <a:pt x="1" y="54"/>
                                  </a:lnTo>
                                  <a:lnTo>
                                    <a:pt x="3" y="54"/>
                                  </a:lnTo>
                                  <a:lnTo>
                                    <a:pt x="4" y="55"/>
                                  </a:lnTo>
                                  <a:lnTo>
                                    <a:pt x="6" y="55"/>
                                  </a:lnTo>
                                  <a:lnTo>
                                    <a:pt x="7" y="56"/>
                                  </a:lnTo>
                                  <a:lnTo>
                                    <a:pt x="9" y="56"/>
                                  </a:lnTo>
                                  <a:lnTo>
                                    <a:pt x="11" y="57"/>
                                  </a:lnTo>
                                  <a:lnTo>
                                    <a:pt x="12" y="57"/>
                                  </a:lnTo>
                                  <a:lnTo>
                                    <a:pt x="14" y="58"/>
                                  </a:lnTo>
                                  <a:lnTo>
                                    <a:pt x="14" y="51"/>
                                  </a:lnTo>
                                  <a:lnTo>
                                    <a:pt x="13" y="44"/>
                                  </a:lnTo>
                                  <a:lnTo>
                                    <a:pt x="13" y="37"/>
                                  </a:lnTo>
                                  <a:lnTo>
                                    <a:pt x="13" y="31"/>
                                  </a:lnTo>
                                  <a:lnTo>
                                    <a:pt x="13" y="24"/>
                                  </a:lnTo>
                                  <a:lnTo>
                                    <a:pt x="13" y="17"/>
                                  </a:lnTo>
                                  <a:lnTo>
                                    <a:pt x="13" y="11"/>
                                  </a:lnTo>
                                  <a:lnTo>
                                    <a:pt x="13" y="4"/>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6" name="Freeform 2790"/>
                          <wps:cNvSpPr>
                            <a:spLocks/>
                          </wps:cNvSpPr>
                          <wps:spPr bwMode="auto">
                            <a:xfrm>
                              <a:off x="2053" y="2068"/>
                              <a:ext cx="15" cy="60"/>
                            </a:xfrm>
                            <a:custGeom>
                              <a:avLst/>
                              <a:gdLst>
                                <a:gd name="T0" fmla="*/ 14 w 15"/>
                                <a:gd name="T1" fmla="*/ 5 h 60"/>
                                <a:gd name="T2" fmla="*/ 12 w 15"/>
                                <a:gd name="T3" fmla="*/ 4 h 60"/>
                                <a:gd name="T4" fmla="*/ 10 w 15"/>
                                <a:gd name="T5" fmla="*/ 3 h 60"/>
                                <a:gd name="T6" fmla="*/ 8 w 15"/>
                                <a:gd name="T7" fmla="*/ 3 h 60"/>
                                <a:gd name="T8" fmla="*/ 7 w 15"/>
                                <a:gd name="T9" fmla="*/ 2 h 60"/>
                                <a:gd name="T10" fmla="*/ 5 w 15"/>
                                <a:gd name="T11" fmla="*/ 1 h 60"/>
                                <a:gd name="T12" fmla="*/ 3 w 15"/>
                                <a:gd name="T13" fmla="*/ 1 h 60"/>
                                <a:gd name="T14" fmla="*/ 2 w 15"/>
                                <a:gd name="T15" fmla="*/ 0 h 60"/>
                                <a:gd name="T16" fmla="*/ 0 w 15"/>
                                <a:gd name="T17" fmla="*/ 0 h 60"/>
                                <a:gd name="T18" fmla="*/ 0 w 15"/>
                                <a:gd name="T19" fmla="*/ 7 h 60"/>
                                <a:gd name="T20" fmla="*/ 0 w 15"/>
                                <a:gd name="T21" fmla="*/ 14 h 60"/>
                                <a:gd name="T22" fmla="*/ 0 w 15"/>
                                <a:gd name="T23" fmla="*/ 21 h 60"/>
                                <a:gd name="T24" fmla="*/ 1 w 15"/>
                                <a:gd name="T25" fmla="*/ 28 h 60"/>
                                <a:gd name="T26" fmla="*/ 1 w 15"/>
                                <a:gd name="T27" fmla="*/ 35 h 60"/>
                                <a:gd name="T28" fmla="*/ 1 w 15"/>
                                <a:gd name="T29" fmla="*/ 42 h 60"/>
                                <a:gd name="T30" fmla="*/ 1 w 15"/>
                                <a:gd name="T31" fmla="*/ 49 h 60"/>
                                <a:gd name="T32" fmla="*/ 1 w 15"/>
                                <a:gd name="T33" fmla="*/ 56 h 60"/>
                                <a:gd name="T34" fmla="*/ 3 w 15"/>
                                <a:gd name="T35" fmla="*/ 56 h 60"/>
                                <a:gd name="T36" fmla="*/ 4 w 15"/>
                                <a:gd name="T37" fmla="*/ 57 h 60"/>
                                <a:gd name="T38" fmla="*/ 6 w 15"/>
                                <a:gd name="T39" fmla="*/ 57 h 60"/>
                                <a:gd name="T40" fmla="*/ 8 w 15"/>
                                <a:gd name="T41" fmla="*/ 58 h 60"/>
                                <a:gd name="T42" fmla="*/ 9 w 15"/>
                                <a:gd name="T43" fmla="*/ 58 h 60"/>
                                <a:gd name="T44" fmla="*/ 11 w 15"/>
                                <a:gd name="T45" fmla="*/ 59 h 60"/>
                                <a:gd name="T46" fmla="*/ 13 w 15"/>
                                <a:gd name="T47" fmla="*/ 59 h 60"/>
                                <a:gd name="T48" fmla="*/ 15 w 15"/>
                                <a:gd name="T49" fmla="*/ 60 h 60"/>
                                <a:gd name="T50" fmla="*/ 14 w 15"/>
                                <a:gd name="T51" fmla="*/ 53 h 60"/>
                                <a:gd name="T52" fmla="*/ 14 w 15"/>
                                <a:gd name="T53" fmla="*/ 46 h 60"/>
                                <a:gd name="T54" fmla="*/ 14 w 15"/>
                                <a:gd name="T55" fmla="*/ 39 h 60"/>
                                <a:gd name="T56" fmla="*/ 14 w 15"/>
                                <a:gd name="T57" fmla="*/ 32 h 60"/>
                                <a:gd name="T58" fmla="*/ 14 w 15"/>
                                <a:gd name="T59" fmla="*/ 25 h 60"/>
                                <a:gd name="T60" fmla="*/ 14 w 15"/>
                                <a:gd name="T61" fmla="*/ 19 h 60"/>
                                <a:gd name="T62" fmla="*/ 14 w 15"/>
                                <a:gd name="T63" fmla="*/ 12 h 60"/>
                                <a:gd name="T64" fmla="*/ 14 w 15"/>
                                <a:gd name="T65" fmla="*/ 5 h 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5" h="60">
                                  <a:moveTo>
                                    <a:pt x="14" y="5"/>
                                  </a:moveTo>
                                  <a:lnTo>
                                    <a:pt x="12" y="4"/>
                                  </a:lnTo>
                                  <a:lnTo>
                                    <a:pt x="10" y="3"/>
                                  </a:lnTo>
                                  <a:lnTo>
                                    <a:pt x="8" y="3"/>
                                  </a:lnTo>
                                  <a:lnTo>
                                    <a:pt x="7" y="2"/>
                                  </a:lnTo>
                                  <a:lnTo>
                                    <a:pt x="5" y="1"/>
                                  </a:lnTo>
                                  <a:lnTo>
                                    <a:pt x="3" y="1"/>
                                  </a:lnTo>
                                  <a:lnTo>
                                    <a:pt x="2" y="0"/>
                                  </a:lnTo>
                                  <a:lnTo>
                                    <a:pt x="0" y="0"/>
                                  </a:lnTo>
                                  <a:lnTo>
                                    <a:pt x="0" y="7"/>
                                  </a:lnTo>
                                  <a:lnTo>
                                    <a:pt x="0" y="14"/>
                                  </a:lnTo>
                                  <a:lnTo>
                                    <a:pt x="0" y="21"/>
                                  </a:lnTo>
                                  <a:lnTo>
                                    <a:pt x="1" y="28"/>
                                  </a:lnTo>
                                  <a:lnTo>
                                    <a:pt x="1" y="35"/>
                                  </a:lnTo>
                                  <a:lnTo>
                                    <a:pt x="1" y="42"/>
                                  </a:lnTo>
                                  <a:lnTo>
                                    <a:pt x="1" y="49"/>
                                  </a:lnTo>
                                  <a:lnTo>
                                    <a:pt x="1" y="56"/>
                                  </a:lnTo>
                                  <a:lnTo>
                                    <a:pt x="3" y="56"/>
                                  </a:lnTo>
                                  <a:lnTo>
                                    <a:pt x="4" y="57"/>
                                  </a:lnTo>
                                  <a:lnTo>
                                    <a:pt x="6" y="57"/>
                                  </a:lnTo>
                                  <a:lnTo>
                                    <a:pt x="8" y="58"/>
                                  </a:lnTo>
                                  <a:lnTo>
                                    <a:pt x="9" y="58"/>
                                  </a:lnTo>
                                  <a:lnTo>
                                    <a:pt x="11" y="59"/>
                                  </a:lnTo>
                                  <a:lnTo>
                                    <a:pt x="13" y="59"/>
                                  </a:lnTo>
                                  <a:lnTo>
                                    <a:pt x="15" y="60"/>
                                  </a:lnTo>
                                  <a:lnTo>
                                    <a:pt x="14" y="53"/>
                                  </a:lnTo>
                                  <a:lnTo>
                                    <a:pt x="14" y="46"/>
                                  </a:lnTo>
                                  <a:lnTo>
                                    <a:pt x="14" y="39"/>
                                  </a:lnTo>
                                  <a:lnTo>
                                    <a:pt x="14" y="32"/>
                                  </a:lnTo>
                                  <a:lnTo>
                                    <a:pt x="14" y="25"/>
                                  </a:lnTo>
                                  <a:lnTo>
                                    <a:pt x="14" y="19"/>
                                  </a:lnTo>
                                  <a:lnTo>
                                    <a:pt x="14" y="12"/>
                                  </a:lnTo>
                                  <a:lnTo>
                                    <a:pt x="14" y="5"/>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7" name="Freeform 2791"/>
                          <wps:cNvSpPr>
                            <a:spLocks/>
                          </wps:cNvSpPr>
                          <wps:spPr bwMode="auto">
                            <a:xfrm>
                              <a:off x="2021" y="2056"/>
                              <a:ext cx="13" cy="62"/>
                            </a:xfrm>
                            <a:custGeom>
                              <a:avLst/>
                              <a:gdLst>
                                <a:gd name="T0" fmla="*/ 12 w 13"/>
                                <a:gd name="T1" fmla="*/ 5 h 62"/>
                                <a:gd name="T2" fmla="*/ 10 w 13"/>
                                <a:gd name="T3" fmla="*/ 4 h 62"/>
                                <a:gd name="T4" fmla="*/ 9 w 13"/>
                                <a:gd name="T5" fmla="*/ 3 h 62"/>
                                <a:gd name="T6" fmla="*/ 7 w 13"/>
                                <a:gd name="T7" fmla="*/ 3 h 62"/>
                                <a:gd name="T8" fmla="*/ 6 w 13"/>
                                <a:gd name="T9" fmla="*/ 2 h 62"/>
                                <a:gd name="T10" fmla="*/ 4 w 13"/>
                                <a:gd name="T11" fmla="*/ 2 h 62"/>
                                <a:gd name="T12" fmla="*/ 3 w 13"/>
                                <a:gd name="T13" fmla="*/ 1 h 62"/>
                                <a:gd name="T14" fmla="*/ 1 w 13"/>
                                <a:gd name="T15" fmla="*/ 1 h 62"/>
                                <a:gd name="T16" fmla="*/ 0 w 13"/>
                                <a:gd name="T17" fmla="*/ 0 h 62"/>
                                <a:gd name="T18" fmla="*/ 0 w 13"/>
                                <a:gd name="T19" fmla="*/ 7 h 62"/>
                                <a:gd name="T20" fmla="*/ 0 w 13"/>
                                <a:gd name="T21" fmla="*/ 15 h 62"/>
                                <a:gd name="T22" fmla="*/ 0 w 13"/>
                                <a:gd name="T23" fmla="*/ 22 h 62"/>
                                <a:gd name="T24" fmla="*/ 0 w 13"/>
                                <a:gd name="T25" fmla="*/ 29 h 62"/>
                                <a:gd name="T26" fmla="*/ 0 w 13"/>
                                <a:gd name="T27" fmla="*/ 36 h 62"/>
                                <a:gd name="T28" fmla="*/ 0 w 13"/>
                                <a:gd name="T29" fmla="*/ 43 h 62"/>
                                <a:gd name="T30" fmla="*/ 0 w 13"/>
                                <a:gd name="T31" fmla="*/ 50 h 62"/>
                                <a:gd name="T32" fmla="*/ 1 w 13"/>
                                <a:gd name="T33" fmla="*/ 58 h 62"/>
                                <a:gd name="T34" fmla="*/ 2 w 13"/>
                                <a:gd name="T35" fmla="*/ 58 h 62"/>
                                <a:gd name="T36" fmla="*/ 4 w 13"/>
                                <a:gd name="T37" fmla="*/ 59 h 62"/>
                                <a:gd name="T38" fmla="*/ 5 w 13"/>
                                <a:gd name="T39" fmla="*/ 59 h 62"/>
                                <a:gd name="T40" fmla="*/ 7 w 13"/>
                                <a:gd name="T41" fmla="*/ 60 h 62"/>
                                <a:gd name="T42" fmla="*/ 8 w 13"/>
                                <a:gd name="T43" fmla="*/ 60 h 62"/>
                                <a:gd name="T44" fmla="*/ 10 w 13"/>
                                <a:gd name="T45" fmla="*/ 61 h 62"/>
                                <a:gd name="T46" fmla="*/ 11 w 13"/>
                                <a:gd name="T47" fmla="*/ 61 h 62"/>
                                <a:gd name="T48" fmla="*/ 13 w 13"/>
                                <a:gd name="T49" fmla="*/ 62 h 62"/>
                                <a:gd name="T50" fmla="*/ 13 w 13"/>
                                <a:gd name="T51" fmla="*/ 55 h 62"/>
                                <a:gd name="T52" fmla="*/ 12 w 13"/>
                                <a:gd name="T53" fmla="*/ 47 h 62"/>
                                <a:gd name="T54" fmla="*/ 12 w 13"/>
                                <a:gd name="T55" fmla="*/ 40 h 62"/>
                                <a:gd name="T56" fmla="*/ 12 w 13"/>
                                <a:gd name="T57" fmla="*/ 33 h 62"/>
                                <a:gd name="T58" fmla="*/ 12 w 13"/>
                                <a:gd name="T59" fmla="*/ 26 h 62"/>
                                <a:gd name="T60" fmla="*/ 12 w 13"/>
                                <a:gd name="T61" fmla="*/ 19 h 62"/>
                                <a:gd name="T62" fmla="*/ 12 w 13"/>
                                <a:gd name="T63" fmla="*/ 12 h 62"/>
                                <a:gd name="T64" fmla="*/ 12 w 13"/>
                                <a:gd name="T65" fmla="*/ 5 h 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 h="62">
                                  <a:moveTo>
                                    <a:pt x="12" y="5"/>
                                  </a:moveTo>
                                  <a:lnTo>
                                    <a:pt x="10" y="4"/>
                                  </a:lnTo>
                                  <a:lnTo>
                                    <a:pt x="9" y="3"/>
                                  </a:lnTo>
                                  <a:lnTo>
                                    <a:pt x="7" y="3"/>
                                  </a:lnTo>
                                  <a:lnTo>
                                    <a:pt x="6" y="2"/>
                                  </a:lnTo>
                                  <a:lnTo>
                                    <a:pt x="4" y="2"/>
                                  </a:lnTo>
                                  <a:lnTo>
                                    <a:pt x="3" y="1"/>
                                  </a:lnTo>
                                  <a:lnTo>
                                    <a:pt x="1" y="1"/>
                                  </a:lnTo>
                                  <a:lnTo>
                                    <a:pt x="0" y="0"/>
                                  </a:lnTo>
                                  <a:lnTo>
                                    <a:pt x="0" y="7"/>
                                  </a:lnTo>
                                  <a:lnTo>
                                    <a:pt x="0" y="15"/>
                                  </a:lnTo>
                                  <a:lnTo>
                                    <a:pt x="0" y="22"/>
                                  </a:lnTo>
                                  <a:lnTo>
                                    <a:pt x="0" y="29"/>
                                  </a:lnTo>
                                  <a:lnTo>
                                    <a:pt x="0" y="36"/>
                                  </a:lnTo>
                                  <a:lnTo>
                                    <a:pt x="0" y="43"/>
                                  </a:lnTo>
                                  <a:lnTo>
                                    <a:pt x="0" y="50"/>
                                  </a:lnTo>
                                  <a:lnTo>
                                    <a:pt x="1" y="58"/>
                                  </a:lnTo>
                                  <a:lnTo>
                                    <a:pt x="2" y="58"/>
                                  </a:lnTo>
                                  <a:lnTo>
                                    <a:pt x="4" y="59"/>
                                  </a:lnTo>
                                  <a:lnTo>
                                    <a:pt x="5" y="59"/>
                                  </a:lnTo>
                                  <a:lnTo>
                                    <a:pt x="7" y="60"/>
                                  </a:lnTo>
                                  <a:lnTo>
                                    <a:pt x="8" y="60"/>
                                  </a:lnTo>
                                  <a:lnTo>
                                    <a:pt x="10" y="61"/>
                                  </a:lnTo>
                                  <a:lnTo>
                                    <a:pt x="11" y="61"/>
                                  </a:lnTo>
                                  <a:lnTo>
                                    <a:pt x="13" y="62"/>
                                  </a:lnTo>
                                  <a:lnTo>
                                    <a:pt x="13" y="55"/>
                                  </a:lnTo>
                                  <a:lnTo>
                                    <a:pt x="12" y="47"/>
                                  </a:lnTo>
                                  <a:lnTo>
                                    <a:pt x="12" y="40"/>
                                  </a:lnTo>
                                  <a:lnTo>
                                    <a:pt x="12" y="33"/>
                                  </a:lnTo>
                                  <a:lnTo>
                                    <a:pt x="12" y="26"/>
                                  </a:lnTo>
                                  <a:lnTo>
                                    <a:pt x="12" y="19"/>
                                  </a:lnTo>
                                  <a:lnTo>
                                    <a:pt x="12" y="12"/>
                                  </a:lnTo>
                                  <a:lnTo>
                                    <a:pt x="12" y="5"/>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8" name="Freeform 2792"/>
                          <wps:cNvSpPr>
                            <a:spLocks/>
                          </wps:cNvSpPr>
                          <wps:spPr bwMode="auto">
                            <a:xfrm>
                              <a:off x="2041" y="2064"/>
                              <a:ext cx="5" cy="57"/>
                            </a:xfrm>
                            <a:custGeom>
                              <a:avLst/>
                              <a:gdLst>
                                <a:gd name="T0" fmla="*/ 4 w 5"/>
                                <a:gd name="T1" fmla="*/ 1 h 57"/>
                                <a:gd name="T2" fmla="*/ 2 w 5"/>
                                <a:gd name="T3" fmla="*/ 0 h 57"/>
                                <a:gd name="T4" fmla="*/ 0 w 5"/>
                                <a:gd name="T5" fmla="*/ 0 h 57"/>
                                <a:gd name="T6" fmla="*/ 0 w 5"/>
                                <a:gd name="T7" fmla="*/ 7 h 57"/>
                                <a:gd name="T8" fmla="*/ 0 w 5"/>
                                <a:gd name="T9" fmla="*/ 13 h 57"/>
                                <a:gd name="T10" fmla="*/ 0 w 5"/>
                                <a:gd name="T11" fmla="*/ 21 h 57"/>
                                <a:gd name="T12" fmla="*/ 1 w 5"/>
                                <a:gd name="T13" fmla="*/ 28 h 57"/>
                                <a:gd name="T14" fmla="*/ 1 w 5"/>
                                <a:gd name="T15" fmla="*/ 35 h 57"/>
                                <a:gd name="T16" fmla="*/ 1 w 5"/>
                                <a:gd name="T17" fmla="*/ 42 h 57"/>
                                <a:gd name="T18" fmla="*/ 1 w 5"/>
                                <a:gd name="T19" fmla="*/ 49 h 57"/>
                                <a:gd name="T20" fmla="*/ 1 w 5"/>
                                <a:gd name="T21" fmla="*/ 56 h 57"/>
                                <a:gd name="T22" fmla="*/ 3 w 5"/>
                                <a:gd name="T23" fmla="*/ 57 h 57"/>
                                <a:gd name="T24" fmla="*/ 5 w 5"/>
                                <a:gd name="T25" fmla="*/ 57 h 57"/>
                                <a:gd name="T26" fmla="*/ 5 w 5"/>
                                <a:gd name="T27" fmla="*/ 50 h 57"/>
                                <a:gd name="T28" fmla="*/ 4 w 5"/>
                                <a:gd name="T29" fmla="*/ 43 h 57"/>
                                <a:gd name="T30" fmla="*/ 4 w 5"/>
                                <a:gd name="T31" fmla="*/ 36 h 57"/>
                                <a:gd name="T32" fmla="*/ 4 w 5"/>
                                <a:gd name="T33" fmla="*/ 29 h 57"/>
                                <a:gd name="T34" fmla="*/ 4 w 5"/>
                                <a:gd name="T35" fmla="*/ 22 h 57"/>
                                <a:gd name="T36" fmla="*/ 4 w 5"/>
                                <a:gd name="T37" fmla="*/ 15 h 57"/>
                                <a:gd name="T38" fmla="*/ 4 w 5"/>
                                <a:gd name="T39" fmla="*/ 8 h 57"/>
                                <a:gd name="T40" fmla="*/ 4 w 5"/>
                                <a:gd name="T41" fmla="*/ 1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 h="57">
                                  <a:moveTo>
                                    <a:pt x="4" y="1"/>
                                  </a:moveTo>
                                  <a:lnTo>
                                    <a:pt x="2" y="0"/>
                                  </a:lnTo>
                                  <a:lnTo>
                                    <a:pt x="0" y="0"/>
                                  </a:lnTo>
                                  <a:lnTo>
                                    <a:pt x="0" y="7"/>
                                  </a:lnTo>
                                  <a:lnTo>
                                    <a:pt x="0" y="13"/>
                                  </a:lnTo>
                                  <a:lnTo>
                                    <a:pt x="0" y="21"/>
                                  </a:lnTo>
                                  <a:lnTo>
                                    <a:pt x="1" y="28"/>
                                  </a:lnTo>
                                  <a:lnTo>
                                    <a:pt x="1" y="35"/>
                                  </a:lnTo>
                                  <a:lnTo>
                                    <a:pt x="1" y="42"/>
                                  </a:lnTo>
                                  <a:lnTo>
                                    <a:pt x="1" y="49"/>
                                  </a:lnTo>
                                  <a:lnTo>
                                    <a:pt x="1" y="56"/>
                                  </a:lnTo>
                                  <a:lnTo>
                                    <a:pt x="3" y="57"/>
                                  </a:lnTo>
                                  <a:lnTo>
                                    <a:pt x="5" y="57"/>
                                  </a:lnTo>
                                  <a:lnTo>
                                    <a:pt x="5" y="50"/>
                                  </a:lnTo>
                                  <a:lnTo>
                                    <a:pt x="4" y="43"/>
                                  </a:lnTo>
                                  <a:lnTo>
                                    <a:pt x="4" y="36"/>
                                  </a:lnTo>
                                  <a:lnTo>
                                    <a:pt x="4" y="29"/>
                                  </a:lnTo>
                                  <a:lnTo>
                                    <a:pt x="4" y="22"/>
                                  </a:lnTo>
                                  <a:lnTo>
                                    <a:pt x="4" y="15"/>
                                  </a:lnTo>
                                  <a:lnTo>
                                    <a:pt x="4" y="8"/>
                                  </a:lnTo>
                                  <a:lnTo>
                                    <a:pt x="4" y="1"/>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9" name="Freeform 2793"/>
                          <wps:cNvSpPr>
                            <a:spLocks/>
                          </wps:cNvSpPr>
                          <wps:spPr bwMode="auto">
                            <a:xfrm>
                              <a:off x="2075" y="2076"/>
                              <a:ext cx="4" cy="56"/>
                            </a:xfrm>
                            <a:custGeom>
                              <a:avLst/>
                              <a:gdLst>
                                <a:gd name="T0" fmla="*/ 3 w 4"/>
                                <a:gd name="T1" fmla="*/ 1 h 56"/>
                                <a:gd name="T2" fmla="*/ 1 w 4"/>
                                <a:gd name="T3" fmla="*/ 0 h 56"/>
                                <a:gd name="T4" fmla="*/ 0 w 4"/>
                                <a:gd name="T5" fmla="*/ 0 h 56"/>
                                <a:gd name="T6" fmla="*/ 0 w 4"/>
                                <a:gd name="T7" fmla="*/ 6 h 56"/>
                                <a:gd name="T8" fmla="*/ 0 w 4"/>
                                <a:gd name="T9" fmla="*/ 13 h 56"/>
                                <a:gd name="T10" fmla="*/ 0 w 4"/>
                                <a:gd name="T11" fmla="*/ 20 h 56"/>
                                <a:gd name="T12" fmla="*/ 0 w 4"/>
                                <a:gd name="T13" fmla="*/ 27 h 56"/>
                                <a:gd name="T14" fmla="*/ 0 w 4"/>
                                <a:gd name="T15" fmla="*/ 34 h 56"/>
                                <a:gd name="T16" fmla="*/ 0 w 4"/>
                                <a:gd name="T17" fmla="*/ 40 h 56"/>
                                <a:gd name="T18" fmla="*/ 0 w 4"/>
                                <a:gd name="T19" fmla="*/ 47 h 56"/>
                                <a:gd name="T20" fmla="*/ 1 w 4"/>
                                <a:gd name="T21" fmla="*/ 54 h 56"/>
                                <a:gd name="T22" fmla="*/ 2 w 4"/>
                                <a:gd name="T23" fmla="*/ 55 h 56"/>
                                <a:gd name="T24" fmla="*/ 4 w 4"/>
                                <a:gd name="T25" fmla="*/ 56 h 56"/>
                                <a:gd name="T26" fmla="*/ 4 w 4"/>
                                <a:gd name="T27" fmla="*/ 49 h 56"/>
                                <a:gd name="T28" fmla="*/ 4 w 4"/>
                                <a:gd name="T29" fmla="*/ 42 h 56"/>
                                <a:gd name="T30" fmla="*/ 4 w 4"/>
                                <a:gd name="T31" fmla="*/ 35 h 56"/>
                                <a:gd name="T32" fmla="*/ 4 w 4"/>
                                <a:gd name="T33" fmla="*/ 28 h 56"/>
                                <a:gd name="T34" fmla="*/ 3 w 4"/>
                                <a:gd name="T35" fmla="*/ 21 h 56"/>
                                <a:gd name="T36" fmla="*/ 3 w 4"/>
                                <a:gd name="T37" fmla="*/ 15 h 56"/>
                                <a:gd name="T38" fmla="*/ 3 w 4"/>
                                <a:gd name="T39" fmla="*/ 8 h 56"/>
                                <a:gd name="T40" fmla="*/ 3 w 4"/>
                                <a:gd name="T41" fmla="*/ 1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 h="56">
                                  <a:moveTo>
                                    <a:pt x="3" y="1"/>
                                  </a:moveTo>
                                  <a:lnTo>
                                    <a:pt x="1" y="0"/>
                                  </a:lnTo>
                                  <a:lnTo>
                                    <a:pt x="0" y="0"/>
                                  </a:lnTo>
                                  <a:lnTo>
                                    <a:pt x="0" y="6"/>
                                  </a:lnTo>
                                  <a:lnTo>
                                    <a:pt x="0" y="13"/>
                                  </a:lnTo>
                                  <a:lnTo>
                                    <a:pt x="0" y="20"/>
                                  </a:lnTo>
                                  <a:lnTo>
                                    <a:pt x="0" y="27"/>
                                  </a:lnTo>
                                  <a:lnTo>
                                    <a:pt x="0" y="34"/>
                                  </a:lnTo>
                                  <a:lnTo>
                                    <a:pt x="0" y="40"/>
                                  </a:lnTo>
                                  <a:lnTo>
                                    <a:pt x="0" y="47"/>
                                  </a:lnTo>
                                  <a:lnTo>
                                    <a:pt x="1" y="54"/>
                                  </a:lnTo>
                                  <a:lnTo>
                                    <a:pt x="2" y="55"/>
                                  </a:lnTo>
                                  <a:lnTo>
                                    <a:pt x="4" y="56"/>
                                  </a:lnTo>
                                  <a:lnTo>
                                    <a:pt x="4" y="49"/>
                                  </a:lnTo>
                                  <a:lnTo>
                                    <a:pt x="4" y="42"/>
                                  </a:lnTo>
                                  <a:lnTo>
                                    <a:pt x="4" y="35"/>
                                  </a:lnTo>
                                  <a:lnTo>
                                    <a:pt x="4" y="28"/>
                                  </a:lnTo>
                                  <a:lnTo>
                                    <a:pt x="3" y="21"/>
                                  </a:lnTo>
                                  <a:lnTo>
                                    <a:pt x="3" y="15"/>
                                  </a:lnTo>
                                  <a:lnTo>
                                    <a:pt x="3" y="8"/>
                                  </a:lnTo>
                                  <a:lnTo>
                                    <a:pt x="3" y="1"/>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0" name="Freeform 2794"/>
                          <wps:cNvSpPr>
                            <a:spLocks/>
                          </wps:cNvSpPr>
                          <wps:spPr bwMode="auto">
                            <a:xfrm>
                              <a:off x="2106" y="2087"/>
                              <a:ext cx="5" cy="54"/>
                            </a:xfrm>
                            <a:custGeom>
                              <a:avLst/>
                              <a:gdLst>
                                <a:gd name="T0" fmla="*/ 3 w 5"/>
                                <a:gd name="T1" fmla="*/ 1 h 54"/>
                                <a:gd name="T2" fmla="*/ 2 w 5"/>
                                <a:gd name="T3" fmla="*/ 0 h 54"/>
                                <a:gd name="T4" fmla="*/ 0 w 5"/>
                                <a:gd name="T5" fmla="*/ 0 h 54"/>
                                <a:gd name="T6" fmla="*/ 0 w 5"/>
                                <a:gd name="T7" fmla="*/ 6 h 54"/>
                                <a:gd name="T8" fmla="*/ 0 w 5"/>
                                <a:gd name="T9" fmla="*/ 13 h 54"/>
                                <a:gd name="T10" fmla="*/ 0 w 5"/>
                                <a:gd name="T11" fmla="*/ 19 h 54"/>
                                <a:gd name="T12" fmla="*/ 1 w 5"/>
                                <a:gd name="T13" fmla="*/ 26 h 54"/>
                                <a:gd name="T14" fmla="*/ 1 w 5"/>
                                <a:gd name="T15" fmla="*/ 33 h 54"/>
                                <a:gd name="T16" fmla="*/ 1 w 5"/>
                                <a:gd name="T17" fmla="*/ 40 h 54"/>
                                <a:gd name="T18" fmla="*/ 1 w 5"/>
                                <a:gd name="T19" fmla="*/ 46 h 54"/>
                                <a:gd name="T20" fmla="*/ 2 w 5"/>
                                <a:gd name="T21" fmla="*/ 53 h 54"/>
                                <a:gd name="T22" fmla="*/ 3 w 5"/>
                                <a:gd name="T23" fmla="*/ 54 h 54"/>
                                <a:gd name="T24" fmla="*/ 5 w 5"/>
                                <a:gd name="T25" fmla="*/ 54 h 54"/>
                                <a:gd name="T26" fmla="*/ 5 w 5"/>
                                <a:gd name="T27" fmla="*/ 47 h 54"/>
                                <a:gd name="T28" fmla="*/ 4 w 5"/>
                                <a:gd name="T29" fmla="*/ 41 h 54"/>
                                <a:gd name="T30" fmla="*/ 4 w 5"/>
                                <a:gd name="T31" fmla="*/ 34 h 54"/>
                                <a:gd name="T32" fmla="*/ 4 w 5"/>
                                <a:gd name="T33" fmla="*/ 27 h 54"/>
                                <a:gd name="T34" fmla="*/ 4 w 5"/>
                                <a:gd name="T35" fmla="*/ 21 h 54"/>
                                <a:gd name="T36" fmla="*/ 4 w 5"/>
                                <a:gd name="T37" fmla="*/ 14 h 54"/>
                                <a:gd name="T38" fmla="*/ 3 w 5"/>
                                <a:gd name="T39" fmla="*/ 7 h 54"/>
                                <a:gd name="T40" fmla="*/ 3 w 5"/>
                                <a:gd name="T41" fmla="*/ 1 h 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 h="54">
                                  <a:moveTo>
                                    <a:pt x="3" y="1"/>
                                  </a:moveTo>
                                  <a:lnTo>
                                    <a:pt x="2" y="0"/>
                                  </a:lnTo>
                                  <a:lnTo>
                                    <a:pt x="0" y="0"/>
                                  </a:lnTo>
                                  <a:lnTo>
                                    <a:pt x="0" y="6"/>
                                  </a:lnTo>
                                  <a:lnTo>
                                    <a:pt x="0" y="13"/>
                                  </a:lnTo>
                                  <a:lnTo>
                                    <a:pt x="0" y="19"/>
                                  </a:lnTo>
                                  <a:lnTo>
                                    <a:pt x="1" y="26"/>
                                  </a:lnTo>
                                  <a:lnTo>
                                    <a:pt x="1" y="33"/>
                                  </a:lnTo>
                                  <a:lnTo>
                                    <a:pt x="1" y="40"/>
                                  </a:lnTo>
                                  <a:lnTo>
                                    <a:pt x="1" y="46"/>
                                  </a:lnTo>
                                  <a:lnTo>
                                    <a:pt x="2" y="53"/>
                                  </a:lnTo>
                                  <a:lnTo>
                                    <a:pt x="3" y="54"/>
                                  </a:lnTo>
                                  <a:lnTo>
                                    <a:pt x="5" y="54"/>
                                  </a:lnTo>
                                  <a:lnTo>
                                    <a:pt x="5" y="47"/>
                                  </a:lnTo>
                                  <a:lnTo>
                                    <a:pt x="4" y="41"/>
                                  </a:lnTo>
                                  <a:lnTo>
                                    <a:pt x="4" y="34"/>
                                  </a:lnTo>
                                  <a:lnTo>
                                    <a:pt x="4" y="27"/>
                                  </a:lnTo>
                                  <a:lnTo>
                                    <a:pt x="4" y="21"/>
                                  </a:lnTo>
                                  <a:lnTo>
                                    <a:pt x="4" y="14"/>
                                  </a:lnTo>
                                  <a:lnTo>
                                    <a:pt x="3" y="7"/>
                                  </a:lnTo>
                                  <a:lnTo>
                                    <a:pt x="3" y="1"/>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1" name="Freeform 2795"/>
                          <wps:cNvSpPr>
                            <a:spLocks/>
                          </wps:cNvSpPr>
                          <wps:spPr bwMode="auto">
                            <a:xfrm>
                              <a:off x="2022" y="2109"/>
                              <a:ext cx="108" cy="43"/>
                            </a:xfrm>
                            <a:custGeom>
                              <a:avLst/>
                              <a:gdLst>
                                <a:gd name="T0" fmla="*/ 108 w 108"/>
                                <a:gd name="T1" fmla="*/ 33 h 43"/>
                                <a:gd name="T2" fmla="*/ 101 w 108"/>
                                <a:gd name="T3" fmla="*/ 31 h 43"/>
                                <a:gd name="T4" fmla="*/ 95 w 108"/>
                                <a:gd name="T5" fmla="*/ 29 h 43"/>
                                <a:gd name="T6" fmla="*/ 88 w 108"/>
                                <a:gd name="T7" fmla="*/ 27 h 43"/>
                                <a:gd name="T8" fmla="*/ 82 w 108"/>
                                <a:gd name="T9" fmla="*/ 25 h 43"/>
                                <a:gd name="T10" fmla="*/ 76 w 108"/>
                                <a:gd name="T11" fmla="*/ 23 h 43"/>
                                <a:gd name="T12" fmla="*/ 69 w 108"/>
                                <a:gd name="T13" fmla="*/ 21 h 43"/>
                                <a:gd name="T14" fmla="*/ 62 w 108"/>
                                <a:gd name="T15" fmla="*/ 19 h 43"/>
                                <a:gd name="T16" fmla="*/ 56 w 108"/>
                                <a:gd name="T17" fmla="*/ 17 h 43"/>
                                <a:gd name="T18" fmla="*/ 49 w 108"/>
                                <a:gd name="T19" fmla="*/ 15 h 43"/>
                                <a:gd name="T20" fmla="*/ 42 w 108"/>
                                <a:gd name="T21" fmla="*/ 12 h 43"/>
                                <a:gd name="T22" fmla="*/ 35 w 108"/>
                                <a:gd name="T23" fmla="*/ 10 h 43"/>
                                <a:gd name="T24" fmla="*/ 28 w 108"/>
                                <a:gd name="T25" fmla="*/ 8 h 43"/>
                                <a:gd name="T26" fmla="*/ 21 w 108"/>
                                <a:gd name="T27" fmla="*/ 6 h 43"/>
                                <a:gd name="T28" fmla="*/ 14 w 108"/>
                                <a:gd name="T29" fmla="*/ 4 h 43"/>
                                <a:gd name="T30" fmla="*/ 7 w 108"/>
                                <a:gd name="T31" fmla="*/ 2 h 43"/>
                                <a:gd name="T32" fmla="*/ 0 w 108"/>
                                <a:gd name="T33" fmla="*/ 0 h 43"/>
                                <a:gd name="T34" fmla="*/ 0 w 108"/>
                                <a:gd name="T35" fmla="*/ 2 h 43"/>
                                <a:gd name="T36" fmla="*/ 0 w 108"/>
                                <a:gd name="T37" fmla="*/ 4 h 43"/>
                                <a:gd name="T38" fmla="*/ 0 w 108"/>
                                <a:gd name="T39" fmla="*/ 7 h 43"/>
                                <a:gd name="T40" fmla="*/ 0 w 108"/>
                                <a:gd name="T41" fmla="*/ 10 h 43"/>
                                <a:gd name="T42" fmla="*/ 7 w 108"/>
                                <a:gd name="T43" fmla="*/ 12 h 43"/>
                                <a:gd name="T44" fmla="*/ 14 w 108"/>
                                <a:gd name="T45" fmla="*/ 14 h 43"/>
                                <a:gd name="T46" fmla="*/ 21 w 108"/>
                                <a:gd name="T47" fmla="*/ 16 h 43"/>
                                <a:gd name="T48" fmla="*/ 28 w 108"/>
                                <a:gd name="T49" fmla="*/ 18 h 43"/>
                                <a:gd name="T50" fmla="*/ 35 w 108"/>
                                <a:gd name="T51" fmla="*/ 20 h 43"/>
                                <a:gd name="T52" fmla="*/ 42 w 108"/>
                                <a:gd name="T53" fmla="*/ 23 h 43"/>
                                <a:gd name="T54" fmla="*/ 49 w 108"/>
                                <a:gd name="T55" fmla="*/ 25 h 43"/>
                                <a:gd name="T56" fmla="*/ 56 w 108"/>
                                <a:gd name="T57" fmla="*/ 27 h 43"/>
                                <a:gd name="T58" fmla="*/ 63 w 108"/>
                                <a:gd name="T59" fmla="*/ 29 h 43"/>
                                <a:gd name="T60" fmla="*/ 69 w 108"/>
                                <a:gd name="T61" fmla="*/ 31 h 43"/>
                                <a:gd name="T62" fmla="*/ 76 w 108"/>
                                <a:gd name="T63" fmla="*/ 33 h 43"/>
                                <a:gd name="T64" fmla="*/ 83 w 108"/>
                                <a:gd name="T65" fmla="*/ 35 h 43"/>
                                <a:gd name="T66" fmla="*/ 89 w 108"/>
                                <a:gd name="T67" fmla="*/ 37 h 43"/>
                                <a:gd name="T68" fmla="*/ 95 w 108"/>
                                <a:gd name="T69" fmla="*/ 39 h 43"/>
                                <a:gd name="T70" fmla="*/ 102 w 108"/>
                                <a:gd name="T71" fmla="*/ 41 h 43"/>
                                <a:gd name="T72" fmla="*/ 108 w 108"/>
                                <a:gd name="T73" fmla="*/ 43 h 43"/>
                                <a:gd name="T74" fmla="*/ 108 w 108"/>
                                <a:gd name="T75" fmla="*/ 40 h 43"/>
                                <a:gd name="T76" fmla="*/ 108 w 108"/>
                                <a:gd name="T77" fmla="*/ 38 h 43"/>
                                <a:gd name="T78" fmla="*/ 108 w 108"/>
                                <a:gd name="T79" fmla="*/ 35 h 43"/>
                                <a:gd name="T80" fmla="*/ 108 w 108"/>
                                <a:gd name="T81" fmla="*/ 33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08" h="43">
                                  <a:moveTo>
                                    <a:pt x="108" y="33"/>
                                  </a:moveTo>
                                  <a:lnTo>
                                    <a:pt x="101" y="31"/>
                                  </a:lnTo>
                                  <a:lnTo>
                                    <a:pt x="95" y="29"/>
                                  </a:lnTo>
                                  <a:lnTo>
                                    <a:pt x="88" y="27"/>
                                  </a:lnTo>
                                  <a:lnTo>
                                    <a:pt x="82" y="25"/>
                                  </a:lnTo>
                                  <a:lnTo>
                                    <a:pt x="76" y="23"/>
                                  </a:lnTo>
                                  <a:lnTo>
                                    <a:pt x="69" y="21"/>
                                  </a:lnTo>
                                  <a:lnTo>
                                    <a:pt x="62" y="19"/>
                                  </a:lnTo>
                                  <a:lnTo>
                                    <a:pt x="56" y="17"/>
                                  </a:lnTo>
                                  <a:lnTo>
                                    <a:pt x="49" y="15"/>
                                  </a:lnTo>
                                  <a:lnTo>
                                    <a:pt x="42" y="12"/>
                                  </a:lnTo>
                                  <a:lnTo>
                                    <a:pt x="35" y="10"/>
                                  </a:lnTo>
                                  <a:lnTo>
                                    <a:pt x="28" y="8"/>
                                  </a:lnTo>
                                  <a:lnTo>
                                    <a:pt x="21" y="6"/>
                                  </a:lnTo>
                                  <a:lnTo>
                                    <a:pt x="14" y="4"/>
                                  </a:lnTo>
                                  <a:lnTo>
                                    <a:pt x="7" y="2"/>
                                  </a:lnTo>
                                  <a:lnTo>
                                    <a:pt x="0" y="0"/>
                                  </a:lnTo>
                                  <a:lnTo>
                                    <a:pt x="0" y="2"/>
                                  </a:lnTo>
                                  <a:lnTo>
                                    <a:pt x="0" y="4"/>
                                  </a:lnTo>
                                  <a:lnTo>
                                    <a:pt x="0" y="7"/>
                                  </a:lnTo>
                                  <a:lnTo>
                                    <a:pt x="0" y="10"/>
                                  </a:lnTo>
                                  <a:lnTo>
                                    <a:pt x="7" y="12"/>
                                  </a:lnTo>
                                  <a:lnTo>
                                    <a:pt x="14" y="14"/>
                                  </a:lnTo>
                                  <a:lnTo>
                                    <a:pt x="21" y="16"/>
                                  </a:lnTo>
                                  <a:lnTo>
                                    <a:pt x="28" y="18"/>
                                  </a:lnTo>
                                  <a:lnTo>
                                    <a:pt x="35" y="20"/>
                                  </a:lnTo>
                                  <a:lnTo>
                                    <a:pt x="42" y="23"/>
                                  </a:lnTo>
                                  <a:lnTo>
                                    <a:pt x="49" y="25"/>
                                  </a:lnTo>
                                  <a:lnTo>
                                    <a:pt x="56" y="27"/>
                                  </a:lnTo>
                                  <a:lnTo>
                                    <a:pt x="63" y="29"/>
                                  </a:lnTo>
                                  <a:lnTo>
                                    <a:pt x="69" y="31"/>
                                  </a:lnTo>
                                  <a:lnTo>
                                    <a:pt x="76" y="33"/>
                                  </a:lnTo>
                                  <a:lnTo>
                                    <a:pt x="83" y="35"/>
                                  </a:lnTo>
                                  <a:lnTo>
                                    <a:pt x="89" y="37"/>
                                  </a:lnTo>
                                  <a:lnTo>
                                    <a:pt x="95" y="39"/>
                                  </a:lnTo>
                                  <a:lnTo>
                                    <a:pt x="102" y="41"/>
                                  </a:lnTo>
                                  <a:lnTo>
                                    <a:pt x="108" y="43"/>
                                  </a:lnTo>
                                  <a:lnTo>
                                    <a:pt x="108" y="40"/>
                                  </a:lnTo>
                                  <a:lnTo>
                                    <a:pt x="108" y="38"/>
                                  </a:lnTo>
                                  <a:lnTo>
                                    <a:pt x="108" y="35"/>
                                  </a:lnTo>
                                  <a:lnTo>
                                    <a:pt x="108" y="33"/>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2" name="Freeform 2796"/>
                          <wps:cNvSpPr>
                            <a:spLocks/>
                          </wps:cNvSpPr>
                          <wps:spPr bwMode="auto">
                            <a:xfrm>
                              <a:off x="2022" y="2113"/>
                              <a:ext cx="112" cy="41"/>
                            </a:xfrm>
                            <a:custGeom>
                              <a:avLst/>
                              <a:gdLst>
                                <a:gd name="T0" fmla="*/ 111 w 112"/>
                                <a:gd name="T1" fmla="*/ 35 h 41"/>
                                <a:gd name="T2" fmla="*/ 105 w 112"/>
                                <a:gd name="T3" fmla="*/ 32 h 41"/>
                                <a:gd name="T4" fmla="*/ 98 w 112"/>
                                <a:gd name="T5" fmla="*/ 30 h 41"/>
                                <a:gd name="T6" fmla="*/ 92 w 112"/>
                                <a:gd name="T7" fmla="*/ 28 h 41"/>
                                <a:gd name="T8" fmla="*/ 85 w 112"/>
                                <a:gd name="T9" fmla="*/ 26 h 41"/>
                                <a:gd name="T10" fmla="*/ 78 w 112"/>
                                <a:gd name="T11" fmla="*/ 24 h 41"/>
                                <a:gd name="T12" fmla="*/ 71 w 112"/>
                                <a:gd name="T13" fmla="*/ 22 h 41"/>
                                <a:gd name="T14" fmla="*/ 65 w 112"/>
                                <a:gd name="T15" fmla="*/ 20 h 41"/>
                                <a:gd name="T16" fmla="*/ 58 w 112"/>
                                <a:gd name="T17" fmla="*/ 18 h 41"/>
                                <a:gd name="T18" fmla="*/ 51 w 112"/>
                                <a:gd name="T19" fmla="*/ 16 h 41"/>
                                <a:gd name="T20" fmla="*/ 44 w 112"/>
                                <a:gd name="T21" fmla="*/ 13 h 41"/>
                                <a:gd name="T22" fmla="*/ 36 w 112"/>
                                <a:gd name="T23" fmla="*/ 11 h 41"/>
                                <a:gd name="T24" fmla="*/ 29 w 112"/>
                                <a:gd name="T25" fmla="*/ 9 h 41"/>
                                <a:gd name="T26" fmla="*/ 22 w 112"/>
                                <a:gd name="T27" fmla="*/ 6 h 41"/>
                                <a:gd name="T28" fmla="*/ 14 w 112"/>
                                <a:gd name="T29" fmla="*/ 4 h 41"/>
                                <a:gd name="T30" fmla="*/ 7 w 112"/>
                                <a:gd name="T31" fmla="*/ 2 h 41"/>
                                <a:gd name="T32" fmla="*/ 0 w 112"/>
                                <a:gd name="T33" fmla="*/ 0 h 41"/>
                                <a:gd name="T34" fmla="*/ 0 w 112"/>
                                <a:gd name="T35" fmla="*/ 1 h 41"/>
                                <a:gd name="T36" fmla="*/ 0 w 112"/>
                                <a:gd name="T37" fmla="*/ 3 h 41"/>
                                <a:gd name="T38" fmla="*/ 0 w 112"/>
                                <a:gd name="T39" fmla="*/ 5 h 41"/>
                                <a:gd name="T40" fmla="*/ 0 w 112"/>
                                <a:gd name="T41" fmla="*/ 7 h 41"/>
                                <a:gd name="T42" fmla="*/ 7 w 112"/>
                                <a:gd name="T43" fmla="*/ 9 h 41"/>
                                <a:gd name="T44" fmla="*/ 15 w 112"/>
                                <a:gd name="T45" fmla="*/ 11 h 41"/>
                                <a:gd name="T46" fmla="*/ 22 w 112"/>
                                <a:gd name="T47" fmla="*/ 14 h 41"/>
                                <a:gd name="T48" fmla="*/ 30 w 112"/>
                                <a:gd name="T49" fmla="*/ 16 h 41"/>
                                <a:gd name="T50" fmla="*/ 37 w 112"/>
                                <a:gd name="T51" fmla="*/ 18 h 41"/>
                                <a:gd name="T52" fmla="*/ 44 w 112"/>
                                <a:gd name="T53" fmla="*/ 20 h 41"/>
                                <a:gd name="T54" fmla="*/ 51 w 112"/>
                                <a:gd name="T55" fmla="*/ 23 h 41"/>
                                <a:gd name="T56" fmla="*/ 58 w 112"/>
                                <a:gd name="T57" fmla="*/ 25 h 41"/>
                                <a:gd name="T58" fmla="*/ 65 w 112"/>
                                <a:gd name="T59" fmla="*/ 27 h 41"/>
                                <a:gd name="T60" fmla="*/ 72 w 112"/>
                                <a:gd name="T61" fmla="*/ 29 h 41"/>
                                <a:gd name="T62" fmla="*/ 79 w 112"/>
                                <a:gd name="T63" fmla="*/ 31 h 41"/>
                                <a:gd name="T64" fmla="*/ 85 w 112"/>
                                <a:gd name="T65" fmla="*/ 33 h 41"/>
                                <a:gd name="T66" fmla="*/ 92 w 112"/>
                                <a:gd name="T67" fmla="*/ 35 h 41"/>
                                <a:gd name="T68" fmla="*/ 98 w 112"/>
                                <a:gd name="T69" fmla="*/ 37 h 41"/>
                                <a:gd name="T70" fmla="*/ 105 w 112"/>
                                <a:gd name="T71" fmla="*/ 39 h 41"/>
                                <a:gd name="T72" fmla="*/ 112 w 112"/>
                                <a:gd name="T73" fmla="*/ 41 h 41"/>
                                <a:gd name="T74" fmla="*/ 111 w 112"/>
                                <a:gd name="T75" fmla="*/ 39 h 41"/>
                                <a:gd name="T76" fmla="*/ 111 w 112"/>
                                <a:gd name="T77" fmla="*/ 38 h 41"/>
                                <a:gd name="T78" fmla="*/ 111 w 112"/>
                                <a:gd name="T79" fmla="*/ 36 h 41"/>
                                <a:gd name="T80" fmla="*/ 111 w 112"/>
                                <a:gd name="T81" fmla="*/ 35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2" h="41">
                                  <a:moveTo>
                                    <a:pt x="111" y="35"/>
                                  </a:moveTo>
                                  <a:lnTo>
                                    <a:pt x="105" y="32"/>
                                  </a:lnTo>
                                  <a:lnTo>
                                    <a:pt x="98" y="30"/>
                                  </a:lnTo>
                                  <a:lnTo>
                                    <a:pt x="92" y="28"/>
                                  </a:lnTo>
                                  <a:lnTo>
                                    <a:pt x="85" y="26"/>
                                  </a:lnTo>
                                  <a:lnTo>
                                    <a:pt x="78" y="24"/>
                                  </a:lnTo>
                                  <a:lnTo>
                                    <a:pt x="71" y="22"/>
                                  </a:lnTo>
                                  <a:lnTo>
                                    <a:pt x="65" y="20"/>
                                  </a:lnTo>
                                  <a:lnTo>
                                    <a:pt x="58" y="18"/>
                                  </a:lnTo>
                                  <a:lnTo>
                                    <a:pt x="51" y="16"/>
                                  </a:lnTo>
                                  <a:lnTo>
                                    <a:pt x="44" y="13"/>
                                  </a:lnTo>
                                  <a:lnTo>
                                    <a:pt x="36" y="11"/>
                                  </a:lnTo>
                                  <a:lnTo>
                                    <a:pt x="29" y="9"/>
                                  </a:lnTo>
                                  <a:lnTo>
                                    <a:pt x="22" y="6"/>
                                  </a:lnTo>
                                  <a:lnTo>
                                    <a:pt x="14" y="4"/>
                                  </a:lnTo>
                                  <a:lnTo>
                                    <a:pt x="7" y="2"/>
                                  </a:lnTo>
                                  <a:lnTo>
                                    <a:pt x="0" y="0"/>
                                  </a:lnTo>
                                  <a:lnTo>
                                    <a:pt x="0" y="1"/>
                                  </a:lnTo>
                                  <a:lnTo>
                                    <a:pt x="0" y="3"/>
                                  </a:lnTo>
                                  <a:lnTo>
                                    <a:pt x="0" y="5"/>
                                  </a:lnTo>
                                  <a:lnTo>
                                    <a:pt x="0" y="7"/>
                                  </a:lnTo>
                                  <a:lnTo>
                                    <a:pt x="7" y="9"/>
                                  </a:lnTo>
                                  <a:lnTo>
                                    <a:pt x="15" y="11"/>
                                  </a:lnTo>
                                  <a:lnTo>
                                    <a:pt x="22" y="14"/>
                                  </a:lnTo>
                                  <a:lnTo>
                                    <a:pt x="30" y="16"/>
                                  </a:lnTo>
                                  <a:lnTo>
                                    <a:pt x="37" y="18"/>
                                  </a:lnTo>
                                  <a:lnTo>
                                    <a:pt x="44" y="20"/>
                                  </a:lnTo>
                                  <a:lnTo>
                                    <a:pt x="51" y="23"/>
                                  </a:lnTo>
                                  <a:lnTo>
                                    <a:pt x="58" y="25"/>
                                  </a:lnTo>
                                  <a:lnTo>
                                    <a:pt x="65" y="27"/>
                                  </a:lnTo>
                                  <a:lnTo>
                                    <a:pt x="72" y="29"/>
                                  </a:lnTo>
                                  <a:lnTo>
                                    <a:pt x="79" y="31"/>
                                  </a:lnTo>
                                  <a:lnTo>
                                    <a:pt x="85" y="33"/>
                                  </a:lnTo>
                                  <a:lnTo>
                                    <a:pt x="92" y="35"/>
                                  </a:lnTo>
                                  <a:lnTo>
                                    <a:pt x="98" y="37"/>
                                  </a:lnTo>
                                  <a:lnTo>
                                    <a:pt x="105" y="39"/>
                                  </a:lnTo>
                                  <a:lnTo>
                                    <a:pt x="112" y="41"/>
                                  </a:lnTo>
                                  <a:lnTo>
                                    <a:pt x="111" y="39"/>
                                  </a:lnTo>
                                  <a:lnTo>
                                    <a:pt x="111" y="38"/>
                                  </a:lnTo>
                                  <a:lnTo>
                                    <a:pt x="111" y="36"/>
                                  </a:lnTo>
                                  <a:lnTo>
                                    <a:pt x="111" y="35"/>
                                  </a:lnTo>
                                  <a:close/>
                                </a:path>
                              </a:pathLst>
                            </a:custGeom>
                            <a:solidFill>
                              <a:srgbClr val="99968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3" name="Freeform 2797"/>
                          <wps:cNvSpPr>
                            <a:spLocks/>
                          </wps:cNvSpPr>
                          <wps:spPr bwMode="auto">
                            <a:xfrm>
                              <a:off x="1657" y="2044"/>
                              <a:ext cx="373" cy="111"/>
                            </a:xfrm>
                            <a:custGeom>
                              <a:avLst/>
                              <a:gdLst>
                                <a:gd name="T0" fmla="*/ 29 w 373"/>
                                <a:gd name="T1" fmla="*/ 106 h 111"/>
                                <a:gd name="T2" fmla="*/ 68 w 373"/>
                                <a:gd name="T3" fmla="*/ 96 h 111"/>
                                <a:gd name="T4" fmla="*/ 107 w 373"/>
                                <a:gd name="T5" fmla="*/ 87 h 111"/>
                                <a:gd name="T6" fmla="*/ 148 w 373"/>
                                <a:gd name="T7" fmla="*/ 77 h 111"/>
                                <a:gd name="T8" fmla="*/ 180 w 373"/>
                                <a:gd name="T9" fmla="*/ 69 h 111"/>
                                <a:gd name="T10" fmla="*/ 203 w 373"/>
                                <a:gd name="T11" fmla="*/ 64 h 111"/>
                                <a:gd name="T12" fmla="*/ 226 w 373"/>
                                <a:gd name="T13" fmla="*/ 58 h 111"/>
                                <a:gd name="T14" fmla="*/ 249 w 373"/>
                                <a:gd name="T15" fmla="*/ 53 h 111"/>
                                <a:gd name="T16" fmla="*/ 273 w 373"/>
                                <a:gd name="T17" fmla="*/ 47 h 111"/>
                                <a:gd name="T18" fmla="*/ 297 w 373"/>
                                <a:gd name="T19" fmla="*/ 41 h 111"/>
                                <a:gd name="T20" fmla="*/ 321 w 373"/>
                                <a:gd name="T21" fmla="*/ 35 h 111"/>
                                <a:gd name="T22" fmla="*/ 346 w 373"/>
                                <a:gd name="T23" fmla="*/ 29 h 111"/>
                                <a:gd name="T24" fmla="*/ 360 w 373"/>
                                <a:gd name="T25" fmla="*/ 23 h 111"/>
                                <a:gd name="T26" fmla="*/ 364 w 373"/>
                                <a:gd name="T27" fmla="*/ 16 h 111"/>
                                <a:gd name="T28" fmla="*/ 367 w 373"/>
                                <a:gd name="T29" fmla="*/ 10 h 111"/>
                                <a:gd name="T30" fmla="*/ 371 w 373"/>
                                <a:gd name="T31" fmla="*/ 3 h 111"/>
                                <a:gd name="T32" fmla="*/ 359 w 373"/>
                                <a:gd name="T33" fmla="*/ 3 h 111"/>
                                <a:gd name="T34" fmla="*/ 332 w 373"/>
                                <a:gd name="T35" fmla="*/ 10 h 111"/>
                                <a:gd name="T36" fmla="*/ 306 w 373"/>
                                <a:gd name="T37" fmla="*/ 16 h 111"/>
                                <a:gd name="T38" fmla="*/ 280 w 373"/>
                                <a:gd name="T39" fmla="*/ 23 h 111"/>
                                <a:gd name="T40" fmla="*/ 254 w 373"/>
                                <a:gd name="T41" fmla="*/ 29 h 111"/>
                                <a:gd name="T42" fmla="*/ 229 w 373"/>
                                <a:gd name="T43" fmla="*/ 35 h 111"/>
                                <a:gd name="T44" fmla="*/ 205 w 373"/>
                                <a:gd name="T45" fmla="*/ 41 h 111"/>
                                <a:gd name="T46" fmla="*/ 181 w 373"/>
                                <a:gd name="T47" fmla="*/ 47 h 111"/>
                                <a:gd name="T48" fmla="*/ 146 w 373"/>
                                <a:gd name="T49" fmla="*/ 55 h 111"/>
                                <a:gd name="T50" fmla="*/ 103 w 373"/>
                                <a:gd name="T51" fmla="*/ 66 h 111"/>
                                <a:gd name="T52" fmla="*/ 60 w 373"/>
                                <a:gd name="T53" fmla="*/ 76 h 111"/>
                                <a:gd name="T54" fmla="*/ 19 w 373"/>
                                <a:gd name="T55" fmla="*/ 87 h 111"/>
                                <a:gd name="T56" fmla="*/ 1 w 373"/>
                                <a:gd name="T57" fmla="*/ 94 h 111"/>
                                <a:gd name="T58" fmla="*/ 3 w 373"/>
                                <a:gd name="T59" fmla="*/ 99 h 111"/>
                                <a:gd name="T60" fmla="*/ 6 w 373"/>
                                <a:gd name="T61" fmla="*/ 104 h 111"/>
                                <a:gd name="T62" fmla="*/ 9 w 373"/>
                                <a:gd name="T63" fmla="*/ 108 h 1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373" h="111">
                                  <a:moveTo>
                                    <a:pt x="10" y="111"/>
                                  </a:moveTo>
                                  <a:lnTo>
                                    <a:pt x="29" y="106"/>
                                  </a:lnTo>
                                  <a:lnTo>
                                    <a:pt x="48" y="101"/>
                                  </a:lnTo>
                                  <a:lnTo>
                                    <a:pt x="68" y="96"/>
                                  </a:lnTo>
                                  <a:lnTo>
                                    <a:pt x="88" y="92"/>
                                  </a:lnTo>
                                  <a:lnTo>
                                    <a:pt x="107" y="87"/>
                                  </a:lnTo>
                                  <a:lnTo>
                                    <a:pt x="128" y="82"/>
                                  </a:lnTo>
                                  <a:lnTo>
                                    <a:pt x="148" y="77"/>
                                  </a:lnTo>
                                  <a:lnTo>
                                    <a:pt x="169" y="72"/>
                                  </a:lnTo>
                                  <a:lnTo>
                                    <a:pt x="180" y="69"/>
                                  </a:lnTo>
                                  <a:lnTo>
                                    <a:pt x="191" y="67"/>
                                  </a:lnTo>
                                  <a:lnTo>
                                    <a:pt x="203" y="64"/>
                                  </a:lnTo>
                                  <a:lnTo>
                                    <a:pt x="214" y="61"/>
                                  </a:lnTo>
                                  <a:lnTo>
                                    <a:pt x="226" y="58"/>
                                  </a:lnTo>
                                  <a:lnTo>
                                    <a:pt x="237" y="55"/>
                                  </a:lnTo>
                                  <a:lnTo>
                                    <a:pt x="249" y="53"/>
                                  </a:lnTo>
                                  <a:lnTo>
                                    <a:pt x="261" y="50"/>
                                  </a:lnTo>
                                  <a:lnTo>
                                    <a:pt x="273" y="47"/>
                                  </a:lnTo>
                                  <a:lnTo>
                                    <a:pt x="285" y="44"/>
                                  </a:lnTo>
                                  <a:lnTo>
                                    <a:pt x="297" y="41"/>
                                  </a:lnTo>
                                  <a:lnTo>
                                    <a:pt x="309" y="38"/>
                                  </a:lnTo>
                                  <a:lnTo>
                                    <a:pt x="321" y="35"/>
                                  </a:lnTo>
                                  <a:lnTo>
                                    <a:pt x="334" y="32"/>
                                  </a:lnTo>
                                  <a:lnTo>
                                    <a:pt x="346" y="29"/>
                                  </a:lnTo>
                                  <a:lnTo>
                                    <a:pt x="359" y="27"/>
                                  </a:lnTo>
                                  <a:lnTo>
                                    <a:pt x="360" y="23"/>
                                  </a:lnTo>
                                  <a:lnTo>
                                    <a:pt x="362" y="20"/>
                                  </a:lnTo>
                                  <a:lnTo>
                                    <a:pt x="364" y="16"/>
                                  </a:lnTo>
                                  <a:lnTo>
                                    <a:pt x="366" y="13"/>
                                  </a:lnTo>
                                  <a:lnTo>
                                    <a:pt x="367" y="10"/>
                                  </a:lnTo>
                                  <a:lnTo>
                                    <a:pt x="369" y="7"/>
                                  </a:lnTo>
                                  <a:lnTo>
                                    <a:pt x="371" y="3"/>
                                  </a:lnTo>
                                  <a:lnTo>
                                    <a:pt x="373" y="0"/>
                                  </a:lnTo>
                                  <a:lnTo>
                                    <a:pt x="359" y="3"/>
                                  </a:lnTo>
                                  <a:lnTo>
                                    <a:pt x="345" y="7"/>
                                  </a:lnTo>
                                  <a:lnTo>
                                    <a:pt x="332" y="10"/>
                                  </a:lnTo>
                                  <a:lnTo>
                                    <a:pt x="319" y="13"/>
                                  </a:lnTo>
                                  <a:lnTo>
                                    <a:pt x="306" y="16"/>
                                  </a:lnTo>
                                  <a:lnTo>
                                    <a:pt x="293" y="19"/>
                                  </a:lnTo>
                                  <a:lnTo>
                                    <a:pt x="280" y="23"/>
                                  </a:lnTo>
                                  <a:lnTo>
                                    <a:pt x="267" y="26"/>
                                  </a:lnTo>
                                  <a:lnTo>
                                    <a:pt x="254" y="29"/>
                                  </a:lnTo>
                                  <a:lnTo>
                                    <a:pt x="242" y="32"/>
                                  </a:lnTo>
                                  <a:lnTo>
                                    <a:pt x="229" y="35"/>
                                  </a:lnTo>
                                  <a:lnTo>
                                    <a:pt x="217" y="38"/>
                                  </a:lnTo>
                                  <a:lnTo>
                                    <a:pt x="205" y="41"/>
                                  </a:lnTo>
                                  <a:lnTo>
                                    <a:pt x="193" y="44"/>
                                  </a:lnTo>
                                  <a:lnTo>
                                    <a:pt x="181" y="47"/>
                                  </a:lnTo>
                                  <a:lnTo>
                                    <a:pt x="169" y="50"/>
                                  </a:lnTo>
                                  <a:lnTo>
                                    <a:pt x="146" y="55"/>
                                  </a:lnTo>
                                  <a:lnTo>
                                    <a:pt x="124" y="61"/>
                                  </a:lnTo>
                                  <a:lnTo>
                                    <a:pt x="103" y="66"/>
                                  </a:lnTo>
                                  <a:lnTo>
                                    <a:pt x="82" y="71"/>
                                  </a:lnTo>
                                  <a:lnTo>
                                    <a:pt x="60" y="76"/>
                                  </a:lnTo>
                                  <a:lnTo>
                                    <a:pt x="40" y="82"/>
                                  </a:lnTo>
                                  <a:lnTo>
                                    <a:pt x="19" y="87"/>
                                  </a:lnTo>
                                  <a:lnTo>
                                    <a:pt x="0" y="92"/>
                                  </a:lnTo>
                                  <a:lnTo>
                                    <a:pt x="1" y="94"/>
                                  </a:lnTo>
                                  <a:lnTo>
                                    <a:pt x="2" y="97"/>
                                  </a:lnTo>
                                  <a:lnTo>
                                    <a:pt x="3" y="99"/>
                                  </a:lnTo>
                                  <a:lnTo>
                                    <a:pt x="5" y="101"/>
                                  </a:lnTo>
                                  <a:lnTo>
                                    <a:pt x="6" y="104"/>
                                  </a:lnTo>
                                  <a:lnTo>
                                    <a:pt x="7" y="106"/>
                                  </a:lnTo>
                                  <a:lnTo>
                                    <a:pt x="9" y="108"/>
                                  </a:lnTo>
                                  <a:lnTo>
                                    <a:pt x="10" y="111"/>
                                  </a:lnTo>
                                  <a:close/>
                                </a:path>
                              </a:pathLst>
                            </a:custGeom>
                            <a:solidFill>
                              <a:srgbClr val="ADAB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4" name="Freeform 2798"/>
                          <wps:cNvSpPr>
                            <a:spLocks/>
                          </wps:cNvSpPr>
                          <wps:spPr bwMode="auto">
                            <a:xfrm>
                              <a:off x="1665" y="2059"/>
                              <a:ext cx="366" cy="572"/>
                            </a:xfrm>
                            <a:custGeom>
                              <a:avLst/>
                              <a:gdLst>
                                <a:gd name="T0" fmla="*/ 19 w 366"/>
                                <a:gd name="T1" fmla="*/ 81 h 572"/>
                                <a:gd name="T2" fmla="*/ 58 w 366"/>
                                <a:gd name="T3" fmla="*/ 72 h 572"/>
                                <a:gd name="T4" fmla="*/ 99 w 366"/>
                                <a:gd name="T5" fmla="*/ 62 h 572"/>
                                <a:gd name="T6" fmla="*/ 141 w 366"/>
                                <a:gd name="T7" fmla="*/ 52 h 572"/>
                                <a:gd name="T8" fmla="*/ 174 w 366"/>
                                <a:gd name="T9" fmla="*/ 44 h 572"/>
                                <a:gd name="T10" fmla="*/ 196 w 366"/>
                                <a:gd name="T11" fmla="*/ 38 h 572"/>
                                <a:gd name="T12" fmla="*/ 220 w 366"/>
                                <a:gd name="T13" fmla="*/ 33 h 572"/>
                                <a:gd name="T14" fmla="*/ 244 w 366"/>
                                <a:gd name="T15" fmla="*/ 27 h 572"/>
                                <a:gd name="T16" fmla="*/ 268 w 366"/>
                                <a:gd name="T17" fmla="*/ 21 h 572"/>
                                <a:gd name="T18" fmla="*/ 293 w 366"/>
                                <a:gd name="T19" fmla="*/ 15 h 572"/>
                                <a:gd name="T20" fmla="*/ 318 w 366"/>
                                <a:gd name="T21" fmla="*/ 9 h 572"/>
                                <a:gd name="T22" fmla="*/ 343 w 366"/>
                                <a:gd name="T23" fmla="*/ 3 h 572"/>
                                <a:gd name="T24" fmla="*/ 356 w 366"/>
                                <a:gd name="T25" fmla="*/ 18 h 572"/>
                                <a:gd name="T26" fmla="*/ 357 w 366"/>
                                <a:gd name="T27" fmla="*/ 53 h 572"/>
                                <a:gd name="T28" fmla="*/ 358 w 366"/>
                                <a:gd name="T29" fmla="*/ 88 h 572"/>
                                <a:gd name="T30" fmla="*/ 358 w 366"/>
                                <a:gd name="T31" fmla="*/ 123 h 572"/>
                                <a:gd name="T32" fmla="*/ 359 w 366"/>
                                <a:gd name="T33" fmla="*/ 158 h 572"/>
                                <a:gd name="T34" fmla="*/ 359 w 366"/>
                                <a:gd name="T35" fmla="*/ 194 h 572"/>
                                <a:gd name="T36" fmla="*/ 360 w 366"/>
                                <a:gd name="T37" fmla="*/ 229 h 572"/>
                                <a:gd name="T38" fmla="*/ 361 w 366"/>
                                <a:gd name="T39" fmla="*/ 264 h 572"/>
                                <a:gd name="T40" fmla="*/ 361 w 366"/>
                                <a:gd name="T41" fmla="*/ 300 h 572"/>
                                <a:gd name="T42" fmla="*/ 362 w 366"/>
                                <a:gd name="T43" fmla="*/ 336 h 572"/>
                                <a:gd name="T44" fmla="*/ 362 w 366"/>
                                <a:gd name="T45" fmla="*/ 372 h 572"/>
                                <a:gd name="T46" fmla="*/ 363 w 366"/>
                                <a:gd name="T47" fmla="*/ 408 h 572"/>
                                <a:gd name="T48" fmla="*/ 364 w 366"/>
                                <a:gd name="T49" fmla="*/ 444 h 572"/>
                                <a:gd name="T50" fmla="*/ 364 w 366"/>
                                <a:gd name="T51" fmla="*/ 480 h 572"/>
                                <a:gd name="T52" fmla="*/ 365 w 366"/>
                                <a:gd name="T53" fmla="*/ 517 h 572"/>
                                <a:gd name="T54" fmla="*/ 365 w 366"/>
                                <a:gd name="T55" fmla="*/ 554 h 572"/>
                                <a:gd name="T56" fmla="*/ 352 w 366"/>
                                <a:gd name="T57" fmla="*/ 571 h 572"/>
                                <a:gd name="T58" fmla="*/ 326 w 366"/>
                                <a:gd name="T59" fmla="*/ 571 h 572"/>
                                <a:gd name="T60" fmla="*/ 301 w 366"/>
                                <a:gd name="T61" fmla="*/ 570 h 572"/>
                                <a:gd name="T62" fmla="*/ 275 w 366"/>
                                <a:gd name="T63" fmla="*/ 570 h 572"/>
                                <a:gd name="T64" fmla="*/ 250 w 366"/>
                                <a:gd name="T65" fmla="*/ 570 h 572"/>
                                <a:gd name="T66" fmla="*/ 226 w 366"/>
                                <a:gd name="T67" fmla="*/ 569 h 572"/>
                                <a:gd name="T68" fmla="*/ 202 w 366"/>
                                <a:gd name="T69" fmla="*/ 568 h 572"/>
                                <a:gd name="T70" fmla="*/ 178 w 366"/>
                                <a:gd name="T71" fmla="*/ 568 h 572"/>
                                <a:gd name="T72" fmla="*/ 145 w 366"/>
                                <a:gd name="T73" fmla="*/ 567 h 572"/>
                                <a:gd name="T74" fmla="*/ 102 w 366"/>
                                <a:gd name="T75" fmla="*/ 566 h 572"/>
                                <a:gd name="T76" fmla="*/ 60 w 366"/>
                                <a:gd name="T77" fmla="*/ 565 h 572"/>
                                <a:gd name="T78" fmla="*/ 20 w 366"/>
                                <a:gd name="T79" fmla="*/ 564 h 572"/>
                                <a:gd name="T80" fmla="*/ 0 w 366"/>
                                <a:gd name="T81" fmla="*/ 549 h 572"/>
                                <a:gd name="T82" fmla="*/ 0 w 366"/>
                                <a:gd name="T83" fmla="*/ 518 h 572"/>
                                <a:gd name="T84" fmla="*/ 0 w 366"/>
                                <a:gd name="T85" fmla="*/ 488 h 572"/>
                                <a:gd name="T86" fmla="*/ 0 w 366"/>
                                <a:gd name="T87" fmla="*/ 457 h 572"/>
                                <a:gd name="T88" fmla="*/ 0 w 366"/>
                                <a:gd name="T89" fmla="*/ 427 h 572"/>
                                <a:gd name="T90" fmla="*/ 0 w 366"/>
                                <a:gd name="T91" fmla="*/ 397 h 572"/>
                                <a:gd name="T92" fmla="*/ 0 w 366"/>
                                <a:gd name="T93" fmla="*/ 367 h 572"/>
                                <a:gd name="T94" fmla="*/ 0 w 366"/>
                                <a:gd name="T95" fmla="*/ 337 h 572"/>
                                <a:gd name="T96" fmla="*/ 0 w 366"/>
                                <a:gd name="T97" fmla="*/ 307 h 572"/>
                                <a:gd name="T98" fmla="*/ 0 w 366"/>
                                <a:gd name="T99" fmla="*/ 278 h 572"/>
                                <a:gd name="T100" fmla="*/ 0 w 366"/>
                                <a:gd name="T101" fmla="*/ 248 h 572"/>
                                <a:gd name="T102" fmla="*/ 0 w 366"/>
                                <a:gd name="T103" fmla="*/ 218 h 572"/>
                                <a:gd name="T104" fmla="*/ 0 w 366"/>
                                <a:gd name="T105" fmla="*/ 189 h 572"/>
                                <a:gd name="T106" fmla="*/ 0 w 366"/>
                                <a:gd name="T107" fmla="*/ 159 h 572"/>
                                <a:gd name="T108" fmla="*/ 0 w 366"/>
                                <a:gd name="T109" fmla="*/ 130 h 572"/>
                                <a:gd name="T110" fmla="*/ 0 w 366"/>
                                <a:gd name="T111" fmla="*/ 100 h 5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366" h="572">
                                  <a:moveTo>
                                    <a:pt x="0" y="86"/>
                                  </a:moveTo>
                                  <a:lnTo>
                                    <a:pt x="19" y="81"/>
                                  </a:lnTo>
                                  <a:lnTo>
                                    <a:pt x="39" y="76"/>
                                  </a:lnTo>
                                  <a:lnTo>
                                    <a:pt x="58" y="72"/>
                                  </a:lnTo>
                                  <a:lnTo>
                                    <a:pt x="79" y="67"/>
                                  </a:lnTo>
                                  <a:lnTo>
                                    <a:pt x="99" y="62"/>
                                  </a:lnTo>
                                  <a:lnTo>
                                    <a:pt x="120" y="57"/>
                                  </a:lnTo>
                                  <a:lnTo>
                                    <a:pt x="141" y="52"/>
                                  </a:lnTo>
                                  <a:lnTo>
                                    <a:pt x="162" y="47"/>
                                  </a:lnTo>
                                  <a:lnTo>
                                    <a:pt x="174" y="44"/>
                                  </a:lnTo>
                                  <a:lnTo>
                                    <a:pt x="185" y="41"/>
                                  </a:lnTo>
                                  <a:lnTo>
                                    <a:pt x="196" y="38"/>
                                  </a:lnTo>
                                  <a:lnTo>
                                    <a:pt x="208" y="35"/>
                                  </a:lnTo>
                                  <a:lnTo>
                                    <a:pt x="220" y="33"/>
                                  </a:lnTo>
                                  <a:lnTo>
                                    <a:pt x="232" y="30"/>
                                  </a:lnTo>
                                  <a:lnTo>
                                    <a:pt x="244" y="27"/>
                                  </a:lnTo>
                                  <a:lnTo>
                                    <a:pt x="256" y="24"/>
                                  </a:lnTo>
                                  <a:lnTo>
                                    <a:pt x="268" y="21"/>
                                  </a:lnTo>
                                  <a:lnTo>
                                    <a:pt x="280" y="18"/>
                                  </a:lnTo>
                                  <a:lnTo>
                                    <a:pt x="293" y="15"/>
                                  </a:lnTo>
                                  <a:lnTo>
                                    <a:pt x="305" y="13"/>
                                  </a:lnTo>
                                  <a:lnTo>
                                    <a:pt x="318" y="9"/>
                                  </a:lnTo>
                                  <a:lnTo>
                                    <a:pt x="330" y="6"/>
                                  </a:lnTo>
                                  <a:lnTo>
                                    <a:pt x="343" y="3"/>
                                  </a:lnTo>
                                  <a:lnTo>
                                    <a:pt x="356" y="0"/>
                                  </a:lnTo>
                                  <a:lnTo>
                                    <a:pt x="356" y="18"/>
                                  </a:lnTo>
                                  <a:lnTo>
                                    <a:pt x="357" y="35"/>
                                  </a:lnTo>
                                  <a:lnTo>
                                    <a:pt x="357" y="53"/>
                                  </a:lnTo>
                                  <a:lnTo>
                                    <a:pt x="357" y="70"/>
                                  </a:lnTo>
                                  <a:lnTo>
                                    <a:pt x="358" y="88"/>
                                  </a:lnTo>
                                  <a:lnTo>
                                    <a:pt x="358" y="105"/>
                                  </a:lnTo>
                                  <a:lnTo>
                                    <a:pt x="358" y="123"/>
                                  </a:lnTo>
                                  <a:lnTo>
                                    <a:pt x="359" y="141"/>
                                  </a:lnTo>
                                  <a:lnTo>
                                    <a:pt x="359" y="158"/>
                                  </a:lnTo>
                                  <a:lnTo>
                                    <a:pt x="359" y="176"/>
                                  </a:lnTo>
                                  <a:lnTo>
                                    <a:pt x="359" y="194"/>
                                  </a:lnTo>
                                  <a:lnTo>
                                    <a:pt x="360" y="211"/>
                                  </a:lnTo>
                                  <a:lnTo>
                                    <a:pt x="360" y="229"/>
                                  </a:lnTo>
                                  <a:lnTo>
                                    <a:pt x="360" y="247"/>
                                  </a:lnTo>
                                  <a:lnTo>
                                    <a:pt x="361" y="264"/>
                                  </a:lnTo>
                                  <a:lnTo>
                                    <a:pt x="361" y="282"/>
                                  </a:lnTo>
                                  <a:lnTo>
                                    <a:pt x="361" y="300"/>
                                  </a:lnTo>
                                  <a:lnTo>
                                    <a:pt x="362" y="318"/>
                                  </a:lnTo>
                                  <a:lnTo>
                                    <a:pt x="362" y="336"/>
                                  </a:lnTo>
                                  <a:lnTo>
                                    <a:pt x="362" y="354"/>
                                  </a:lnTo>
                                  <a:lnTo>
                                    <a:pt x="362" y="372"/>
                                  </a:lnTo>
                                  <a:lnTo>
                                    <a:pt x="363" y="390"/>
                                  </a:lnTo>
                                  <a:lnTo>
                                    <a:pt x="363" y="408"/>
                                  </a:lnTo>
                                  <a:lnTo>
                                    <a:pt x="363" y="426"/>
                                  </a:lnTo>
                                  <a:lnTo>
                                    <a:pt x="364" y="444"/>
                                  </a:lnTo>
                                  <a:lnTo>
                                    <a:pt x="364" y="462"/>
                                  </a:lnTo>
                                  <a:lnTo>
                                    <a:pt x="364" y="480"/>
                                  </a:lnTo>
                                  <a:lnTo>
                                    <a:pt x="365" y="499"/>
                                  </a:lnTo>
                                  <a:lnTo>
                                    <a:pt x="365" y="517"/>
                                  </a:lnTo>
                                  <a:lnTo>
                                    <a:pt x="365" y="535"/>
                                  </a:lnTo>
                                  <a:lnTo>
                                    <a:pt x="365" y="554"/>
                                  </a:lnTo>
                                  <a:lnTo>
                                    <a:pt x="366" y="572"/>
                                  </a:lnTo>
                                  <a:lnTo>
                                    <a:pt x="352" y="571"/>
                                  </a:lnTo>
                                  <a:lnTo>
                                    <a:pt x="339" y="571"/>
                                  </a:lnTo>
                                  <a:lnTo>
                                    <a:pt x="326" y="571"/>
                                  </a:lnTo>
                                  <a:lnTo>
                                    <a:pt x="314" y="571"/>
                                  </a:lnTo>
                                  <a:lnTo>
                                    <a:pt x="301" y="570"/>
                                  </a:lnTo>
                                  <a:lnTo>
                                    <a:pt x="288" y="570"/>
                                  </a:lnTo>
                                  <a:lnTo>
                                    <a:pt x="275" y="570"/>
                                  </a:lnTo>
                                  <a:lnTo>
                                    <a:pt x="263" y="570"/>
                                  </a:lnTo>
                                  <a:lnTo>
                                    <a:pt x="250" y="570"/>
                                  </a:lnTo>
                                  <a:lnTo>
                                    <a:pt x="238" y="569"/>
                                  </a:lnTo>
                                  <a:lnTo>
                                    <a:pt x="226" y="569"/>
                                  </a:lnTo>
                                  <a:lnTo>
                                    <a:pt x="214" y="569"/>
                                  </a:lnTo>
                                  <a:lnTo>
                                    <a:pt x="202" y="568"/>
                                  </a:lnTo>
                                  <a:lnTo>
                                    <a:pt x="190" y="568"/>
                                  </a:lnTo>
                                  <a:lnTo>
                                    <a:pt x="178" y="568"/>
                                  </a:lnTo>
                                  <a:lnTo>
                                    <a:pt x="167" y="568"/>
                                  </a:lnTo>
                                  <a:lnTo>
                                    <a:pt x="145" y="567"/>
                                  </a:lnTo>
                                  <a:lnTo>
                                    <a:pt x="123" y="567"/>
                                  </a:lnTo>
                                  <a:lnTo>
                                    <a:pt x="102" y="566"/>
                                  </a:lnTo>
                                  <a:lnTo>
                                    <a:pt x="81" y="566"/>
                                  </a:lnTo>
                                  <a:lnTo>
                                    <a:pt x="60" y="565"/>
                                  </a:lnTo>
                                  <a:lnTo>
                                    <a:pt x="40" y="565"/>
                                  </a:lnTo>
                                  <a:lnTo>
                                    <a:pt x="20" y="564"/>
                                  </a:lnTo>
                                  <a:lnTo>
                                    <a:pt x="0" y="564"/>
                                  </a:lnTo>
                                  <a:lnTo>
                                    <a:pt x="0" y="549"/>
                                  </a:lnTo>
                                  <a:lnTo>
                                    <a:pt x="0" y="534"/>
                                  </a:lnTo>
                                  <a:lnTo>
                                    <a:pt x="0" y="518"/>
                                  </a:lnTo>
                                  <a:lnTo>
                                    <a:pt x="0" y="503"/>
                                  </a:lnTo>
                                  <a:lnTo>
                                    <a:pt x="0" y="488"/>
                                  </a:lnTo>
                                  <a:lnTo>
                                    <a:pt x="0" y="473"/>
                                  </a:lnTo>
                                  <a:lnTo>
                                    <a:pt x="0" y="457"/>
                                  </a:lnTo>
                                  <a:lnTo>
                                    <a:pt x="0" y="443"/>
                                  </a:lnTo>
                                  <a:lnTo>
                                    <a:pt x="0" y="427"/>
                                  </a:lnTo>
                                  <a:lnTo>
                                    <a:pt x="0" y="412"/>
                                  </a:lnTo>
                                  <a:lnTo>
                                    <a:pt x="0" y="397"/>
                                  </a:lnTo>
                                  <a:lnTo>
                                    <a:pt x="0" y="382"/>
                                  </a:lnTo>
                                  <a:lnTo>
                                    <a:pt x="0" y="367"/>
                                  </a:lnTo>
                                  <a:lnTo>
                                    <a:pt x="0" y="352"/>
                                  </a:lnTo>
                                  <a:lnTo>
                                    <a:pt x="0" y="337"/>
                                  </a:lnTo>
                                  <a:lnTo>
                                    <a:pt x="0" y="322"/>
                                  </a:lnTo>
                                  <a:lnTo>
                                    <a:pt x="0" y="307"/>
                                  </a:lnTo>
                                  <a:lnTo>
                                    <a:pt x="0" y="293"/>
                                  </a:lnTo>
                                  <a:lnTo>
                                    <a:pt x="0" y="278"/>
                                  </a:lnTo>
                                  <a:lnTo>
                                    <a:pt x="0" y="263"/>
                                  </a:lnTo>
                                  <a:lnTo>
                                    <a:pt x="0" y="248"/>
                                  </a:lnTo>
                                  <a:lnTo>
                                    <a:pt x="0" y="233"/>
                                  </a:lnTo>
                                  <a:lnTo>
                                    <a:pt x="0" y="218"/>
                                  </a:lnTo>
                                  <a:lnTo>
                                    <a:pt x="0" y="204"/>
                                  </a:lnTo>
                                  <a:lnTo>
                                    <a:pt x="0" y="189"/>
                                  </a:lnTo>
                                  <a:lnTo>
                                    <a:pt x="0" y="174"/>
                                  </a:lnTo>
                                  <a:lnTo>
                                    <a:pt x="0" y="159"/>
                                  </a:lnTo>
                                  <a:lnTo>
                                    <a:pt x="0" y="145"/>
                                  </a:lnTo>
                                  <a:lnTo>
                                    <a:pt x="0" y="130"/>
                                  </a:lnTo>
                                  <a:lnTo>
                                    <a:pt x="0" y="115"/>
                                  </a:lnTo>
                                  <a:lnTo>
                                    <a:pt x="0" y="100"/>
                                  </a:lnTo>
                                  <a:lnTo>
                                    <a:pt x="0" y="86"/>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5" name="Freeform 2799"/>
                          <wps:cNvSpPr>
                            <a:spLocks/>
                          </wps:cNvSpPr>
                          <wps:spPr bwMode="auto">
                            <a:xfrm>
                              <a:off x="1676" y="2082"/>
                              <a:ext cx="339" cy="510"/>
                            </a:xfrm>
                            <a:custGeom>
                              <a:avLst/>
                              <a:gdLst>
                                <a:gd name="T0" fmla="*/ 18 w 339"/>
                                <a:gd name="T1" fmla="*/ 72 h 510"/>
                                <a:gd name="T2" fmla="*/ 54 w 339"/>
                                <a:gd name="T3" fmla="*/ 64 h 510"/>
                                <a:gd name="T4" fmla="*/ 92 w 339"/>
                                <a:gd name="T5" fmla="*/ 55 h 510"/>
                                <a:gd name="T6" fmla="*/ 131 w 339"/>
                                <a:gd name="T7" fmla="*/ 46 h 510"/>
                                <a:gd name="T8" fmla="*/ 172 w 339"/>
                                <a:gd name="T9" fmla="*/ 36 h 510"/>
                                <a:gd name="T10" fmla="*/ 216 w 339"/>
                                <a:gd name="T11" fmla="*/ 26 h 510"/>
                                <a:gd name="T12" fmla="*/ 261 w 339"/>
                                <a:gd name="T13" fmla="*/ 16 h 510"/>
                                <a:gd name="T14" fmla="*/ 307 w 339"/>
                                <a:gd name="T15" fmla="*/ 5 h 510"/>
                                <a:gd name="T16" fmla="*/ 331 w 339"/>
                                <a:gd name="T17" fmla="*/ 15 h 510"/>
                                <a:gd name="T18" fmla="*/ 331 w 339"/>
                                <a:gd name="T19" fmla="*/ 47 h 510"/>
                                <a:gd name="T20" fmla="*/ 332 w 339"/>
                                <a:gd name="T21" fmla="*/ 78 h 510"/>
                                <a:gd name="T22" fmla="*/ 332 w 339"/>
                                <a:gd name="T23" fmla="*/ 109 h 510"/>
                                <a:gd name="T24" fmla="*/ 332 w 339"/>
                                <a:gd name="T25" fmla="*/ 141 h 510"/>
                                <a:gd name="T26" fmla="*/ 333 w 339"/>
                                <a:gd name="T27" fmla="*/ 172 h 510"/>
                                <a:gd name="T28" fmla="*/ 334 w 339"/>
                                <a:gd name="T29" fmla="*/ 204 h 510"/>
                                <a:gd name="T30" fmla="*/ 334 w 339"/>
                                <a:gd name="T31" fmla="*/ 235 h 510"/>
                                <a:gd name="T32" fmla="*/ 335 w 339"/>
                                <a:gd name="T33" fmla="*/ 267 h 510"/>
                                <a:gd name="T34" fmla="*/ 335 w 339"/>
                                <a:gd name="T35" fmla="*/ 299 h 510"/>
                                <a:gd name="T36" fmla="*/ 336 w 339"/>
                                <a:gd name="T37" fmla="*/ 331 h 510"/>
                                <a:gd name="T38" fmla="*/ 336 w 339"/>
                                <a:gd name="T39" fmla="*/ 363 h 510"/>
                                <a:gd name="T40" fmla="*/ 337 w 339"/>
                                <a:gd name="T41" fmla="*/ 395 h 510"/>
                                <a:gd name="T42" fmla="*/ 337 w 339"/>
                                <a:gd name="T43" fmla="*/ 428 h 510"/>
                                <a:gd name="T44" fmla="*/ 338 w 339"/>
                                <a:gd name="T45" fmla="*/ 460 h 510"/>
                                <a:gd name="T46" fmla="*/ 339 w 339"/>
                                <a:gd name="T47" fmla="*/ 493 h 510"/>
                                <a:gd name="T48" fmla="*/ 315 w 339"/>
                                <a:gd name="T49" fmla="*/ 509 h 510"/>
                                <a:gd name="T50" fmla="*/ 267 w 339"/>
                                <a:gd name="T51" fmla="*/ 509 h 510"/>
                                <a:gd name="T52" fmla="*/ 221 w 339"/>
                                <a:gd name="T53" fmla="*/ 509 h 510"/>
                                <a:gd name="T54" fmla="*/ 177 w 339"/>
                                <a:gd name="T55" fmla="*/ 509 h 510"/>
                                <a:gd name="T56" fmla="*/ 135 w 339"/>
                                <a:gd name="T57" fmla="*/ 509 h 510"/>
                                <a:gd name="T58" fmla="*/ 95 w 339"/>
                                <a:gd name="T59" fmla="*/ 509 h 510"/>
                                <a:gd name="T60" fmla="*/ 56 w 339"/>
                                <a:gd name="T61" fmla="*/ 509 h 510"/>
                                <a:gd name="T62" fmla="*/ 19 w 339"/>
                                <a:gd name="T63" fmla="*/ 509 h 510"/>
                                <a:gd name="T64" fmla="*/ 0 w 339"/>
                                <a:gd name="T65" fmla="*/ 495 h 510"/>
                                <a:gd name="T66" fmla="*/ 0 w 339"/>
                                <a:gd name="T67" fmla="*/ 467 h 510"/>
                                <a:gd name="T68" fmla="*/ 0 w 339"/>
                                <a:gd name="T69" fmla="*/ 440 h 510"/>
                                <a:gd name="T70" fmla="*/ 0 w 339"/>
                                <a:gd name="T71" fmla="*/ 412 h 510"/>
                                <a:gd name="T72" fmla="*/ 0 w 339"/>
                                <a:gd name="T73" fmla="*/ 385 h 510"/>
                                <a:gd name="T74" fmla="*/ 0 w 339"/>
                                <a:gd name="T75" fmla="*/ 358 h 510"/>
                                <a:gd name="T76" fmla="*/ 0 w 339"/>
                                <a:gd name="T77" fmla="*/ 331 h 510"/>
                                <a:gd name="T78" fmla="*/ 0 w 339"/>
                                <a:gd name="T79" fmla="*/ 304 h 510"/>
                                <a:gd name="T80" fmla="*/ 0 w 339"/>
                                <a:gd name="T81" fmla="*/ 276 h 510"/>
                                <a:gd name="T82" fmla="*/ 0 w 339"/>
                                <a:gd name="T83" fmla="*/ 250 h 510"/>
                                <a:gd name="T84" fmla="*/ 0 w 339"/>
                                <a:gd name="T85" fmla="*/ 223 h 510"/>
                                <a:gd name="T86" fmla="*/ 0 w 339"/>
                                <a:gd name="T87" fmla="*/ 196 h 510"/>
                                <a:gd name="T88" fmla="*/ 0 w 339"/>
                                <a:gd name="T89" fmla="*/ 169 h 510"/>
                                <a:gd name="T90" fmla="*/ 0 w 339"/>
                                <a:gd name="T91" fmla="*/ 143 h 510"/>
                                <a:gd name="T92" fmla="*/ 0 w 339"/>
                                <a:gd name="T93" fmla="*/ 116 h 510"/>
                                <a:gd name="T94" fmla="*/ 0 w 339"/>
                                <a:gd name="T95" fmla="*/ 90 h 5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339" h="510">
                                  <a:moveTo>
                                    <a:pt x="0" y="76"/>
                                  </a:moveTo>
                                  <a:lnTo>
                                    <a:pt x="18" y="72"/>
                                  </a:lnTo>
                                  <a:lnTo>
                                    <a:pt x="36" y="68"/>
                                  </a:lnTo>
                                  <a:lnTo>
                                    <a:pt x="54" y="64"/>
                                  </a:lnTo>
                                  <a:lnTo>
                                    <a:pt x="74" y="59"/>
                                  </a:lnTo>
                                  <a:lnTo>
                                    <a:pt x="92" y="55"/>
                                  </a:lnTo>
                                  <a:lnTo>
                                    <a:pt x="112" y="51"/>
                                  </a:lnTo>
                                  <a:lnTo>
                                    <a:pt x="131" y="46"/>
                                  </a:lnTo>
                                  <a:lnTo>
                                    <a:pt x="151" y="42"/>
                                  </a:lnTo>
                                  <a:lnTo>
                                    <a:pt x="172" y="36"/>
                                  </a:lnTo>
                                  <a:lnTo>
                                    <a:pt x="194" y="31"/>
                                  </a:lnTo>
                                  <a:lnTo>
                                    <a:pt x="216" y="26"/>
                                  </a:lnTo>
                                  <a:lnTo>
                                    <a:pt x="238" y="21"/>
                                  </a:lnTo>
                                  <a:lnTo>
                                    <a:pt x="261" y="16"/>
                                  </a:lnTo>
                                  <a:lnTo>
                                    <a:pt x="283" y="11"/>
                                  </a:lnTo>
                                  <a:lnTo>
                                    <a:pt x="307" y="5"/>
                                  </a:lnTo>
                                  <a:lnTo>
                                    <a:pt x="331" y="0"/>
                                  </a:lnTo>
                                  <a:lnTo>
                                    <a:pt x="331" y="15"/>
                                  </a:lnTo>
                                  <a:lnTo>
                                    <a:pt x="331" y="31"/>
                                  </a:lnTo>
                                  <a:lnTo>
                                    <a:pt x="331" y="47"/>
                                  </a:lnTo>
                                  <a:lnTo>
                                    <a:pt x="332" y="62"/>
                                  </a:lnTo>
                                  <a:lnTo>
                                    <a:pt x="332" y="78"/>
                                  </a:lnTo>
                                  <a:lnTo>
                                    <a:pt x="332" y="93"/>
                                  </a:lnTo>
                                  <a:lnTo>
                                    <a:pt x="332" y="109"/>
                                  </a:lnTo>
                                  <a:lnTo>
                                    <a:pt x="332" y="125"/>
                                  </a:lnTo>
                                  <a:lnTo>
                                    <a:pt x="332" y="141"/>
                                  </a:lnTo>
                                  <a:lnTo>
                                    <a:pt x="333" y="156"/>
                                  </a:lnTo>
                                  <a:lnTo>
                                    <a:pt x="333" y="172"/>
                                  </a:lnTo>
                                  <a:lnTo>
                                    <a:pt x="333" y="188"/>
                                  </a:lnTo>
                                  <a:lnTo>
                                    <a:pt x="334" y="204"/>
                                  </a:lnTo>
                                  <a:lnTo>
                                    <a:pt x="334" y="220"/>
                                  </a:lnTo>
                                  <a:lnTo>
                                    <a:pt x="334" y="235"/>
                                  </a:lnTo>
                                  <a:lnTo>
                                    <a:pt x="335" y="251"/>
                                  </a:lnTo>
                                  <a:lnTo>
                                    <a:pt x="335" y="267"/>
                                  </a:lnTo>
                                  <a:lnTo>
                                    <a:pt x="335" y="283"/>
                                  </a:lnTo>
                                  <a:lnTo>
                                    <a:pt x="335" y="299"/>
                                  </a:lnTo>
                                  <a:lnTo>
                                    <a:pt x="336" y="315"/>
                                  </a:lnTo>
                                  <a:lnTo>
                                    <a:pt x="336" y="331"/>
                                  </a:lnTo>
                                  <a:lnTo>
                                    <a:pt x="336" y="347"/>
                                  </a:lnTo>
                                  <a:lnTo>
                                    <a:pt x="336" y="363"/>
                                  </a:lnTo>
                                  <a:lnTo>
                                    <a:pt x="337" y="379"/>
                                  </a:lnTo>
                                  <a:lnTo>
                                    <a:pt x="337" y="395"/>
                                  </a:lnTo>
                                  <a:lnTo>
                                    <a:pt x="337" y="412"/>
                                  </a:lnTo>
                                  <a:lnTo>
                                    <a:pt x="337" y="428"/>
                                  </a:lnTo>
                                  <a:lnTo>
                                    <a:pt x="338" y="444"/>
                                  </a:lnTo>
                                  <a:lnTo>
                                    <a:pt x="338" y="460"/>
                                  </a:lnTo>
                                  <a:lnTo>
                                    <a:pt x="338" y="477"/>
                                  </a:lnTo>
                                  <a:lnTo>
                                    <a:pt x="339" y="493"/>
                                  </a:lnTo>
                                  <a:lnTo>
                                    <a:pt x="339" y="510"/>
                                  </a:lnTo>
                                  <a:lnTo>
                                    <a:pt x="315" y="509"/>
                                  </a:lnTo>
                                  <a:lnTo>
                                    <a:pt x="291" y="509"/>
                                  </a:lnTo>
                                  <a:lnTo>
                                    <a:pt x="267" y="509"/>
                                  </a:lnTo>
                                  <a:lnTo>
                                    <a:pt x="244" y="509"/>
                                  </a:lnTo>
                                  <a:lnTo>
                                    <a:pt x="221" y="509"/>
                                  </a:lnTo>
                                  <a:lnTo>
                                    <a:pt x="199" y="509"/>
                                  </a:lnTo>
                                  <a:lnTo>
                                    <a:pt x="177" y="509"/>
                                  </a:lnTo>
                                  <a:lnTo>
                                    <a:pt x="155" y="509"/>
                                  </a:lnTo>
                                  <a:lnTo>
                                    <a:pt x="135" y="509"/>
                                  </a:lnTo>
                                  <a:lnTo>
                                    <a:pt x="115" y="509"/>
                                  </a:lnTo>
                                  <a:lnTo>
                                    <a:pt x="95" y="509"/>
                                  </a:lnTo>
                                  <a:lnTo>
                                    <a:pt x="76" y="509"/>
                                  </a:lnTo>
                                  <a:lnTo>
                                    <a:pt x="56" y="509"/>
                                  </a:lnTo>
                                  <a:lnTo>
                                    <a:pt x="38" y="509"/>
                                  </a:lnTo>
                                  <a:lnTo>
                                    <a:pt x="19" y="509"/>
                                  </a:lnTo>
                                  <a:lnTo>
                                    <a:pt x="1" y="509"/>
                                  </a:lnTo>
                                  <a:lnTo>
                                    <a:pt x="0" y="495"/>
                                  </a:lnTo>
                                  <a:lnTo>
                                    <a:pt x="0" y="481"/>
                                  </a:lnTo>
                                  <a:lnTo>
                                    <a:pt x="0" y="467"/>
                                  </a:lnTo>
                                  <a:lnTo>
                                    <a:pt x="0" y="453"/>
                                  </a:lnTo>
                                  <a:lnTo>
                                    <a:pt x="0" y="440"/>
                                  </a:lnTo>
                                  <a:lnTo>
                                    <a:pt x="0" y="426"/>
                                  </a:lnTo>
                                  <a:lnTo>
                                    <a:pt x="0" y="412"/>
                                  </a:lnTo>
                                  <a:lnTo>
                                    <a:pt x="0" y="399"/>
                                  </a:lnTo>
                                  <a:lnTo>
                                    <a:pt x="0" y="385"/>
                                  </a:lnTo>
                                  <a:lnTo>
                                    <a:pt x="0" y="372"/>
                                  </a:lnTo>
                                  <a:lnTo>
                                    <a:pt x="0" y="358"/>
                                  </a:lnTo>
                                  <a:lnTo>
                                    <a:pt x="0" y="344"/>
                                  </a:lnTo>
                                  <a:lnTo>
                                    <a:pt x="0" y="331"/>
                                  </a:lnTo>
                                  <a:lnTo>
                                    <a:pt x="0" y="317"/>
                                  </a:lnTo>
                                  <a:lnTo>
                                    <a:pt x="0" y="304"/>
                                  </a:lnTo>
                                  <a:lnTo>
                                    <a:pt x="0" y="290"/>
                                  </a:lnTo>
                                  <a:lnTo>
                                    <a:pt x="0" y="276"/>
                                  </a:lnTo>
                                  <a:lnTo>
                                    <a:pt x="0" y="263"/>
                                  </a:lnTo>
                                  <a:lnTo>
                                    <a:pt x="0" y="250"/>
                                  </a:lnTo>
                                  <a:lnTo>
                                    <a:pt x="0" y="236"/>
                                  </a:lnTo>
                                  <a:lnTo>
                                    <a:pt x="0" y="223"/>
                                  </a:lnTo>
                                  <a:lnTo>
                                    <a:pt x="0" y="210"/>
                                  </a:lnTo>
                                  <a:lnTo>
                                    <a:pt x="0" y="196"/>
                                  </a:lnTo>
                                  <a:lnTo>
                                    <a:pt x="0" y="183"/>
                                  </a:lnTo>
                                  <a:lnTo>
                                    <a:pt x="0" y="169"/>
                                  </a:lnTo>
                                  <a:lnTo>
                                    <a:pt x="0" y="156"/>
                                  </a:lnTo>
                                  <a:lnTo>
                                    <a:pt x="0" y="143"/>
                                  </a:lnTo>
                                  <a:lnTo>
                                    <a:pt x="0" y="130"/>
                                  </a:lnTo>
                                  <a:lnTo>
                                    <a:pt x="0" y="116"/>
                                  </a:lnTo>
                                  <a:lnTo>
                                    <a:pt x="0" y="103"/>
                                  </a:lnTo>
                                  <a:lnTo>
                                    <a:pt x="0" y="90"/>
                                  </a:lnTo>
                                  <a:lnTo>
                                    <a:pt x="0" y="76"/>
                                  </a:lnTo>
                                  <a:close/>
                                </a:path>
                              </a:pathLst>
                            </a:custGeom>
                            <a:solidFill>
                              <a:srgbClr val="7370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6" name="Freeform 2800"/>
                          <wps:cNvSpPr>
                            <a:spLocks/>
                          </wps:cNvSpPr>
                          <wps:spPr bwMode="auto">
                            <a:xfrm>
                              <a:off x="1677" y="2595"/>
                              <a:ext cx="338" cy="25"/>
                            </a:xfrm>
                            <a:custGeom>
                              <a:avLst/>
                              <a:gdLst>
                                <a:gd name="T0" fmla="*/ 0 w 338"/>
                                <a:gd name="T1" fmla="*/ 19 h 25"/>
                                <a:gd name="T2" fmla="*/ 18 w 338"/>
                                <a:gd name="T3" fmla="*/ 19 h 25"/>
                                <a:gd name="T4" fmla="*/ 37 w 338"/>
                                <a:gd name="T5" fmla="*/ 20 h 25"/>
                                <a:gd name="T6" fmla="*/ 55 w 338"/>
                                <a:gd name="T7" fmla="*/ 20 h 25"/>
                                <a:gd name="T8" fmla="*/ 75 w 338"/>
                                <a:gd name="T9" fmla="*/ 21 h 25"/>
                                <a:gd name="T10" fmla="*/ 94 w 338"/>
                                <a:gd name="T11" fmla="*/ 21 h 25"/>
                                <a:gd name="T12" fmla="*/ 114 w 338"/>
                                <a:gd name="T13" fmla="*/ 21 h 25"/>
                                <a:gd name="T14" fmla="*/ 134 w 338"/>
                                <a:gd name="T15" fmla="*/ 22 h 25"/>
                                <a:gd name="T16" fmla="*/ 154 w 338"/>
                                <a:gd name="T17" fmla="*/ 22 h 25"/>
                                <a:gd name="T18" fmla="*/ 176 w 338"/>
                                <a:gd name="T19" fmla="*/ 22 h 25"/>
                                <a:gd name="T20" fmla="*/ 198 w 338"/>
                                <a:gd name="T21" fmla="*/ 23 h 25"/>
                                <a:gd name="T22" fmla="*/ 221 w 338"/>
                                <a:gd name="T23" fmla="*/ 23 h 25"/>
                                <a:gd name="T24" fmla="*/ 244 w 338"/>
                                <a:gd name="T25" fmla="*/ 24 h 25"/>
                                <a:gd name="T26" fmla="*/ 267 w 338"/>
                                <a:gd name="T27" fmla="*/ 24 h 25"/>
                                <a:gd name="T28" fmla="*/ 290 w 338"/>
                                <a:gd name="T29" fmla="*/ 24 h 25"/>
                                <a:gd name="T30" fmla="*/ 314 w 338"/>
                                <a:gd name="T31" fmla="*/ 25 h 25"/>
                                <a:gd name="T32" fmla="*/ 338 w 338"/>
                                <a:gd name="T33" fmla="*/ 25 h 25"/>
                                <a:gd name="T34" fmla="*/ 338 w 338"/>
                                <a:gd name="T35" fmla="*/ 22 h 25"/>
                                <a:gd name="T36" fmla="*/ 338 w 338"/>
                                <a:gd name="T37" fmla="*/ 19 h 25"/>
                                <a:gd name="T38" fmla="*/ 338 w 338"/>
                                <a:gd name="T39" fmla="*/ 17 h 25"/>
                                <a:gd name="T40" fmla="*/ 338 w 338"/>
                                <a:gd name="T41" fmla="*/ 14 h 25"/>
                                <a:gd name="T42" fmla="*/ 338 w 338"/>
                                <a:gd name="T43" fmla="*/ 11 h 25"/>
                                <a:gd name="T44" fmla="*/ 338 w 338"/>
                                <a:gd name="T45" fmla="*/ 8 h 25"/>
                                <a:gd name="T46" fmla="*/ 338 w 338"/>
                                <a:gd name="T47" fmla="*/ 5 h 25"/>
                                <a:gd name="T48" fmla="*/ 338 w 338"/>
                                <a:gd name="T49" fmla="*/ 3 h 25"/>
                                <a:gd name="T50" fmla="*/ 314 w 338"/>
                                <a:gd name="T51" fmla="*/ 2 h 25"/>
                                <a:gd name="T52" fmla="*/ 290 w 338"/>
                                <a:gd name="T53" fmla="*/ 2 h 25"/>
                                <a:gd name="T54" fmla="*/ 266 w 338"/>
                                <a:gd name="T55" fmla="*/ 2 h 25"/>
                                <a:gd name="T56" fmla="*/ 244 w 338"/>
                                <a:gd name="T57" fmla="*/ 2 h 25"/>
                                <a:gd name="T58" fmla="*/ 221 w 338"/>
                                <a:gd name="T59" fmla="*/ 2 h 25"/>
                                <a:gd name="T60" fmla="*/ 198 w 338"/>
                                <a:gd name="T61" fmla="*/ 2 h 25"/>
                                <a:gd name="T62" fmla="*/ 176 w 338"/>
                                <a:gd name="T63" fmla="*/ 2 h 25"/>
                                <a:gd name="T64" fmla="*/ 154 w 338"/>
                                <a:gd name="T65" fmla="*/ 2 h 25"/>
                                <a:gd name="T66" fmla="*/ 134 w 338"/>
                                <a:gd name="T67" fmla="*/ 1 h 25"/>
                                <a:gd name="T68" fmla="*/ 114 w 338"/>
                                <a:gd name="T69" fmla="*/ 1 h 25"/>
                                <a:gd name="T70" fmla="*/ 94 w 338"/>
                                <a:gd name="T71" fmla="*/ 1 h 25"/>
                                <a:gd name="T72" fmla="*/ 75 w 338"/>
                                <a:gd name="T73" fmla="*/ 1 h 25"/>
                                <a:gd name="T74" fmla="*/ 55 w 338"/>
                                <a:gd name="T75" fmla="*/ 0 h 25"/>
                                <a:gd name="T76" fmla="*/ 37 w 338"/>
                                <a:gd name="T77" fmla="*/ 0 h 25"/>
                                <a:gd name="T78" fmla="*/ 18 w 338"/>
                                <a:gd name="T79" fmla="*/ 0 h 25"/>
                                <a:gd name="T80" fmla="*/ 0 w 338"/>
                                <a:gd name="T81" fmla="*/ 0 h 25"/>
                                <a:gd name="T82" fmla="*/ 0 w 338"/>
                                <a:gd name="T83" fmla="*/ 2 h 25"/>
                                <a:gd name="T84" fmla="*/ 0 w 338"/>
                                <a:gd name="T85" fmla="*/ 5 h 25"/>
                                <a:gd name="T86" fmla="*/ 0 w 338"/>
                                <a:gd name="T87" fmla="*/ 7 h 25"/>
                                <a:gd name="T88" fmla="*/ 0 w 338"/>
                                <a:gd name="T89" fmla="*/ 10 h 25"/>
                                <a:gd name="T90" fmla="*/ 0 w 338"/>
                                <a:gd name="T91" fmla="*/ 12 h 25"/>
                                <a:gd name="T92" fmla="*/ 0 w 338"/>
                                <a:gd name="T93" fmla="*/ 15 h 25"/>
                                <a:gd name="T94" fmla="*/ 0 w 338"/>
                                <a:gd name="T95" fmla="*/ 17 h 25"/>
                                <a:gd name="T96" fmla="*/ 0 w 338"/>
                                <a:gd name="T97" fmla="*/ 19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38" h="25">
                                  <a:moveTo>
                                    <a:pt x="0" y="19"/>
                                  </a:moveTo>
                                  <a:lnTo>
                                    <a:pt x="18" y="19"/>
                                  </a:lnTo>
                                  <a:lnTo>
                                    <a:pt x="37" y="20"/>
                                  </a:lnTo>
                                  <a:lnTo>
                                    <a:pt x="55" y="20"/>
                                  </a:lnTo>
                                  <a:lnTo>
                                    <a:pt x="75" y="21"/>
                                  </a:lnTo>
                                  <a:lnTo>
                                    <a:pt x="94" y="21"/>
                                  </a:lnTo>
                                  <a:lnTo>
                                    <a:pt x="114" y="21"/>
                                  </a:lnTo>
                                  <a:lnTo>
                                    <a:pt x="134" y="22"/>
                                  </a:lnTo>
                                  <a:lnTo>
                                    <a:pt x="154" y="22"/>
                                  </a:lnTo>
                                  <a:lnTo>
                                    <a:pt x="176" y="22"/>
                                  </a:lnTo>
                                  <a:lnTo>
                                    <a:pt x="198" y="23"/>
                                  </a:lnTo>
                                  <a:lnTo>
                                    <a:pt x="221" y="23"/>
                                  </a:lnTo>
                                  <a:lnTo>
                                    <a:pt x="244" y="24"/>
                                  </a:lnTo>
                                  <a:lnTo>
                                    <a:pt x="267" y="24"/>
                                  </a:lnTo>
                                  <a:lnTo>
                                    <a:pt x="290" y="24"/>
                                  </a:lnTo>
                                  <a:lnTo>
                                    <a:pt x="314" y="25"/>
                                  </a:lnTo>
                                  <a:lnTo>
                                    <a:pt x="338" y="25"/>
                                  </a:lnTo>
                                  <a:lnTo>
                                    <a:pt x="338" y="22"/>
                                  </a:lnTo>
                                  <a:lnTo>
                                    <a:pt x="338" y="19"/>
                                  </a:lnTo>
                                  <a:lnTo>
                                    <a:pt x="338" y="17"/>
                                  </a:lnTo>
                                  <a:lnTo>
                                    <a:pt x="338" y="14"/>
                                  </a:lnTo>
                                  <a:lnTo>
                                    <a:pt x="338" y="11"/>
                                  </a:lnTo>
                                  <a:lnTo>
                                    <a:pt x="338" y="8"/>
                                  </a:lnTo>
                                  <a:lnTo>
                                    <a:pt x="338" y="5"/>
                                  </a:lnTo>
                                  <a:lnTo>
                                    <a:pt x="338" y="3"/>
                                  </a:lnTo>
                                  <a:lnTo>
                                    <a:pt x="314" y="2"/>
                                  </a:lnTo>
                                  <a:lnTo>
                                    <a:pt x="290" y="2"/>
                                  </a:lnTo>
                                  <a:lnTo>
                                    <a:pt x="266" y="2"/>
                                  </a:lnTo>
                                  <a:lnTo>
                                    <a:pt x="244" y="2"/>
                                  </a:lnTo>
                                  <a:lnTo>
                                    <a:pt x="221" y="2"/>
                                  </a:lnTo>
                                  <a:lnTo>
                                    <a:pt x="198" y="2"/>
                                  </a:lnTo>
                                  <a:lnTo>
                                    <a:pt x="176" y="2"/>
                                  </a:lnTo>
                                  <a:lnTo>
                                    <a:pt x="154" y="2"/>
                                  </a:lnTo>
                                  <a:lnTo>
                                    <a:pt x="134" y="1"/>
                                  </a:lnTo>
                                  <a:lnTo>
                                    <a:pt x="114" y="1"/>
                                  </a:lnTo>
                                  <a:lnTo>
                                    <a:pt x="94" y="1"/>
                                  </a:lnTo>
                                  <a:lnTo>
                                    <a:pt x="75" y="1"/>
                                  </a:lnTo>
                                  <a:lnTo>
                                    <a:pt x="55" y="0"/>
                                  </a:lnTo>
                                  <a:lnTo>
                                    <a:pt x="37" y="0"/>
                                  </a:lnTo>
                                  <a:lnTo>
                                    <a:pt x="18" y="0"/>
                                  </a:lnTo>
                                  <a:lnTo>
                                    <a:pt x="0" y="0"/>
                                  </a:lnTo>
                                  <a:lnTo>
                                    <a:pt x="0" y="2"/>
                                  </a:lnTo>
                                  <a:lnTo>
                                    <a:pt x="0" y="5"/>
                                  </a:lnTo>
                                  <a:lnTo>
                                    <a:pt x="0" y="7"/>
                                  </a:lnTo>
                                  <a:lnTo>
                                    <a:pt x="0" y="10"/>
                                  </a:lnTo>
                                  <a:lnTo>
                                    <a:pt x="0" y="12"/>
                                  </a:lnTo>
                                  <a:lnTo>
                                    <a:pt x="0" y="15"/>
                                  </a:lnTo>
                                  <a:lnTo>
                                    <a:pt x="0" y="17"/>
                                  </a:lnTo>
                                  <a:lnTo>
                                    <a:pt x="0" y="19"/>
                                  </a:lnTo>
                                  <a:close/>
                                </a:path>
                              </a:pathLst>
                            </a:custGeom>
                            <a:solidFill>
                              <a:srgbClr val="A6A3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7" name="Freeform 2801"/>
                          <wps:cNvSpPr>
                            <a:spLocks/>
                          </wps:cNvSpPr>
                          <wps:spPr bwMode="auto">
                            <a:xfrm>
                              <a:off x="1670" y="2139"/>
                              <a:ext cx="19" cy="476"/>
                            </a:xfrm>
                            <a:custGeom>
                              <a:avLst/>
                              <a:gdLst>
                                <a:gd name="T0" fmla="*/ 2 w 19"/>
                                <a:gd name="T1" fmla="*/ 4 h 476"/>
                                <a:gd name="T2" fmla="*/ 6 w 19"/>
                                <a:gd name="T3" fmla="*/ 3 h 476"/>
                                <a:gd name="T4" fmla="*/ 11 w 19"/>
                                <a:gd name="T5" fmla="*/ 2 h 476"/>
                                <a:gd name="T6" fmla="*/ 16 w 19"/>
                                <a:gd name="T7" fmla="*/ 1 h 476"/>
                                <a:gd name="T8" fmla="*/ 18 w 19"/>
                                <a:gd name="T9" fmla="*/ 15 h 476"/>
                                <a:gd name="T10" fmla="*/ 18 w 19"/>
                                <a:gd name="T11" fmla="*/ 44 h 476"/>
                                <a:gd name="T12" fmla="*/ 18 w 19"/>
                                <a:gd name="T13" fmla="*/ 73 h 476"/>
                                <a:gd name="T14" fmla="*/ 18 w 19"/>
                                <a:gd name="T15" fmla="*/ 103 h 476"/>
                                <a:gd name="T16" fmla="*/ 18 w 19"/>
                                <a:gd name="T17" fmla="*/ 132 h 476"/>
                                <a:gd name="T18" fmla="*/ 18 w 19"/>
                                <a:gd name="T19" fmla="*/ 161 h 476"/>
                                <a:gd name="T20" fmla="*/ 18 w 19"/>
                                <a:gd name="T21" fmla="*/ 191 h 476"/>
                                <a:gd name="T22" fmla="*/ 18 w 19"/>
                                <a:gd name="T23" fmla="*/ 220 h 476"/>
                                <a:gd name="T24" fmla="*/ 19 w 19"/>
                                <a:gd name="T25" fmla="*/ 250 h 476"/>
                                <a:gd name="T26" fmla="*/ 19 w 19"/>
                                <a:gd name="T27" fmla="*/ 280 h 476"/>
                                <a:gd name="T28" fmla="*/ 19 w 19"/>
                                <a:gd name="T29" fmla="*/ 310 h 476"/>
                                <a:gd name="T30" fmla="*/ 19 w 19"/>
                                <a:gd name="T31" fmla="*/ 340 h 476"/>
                                <a:gd name="T32" fmla="*/ 19 w 19"/>
                                <a:gd name="T33" fmla="*/ 370 h 476"/>
                                <a:gd name="T34" fmla="*/ 19 w 19"/>
                                <a:gd name="T35" fmla="*/ 400 h 476"/>
                                <a:gd name="T36" fmla="*/ 19 w 19"/>
                                <a:gd name="T37" fmla="*/ 430 h 476"/>
                                <a:gd name="T38" fmla="*/ 19 w 19"/>
                                <a:gd name="T39" fmla="*/ 461 h 476"/>
                                <a:gd name="T40" fmla="*/ 17 w 19"/>
                                <a:gd name="T41" fmla="*/ 476 h 476"/>
                                <a:gd name="T42" fmla="*/ 12 w 19"/>
                                <a:gd name="T43" fmla="*/ 476 h 476"/>
                                <a:gd name="T44" fmla="*/ 7 w 19"/>
                                <a:gd name="T45" fmla="*/ 475 h 476"/>
                                <a:gd name="T46" fmla="*/ 3 w 19"/>
                                <a:gd name="T47" fmla="*/ 475 h 476"/>
                                <a:gd name="T48" fmla="*/ 0 w 19"/>
                                <a:gd name="T49" fmla="*/ 460 h 476"/>
                                <a:gd name="T50" fmla="*/ 0 w 19"/>
                                <a:gd name="T51" fmla="*/ 430 h 476"/>
                                <a:gd name="T52" fmla="*/ 0 w 19"/>
                                <a:gd name="T53" fmla="*/ 400 h 476"/>
                                <a:gd name="T54" fmla="*/ 0 w 19"/>
                                <a:gd name="T55" fmla="*/ 371 h 476"/>
                                <a:gd name="T56" fmla="*/ 0 w 19"/>
                                <a:gd name="T57" fmla="*/ 341 h 476"/>
                                <a:gd name="T58" fmla="*/ 0 w 19"/>
                                <a:gd name="T59" fmla="*/ 311 h 476"/>
                                <a:gd name="T60" fmla="*/ 0 w 19"/>
                                <a:gd name="T61" fmla="*/ 282 h 476"/>
                                <a:gd name="T62" fmla="*/ 0 w 19"/>
                                <a:gd name="T63" fmla="*/ 252 h 476"/>
                                <a:gd name="T64" fmla="*/ 0 w 19"/>
                                <a:gd name="T65" fmla="*/ 223 h 476"/>
                                <a:gd name="T66" fmla="*/ 0 w 19"/>
                                <a:gd name="T67" fmla="*/ 193 h 476"/>
                                <a:gd name="T68" fmla="*/ 0 w 19"/>
                                <a:gd name="T69" fmla="*/ 164 h 476"/>
                                <a:gd name="T70" fmla="*/ 0 w 19"/>
                                <a:gd name="T71" fmla="*/ 135 h 476"/>
                                <a:gd name="T72" fmla="*/ 0 w 19"/>
                                <a:gd name="T73" fmla="*/ 106 h 476"/>
                                <a:gd name="T74" fmla="*/ 0 w 19"/>
                                <a:gd name="T75" fmla="*/ 77 h 476"/>
                                <a:gd name="T76" fmla="*/ 0 w 19"/>
                                <a:gd name="T77" fmla="*/ 48 h 476"/>
                                <a:gd name="T78" fmla="*/ 0 w 19"/>
                                <a:gd name="T79" fmla="*/ 19 h 4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9" h="476">
                                  <a:moveTo>
                                    <a:pt x="0" y="5"/>
                                  </a:moveTo>
                                  <a:lnTo>
                                    <a:pt x="2" y="4"/>
                                  </a:lnTo>
                                  <a:lnTo>
                                    <a:pt x="4" y="3"/>
                                  </a:lnTo>
                                  <a:lnTo>
                                    <a:pt x="6" y="3"/>
                                  </a:lnTo>
                                  <a:lnTo>
                                    <a:pt x="9" y="2"/>
                                  </a:lnTo>
                                  <a:lnTo>
                                    <a:pt x="11" y="2"/>
                                  </a:lnTo>
                                  <a:lnTo>
                                    <a:pt x="13" y="1"/>
                                  </a:lnTo>
                                  <a:lnTo>
                                    <a:pt x="16" y="1"/>
                                  </a:lnTo>
                                  <a:lnTo>
                                    <a:pt x="18" y="0"/>
                                  </a:lnTo>
                                  <a:lnTo>
                                    <a:pt x="18" y="15"/>
                                  </a:lnTo>
                                  <a:lnTo>
                                    <a:pt x="18" y="29"/>
                                  </a:lnTo>
                                  <a:lnTo>
                                    <a:pt x="18" y="44"/>
                                  </a:lnTo>
                                  <a:lnTo>
                                    <a:pt x="18" y="58"/>
                                  </a:lnTo>
                                  <a:lnTo>
                                    <a:pt x="18" y="73"/>
                                  </a:lnTo>
                                  <a:lnTo>
                                    <a:pt x="18" y="88"/>
                                  </a:lnTo>
                                  <a:lnTo>
                                    <a:pt x="18" y="103"/>
                                  </a:lnTo>
                                  <a:lnTo>
                                    <a:pt x="18" y="117"/>
                                  </a:lnTo>
                                  <a:lnTo>
                                    <a:pt x="18" y="132"/>
                                  </a:lnTo>
                                  <a:lnTo>
                                    <a:pt x="18" y="147"/>
                                  </a:lnTo>
                                  <a:lnTo>
                                    <a:pt x="18" y="161"/>
                                  </a:lnTo>
                                  <a:lnTo>
                                    <a:pt x="18" y="176"/>
                                  </a:lnTo>
                                  <a:lnTo>
                                    <a:pt x="18" y="191"/>
                                  </a:lnTo>
                                  <a:lnTo>
                                    <a:pt x="18" y="206"/>
                                  </a:lnTo>
                                  <a:lnTo>
                                    <a:pt x="18" y="220"/>
                                  </a:lnTo>
                                  <a:lnTo>
                                    <a:pt x="19" y="235"/>
                                  </a:lnTo>
                                  <a:lnTo>
                                    <a:pt x="19" y="250"/>
                                  </a:lnTo>
                                  <a:lnTo>
                                    <a:pt x="19" y="265"/>
                                  </a:lnTo>
                                  <a:lnTo>
                                    <a:pt x="19" y="280"/>
                                  </a:lnTo>
                                  <a:lnTo>
                                    <a:pt x="19" y="295"/>
                                  </a:lnTo>
                                  <a:lnTo>
                                    <a:pt x="19" y="310"/>
                                  </a:lnTo>
                                  <a:lnTo>
                                    <a:pt x="19" y="325"/>
                                  </a:lnTo>
                                  <a:lnTo>
                                    <a:pt x="19" y="340"/>
                                  </a:lnTo>
                                  <a:lnTo>
                                    <a:pt x="19" y="355"/>
                                  </a:lnTo>
                                  <a:lnTo>
                                    <a:pt x="19" y="370"/>
                                  </a:lnTo>
                                  <a:lnTo>
                                    <a:pt x="19" y="385"/>
                                  </a:lnTo>
                                  <a:lnTo>
                                    <a:pt x="19" y="400"/>
                                  </a:lnTo>
                                  <a:lnTo>
                                    <a:pt x="19" y="415"/>
                                  </a:lnTo>
                                  <a:lnTo>
                                    <a:pt x="19" y="430"/>
                                  </a:lnTo>
                                  <a:lnTo>
                                    <a:pt x="19" y="446"/>
                                  </a:lnTo>
                                  <a:lnTo>
                                    <a:pt x="19" y="461"/>
                                  </a:lnTo>
                                  <a:lnTo>
                                    <a:pt x="19" y="476"/>
                                  </a:lnTo>
                                  <a:lnTo>
                                    <a:pt x="17" y="476"/>
                                  </a:lnTo>
                                  <a:lnTo>
                                    <a:pt x="14" y="476"/>
                                  </a:lnTo>
                                  <a:lnTo>
                                    <a:pt x="12" y="476"/>
                                  </a:lnTo>
                                  <a:lnTo>
                                    <a:pt x="10" y="476"/>
                                  </a:lnTo>
                                  <a:lnTo>
                                    <a:pt x="7" y="475"/>
                                  </a:lnTo>
                                  <a:lnTo>
                                    <a:pt x="5" y="475"/>
                                  </a:lnTo>
                                  <a:lnTo>
                                    <a:pt x="3" y="475"/>
                                  </a:lnTo>
                                  <a:lnTo>
                                    <a:pt x="0" y="475"/>
                                  </a:lnTo>
                                  <a:lnTo>
                                    <a:pt x="0" y="460"/>
                                  </a:lnTo>
                                  <a:lnTo>
                                    <a:pt x="0" y="445"/>
                                  </a:lnTo>
                                  <a:lnTo>
                                    <a:pt x="0" y="430"/>
                                  </a:lnTo>
                                  <a:lnTo>
                                    <a:pt x="0" y="415"/>
                                  </a:lnTo>
                                  <a:lnTo>
                                    <a:pt x="0" y="400"/>
                                  </a:lnTo>
                                  <a:lnTo>
                                    <a:pt x="0" y="385"/>
                                  </a:lnTo>
                                  <a:lnTo>
                                    <a:pt x="0" y="371"/>
                                  </a:lnTo>
                                  <a:lnTo>
                                    <a:pt x="0" y="356"/>
                                  </a:lnTo>
                                  <a:lnTo>
                                    <a:pt x="0" y="341"/>
                                  </a:lnTo>
                                  <a:lnTo>
                                    <a:pt x="0" y="326"/>
                                  </a:lnTo>
                                  <a:lnTo>
                                    <a:pt x="0" y="311"/>
                                  </a:lnTo>
                                  <a:lnTo>
                                    <a:pt x="0" y="296"/>
                                  </a:lnTo>
                                  <a:lnTo>
                                    <a:pt x="0" y="282"/>
                                  </a:lnTo>
                                  <a:lnTo>
                                    <a:pt x="0" y="267"/>
                                  </a:lnTo>
                                  <a:lnTo>
                                    <a:pt x="0" y="252"/>
                                  </a:lnTo>
                                  <a:lnTo>
                                    <a:pt x="0" y="237"/>
                                  </a:lnTo>
                                  <a:lnTo>
                                    <a:pt x="0" y="223"/>
                                  </a:lnTo>
                                  <a:lnTo>
                                    <a:pt x="0" y="208"/>
                                  </a:lnTo>
                                  <a:lnTo>
                                    <a:pt x="0" y="193"/>
                                  </a:lnTo>
                                  <a:lnTo>
                                    <a:pt x="0" y="179"/>
                                  </a:lnTo>
                                  <a:lnTo>
                                    <a:pt x="0" y="164"/>
                                  </a:lnTo>
                                  <a:lnTo>
                                    <a:pt x="0" y="150"/>
                                  </a:lnTo>
                                  <a:lnTo>
                                    <a:pt x="0" y="135"/>
                                  </a:lnTo>
                                  <a:lnTo>
                                    <a:pt x="0" y="121"/>
                                  </a:lnTo>
                                  <a:lnTo>
                                    <a:pt x="0" y="106"/>
                                  </a:lnTo>
                                  <a:lnTo>
                                    <a:pt x="0" y="92"/>
                                  </a:lnTo>
                                  <a:lnTo>
                                    <a:pt x="0" y="77"/>
                                  </a:lnTo>
                                  <a:lnTo>
                                    <a:pt x="0" y="63"/>
                                  </a:lnTo>
                                  <a:lnTo>
                                    <a:pt x="0" y="48"/>
                                  </a:lnTo>
                                  <a:lnTo>
                                    <a:pt x="0" y="34"/>
                                  </a:lnTo>
                                  <a:lnTo>
                                    <a:pt x="0" y="19"/>
                                  </a:lnTo>
                                  <a:lnTo>
                                    <a:pt x="0" y="5"/>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8" name="Freeform 2802"/>
                          <wps:cNvSpPr>
                            <a:spLocks/>
                          </wps:cNvSpPr>
                          <wps:spPr bwMode="auto">
                            <a:xfrm>
                              <a:off x="1716" y="2128"/>
                              <a:ext cx="22" cy="487"/>
                            </a:xfrm>
                            <a:custGeom>
                              <a:avLst/>
                              <a:gdLst>
                                <a:gd name="T0" fmla="*/ 2 w 22"/>
                                <a:gd name="T1" fmla="*/ 4 h 487"/>
                                <a:gd name="T2" fmla="*/ 7 w 22"/>
                                <a:gd name="T3" fmla="*/ 3 h 487"/>
                                <a:gd name="T4" fmla="*/ 12 w 22"/>
                                <a:gd name="T5" fmla="*/ 1 h 487"/>
                                <a:gd name="T6" fmla="*/ 17 w 22"/>
                                <a:gd name="T7" fmla="*/ 0 h 487"/>
                                <a:gd name="T8" fmla="*/ 20 w 22"/>
                                <a:gd name="T9" fmla="*/ 15 h 487"/>
                                <a:gd name="T10" fmla="*/ 20 w 22"/>
                                <a:gd name="T11" fmla="*/ 45 h 487"/>
                                <a:gd name="T12" fmla="*/ 20 w 22"/>
                                <a:gd name="T13" fmla="*/ 75 h 487"/>
                                <a:gd name="T14" fmla="*/ 20 w 22"/>
                                <a:gd name="T15" fmla="*/ 105 h 487"/>
                                <a:gd name="T16" fmla="*/ 20 w 22"/>
                                <a:gd name="T17" fmla="*/ 135 h 487"/>
                                <a:gd name="T18" fmla="*/ 20 w 22"/>
                                <a:gd name="T19" fmla="*/ 165 h 487"/>
                                <a:gd name="T20" fmla="*/ 20 w 22"/>
                                <a:gd name="T21" fmla="*/ 195 h 487"/>
                                <a:gd name="T22" fmla="*/ 21 w 22"/>
                                <a:gd name="T23" fmla="*/ 226 h 487"/>
                                <a:gd name="T24" fmla="*/ 21 w 22"/>
                                <a:gd name="T25" fmla="*/ 256 h 487"/>
                                <a:gd name="T26" fmla="*/ 21 w 22"/>
                                <a:gd name="T27" fmla="*/ 287 h 487"/>
                                <a:gd name="T28" fmla="*/ 21 w 22"/>
                                <a:gd name="T29" fmla="*/ 317 h 487"/>
                                <a:gd name="T30" fmla="*/ 21 w 22"/>
                                <a:gd name="T31" fmla="*/ 348 h 487"/>
                                <a:gd name="T32" fmla="*/ 21 w 22"/>
                                <a:gd name="T33" fmla="*/ 379 h 487"/>
                                <a:gd name="T34" fmla="*/ 21 w 22"/>
                                <a:gd name="T35" fmla="*/ 410 h 487"/>
                                <a:gd name="T36" fmla="*/ 22 w 22"/>
                                <a:gd name="T37" fmla="*/ 441 h 487"/>
                                <a:gd name="T38" fmla="*/ 22 w 22"/>
                                <a:gd name="T39" fmla="*/ 472 h 487"/>
                                <a:gd name="T40" fmla="*/ 19 w 22"/>
                                <a:gd name="T41" fmla="*/ 487 h 487"/>
                                <a:gd name="T42" fmla="*/ 14 w 22"/>
                                <a:gd name="T43" fmla="*/ 487 h 487"/>
                                <a:gd name="T44" fmla="*/ 9 w 22"/>
                                <a:gd name="T45" fmla="*/ 487 h 487"/>
                                <a:gd name="T46" fmla="*/ 4 w 22"/>
                                <a:gd name="T47" fmla="*/ 487 h 487"/>
                                <a:gd name="T48" fmla="*/ 1 w 22"/>
                                <a:gd name="T49" fmla="*/ 472 h 487"/>
                                <a:gd name="T50" fmla="*/ 1 w 22"/>
                                <a:gd name="T51" fmla="*/ 441 h 487"/>
                                <a:gd name="T52" fmla="*/ 1 w 22"/>
                                <a:gd name="T53" fmla="*/ 410 h 487"/>
                                <a:gd name="T54" fmla="*/ 1 w 22"/>
                                <a:gd name="T55" fmla="*/ 380 h 487"/>
                                <a:gd name="T56" fmla="*/ 1 w 22"/>
                                <a:gd name="T57" fmla="*/ 349 h 487"/>
                                <a:gd name="T58" fmla="*/ 1 w 22"/>
                                <a:gd name="T59" fmla="*/ 319 h 487"/>
                                <a:gd name="T60" fmla="*/ 1 w 22"/>
                                <a:gd name="T61" fmla="*/ 289 h 487"/>
                                <a:gd name="T62" fmla="*/ 1 w 22"/>
                                <a:gd name="T63" fmla="*/ 259 h 487"/>
                                <a:gd name="T64" fmla="*/ 1 w 22"/>
                                <a:gd name="T65" fmla="*/ 228 h 487"/>
                                <a:gd name="T66" fmla="*/ 1 w 22"/>
                                <a:gd name="T67" fmla="*/ 198 h 487"/>
                                <a:gd name="T68" fmla="*/ 1 w 22"/>
                                <a:gd name="T69" fmla="*/ 168 h 487"/>
                                <a:gd name="T70" fmla="*/ 1 w 22"/>
                                <a:gd name="T71" fmla="*/ 138 h 487"/>
                                <a:gd name="T72" fmla="*/ 0 w 22"/>
                                <a:gd name="T73" fmla="*/ 108 h 487"/>
                                <a:gd name="T74" fmla="*/ 0 w 22"/>
                                <a:gd name="T75" fmla="*/ 79 h 487"/>
                                <a:gd name="T76" fmla="*/ 0 w 22"/>
                                <a:gd name="T77" fmla="*/ 49 h 487"/>
                                <a:gd name="T78" fmla="*/ 0 w 22"/>
                                <a:gd name="T79" fmla="*/ 20 h 4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2" h="487">
                                  <a:moveTo>
                                    <a:pt x="0" y="5"/>
                                  </a:moveTo>
                                  <a:lnTo>
                                    <a:pt x="2" y="4"/>
                                  </a:lnTo>
                                  <a:lnTo>
                                    <a:pt x="5" y="3"/>
                                  </a:lnTo>
                                  <a:lnTo>
                                    <a:pt x="7" y="3"/>
                                  </a:lnTo>
                                  <a:lnTo>
                                    <a:pt x="10" y="2"/>
                                  </a:lnTo>
                                  <a:lnTo>
                                    <a:pt x="12" y="1"/>
                                  </a:lnTo>
                                  <a:lnTo>
                                    <a:pt x="15" y="1"/>
                                  </a:lnTo>
                                  <a:lnTo>
                                    <a:pt x="17" y="0"/>
                                  </a:lnTo>
                                  <a:lnTo>
                                    <a:pt x="20" y="0"/>
                                  </a:lnTo>
                                  <a:lnTo>
                                    <a:pt x="20" y="15"/>
                                  </a:lnTo>
                                  <a:lnTo>
                                    <a:pt x="20" y="30"/>
                                  </a:lnTo>
                                  <a:lnTo>
                                    <a:pt x="20" y="45"/>
                                  </a:lnTo>
                                  <a:lnTo>
                                    <a:pt x="20" y="60"/>
                                  </a:lnTo>
                                  <a:lnTo>
                                    <a:pt x="20" y="75"/>
                                  </a:lnTo>
                                  <a:lnTo>
                                    <a:pt x="20" y="90"/>
                                  </a:lnTo>
                                  <a:lnTo>
                                    <a:pt x="20" y="105"/>
                                  </a:lnTo>
                                  <a:lnTo>
                                    <a:pt x="20" y="120"/>
                                  </a:lnTo>
                                  <a:lnTo>
                                    <a:pt x="20" y="135"/>
                                  </a:lnTo>
                                  <a:lnTo>
                                    <a:pt x="20" y="150"/>
                                  </a:lnTo>
                                  <a:lnTo>
                                    <a:pt x="20" y="165"/>
                                  </a:lnTo>
                                  <a:lnTo>
                                    <a:pt x="20" y="180"/>
                                  </a:lnTo>
                                  <a:lnTo>
                                    <a:pt x="20" y="195"/>
                                  </a:lnTo>
                                  <a:lnTo>
                                    <a:pt x="21" y="211"/>
                                  </a:lnTo>
                                  <a:lnTo>
                                    <a:pt x="21" y="226"/>
                                  </a:lnTo>
                                  <a:lnTo>
                                    <a:pt x="21" y="241"/>
                                  </a:lnTo>
                                  <a:lnTo>
                                    <a:pt x="21" y="256"/>
                                  </a:lnTo>
                                  <a:lnTo>
                                    <a:pt x="21" y="272"/>
                                  </a:lnTo>
                                  <a:lnTo>
                                    <a:pt x="21" y="287"/>
                                  </a:lnTo>
                                  <a:lnTo>
                                    <a:pt x="21" y="302"/>
                                  </a:lnTo>
                                  <a:lnTo>
                                    <a:pt x="21" y="317"/>
                                  </a:lnTo>
                                  <a:lnTo>
                                    <a:pt x="21" y="333"/>
                                  </a:lnTo>
                                  <a:lnTo>
                                    <a:pt x="21" y="348"/>
                                  </a:lnTo>
                                  <a:lnTo>
                                    <a:pt x="21" y="364"/>
                                  </a:lnTo>
                                  <a:lnTo>
                                    <a:pt x="21" y="379"/>
                                  </a:lnTo>
                                  <a:lnTo>
                                    <a:pt x="21" y="394"/>
                                  </a:lnTo>
                                  <a:lnTo>
                                    <a:pt x="21" y="410"/>
                                  </a:lnTo>
                                  <a:lnTo>
                                    <a:pt x="22" y="426"/>
                                  </a:lnTo>
                                  <a:lnTo>
                                    <a:pt x="22" y="441"/>
                                  </a:lnTo>
                                  <a:lnTo>
                                    <a:pt x="22" y="456"/>
                                  </a:lnTo>
                                  <a:lnTo>
                                    <a:pt x="22" y="472"/>
                                  </a:lnTo>
                                  <a:lnTo>
                                    <a:pt x="22" y="487"/>
                                  </a:lnTo>
                                  <a:lnTo>
                                    <a:pt x="19" y="487"/>
                                  </a:lnTo>
                                  <a:lnTo>
                                    <a:pt x="16" y="487"/>
                                  </a:lnTo>
                                  <a:lnTo>
                                    <a:pt x="14" y="487"/>
                                  </a:lnTo>
                                  <a:lnTo>
                                    <a:pt x="12" y="487"/>
                                  </a:lnTo>
                                  <a:lnTo>
                                    <a:pt x="9" y="487"/>
                                  </a:lnTo>
                                  <a:lnTo>
                                    <a:pt x="6" y="487"/>
                                  </a:lnTo>
                                  <a:lnTo>
                                    <a:pt x="4" y="487"/>
                                  </a:lnTo>
                                  <a:lnTo>
                                    <a:pt x="2" y="487"/>
                                  </a:lnTo>
                                  <a:lnTo>
                                    <a:pt x="1" y="472"/>
                                  </a:lnTo>
                                  <a:lnTo>
                                    <a:pt x="1" y="457"/>
                                  </a:lnTo>
                                  <a:lnTo>
                                    <a:pt x="1" y="441"/>
                                  </a:lnTo>
                                  <a:lnTo>
                                    <a:pt x="1" y="426"/>
                                  </a:lnTo>
                                  <a:lnTo>
                                    <a:pt x="1" y="410"/>
                                  </a:lnTo>
                                  <a:lnTo>
                                    <a:pt x="1" y="395"/>
                                  </a:lnTo>
                                  <a:lnTo>
                                    <a:pt x="1" y="380"/>
                                  </a:lnTo>
                                  <a:lnTo>
                                    <a:pt x="1" y="365"/>
                                  </a:lnTo>
                                  <a:lnTo>
                                    <a:pt x="1" y="349"/>
                                  </a:lnTo>
                                  <a:lnTo>
                                    <a:pt x="1" y="334"/>
                                  </a:lnTo>
                                  <a:lnTo>
                                    <a:pt x="1" y="319"/>
                                  </a:lnTo>
                                  <a:lnTo>
                                    <a:pt x="1" y="304"/>
                                  </a:lnTo>
                                  <a:lnTo>
                                    <a:pt x="1" y="289"/>
                                  </a:lnTo>
                                  <a:lnTo>
                                    <a:pt x="1" y="274"/>
                                  </a:lnTo>
                                  <a:lnTo>
                                    <a:pt x="1" y="259"/>
                                  </a:lnTo>
                                  <a:lnTo>
                                    <a:pt x="1" y="244"/>
                                  </a:lnTo>
                                  <a:lnTo>
                                    <a:pt x="1" y="228"/>
                                  </a:lnTo>
                                  <a:lnTo>
                                    <a:pt x="1" y="213"/>
                                  </a:lnTo>
                                  <a:lnTo>
                                    <a:pt x="1" y="198"/>
                                  </a:lnTo>
                                  <a:lnTo>
                                    <a:pt x="1" y="183"/>
                                  </a:lnTo>
                                  <a:lnTo>
                                    <a:pt x="1" y="168"/>
                                  </a:lnTo>
                                  <a:lnTo>
                                    <a:pt x="1" y="153"/>
                                  </a:lnTo>
                                  <a:lnTo>
                                    <a:pt x="1" y="138"/>
                                  </a:lnTo>
                                  <a:lnTo>
                                    <a:pt x="1" y="124"/>
                                  </a:lnTo>
                                  <a:lnTo>
                                    <a:pt x="0" y="108"/>
                                  </a:lnTo>
                                  <a:lnTo>
                                    <a:pt x="0" y="94"/>
                                  </a:lnTo>
                                  <a:lnTo>
                                    <a:pt x="0" y="79"/>
                                  </a:lnTo>
                                  <a:lnTo>
                                    <a:pt x="0" y="64"/>
                                  </a:lnTo>
                                  <a:lnTo>
                                    <a:pt x="0" y="49"/>
                                  </a:lnTo>
                                  <a:lnTo>
                                    <a:pt x="0" y="34"/>
                                  </a:lnTo>
                                  <a:lnTo>
                                    <a:pt x="0" y="20"/>
                                  </a:lnTo>
                                  <a:lnTo>
                                    <a:pt x="0" y="5"/>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9" name="Freeform 2803"/>
                          <wps:cNvSpPr>
                            <a:spLocks/>
                          </wps:cNvSpPr>
                          <wps:spPr bwMode="auto">
                            <a:xfrm>
                              <a:off x="1765" y="2116"/>
                              <a:ext cx="24" cy="500"/>
                            </a:xfrm>
                            <a:custGeom>
                              <a:avLst/>
                              <a:gdLst>
                                <a:gd name="T0" fmla="*/ 2 w 24"/>
                                <a:gd name="T1" fmla="*/ 4 h 500"/>
                                <a:gd name="T2" fmla="*/ 7 w 24"/>
                                <a:gd name="T3" fmla="*/ 3 h 500"/>
                                <a:gd name="T4" fmla="*/ 12 w 24"/>
                                <a:gd name="T5" fmla="*/ 1 h 500"/>
                                <a:gd name="T6" fmla="*/ 18 w 24"/>
                                <a:gd name="T7" fmla="*/ 0 h 500"/>
                                <a:gd name="T8" fmla="*/ 21 w 24"/>
                                <a:gd name="T9" fmla="*/ 15 h 500"/>
                                <a:gd name="T10" fmla="*/ 21 w 24"/>
                                <a:gd name="T11" fmla="*/ 46 h 500"/>
                                <a:gd name="T12" fmla="*/ 21 w 24"/>
                                <a:gd name="T13" fmla="*/ 77 h 500"/>
                                <a:gd name="T14" fmla="*/ 21 w 24"/>
                                <a:gd name="T15" fmla="*/ 107 h 500"/>
                                <a:gd name="T16" fmla="*/ 21 w 24"/>
                                <a:gd name="T17" fmla="*/ 138 h 500"/>
                                <a:gd name="T18" fmla="*/ 22 w 24"/>
                                <a:gd name="T19" fmla="*/ 169 h 500"/>
                                <a:gd name="T20" fmla="*/ 22 w 24"/>
                                <a:gd name="T21" fmla="*/ 200 h 500"/>
                                <a:gd name="T22" fmla="*/ 22 w 24"/>
                                <a:gd name="T23" fmla="*/ 232 h 500"/>
                                <a:gd name="T24" fmla="*/ 22 w 24"/>
                                <a:gd name="T25" fmla="*/ 263 h 500"/>
                                <a:gd name="T26" fmla="*/ 22 w 24"/>
                                <a:gd name="T27" fmla="*/ 295 h 500"/>
                                <a:gd name="T28" fmla="*/ 22 w 24"/>
                                <a:gd name="T29" fmla="*/ 326 h 500"/>
                                <a:gd name="T30" fmla="*/ 23 w 24"/>
                                <a:gd name="T31" fmla="*/ 357 h 500"/>
                                <a:gd name="T32" fmla="*/ 23 w 24"/>
                                <a:gd name="T33" fmla="*/ 389 h 500"/>
                                <a:gd name="T34" fmla="*/ 23 w 24"/>
                                <a:gd name="T35" fmla="*/ 420 h 500"/>
                                <a:gd name="T36" fmla="*/ 23 w 24"/>
                                <a:gd name="T37" fmla="*/ 452 h 500"/>
                                <a:gd name="T38" fmla="*/ 24 w 24"/>
                                <a:gd name="T39" fmla="*/ 484 h 500"/>
                                <a:gd name="T40" fmla="*/ 21 w 24"/>
                                <a:gd name="T41" fmla="*/ 500 h 500"/>
                                <a:gd name="T42" fmla="*/ 16 w 24"/>
                                <a:gd name="T43" fmla="*/ 500 h 500"/>
                                <a:gd name="T44" fmla="*/ 10 w 24"/>
                                <a:gd name="T45" fmla="*/ 500 h 500"/>
                                <a:gd name="T46" fmla="*/ 5 w 24"/>
                                <a:gd name="T47" fmla="*/ 500 h 500"/>
                                <a:gd name="T48" fmla="*/ 3 w 24"/>
                                <a:gd name="T49" fmla="*/ 484 h 500"/>
                                <a:gd name="T50" fmla="*/ 2 w 24"/>
                                <a:gd name="T51" fmla="*/ 453 h 500"/>
                                <a:gd name="T52" fmla="*/ 2 w 24"/>
                                <a:gd name="T53" fmla="*/ 421 h 500"/>
                                <a:gd name="T54" fmla="*/ 2 w 24"/>
                                <a:gd name="T55" fmla="*/ 390 h 500"/>
                                <a:gd name="T56" fmla="*/ 2 w 24"/>
                                <a:gd name="T57" fmla="*/ 358 h 500"/>
                                <a:gd name="T58" fmla="*/ 2 w 24"/>
                                <a:gd name="T59" fmla="*/ 327 h 500"/>
                                <a:gd name="T60" fmla="*/ 2 w 24"/>
                                <a:gd name="T61" fmla="*/ 296 h 500"/>
                                <a:gd name="T62" fmla="*/ 2 w 24"/>
                                <a:gd name="T63" fmla="*/ 265 h 500"/>
                                <a:gd name="T64" fmla="*/ 1 w 24"/>
                                <a:gd name="T65" fmla="*/ 234 h 500"/>
                                <a:gd name="T66" fmla="*/ 1 w 24"/>
                                <a:gd name="T67" fmla="*/ 203 h 500"/>
                                <a:gd name="T68" fmla="*/ 1 w 24"/>
                                <a:gd name="T69" fmla="*/ 173 h 500"/>
                                <a:gd name="T70" fmla="*/ 1 w 24"/>
                                <a:gd name="T71" fmla="*/ 142 h 500"/>
                                <a:gd name="T72" fmla="*/ 1 w 24"/>
                                <a:gd name="T73" fmla="*/ 111 h 500"/>
                                <a:gd name="T74" fmla="*/ 0 w 24"/>
                                <a:gd name="T75" fmla="*/ 80 h 500"/>
                                <a:gd name="T76" fmla="*/ 0 w 24"/>
                                <a:gd name="T77" fmla="*/ 50 h 500"/>
                                <a:gd name="T78" fmla="*/ 0 w 24"/>
                                <a:gd name="T79" fmla="*/ 20 h 5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4" h="500">
                                  <a:moveTo>
                                    <a:pt x="0" y="5"/>
                                  </a:moveTo>
                                  <a:lnTo>
                                    <a:pt x="2" y="4"/>
                                  </a:lnTo>
                                  <a:lnTo>
                                    <a:pt x="5" y="3"/>
                                  </a:lnTo>
                                  <a:lnTo>
                                    <a:pt x="7" y="3"/>
                                  </a:lnTo>
                                  <a:lnTo>
                                    <a:pt x="10" y="2"/>
                                  </a:lnTo>
                                  <a:lnTo>
                                    <a:pt x="12" y="1"/>
                                  </a:lnTo>
                                  <a:lnTo>
                                    <a:pt x="15" y="1"/>
                                  </a:lnTo>
                                  <a:lnTo>
                                    <a:pt x="18" y="0"/>
                                  </a:lnTo>
                                  <a:lnTo>
                                    <a:pt x="21" y="0"/>
                                  </a:lnTo>
                                  <a:lnTo>
                                    <a:pt x="21" y="15"/>
                                  </a:lnTo>
                                  <a:lnTo>
                                    <a:pt x="21" y="30"/>
                                  </a:lnTo>
                                  <a:lnTo>
                                    <a:pt x="21" y="46"/>
                                  </a:lnTo>
                                  <a:lnTo>
                                    <a:pt x="21" y="61"/>
                                  </a:lnTo>
                                  <a:lnTo>
                                    <a:pt x="21" y="77"/>
                                  </a:lnTo>
                                  <a:lnTo>
                                    <a:pt x="21" y="92"/>
                                  </a:lnTo>
                                  <a:lnTo>
                                    <a:pt x="21" y="107"/>
                                  </a:lnTo>
                                  <a:lnTo>
                                    <a:pt x="21" y="123"/>
                                  </a:lnTo>
                                  <a:lnTo>
                                    <a:pt x="21" y="138"/>
                                  </a:lnTo>
                                  <a:lnTo>
                                    <a:pt x="21" y="154"/>
                                  </a:lnTo>
                                  <a:lnTo>
                                    <a:pt x="22" y="169"/>
                                  </a:lnTo>
                                  <a:lnTo>
                                    <a:pt x="22" y="185"/>
                                  </a:lnTo>
                                  <a:lnTo>
                                    <a:pt x="22" y="200"/>
                                  </a:lnTo>
                                  <a:lnTo>
                                    <a:pt x="22" y="216"/>
                                  </a:lnTo>
                                  <a:lnTo>
                                    <a:pt x="22" y="232"/>
                                  </a:lnTo>
                                  <a:lnTo>
                                    <a:pt x="22" y="248"/>
                                  </a:lnTo>
                                  <a:lnTo>
                                    <a:pt x="22" y="263"/>
                                  </a:lnTo>
                                  <a:lnTo>
                                    <a:pt x="22" y="279"/>
                                  </a:lnTo>
                                  <a:lnTo>
                                    <a:pt x="22" y="295"/>
                                  </a:lnTo>
                                  <a:lnTo>
                                    <a:pt x="22" y="310"/>
                                  </a:lnTo>
                                  <a:lnTo>
                                    <a:pt x="22" y="326"/>
                                  </a:lnTo>
                                  <a:lnTo>
                                    <a:pt x="23" y="341"/>
                                  </a:lnTo>
                                  <a:lnTo>
                                    <a:pt x="23" y="357"/>
                                  </a:lnTo>
                                  <a:lnTo>
                                    <a:pt x="23" y="373"/>
                                  </a:lnTo>
                                  <a:lnTo>
                                    <a:pt x="23" y="389"/>
                                  </a:lnTo>
                                  <a:lnTo>
                                    <a:pt x="23" y="405"/>
                                  </a:lnTo>
                                  <a:lnTo>
                                    <a:pt x="23" y="420"/>
                                  </a:lnTo>
                                  <a:lnTo>
                                    <a:pt x="23" y="437"/>
                                  </a:lnTo>
                                  <a:lnTo>
                                    <a:pt x="23" y="452"/>
                                  </a:lnTo>
                                  <a:lnTo>
                                    <a:pt x="23" y="468"/>
                                  </a:lnTo>
                                  <a:lnTo>
                                    <a:pt x="24" y="484"/>
                                  </a:lnTo>
                                  <a:lnTo>
                                    <a:pt x="24" y="500"/>
                                  </a:lnTo>
                                  <a:lnTo>
                                    <a:pt x="21" y="500"/>
                                  </a:lnTo>
                                  <a:lnTo>
                                    <a:pt x="19" y="500"/>
                                  </a:lnTo>
                                  <a:lnTo>
                                    <a:pt x="16" y="500"/>
                                  </a:lnTo>
                                  <a:lnTo>
                                    <a:pt x="13" y="500"/>
                                  </a:lnTo>
                                  <a:lnTo>
                                    <a:pt x="10" y="500"/>
                                  </a:lnTo>
                                  <a:lnTo>
                                    <a:pt x="8" y="500"/>
                                  </a:lnTo>
                                  <a:lnTo>
                                    <a:pt x="5" y="500"/>
                                  </a:lnTo>
                                  <a:lnTo>
                                    <a:pt x="3" y="500"/>
                                  </a:lnTo>
                                  <a:lnTo>
                                    <a:pt x="3" y="484"/>
                                  </a:lnTo>
                                  <a:lnTo>
                                    <a:pt x="2" y="468"/>
                                  </a:lnTo>
                                  <a:lnTo>
                                    <a:pt x="2" y="453"/>
                                  </a:lnTo>
                                  <a:lnTo>
                                    <a:pt x="2" y="437"/>
                                  </a:lnTo>
                                  <a:lnTo>
                                    <a:pt x="2" y="421"/>
                                  </a:lnTo>
                                  <a:lnTo>
                                    <a:pt x="2" y="405"/>
                                  </a:lnTo>
                                  <a:lnTo>
                                    <a:pt x="2" y="390"/>
                                  </a:lnTo>
                                  <a:lnTo>
                                    <a:pt x="2" y="374"/>
                                  </a:lnTo>
                                  <a:lnTo>
                                    <a:pt x="2" y="358"/>
                                  </a:lnTo>
                                  <a:lnTo>
                                    <a:pt x="2" y="343"/>
                                  </a:lnTo>
                                  <a:lnTo>
                                    <a:pt x="2" y="327"/>
                                  </a:lnTo>
                                  <a:lnTo>
                                    <a:pt x="2" y="312"/>
                                  </a:lnTo>
                                  <a:lnTo>
                                    <a:pt x="2" y="296"/>
                                  </a:lnTo>
                                  <a:lnTo>
                                    <a:pt x="2" y="281"/>
                                  </a:lnTo>
                                  <a:lnTo>
                                    <a:pt x="2" y="265"/>
                                  </a:lnTo>
                                  <a:lnTo>
                                    <a:pt x="2" y="250"/>
                                  </a:lnTo>
                                  <a:lnTo>
                                    <a:pt x="1" y="234"/>
                                  </a:lnTo>
                                  <a:lnTo>
                                    <a:pt x="1" y="219"/>
                                  </a:lnTo>
                                  <a:lnTo>
                                    <a:pt x="1" y="203"/>
                                  </a:lnTo>
                                  <a:lnTo>
                                    <a:pt x="1" y="188"/>
                                  </a:lnTo>
                                  <a:lnTo>
                                    <a:pt x="1" y="173"/>
                                  </a:lnTo>
                                  <a:lnTo>
                                    <a:pt x="1" y="157"/>
                                  </a:lnTo>
                                  <a:lnTo>
                                    <a:pt x="1" y="142"/>
                                  </a:lnTo>
                                  <a:lnTo>
                                    <a:pt x="1" y="127"/>
                                  </a:lnTo>
                                  <a:lnTo>
                                    <a:pt x="1" y="111"/>
                                  </a:lnTo>
                                  <a:lnTo>
                                    <a:pt x="0" y="96"/>
                                  </a:lnTo>
                                  <a:lnTo>
                                    <a:pt x="0" y="80"/>
                                  </a:lnTo>
                                  <a:lnTo>
                                    <a:pt x="0" y="65"/>
                                  </a:lnTo>
                                  <a:lnTo>
                                    <a:pt x="0" y="50"/>
                                  </a:lnTo>
                                  <a:lnTo>
                                    <a:pt x="0" y="35"/>
                                  </a:lnTo>
                                  <a:lnTo>
                                    <a:pt x="0" y="20"/>
                                  </a:lnTo>
                                  <a:lnTo>
                                    <a:pt x="0" y="5"/>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0" name="Freeform 2804"/>
                          <wps:cNvSpPr>
                            <a:spLocks/>
                          </wps:cNvSpPr>
                          <wps:spPr bwMode="auto">
                            <a:xfrm>
                              <a:off x="1816" y="2103"/>
                              <a:ext cx="26" cy="514"/>
                            </a:xfrm>
                            <a:custGeom>
                              <a:avLst/>
                              <a:gdLst>
                                <a:gd name="T0" fmla="*/ 3 w 26"/>
                                <a:gd name="T1" fmla="*/ 5 h 514"/>
                                <a:gd name="T2" fmla="*/ 8 w 26"/>
                                <a:gd name="T3" fmla="*/ 3 h 514"/>
                                <a:gd name="T4" fmla="*/ 14 w 26"/>
                                <a:gd name="T5" fmla="*/ 2 h 514"/>
                                <a:gd name="T6" fmla="*/ 19 w 26"/>
                                <a:gd name="T7" fmla="*/ 1 h 514"/>
                                <a:gd name="T8" fmla="*/ 22 w 26"/>
                                <a:gd name="T9" fmla="*/ 16 h 514"/>
                                <a:gd name="T10" fmla="*/ 22 w 26"/>
                                <a:gd name="T11" fmla="*/ 48 h 514"/>
                                <a:gd name="T12" fmla="*/ 23 w 26"/>
                                <a:gd name="T13" fmla="*/ 79 h 514"/>
                                <a:gd name="T14" fmla="*/ 23 w 26"/>
                                <a:gd name="T15" fmla="*/ 111 h 514"/>
                                <a:gd name="T16" fmla="*/ 23 w 26"/>
                                <a:gd name="T17" fmla="*/ 143 h 514"/>
                                <a:gd name="T18" fmla="*/ 24 w 26"/>
                                <a:gd name="T19" fmla="*/ 174 h 514"/>
                                <a:gd name="T20" fmla="*/ 24 w 26"/>
                                <a:gd name="T21" fmla="*/ 206 h 514"/>
                                <a:gd name="T22" fmla="*/ 24 w 26"/>
                                <a:gd name="T23" fmla="*/ 238 h 514"/>
                                <a:gd name="T24" fmla="*/ 24 w 26"/>
                                <a:gd name="T25" fmla="*/ 270 h 514"/>
                                <a:gd name="T26" fmla="*/ 25 w 26"/>
                                <a:gd name="T27" fmla="*/ 302 h 514"/>
                                <a:gd name="T28" fmla="*/ 25 w 26"/>
                                <a:gd name="T29" fmla="*/ 335 h 514"/>
                                <a:gd name="T30" fmla="*/ 25 w 26"/>
                                <a:gd name="T31" fmla="*/ 367 h 514"/>
                                <a:gd name="T32" fmla="*/ 25 w 26"/>
                                <a:gd name="T33" fmla="*/ 400 h 514"/>
                                <a:gd name="T34" fmla="*/ 26 w 26"/>
                                <a:gd name="T35" fmla="*/ 432 h 514"/>
                                <a:gd name="T36" fmla="*/ 26 w 26"/>
                                <a:gd name="T37" fmla="*/ 465 h 514"/>
                                <a:gd name="T38" fmla="*/ 26 w 26"/>
                                <a:gd name="T39" fmla="*/ 498 h 514"/>
                                <a:gd name="T40" fmla="*/ 24 w 26"/>
                                <a:gd name="T41" fmla="*/ 514 h 514"/>
                                <a:gd name="T42" fmla="*/ 18 w 26"/>
                                <a:gd name="T43" fmla="*/ 514 h 514"/>
                                <a:gd name="T44" fmla="*/ 13 w 26"/>
                                <a:gd name="T45" fmla="*/ 514 h 514"/>
                                <a:gd name="T46" fmla="*/ 7 w 26"/>
                                <a:gd name="T47" fmla="*/ 514 h 514"/>
                                <a:gd name="T48" fmla="*/ 4 w 26"/>
                                <a:gd name="T49" fmla="*/ 498 h 514"/>
                                <a:gd name="T50" fmla="*/ 4 w 26"/>
                                <a:gd name="T51" fmla="*/ 465 h 514"/>
                                <a:gd name="T52" fmla="*/ 4 w 26"/>
                                <a:gd name="T53" fmla="*/ 433 h 514"/>
                                <a:gd name="T54" fmla="*/ 3 w 26"/>
                                <a:gd name="T55" fmla="*/ 400 h 514"/>
                                <a:gd name="T56" fmla="*/ 3 w 26"/>
                                <a:gd name="T57" fmla="*/ 369 h 514"/>
                                <a:gd name="T58" fmla="*/ 3 w 26"/>
                                <a:gd name="T59" fmla="*/ 336 h 514"/>
                                <a:gd name="T60" fmla="*/ 3 w 26"/>
                                <a:gd name="T61" fmla="*/ 305 h 514"/>
                                <a:gd name="T62" fmla="*/ 2 w 26"/>
                                <a:gd name="T63" fmla="*/ 273 h 514"/>
                                <a:gd name="T64" fmla="*/ 2 w 26"/>
                                <a:gd name="T65" fmla="*/ 241 h 514"/>
                                <a:gd name="T66" fmla="*/ 2 w 26"/>
                                <a:gd name="T67" fmla="*/ 210 h 514"/>
                                <a:gd name="T68" fmla="*/ 1 w 26"/>
                                <a:gd name="T69" fmla="*/ 178 h 514"/>
                                <a:gd name="T70" fmla="*/ 1 w 26"/>
                                <a:gd name="T71" fmla="*/ 146 h 514"/>
                                <a:gd name="T72" fmla="*/ 1 w 26"/>
                                <a:gd name="T73" fmla="*/ 115 h 514"/>
                                <a:gd name="T74" fmla="*/ 1 w 26"/>
                                <a:gd name="T75" fmla="*/ 83 h 514"/>
                                <a:gd name="T76" fmla="*/ 0 w 26"/>
                                <a:gd name="T77" fmla="*/ 52 h 514"/>
                                <a:gd name="T78" fmla="*/ 0 w 26"/>
                                <a:gd name="T79" fmla="*/ 21 h 5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6" h="514">
                                  <a:moveTo>
                                    <a:pt x="0" y="6"/>
                                  </a:moveTo>
                                  <a:lnTo>
                                    <a:pt x="3" y="5"/>
                                  </a:lnTo>
                                  <a:lnTo>
                                    <a:pt x="6" y="4"/>
                                  </a:lnTo>
                                  <a:lnTo>
                                    <a:pt x="8" y="3"/>
                                  </a:lnTo>
                                  <a:lnTo>
                                    <a:pt x="11" y="3"/>
                                  </a:lnTo>
                                  <a:lnTo>
                                    <a:pt x="14" y="2"/>
                                  </a:lnTo>
                                  <a:lnTo>
                                    <a:pt x="17" y="2"/>
                                  </a:lnTo>
                                  <a:lnTo>
                                    <a:pt x="19" y="1"/>
                                  </a:lnTo>
                                  <a:lnTo>
                                    <a:pt x="22" y="0"/>
                                  </a:lnTo>
                                  <a:lnTo>
                                    <a:pt x="22" y="16"/>
                                  </a:lnTo>
                                  <a:lnTo>
                                    <a:pt x="22" y="32"/>
                                  </a:lnTo>
                                  <a:lnTo>
                                    <a:pt x="22" y="48"/>
                                  </a:lnTo>
                                  <a:lnTo>
                                    <a:pt x="23" y="63"/>
                                  </a:lnTo>
                                  <a:lnTo>
                                    <a:pt x="23" y="79"/>
                                  </a:lnTo>
                                  <a:lnTo>
                                    <a:pt x="23" y="95"/>
                                  </a:lnTo>
                                  <a:lnTo>
                                    <a:pt x="23" y="111"/>
                                  </a:lnTo>
                                  <a:lnTo>
                                    <a:pt x="23" y="127"/>
                                  </a:lnTo>
                                  <a:lnTo>
                                    <a:pt x="23" y="143"/>
                                  </a:lnTo>
                                  <a:lnTo>
                                    <a:pt x="23" y="158"/>
                                  </a:lnTo>
                                  <a:lnTo>
                                    <a:pt x="24" y="174"/>
                                  </a:lnTo>
                                  <a:lnTo>
                                    <a:pt x="24" y="190"/>
                                  </a:lnTo>
                                  <a:lnTo>
                                    <a:pt x="24" y="206"/>
                                  </a:lnTo>
                                  <a:lnTo>
                                    <a:pt x="24" y="222"/>
                                  </a:lnTo>
                                  <a:lnTo>
                                    <a:pt x="24" y="238"/>
                                  </a:lnTo>
                                  <a:lnTo>
                                    <a:pt x="24" y="254"/>
                                  </a:lnTo>
                                  <a:lnTo>
                                    <a:pt x="24" y="270"/>
                                  </a:lnTo>
                                  <a:lnTo>
                                    <a:pt x="25" y="286"/>
                                  </a:lnTo>
                                  <a:lnTo>
                                    <a:pt x="25" y="302"/>
                                  </a:lnTo>
                                  <a:lnTo>
                                    <a:pt x="25" y="319"/>
                                  </a:lnTo>
                                  <a:lnTo>
                                    <a:pt x="25" y="335"/>
                                  </a:lnTo>
                                  <a:lnTo>
                                    <a:pt x="25" y="351"/>
                                  </a:lnTo>
                                  <a:lnTo>
                                    <a:pt x="25" y="367"/>
                                  </a:lnTo>
                                  <a:lnTo>
                                    <a:pt x="25" y="384"/>
                                  </a:lnTo>
                                  <a:lnTo>
                                    <a:pt x="25" y="400"/>
                                  </a:lnTo>
                                  <a:lnTo>
                                    <a:pt x="25" y="416"/>
                                  </a:lnTo>
                                  <a:lnTo>
                                    <a:pt x="26" y="432"/>
                                  </a:lnTo>
                                  <a:lnTo>
                                    <a:pt x="26" y="449"/>
                                  </a:lnTo>
                                  <a:lnTo>
                                    <a:pt x="26" y="465"/>
                                  </a:lnTo>
                                  <a:lnTo>
                                    <a:pt x="26" y="482"/>
                                  </a:lnTo>
                                  <a:lnTo>
                                    <a:pt x="26" y="498"/>
                                  </a:lnTo>
                                  <a:lnTo>
                                    <a:pt x="26" y="514"/>
                                  </a:lnTo>
                                  <a:lnTo>
                                    <a:pt x="24" y="514"/>
                                  </a:lnTo>
                                  <a:lnTo>
                                    <a:pt x="21" y="514"/>
                                  </a:lnTo>
                                  <a:lnTo>
                                    <a:pt x="18" y="514"/>
                                  </a:lnTo>
                                  <a:lnTo>
                                    <a:pt x="15" y="514"/>
                                  </a:lnTo>
                                  <a:lnTo>
                                    <a:pt x="13" y="514"/>
                                  </a:lnTo>
                                  <a:lnTo>
                                    <a:pt x="10" y="514"/>
                                  </a:lnTo>
                                  <a:lnTo>
                                    <a:pt x="7" y="514"/>
                                  </a:lnTo>
                                  <a:lnTo>
                                    <a:pt x="5" y="514"/>
                                  </a:lnTo>
                                  <a:lnTo>
                                    <a:pt x="4" y="498"/>
                                  </a:lnTo>
                                  <a:lnTo>
                                    <a:pt x="4" y="482"/>
                                  </a:lnTo>
                                  <a:lnTo>
                                    <a:pt x="4" y="465"/>
                                  </a:lnTo>
                                  <a:lnTo>
                                    <a:pt x="4" y="449"/>
                                  </a:lnTo>
                                  <a:lnTo>
                                    <a:pt x="4" y="433"/>
                                  </a:lnTo>
                                  <a:lnTo>
                                    <a:pt x="4" y="417"/>
                                  </a:lnTo>
                                  <a:lnTo>
                                    <a:pt x="3" y="400"/>
                                  </a:lnTo>
                                  <a:lnTo>
                                    <a:pt x="3" y="385"/>
                                  </a:lnTo>
                                  <a:lnTo>
                                    <a:pt x="3" y="369"/>
                                  </a:lnTo>
                                  <a:lnTo>
                                    <a:pt x="3" y="352"/>
                                  </a:lnTo>
                                  <a:lnTo>
                                    <a:pt x="3" y="336"/>
                                  </a:lnTo>
                                  <a:lnTo>
                                    <a:pt x="3" y="321"/>
                                  </a:lnTo>
                                  <a:lnTo>
                                    <a:pt x="3" y="305"/>
                                  </a:lnTo>
                                  <a:lnTo>
                                    <a:pt x="2" y="289"/>
                                  </a:lnTo>
                                  <a:lnTo>
                                    <a:pt x="2" y="273"/>
                                  </a:lnTo>
                                  <a:lnTo>
                                    <a:pt x="2" y="257"/>
                                  </a:lnTo>
                                  <a:lnTo>
                                    <a:pt x="2" y="241"/>
                                  </a:lnTo>
                                  <a:lnTo>
                                    <a:pt x="2" y="225"/>
                                  </a:lnTo>
                                  <a:lnTo>
                                    <a:pt x="2" y="210"/>
                                  </a:lnTo>
                                  <a:lnTo>
                                    <a:pt x="2" y="194"/>
                                  </a:lnTo>
                                  <a:lnTo>
                                    <a:pt x="1" y="178"/>
                                  </a:lnTo>
                                  <a:lnTo>
                                    <a:pt x="1" y="162"/>
                                  </a:lnTo>
                                  <a:lnTo>
                                    <a:pt x="1" y="146"/>
                                  </a:lnTo>
                                  <a:lnTo>
                                    <a:pt x="1" y="130"/>
                                  </a:lnTo>
                                  <a:lnTo>
                                    <a:pt x="1" y="115"/>
                                  </a:lnTo>
                                  <a:lnTo>
                                    <a:pt x="1" y="99"/>
                                  </a:lnTo>
                                  <a:lnTo>
                                    <a:pt x="1" y="83"/>
                                  </a:lnTo>
                                  <a:lnTo>
                                    <a:pt x="1" y="68"/>
                                  </a:lnTo>
                                  <a:lnTo>
                                    <a:pt x="0" y="52"/>
                                  </a:lnTo>
                                  <a:lnTo>
                                    <a:pt x="0" y="36"/>
                                  </a:lnTo>
                                  <a:lnTo>
                                    <a:pt x="0" y="21"/>
                                  </a:lnTo>
                                  <a:lnTo>
                                    <a:pt x="0" y="6"/>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1" name="Freeform 2805"/>
                          <wps:cNvSpPr>
                            <a:spLocks/>
                          </wps:cNvSpPr>
                          <wps:spPr bwMode="auto">
                            <a:xfrm>
                              <a:off x="1871" y="2090"/>
                              <a:ext cx="29" cy="528"/>
                            </a:xfrm>
                            <a:custGeom>
                              <a:avLst/>
                              <a:gdLst>
                                <a:gd name="T0" fmla="*/ 2 w 29"/>
                                <a:gd name="T1" fmla="*/ 4 h 528"/>
                                <a:gd name="T2" fmla="*/ 8 w 29"/>
                                <a:gd name="T3" fmla="*/ 3 h 528"/>
                                <a:gd name="T4" fmla="*/ 14 w 29"/>
                                <a:gd name="T5" fmla="*/ 2 h 528"/>
                                <a:gd name="T6" fmla="*/ 20 w 29"/>
                                <a:gd name="T7" fmla="*/ 1 h 528"/>
                                <a:gd name="T8" fmla="*/ 23 w 29"/>
                                <a:gd name="T9" fmla="*/ 16 h 528"/>
                                <a:gd name="T10" fmla="*/ 23 w 29"/>
                                <a:gd name="T11" fmla="*/ 48 h 528"/>
                                <a:gd name="T12" fmla="*/ 23 w 29"/>
                                <a:gd name="T13" fmla="*/ 81 h 528"/>
                                <a:gd name="T14" fmla="*/ 24 w 29"/>
                                <a:gd name="T15" fmla="*/ 113 h 528"/>
                                <a:gd name="T16" fmla="*/ 24 w 29"/>
                                <a:gd name="T17" fmla="*/ 146 h 528"/>
                                <a:gd name="T18" fmla="*/ 24 w 29"/>
                                <a:gd name="T19" fmla="*/ 179 h 528"/>
                                <a:gd name="T20" fmla="*/ 25 w 29"/>
                                <a:gd name="T21" fmla="*/ 211 h 528"/>
                                <a:gd name="T22" fmla="*/ 25 w 29"/>
                                <a:gd name="T23" fmla="*/ 244 h 528"/>
                                <a:gd name="T24" fmla="*/ 25 w 29"/>
                                <a:gd name="T25" fmla="*/ 277 h 528"/>
                                <a:gd name="T26" fmla="*/ 26 w 29"/>
                                <a:gd name="T27" fmla="*/ 311 h 528"/>
                                <a:gd name="T28" fmla="*/ 26 w 29"/>
                                <a:gd name="T29" fmla="*/ 344 h 528"/>
                                <a:gd name="T30" fmla="*/ 27 w 29"/>
                                <a:gd name="T31" fmla="*/ 377 h 528"/>
                                <a:gd name="T32" fmla="*/ 27 w 29"/>
                                <a:gd name="T33" fmla="*/ 411 h 528"/>
                                <a:gd name="T34" fmla="*/ 28 w 29"/>
                                <a:gd name="T35" fmla="*/ 444 h 528"/>
                                <a:gd name="T36" fmla="*/ 28 w 29"/>
                                <a:gd name="T37" fmla="*/ 478 h 528"/>
                                <a:gd name="T38" fmla="*/ 28 w 29"/>
                                <a:gd name="T39" fmla="*/ 511 h 528"/>
                                <a:gd name="T40" fmla="*/ 26 w 29"/>
                                <a:gd name="T41" fmla="*/ 528 h 528"/>
                                <a:gd name="T42" fmla="*/ 20 w 29"/>
                                <a:gd name="T43" fmla="*/ 528 h 528"/>
                                <a:gd name="T44" fmla="*/ 14 w 29"/>
                                <a:gd name="T45" fmla="*/ 528 h 528"/>
                                <a:gd name="T46" fmla="*/ 8 w 29"/>
                                <a:gd name="T47" fmla="*/ 528 h 528"/>
                                <a:gd name="T48" fmla="*/ 5 w 29"/>
                                <a:gd name="T49" fmla="*/ 511 h 528"/>
                                <a:gd name="T50" fmla="*/ 4 w 29"/>
                                <a:gd name="T51" fmla="*/ 478 h 528"/>
                                <a:gd name="T52" fmla="*/ 4 w 29"/>
                                <a:gd name="T53" fmla="*/ 444 h 528"/>
                                <a:gd name="T54" fmla="*/ 4 w 29"/>
                                <a:gd name="T55" fmla="*/ 412 h 528"/>
                                <a:gd name="T56" fmla="*/ 4 w 29"/>
                                <a:gd name="T57" fmla="*/ 379 h 528"/>
                                <a:gd name="T58" fmla="*/ 3 w 29"/>
                                <a:gd name="T59" fmla="*/ 346 h 528"/>
                                <a:gd name="T60" fmla="*/ 3 w 29"/>
                                <a:gd name="T61" fmla="*/ 313 h 528"/>
                                <a:gd name="T62" fmla="*/ 3 w 29"/>
                                <a:gd name="T63" fmla="*/ 280 h 528"/>
                                <a:gd name="T64" fmla="*/ 2 w 29"/>
                                <a:gd name="T65" fmla="*/ 247 h 528"/>
                                <a:gd name="T66" fmla="*/ 2 w 29"/>
                                <a:gd name="T67" fmla="*/ 215 h 528"/>
                                <a:gd name="T68" fmla="*/ 2 w 29"/>
                                <a:gd name="T69" fmla="*/ 182 h 528"/>
                                <a:gd name="T70" fmla="*/ 1 w 29"/>
                                <a:gd name="T71" fmla="*/ 150 h 528"/>
                                <a:gd name="T72" fmla="*/ 1 w 29"/>
                                <a:gd name="T73" fmla="*/ 118 h 528"/>
                                <a:gd name="T74" fmla="*/ 0 w 29"/>
                                <a:gd name="T75" fmla="*/ 85 h 528"/>
                                <a:gd name="T76" fmla="*/ 0 w 29"/>
                                <a:gd name="T77" fmla="*/ 53 h 528"/>
                                <a:gd name="T78" fmla="*/ 0 w 29"/>
                                <a:gd name="T79" fmla="*/ 21 h 5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9" h="528">
                                  <a:moveTo>
                                    <a:pt x="0" y="5"/>
                                  </a:moveTo>
                                  <a:lnTo>
                                    <a:pt x="2" y="4"/>
                                  </a:lnTo>
                                  <a:lnTo>
                                    <a:pt x="5" y="4"/>
                                  </a:lnTo>
                                  <a:lnTo>
                                    <a:pt x="8" y="3"/>
                                  </a:lnTo>
                                  <a:lnTo>
                                    <a:pt x="11" y="3"/>
                                  </a:lnTo>
                                  <a:lnTo>
                                    <a:pt x="14" y="2"/>
                                  </a:lnTo>
                                  <a:lnTo>
                                    <a:pt x="17" y="2"/>
                                  </a:lnTo>
                                  <a:lnTo>
                                    <a:pt x="20" y="1"/>
                                  </a:lnTo>
                                  <a:lnTo>
                                    <a:pt x="23" y="0"/>
                                  </a:lnTo>
                                  <a:lnTo>
                                    <a:pt x="23" y="16"/>
                                  </a:lnTo>
                                  <a:lnTo>
                                    <a:pt x="23" y="32"/>
                                  </a:lnTo>
                                  <a:lnTo>
                                    <a:pt x="23" y="48"/>
                                  </a:lnTo>
                                  <a:lnTo>
                                    <a:pt x="23" y="64"/>
                                  </a:lnTo>
                                  <a:lnTo>
                                    <a:pt x="23" y="81"/>
                                  </a:lnTo>
                                  <a:lnTo>
                                    <a:pt x="24" y="97"/>
                                  </a:lnTo>
                                  <a:lnTo>
                                    <a:pt x="24" y="113"/>
                                  </a:lnTo>
                                  <a:lnTo>
                                    <a:pt x="24" y="130"/>
                                  </a:lnTo>
                                  <a:lnTo>
                                    <a:pt x="24" y="146"/>
                                  </a:lnTo>
                                  <a:lnTo>
                                    <a:pt x="24" y="163"/>
                                  </a:lnTo>
                                  <a:lnTo>
                                    <a:pt x="24" y="179"/>
                                  </a:lnTo>
                                  <a:lnTo>
                                    <a:pt x="25" y="195"/>
                                  </a:lnTo>
                                  <a:lnTo>
                                    <a:pt x="25" y="211"/>
                                  </a:lnTo>
                                  <a:lnTo>
                                    <a:pt x="25" y="228"/>
                                  </a:lnTo>
                                  <a:lnTo>
                                    <a:pt x="25" y="244"/>
                                  </a:lnTo>
                                  <a:lnTo>
                                    <a:pt x="25" y="261"/>
                                  </a:lnTo>
                                  <a:lnTo>
                                    <a:pt x="25" y="277"/>
                                  </a:lnTo>
                                  <a:lnTo>
                                    <a:pt x="26" y="294"/>
                                  </a:lnTo>
                                  <a:lnTo>
                                    <a:pt x="26" y="311"/>
                                  </a:lnTo>
                                  <a:lnTo>
                                    <a:pt x="26" y="327"/>
                                  </a:lnTo>
                                  <a:lnTo>
                                    <a:pt x="26" y="344"/>
                                  </a:lnTo>
                                  <a:lnTo>
                                    <a:pt x="27" y="361"/>
                                  </a:lnTo>
                                  <a:lnTo>
                                    <a:pt x="27" y="377"/>
                                  </a:lnTo>
                                  <a:lnTo>
                                    <a:pt x="27" y="394"/>
                                  </a:lnTo>
                                  <a:lnTo>
                                    <a:pt x="27" y="411"/>
                                  </a:lnTo>
                                  <a:lnTo>
                                    <a:pt x="27" y="427"/>
                                  </a:lnTo>
                                  <a:lnTo>
                                    <a:pt x="28" y="444"/>
                                  </a:lnTo>
                                  <a:lnTo>
                                    <a:pt x="28" y="461"/>
                                  </a:lnTo>
                                  <a:lnTo>
                                    <a:pt x="28" y="478"/>
                                  </a:lnTo>
                                  <a:lnTo>
                                    <a:pt x="28" y="495"/>
                                  </a:lnTo>
                                  <a:lnTo>
                                    <a:pt x="28" y="511"/>
                                  </a:lnTo>
                                  <a:lnTo>
                                    <a:pt x="29" y="528"/>
                                  </a:lnTo>
                                  <a:lnTo>
                                    <a:pt x="26" y="528"/>
                                  </a:lnTo>
                                  <a:lnTo>
                                    <a:pt x="23" y="528"/>
                                  </a:lnTo>
                                  <a:lnTo>
                                    <a:pt x="20" y="528"/>
                                  </a:lnTo>
                                  <a:lnTo>
                                    <a:pt x="17" y="528"/>
                                  </a:lnTo>
                                  <a:lnTo>
                                    <a:pt x="14" y="528"/>
                                  </a:lnTo>
                                  <a:lnTo>
                                    <a:pt x="11" y="528"/>
                                  </a:lnTo>
                                  <a:lnTo>
                                    <a:pt x="8" y="528"/>
                                  </a:lnTo>
                                  <a:lnTo>
                                    <a:pt x="5" y="528"/>
                                  </a:lnTo>
                                  <a:lnTo>
                                    <a:pt x="5" y="511"/>
                                  </a:lnTo>
                                  <a:lnTo>
                                    <a:pt x="5" y="495"/>
                                  </a:lnTo>
                                  <a:lnTo>
                                    <a:pt x="4" y="478"/>
                                  </a:lnTo>
                                  <a:lnTo>
                                    <a:pt x="4" y="461"/>
                                  </a:lnTo>
                                  <a:lnTo>
                                    <a:pt x="4" y="444"/>
                                  </a:lnTo>
                                  <a:lnTo>
                                    <a:pt x="4" y="428"/>
                                  </a:lnTo>
                                  <a:lnTo>
                                    <a:pt x="4" y="412"/>
                                  </a:lnTo>
                                  <a:lnTo>
                                    <a:pt x="4" y="395"/>
                                  </a:lnTo>
                                  <a:lnTo>
                                    <a:pt x="4" y="379"/>
                                  </a:lnTo>
                                  <a:lnTo>
                                    <a:pt x="3" y="362"/>
                                  </a:lnTo>
                                  <a:lnTo>
                                    <a:pt x="3" y="346"/>
                                  </a:lnTo>
                                  <a:lnTo>
                                    <a:pt x="3" y="329"/>
                                  </a:lnTo>
                                  <a:lnTo>
                                    <a:pt x="3" y="313"/>
                                  </a:lnTo>
                                  <a:lnTo>
                                    <a:pt x="3" y="296"/>
                                  </a:lnTo>
                                  <a:lnTo>
                                    <a:pt x="3" y="280"/>
                                  </a:lnTo>
                                  <a:lnTo>
                                    <a:pt x="3" y="264"/>
                                  </a:lnTo>
                                  <a:lnTo>
                                    <a:pt x="2" y="247"/>
                                  </a:lnTo>
                                  <a:lnTo>
                                    <a:pt x="2" y="231"/>
                                  </a:lnTo>
                                  <a:lnTo>
                                    <a:pt x="2" y="215"/>
                                  </a:lnTo>
                                  <a:lnTo>
                                    <a:pt x="2" y="199"/>
                                  </a:lnTo>
                                  <a:lnTo>
                                    <a:pt x="2" y="182"/>
                                  </a:lnTo>
                                  <a:lnTo>
                                    <a:pt x="1" y="166"/>
                                  </a:lnTo>
                                  <a:lnTo>
                                    <a:pt x="1" y="150"/>
                                  </a:lnTo>
                                  <a:lnTo>
                                    <a:pt x="1" y="134"/>
                                  </a:lnTo>
                                  <a:lnTo>
                                    <a:pt x="1" y="118"/>
                                  </a:lnTo>
                                  <a:lnTo>
                                    <a:pt x="1" y="102"/>
                                  </a:lnTo>
                                  <a:lnTo>
                                    <a:pt x="0" y="85"/>
                                  </a:lnTo>
                                  <a:lnTo>
                                    <a:pt x="0" y="70"/>
                                  </a:lnTo>
                                  <a:lnTo>
                                    <a:pt x="0" y="53"/>
                                  </a:lnTo>
                                  <a:lnTo>
                                    <a:pt x="0" y="37"/>
                                  </a:lnTo>
                                  <a:lnTo>
                                    <a:pt x="0" y="21"/>
                                  </a:lnTo>
                                  <a:lnTo>
                                    <a:pt x="0" y="5"/>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2" name="Freeform 2806"/>
                          <wps:cNvSpPr>
                            <a:spLocks/>
                          </wps:cNvSpPr>
                          <wps:spPr bwMode="auto">
                            <a:xfrm>
                              <a:off x="1928" y="2076"/>
                              <a:ext cx="32" cy="543"/>
                            </a:xfrm>
                            <a:custGeom>
                              <a:avLst/>
                              <a:gdLst>
                                <a:gd name="T0" fmla="*/ 3 w 32"/>
                                <a:gd name="T1" fmla="*/ 5 h 543"/>
                                <a:gd name="T2" fmla="*/ 9 w 32"/>
                                <a:gd name="T3" fmla="*/ 3 h 543"/>
                                <a:gd name="T4" fmla="*/ 15 w 32"/>
                                <a:gd name="T5" fmla="*/ 2 h 543"/>
                                <a:gd name="T6" fmla="*/ 21 w 32"/>
                                <a:gd name="T7" fmla="*/ 0 h 543"/>
                                <a:gd name="T8" fmla="*/ 24 w 32"/>
                                <a:gd name="T9" fmla="*/ 17 h 543"/>
                                <a:gd name="T10" fmla="*/ 25 w 32"/>
                                <a:gd name="T11" fmla="*/ 50 h 543"/>
                                <a:gd name="T12" fmla="*/ 25 w 32"/>
                                <a:gd name="T13" fmla="*/ 83 h 543"/>
                                <a:gd name="T14" fmla="*/ 26 w 32"/>
                                <a:gd name="T15" fmla="*/ 117 h 543"/>
                                <a:gd name="T16" fmla="*/ 26 w 32"/>
                                <a:gd name="T17" fmla="*/ 150 h 543"/>
                                <a:gd name="T18" fmla="*/ 27 w 32"/>
                                <a:gd name="T19" fmla="*/ 184 h 543"/>
                                <a:gd name="T20" fmla="*/ 27 w 32"/>
                                <a:gd name="T21" fmla="*/ 217 h 543"/>
                                <a:gd name="T22" fmla="*/ 28 w 32"/>
                                <a:gd name="T23" fmla="*/ 251 h 543"/>
                                <a:gd name="T24" fmla="*/ 28 w 32"/>
                                <a:gd name="T25" fmla="*/ 285 h 543"/>
                                <a:gd name="T26" fmla="*/ 29 w 32"/>
                                <a:gd name="T27" fmla="*/ 319 h 543"/>
                                <a:gd name="T28" fmla="*/ 29 w 32"/>
                                <a:gd name="T29" fmla="*/ 354 h 543"/>
                                <a:gd name="T30" fmla="*/ 29 w 32"/>
                                <a:gd name="T31" fmla="*/ 388 h 543"/>
                                <a:gd name="T32" fmla="*/ 30 w 32"/>
                                <a:gd name="T33" fmla="*/ 422 h 543"/>
                                <a:gd name="T34" fmla="*/ 30 w 32"/>
                                <a:gd name="T35" fmla="*/ 457 h 543"/>
                                <a:gd name="T36" fmla="*/ 31 w 32"/>
                                <a:gd name="T37" fmla="*/ 491 h 543"/>
                                <a:gd name="T38" fmla="*/ 32 w 32"/>
                                <a:gd name="T39" fmla="*/ 526 h 543"/>
                                <a:gd name="T40" fmla="*/ 29 w 32"/>
                                <a:gd name="T41" fmla="*/ 543 h 543"/>
                                <a:gd name="T42" fmla="*/ 22 w 32"/>
                                <a:gd name="T43" fmla="*/ 543 h 543"/>
                                <a:gd name="T44" fmla="*/ 16 w 32"/>
                                <a:gd name="T45" fmla="*/ 543 h 543"/>
                                <a:gd name="T46" fmla="*/ 10 w 32"/>
                                <a:gd name="T47" fmla="*/ 543 h 543"/>
                                <a:gd name="T48" fmla="*/ 7 w 32"/>
                                <a:gd name="T49" fmla="*/ 526 h 543"/>
                                <a:gd name="T50" fmla="*/ 6 w 32"/>
                                <a:gd name="T51" fmla="*/ 491 h 543"/>
                                <a:gd name="T52" fmla="*/ 6 w 32"/>
                                <a:gd name="T53" fmla="*/ 457 h 543"/>
                                <a:gd name="T54" fmla="*/ 5 w 32"/>
                                <a:gd name="T55" fmla="*/ 423 h 543"/>
                                <a:gd name="T56" fmla="*/ 5 w 32"/>
                                <a:gd name="T57" fmla="*/ 389 h 543"/>
                                <a:gd name="T58" fmla="*/ 4 w 32"/>
                                <a:gd name="T59" fmla="*/ 355 h 543"/>
                                <a:gd name="T60" fmla="*/ 4 w 32"/>
                                <a:gd name="T61" fmla="*/ 321 h 543"/>
                                <a:gd name="T62" fmla="*/ 4 w 32"/>
                                <a:gd name="T63" fmla="*/ 288 h 543"/>
                                <a:gd name="T64" fmla="*/ 3 w 32"/>
                                <a:gd name="T65" fmla="*/ 254 h 543"/>
                                <a:gd name="T66" fmla="*/ 3 w 32"/>
                                <a:gd name="T67" fmla="*/ 221 h 543"/>
                                <a:gd name="T68" fmla="*/ 2 w 32"/>
                                <a:gd name="T69" fmla="*/ 188 h 543"/>
                                <a:gd name="T70" fmla="*/ 2 w 32"/>
                                <a:gd name="T71" fmla="*/ 154 h 543"/>
                                <a:gd name="T72" fmla="*/ 2 w 32"/>
                                <a:gd name="T73" fmla="*/ 121 h 543"/>
                                <a:gd name="T74" fmla="*/ 1 w 32"/>
                                <a:gd name="T75" fmla="*/ 88 h 543"/>
                                <a:gd name="T76" fmla="*/ 1 w 32"/>
                                <a:gd name="T77" fmla="*/ 55 h 543"/>
                                <a:gd name="T78" fmla="*/ 0 w 32"/>
                                <a:gd name="T79" fmla="*/ 22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32" h="543">
                                  <a:moveTo>
                                    <a:pt x="0" y="6"/>
                                  </a:moveTo>
                                  <a:lnTo>
                                    <a:pt x="3" y="5"/>
                                  </a:lnTo>
                                  <a:lnTo>
                                    <a:pt x="6" y="4"/>
                                  </a:lnTo>
                                  <a:lnTo>
                                    <a:pt x="9" y="3"/>
                                  </a:lnTo>
                                  <a:lnTo>
                                    <a:pt x="12" y="3"/>
                                  </a:lnTo>
                                  <a:lnTo>
                                    <a:pt x="15" y="2"/>
                                  </a:lnTo>
                                  <a:lnTo>
                                    <a:pt x="18" y="1"/>
                                  </a:lnTo>
                                  <a:lnTo>
                                    <a:pt x="21" y="0"/>
                                  </a:lnTo>
                                  <a:lnTo>
                                    <a:pt x="24" y="0"/>
                                  </a:lnTo>
                                  <a:lnTo>
                                    <a:pt x="24" y="17"/>
                                  </a:lnTo>
                                  <a:lnTo>
                                    <a:pt x="25" y="33"/>
                                  </a:lnTo>
                                  <a:lnTo>
                                    <a:pt x="25" y="50"/>
                                  </a:lnTo>
                                  <a:lnTo>
                                    <a:pt x="25" y="66"/>
                                  </a:lnTo>
                                  <a:lnTo>
                                    <a:pt x="25" y="83"/>
                                  </a:lnTo>
                                  <a:lnTo>
                                    <a:pt x="26" y="100"/>
                                  </a:lnTo>
                                  <a:lnTo>
                                    <a:pt x="26" y="117"/>
                                  </a:lnTo>
                                  <a:lnTo>
                                    <a:pt x="26" y="134"/>
                                  </a:lnTo>
                                  <a:lnTo>
                                    <a:pt x="26" y="150"/>
                                  </a:lnTo>
                                  <a:lnTo>
                                    <a:pt x="27" y="167"/>
                                  </a:lnTo>
                                  <a:lnTo>
                                    <a:pt x="27" y="184"/>
                                  </a:lnTo>
                                  <a:lnTo>
                                    <a:pt x="27" y="201"/>
                                  </a:lnTo>
                                  <a:lnTo>
                                    <a:pt x="27" y="217"/>
                                  </a:lnTo>
                                  <a:lnTo>
                                    <a:pt x="28" y="235"/>
                                  </a:lnTo>
                                  <a:lnTo>
                                    <a:pt x="28" y="251"/>
                                  </a:lnTo>
                                  <a:lnTo>
                                    <a:pt x="28" y="268"/>
                                  </a:lnTo>
                                  <a:lnTo>
                                    <a:pt x="28" y="285"/>
                                  </a:lnTo>
                                  <a:lnTo>
                                    <a:pt x="28" y="302"/>
                                  </a:lnTo>
                                  <a:lnTo>
                                    <a:pt x="29" y="319"/>
                                  </a:lnTo>
                                  <a:lnTo>
                                    <a:pt x="29" y="337"/>
                                  </a:lnTo>
                                  <a:lnTo>
                                    <a:pt x="29" y="354"/>
                                  </a:lnTo>
                                  <a:lnTo>
                                    <a:pt x="29" y="371"/>
                                  </a:lnTo>
                                  <a:lnTo>
                                    <a:pt x="29" y="388"/>
                                  </a:lnTo>
                                  <a:lnTo>
                                    <a:pt x="30" y="405"/>
                                  </a:lnTo>
                                  <a:lnTo>
                                    <a:pt x="30" y="422"/>
                                  </a:lnTo>
                                  <a:lnTo>
                                    <a:pt x="30" y="439"/>
                                  </a:lnTo>
                                  <a:lnTo>
                                    <a:pt x="30" y="457"/>
                                  </a:lnTo>
                                  <a:lnTo>
                                    <a:pt x="31" y="474"/>
                                  </a:lnTo>
                                  <a:lnTo>
                                    <a:pt x="31" y="491"/>
                                  </a:lnTo>
                                  <a:lnTo>
                                    <a:pt x="31" y="509"/>
                                  </a:lnTo>
                                  <a:lnTo>
                                    <a:pt x="32" y="526"/>
                                  </a:lnTo>
                                  <a:lnTo>
                                    <a:pt x="32" y="543"/>
                                  </a:lnTo>
                                  <a:lnTo>
                                    <a:pt x="29" y="543"/>
                                  </a:lnTo>
                                  <a:lnTo>
                                    <a:pt x="26" y="543"/>
                                  </a:lnTo>
                                  <a:lnTo>
                                    <a:pt x="22" y="543"/>
                                  </a:lnTo>
                                  <a:lnTo>
                                    <a:pt x="19" y="543"/>
                                  </a:lnTo>
                                  <a:lnTo>
                                    <a:pt x="16" y="543"/>
                                  </a:lnTo>
                                  <a:lnTo>
                                    <a:pt x="13" y="543"/>
                                  </a:lnTo>
                                  <a:lnTo>
                                    <a:pt x="10" y="543"/>
                                  </a:lnTo>
                                  <a:lnTo>
                                    <a:pt x="7" y="543"/>
                                  </a:lnTo>
                                  <a:lnTo>
                                    <a:pt x="7" y="526"/>
                                  </a:lnTo>
                                  <a:lnTo>
                                    <a:pt x="7" y="509"/>
                                  </a:lnTo>
                                  <a:lnTo>
                                    <a:pt x="6" y="491"/>
                                  </a:lnTo>
                                  <a:lnTo>
                                    <a:pt x="6" y="474"/>
                                  </a:lnTo>
                                  <a:lnTo>
                                    <a:pt x="6" y="457"/>
                                  </a:lnTo>
                                  <a:lnTo>
                                    <a:pt x="6" y="440"/>
                                  </a:lnTo>
                                  <a:lnTo>
                                    <a:pt x="5" y="423"/>
                                  </a:lnTo>
                                  <a:lnTo>
                                    <a:pt x="5" y="406"/>
                                  </a:lnTo>
                                  <a:lnTo>
                                    <a:pt x="5" y="389"/>
                                  </a:lnTo>
                                  <a:lnTo>
                                    <a:pt x="5" y="372"/>
                                  </a:lnTo>
                                  <a:lnTo>
                                    <a:pt x="4" y="355"/>
                                  </a:lnTo>
                                  <a:lnTo>
                                    <a:pt x="4" y="338"/>
                                  </a:lnTo>
                                  <a:lnTo>
                                    <a:pt x="4" y="321"/>
                                  </a:lnTo>
                                  <a:lnTo>
                                    <a:pt x="4" y="304"/>
                                  </a:lnTo>
                                  <a:lnTo>
                                    <a:pt x="4" y="288"/>
                                  </a:lnTo>
                                  <a:lnTo>
                                    <a:pt x="4" y="271"/>
                                  </a:lnTo>
                                  <a:lnTo>
                                    <a:pt x="3" y="254"/>
                                  </a:lnTo>
                                  <a:lnTo>
                                    <a:pt x="3" y="237"/>
                                  </a:lnTo>
                                  <a:lnTo>
                                    <a:pt x="3" y="221"/>
                                  </a:lnTo>
                                  <a:lnTo>
                                    <a:pt x="3" y="204"/>
                                  </a:lnTo>
                                  <a:lnTo>
                                    <a:pt x="2" y="188"/>
                                  </a:lnTo>
                                  <a:lnTo>
                                    <a:pt x="2" y="171"/>
                                  </a:lnTo>
                                  <a:lnTo>
                                    <a:pt x="2" y="154"/>
                                  </a:lnTo>
                                  <a:lnTo>
                                    <a:pt x="2" y="138"/>
                                  </a:lnTo>
                                  <a:lnTo>
                                    <a:pt x="2" y="121"/>
                                  </a:lnTo>
                                  <a:lnTo>
                                    <a:pt x="1" y="104"/>
                                  </a:lnTo>
                                  <a:lnTo>
                                    <a:pt x="1" y="88"/>
                                  </a:lnTo>
                                  <a:lnTo>
                                    <a:pt x="1" y="72"/>
                                  </a:lnTo>
                                  <a:lnTo>
                                    <a:pt x="1" y="55"/>
                                  </a:lnTo>
                                  <a:lnTo>
                                    <a:pt x="0" y="38"/>
                                  </a:lnTo>
                                  <a:lnTo>
                                    <a:pt x="0" y="22"/>
                                  </a:lnTo>
                                  <a:lnTo>
                                    <a:pt x="0" y="6"/>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3" name="Freeform 2807"/>
                          <wps:cNvSpPr>
                            <a:spLocks/>
                          </wps:cNvSpPr>
                          <wps:spPr bwMode="auto">
                            <a:xfrm>
                              <a:off x="1989" y="2061"/>
                              <a:ext cx="35" cy="559"/>
                            </a:xfrm>
                            <a:custGeom>
                              <a:avLst/>
                              <a:gdLst>
                                <a:gd name="T0" fmla="*/ 3 w 35"/>
                                <a:gd name="T1" fmla="*/ 5 h 559"/>
                                <a:gd name="T2" fmla="*/ 9 w 35"/>
                                <a:gd name="T3" fmla="*/ 4 h 559"/>
                                <a:gd name="T4" fmla="*/ 15 w 35"/>
                                <a:gd name="T5" fmla="*/ 2 h 559"/>
                                <a:gd name="T6" fmla="*/ 22 w 35"/>
                                <a:gd name="T7" fmla="*/ 0 h 559"/>
                                <a:gd name="T8" fmla="*/ 26 w 35"/>
                                <a:gd name="T9" fmla="*/ 17 h 559"/>
                                <a:gd name="T10" fmla="*/ 26 w 35"/>
                                <a:gd name="T11" fmla="*/ 51 h 559"/>
                                <a:gd name="T12" fmla="*/ 27 w 35"/>
                                <a:gd name="T13" fmla="*/ 86 h 559"/>
                                <a:gd name="T14" fmla="*/ 27 w 35"/>
                                <a:gd name="T15" fmla="*/ 120 h 559"/>
                                <a:gd name="T16" fmla="*/ 28 w 35"/>
                                <a:gd name="T17" fmla="*/ 154 h 559"/>
                                <a:gd name="T18" fmla="*/ 28 w 35"/>
                                <a:gd name="T19" fmla="*/ 189 h 559"/>
                                <a:gd name="T20" fmla="*/ 29 w 35"/>
                                <a:gd name="T21" fmla="*/ 224 h 559"/>
                                <a:gd name="T22" fmla="*/ 30 w 35"/>
                                <a:gd name="T23" fmla="*/ 259 h 559"/>
                                <a:gd name="T24" fmla="*/ 30 w 35"/>
                                <a:gd name="T25" fmla="*/ 293 h 559"/>
                                <a:gd name="T26" fmla="*/ 31 w 35"/>
                                <a:gd name="T27" fmla="*/ 329 h 559"/>
                                <a:gd name="T28" fmla="*/ 32 w 35"/>
                                <a:gd name="T29" fmla="*/ 364 h 559"/>
                                <a:gd name="T30" fmla="*/ 32 w 35"/>
                                <a:gd name="T31" fmla="*/ 399 h 559"/>
                                <a:gd name="T32" fmla="*/ 33 w 35"/>
                                <a:gd name="T33" fmla="*/ 435 h 559"/>
                                <a:gd name="T34" fmla="*/ 33 w 35"/>
                                <a:gd name="T35" fmla="*/ 470 h 559"/>
                                <a:gd name="T36" fmla="*/ 34 w 35"/>
                                <a:gd name="T37" fmla="*/ 506 h 559"/>
                                <a:gd name="T38" fmla="*/ 34 w 35"/>
                                <a:gd name="T39" fmla="*/ 541 h 559"/>
                                <a:gd name="T40" fmla="*/ 31 w 35"/>
                                <a:gd name="T41" fmla="*/ 559 h 559"/>
                                <a:gd name="T42" fmla="*/ 25 w 35"/>
                                <a:gd name="T43" fmla="*/ 559 h 559"/>
                                <a:gd name="T44" fmla="*/ 18 w 35"/>
                                <a:gd name="T45" fmla="*/ 559 h 559"/>
                                <a:gd name="T46" fmla="*/ 12 w 35"/>
                                <a:gd name="T47" fmla="*/ 559 h 559"/>
                                <a:gd name="T48" fmla="*/ 8 w 35"/>
                                <a:gd name="T49" fmla="*/ 541 h 559"/>
                                <a:gd name="T50" fmla="*/ 7 w 35"/>
                                <a:gd name="T51" fmla="*/ 506 h 559"/>
                                <a:gd name="T52" fmla="*/ 7 w 35"/>
                                <a:gd name="T53" fmla="*/ 471 h 559"/>
                                <a:gd name="T54" fmla="*/ 6 w 35"/>
                                <a:gd name="T55" fmla="*/ 435 h 559"/>
                                <a:gd name="T56" fmla="*/ 6 w 35"/>
                                <a:gd name="T57" fmla="*/ 401 h 559"/>
                                <a:gd name="T58" fmla="*/ 5 w 35"/>
                                <a:gd name="T59" fmla="*/ 366 h 559"/>
                                <a:gd name="T60" fmla="*/ 5 w 35"/>
                                <a:gd name="T61" fmla="*/ 331 h 559"/>
                                <a:gd name="T62" fmla="*/ 4 w 35"/>
                                <a:gd name="T63" fmla="*/ 296 h 559"/>
                                <a:gd name="T64" fmla="*/ 4 w 35"/>
                                <a:gd name="T65" fmla="*/ 262 h 559"/>
                                <a:gd name="T66" fmla="*/ 3 w 35"/>
                                <a:gd name="T67" fmla="*/ 227 h 559"/>
                                <a:gd name="T68" fmla="*/ 2 w 35"/>
                                <a:gd name="T69" fmla="*/ 193 h 559"/>
                                <a:gd name="T70" fmla="*/ 2 w 35"/>
                                <a:gd name="T71" fmla="*/ 159 h 559"/>
                                <a:gd name="T72" fmla="*/ 1 w 35"/>
                                <a:gd name="T73" fmla="*/ 125 h 559"/>
                                <a:gd name="T74" fmla="*/ 1 w 35"/>
                                <a:gd name="T75" fmla="*/ 91 h 559"/>
                                <a:gd name="T76" fmla="*/ 0 w 35"/>
                                <a:gd name="T77" fmla="*/ 57 h 559"/>
                                <a:gd name="T78" fmla="*/ 0 w 35"/>
                                <a:gd name="T79" fmla="*/ 23 h 5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35" h="559">
                                  <a:moveTo>
                                    <a:pt x="0" y="6"/>
                                  </a:moveTo>
                                  <a:lnTo>
                                    <a:pt x="3" y="5"/>
                                  </a:lnTo>
                                  <a:lnTo>
                                    <a:pt x="6" y="4"/>
                                  </a:lnTo>
                                  <a:lnTo>
                                    <a:pt x="9" y="4"/>
                                  </a:lnTo>
                                  <a:lnTo>
                                    <a:pt x="12" y="3"/>
                                  </a:lnTo>
                                  <a:lnTo>
                                    <a:pt x="15" y="2"/>
                                  </a:lnTo>
                                  <a:lnTo>
                                    <a:pt x="19" y="1"/>
                                  </a:lnTo>
                                  <a:lnTo>
                                    <a:pt x="22" y="0"/>
                                  </a:lnTo>
                                  <a:lnTo>
                                    <a:pt x="26" y="0"/>
                                  </a:lnTo>
                                  <a:lnTo>
                                    <a:pt x="26" y="17"/>
                                  </a:lnTo>
                                  <a:lnTo>
                                    <a:pt x="26" y="34"/>
                                  </a:lnTo>
                                  <a:lnTo>
                                    <a:pt x="26" y="51"/>
                                  </a:lnTo>
                                  <a:lnTo>
                                    <a:pt x="27" y="69"/>
                                  </a:lnTo>
                                  <a:lnTo>
                                    <a:pt x="27" y="86"/>
                                  </a:lnTo>
                                  <a:lnTo>
                                    <a:pt x="27" y="103"/>
                                  </a:lnTo>
                                  <a:lnTo>
                                    <a:pt x="27" y="120"/>
                                  </a:lnTo>
                                  <a:lnTo>
                                    <a:pt x="28" y="137"/>
                                  </a:lnTo>
                                  <a:lnTo>
                                    <a:pt x="28" y="154"/>
                                  </a:lnTo>
                                  <a:lnTo>
                                    <a:pt x="28" y="172"/>
                                  </a:lnTo>
                                  <a:lnTo>
                                    <a:pt x="28" y="189"/>
                                  </a:lnTo>
                                  <a:lnTo>
                                    <a:pt x="29" y="207"/>
                                  </a:lnTo>
                                  <a:lnTo>
                                    <a:pt x="29" y="224"/>
                                  </a:lnTo>
                                  <a:lnTo>
                                    <a:pt x="29" y="241"/>
                                  </a:lnTo>
                                  <a:lnTo>
                                    <a:pt x="30" y="259"/>
                                  </a:lnTo>
                                  <a:lnTo>
                                    <a:pt x="30" y="276"/>
                                  </a:lnTo>
                                  <a:lnTo>
                                    <a:pt x="30" y="293"/>
                                  </a:lnTo>
                                  <a:lnTo>
                                    <a:pt x="31" y="311"/>
                                  </a:lnTo>
                                  <a:lnTo>
                                    <a:pt x="31" y="329"/>
                                  </a:lnTo>
                                  <a:lnTo>
                                    <a:pt x="31" y="346"/>
                                  </a:lnTo>
                                  <a:lnTo>
                                    <a:pt x="32" y="364"/>
                                  </a:lnTo>
                                  <a:lnTo>
                                    <a:pt x="32" y="382"/>
                                  </a:lnTo>
                                  <a:lnTo>
                                    <a:pt x="32" y="399"/>
                                  </a:lnTo>
                                  <a:lnTo>
                                    <a:pt x="33" y="417"/>
                                  </a:lnTo>
                                  <a:lnTo>
                                    <a:pt x="33" y="435"/>
                                  </a:lnTo>
                                  <a:lnTo>
                                    <a:pt x="33" y="453"/>
                                  </a:lnTo>
                                  <a:lnTo>
                                    <a:pt x="33" y="470"/>
                                  </a:lnTo>
                                  <a:lnTo>
                                    <a:pt x="34" y="488"/>
                                  </a:lnTo>
                                  <a:lnTo>
                                    <a:pt x="34" y="506"/>
                                  </a:lnTo>
                                  <a:lnTo>
                                    <a:pt x="34" y="524"/>
                                  </a:lnTo>
                                  <a:lnTo>
                                    <a:pt x="34" y="541"/>
                                  </a:lnTo>
                                  <a:lnTo>
                                    <a:pt x="35" y="559"/>
                                  </a:lnTo>
                                  <a:lnTo>
                                    <a:pt x="31" y="559"/>
                                  </a:lnTo>
                                  <a:lnTo>
                                    <a:pt x="28" y="559"/>
                                  </a:lnTo>
                                  <a:lnTo>
                                    <a:pt x="25" y="559"/>
                                  </a:lnTo>
                                  <a:lnTo>
                                    <a:pt x="22" y="559"/>
                                  </a:lnTo>
                                  <a:lnTo>
                                    <a:pt x="18" y="559"/>
                                  </a:lnTo>
                                  <a:lnTo>
                                    <a:pt x="15" y="559"/>
                                  </a:lnTo>
                                  <a:lnTo>
                                    <a:pt x="12" y="559"/>
                                  </a:lnTo>
                                  <a:lnTo>
                                    <a:pt x="8" y="559"/>
                                  </a:lnTo>
                                  <a:lnTo>
                                    <a:pt x="8" y="541"/>
                                  </a:lnTo>
                                  <a:lnTo>
                                    <a:pt x="8" y="524"/>
                                  </a:lnTo>
                                  <a:lnTo>
                                    <a:pt x="7" y="506"/>
                                  </a:lnTo>
                                  <a:lnTo>
                                    <a:pt x="7" y="488"/>
                                  </a:lnTo>
                                  <a:lnTo>
                                    <a:pt x="7" y="471"/>
                                  </a:lnTo>
                                  <a:lnTo>
                                    <a:pt x="7" y="453"/>
                                  </a:lnTo>
                                  <a:lnTo>
                                    <a:pt x="6" y="435"/>
                                  </a:lnTo>
                                  <a:lnTo>
                                    <a:pt x="6" y="418"/>
                                  </a:lnTo>
                                  <a:lnTo>
                                    <a:pt x="6" y="401"/>
                                  </a:lnTo>
                                  <a:lnTo>
                                    <a:pt x="6" y="383"/>
                                  </a:lnTo>
                                  <a:lnTo>
                                    <a:pt x="5" y="366"/>
                                  </a:lnTo>
                                  <a:lnTo>
                                    <a:pt x="5" y="348"/>
                                  </a:lnTo>
                                  <a:lnTo>
                                    <a:pt x="5" y="331"/>
                                  </a:lnTo>
                                  <a:lnTo>
                                    <a:pt x="5" y="314"/>
                                  </a:lnTo>
                                  <a:lnTo>
                                    <a:pt x="4" y="296"/>
                                  </a:lnTo>
                                  <a:lnTo>
                                    <a:pt x="4" y="279"/>
                                  </a:lnTo>
                                  <a:lnTo>
                                    <a:pt x="4" y="262"/>
                                  </a:lnTo>
                                  <a:lnTo>
                                    <a:pt x="3" y="245"/>
                                  </a:lnTo>
                                  <a:lnTo>
                                    <a:pt x="3" y="227"/>
                                  </a:lnTo>
                                  <a:lnTo>
                                    <a:pt x="3" y="210"/>
                                  </a:lnTo>
                                  <a:lnTo>
                                    <a:pt x="2" y="193"/>
                                  </a:lnTo>
                                  <a:lnTo>
                                    <a:pt x="2" y="176"/>
                                  </a:lnTo>
                                  <a:lnTo>
                                    <a:pt x="2" y="159"/>
                                  </a:lnTo>
                                  <a:lnTo>
                                    <a:pt x="2" y="142"/>
                                  </a:lnTo>
                                  <a:lnTo>
                                    <a:pt x="1" y="125"/>
                                  </a:lnTo>
                                  <a:lnTo>
                                    <a:pt x="1" y="108"/>
                                  </a:lnTo>
                                  <a:lnTo>
                                    <a:pt x="1" y="91"/>
                                  </a:lnTo>
                                  <a:lnTo>
                                    <a:pt x="1" y="74"/>
                                  </a:lnTo>
                                  <a:lnTo>
                                    <a:pt x="0" y="57"/>
                                  </a:lnTo>
                                  <a:lnTo>
                                    <a:pt x="0" y="40"/>
                                  </a:lnTo>
                                  <a:lnTo>
                                    <a:pt x="0" y="23"/>
                                  </a:lnTo>
                                  <a:lnTo>
                                    <a:pt x="0" y="6"/>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4" name="Freeform 2808"/>
                          <wps:cNvSpPr>
                            <a:spLocks/>
                          </wps:cNvSpPr>
                          <wps:spPr bwMode="auto">
                            <a:xfrm>
                              <a:off x="1967" y="2071"/>
                              <a:ext cx="14" cy="455"/>
                            </a:xfrm>
                            <a:custGeom>
                              <a:avLst/>
                              <a:gdLst>
                                <a:gd name="T0" fmla="*/ 2 w 14"/>
                                <a:gd name="T1" fmla="*/ 1 h 455"/>
                                <a:gd name="T2" fmla="*/ 5 w 14"/>
                                <a:gd name="T3" fmla="*/ 0 h 455"/>
                                <a:gd name="T4" fmla="*/ 7 w 14"/>
                                <a:gd name="T5" fmla="*/ 14 h 455"/>
                                <a:gd name="T6" fmla="*/ 7 w 14"/>
                                <a:gd name="T7" fmla="*/ 42 h 455"/>
                                <a:gd name="T8" fmla="*/ 8 w 14"/>
                                <a:gd name="T9" fmla="*/ 69 h 455"/>
                                <a:gd name="T10" fmla="*/ 8 w 14"/>
                                <a:gd name="T11" fmla="*/ 98 h 455"/>
                                <a:gd name="T12" fmla="*/ 9 w 14"/>
                                <a:gd name="T13" fmla="*/ 126 h 455"/>
                                <a:gd name="T14" fmla="*/ 9 w 14"/>
                                <a:gd name="T15" fmla="*/ 154 h 455"/>
                                <a:gd name="T16" fmla="*/ 10 w 14"/>
                                <a:gd name="T17" fmla="*/ 182 h 455"/>
                                <a:gd name="T18" fmla="*/ 10 w 14"/>
                                <a:gd name="T19" fmla="*/ 210 h 455"/>
                                <a:gd name="T20" fmla="*/ 11 w 14"/>
                                <a:gd name="T21" fmla="*/ 239 h 455"/>
                                <a:gd name="T22" fmla="*/ 11 w 14"/>
                                <a:gd name="T23" fmla="*/ 267 h 455"/>
                                <a:gd name="T24" fmla="*/ 11 w 14"/>
                                <a:gd name="T25" fmla="*/ 296 h 455"/>
                                <a:gd name="T26" fmla="*/ 12 w 14"/>
                                <a:gd name="T27" fmla="*/ 325 h 455"/>
                                <a:gd name="T28" fmla="*/ 12 w 14"/>
                                <a:gd name="T29" fmla="*/ 354 h 455"/>
                                <a:gd name="T30" fmla="*/ 13 w 14"/>
                                <a:gd name="T31" fmla="*/ 383 h 455"/>
                                <a:gd name="T32" fmla="*/ 13 w 14"/>
                                <a:gd name="T33" fmla="*/ 412 h 455"/>
                                <a:gd name="T34" fmla="*/ 13 w 14"/>
                                <a:gd name="T35" fmla="*/ 441 h 455"/>
                                <a:gd name="T36" fmla="*/ 12 w 14"/>
                                <a:gd name="T37" fmla="*/ 455 h 455"/>
                                <a:gd name="T38" fmla="*/ 8 w 14"/>
                                <a:gd name="T39" fmla="*/ 455 h 455"/>
                                <a:gd name="T40" fmla="*/ 6 w 14"/>
                                <a:gd name="T41" fmla="*/ 441 h 455"/>
                                <a:gd name="T42" fmla="*/ 6 w 14"/>
                                <a:gd name="T43" fmla="*/ 412 h 455"/>
                                <a:gd name="T44" fmla="*/ 5 w 14"/>
                                <a:gd name="T45" fmla="*/ 383 h 455"/>
                                <a:gd name="T46" fmla="*/ 5 w 14"/>
                                <a:gd name="T47" fmla="*/ 354 h 455"/>
                                <a:gd name="T48" fmla="*/ 5 w 14"/>
                                <a:gd name="T49" fmla="*/ 326 h 455"/>
                                <a:gd name="T50" fmla="*/ 4 w 14"/>
                                <a:gd name="T51" fmla="*/ 297 h 455"/>
                                <a:gd name="T52" fmla="*/ 4 w 14"/>
                                <a:gd name="T53" fmla="*/ 268 h 455"/>
                                <a:gd name="T54" fmla="*/ 4 w 14"/>
                                <a:gd name="T55" fmla="*/ 240 h 455"/>
                                <a:gd name="T56" fmla="*/ 3 w 14"/>
                                <a:gd name="T57" fmla="*/ 212 h 455"/>
                                <a:gd name="T58" fmla="*/ 3 w 14"/>
                                <a:gd name="T59" fmla="*/ 183 h 455"/>
                                <a:gd name="T60" fmla="*/ 2 w 14"/>
                                <a:gd name="T61" fmla="*/ 155 h 455"/>
                                <a:gd name="T62" fmla="*/ 2 w 14"/>
                                <a:gd name="T63" fmla="*/ 127 h 455"/>
                                <a:gd name="T64" fmla="*/ 1 w 14"/>
                                <a:gd name="T65" fmla="*/ 99 h 455"/>
                                <a:gd name="T66" fmla="*/ 1 w 14"/>
                                <a:gd name="T67" fmla="*/ 71 h 455"/>
                                <a:gd name="T68" fmla="*/ 1 w 14"/>
                                <a:gd name="T69" fmla="*/ 43 h 455"/>
                                <a:gd name="T70" fmla="*/ 0 w 14"/>
                                <a:gd name="T71" fmla="*/ 15 h 4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4" h="455">
                                  <a:moveTo>
                                    <a:pt x="0" y="2"/>
                                  </a:moveTo>
                                  <a:lnTo>
                                    <a:pt x="2" y="1"/>
                                  </a:lnTo>
                                  <a:lnTo>
                                    <a:pt x="4" y="1"/>
                                  </a:lnTo>
                                  <a:lnTo>
                                    <a:pt x="5" y="0"/>
                                  </a:lnTo>
                                  <a:lnTo>
                                    <a:pt x="7" y="0"/>
                                  </a:lnTo>
                                  <a:lnTo>
                                    <a:pt x="7" y="14"/>
                                  </a:lnTo>
                                  <a:lnTo>
                                    <a:pt x="7" y="27"/>
                                  </a:lnTo>
                                  <a:lnTo>
                                    <a:pt x="7" y="42"/>
                                  </a:lnTo>
                                  <a:lnTo>
                                    <a:pt x="8" y="56"/>
                                  </a:lnTo>
                                  <a:lnTo>
                                    <a:pt x="8" y="69"/>
                                  </a:lnTo>
                                  <a:lnTo>
                                    <a:pt x="8" y="83"/>
                                  </a:lnTo>
                                  <a:lnTo>
                                    <a:pt x="8" y="98"/>
                                  </a:lnTo>
                                  <a:lnTo>
                                    <a:pt x="9" y="112"/>
                                  </a:lnTo>
                                  <a:lnTo>
                                    <a:pt x="9" y="126"/>
                                  </a:lnTo>
                                  <a:lnTo>
                                    <a:pt x="9" y="140"/>
                                  </a:lnTo>
                                  <a:lnTo>
                                    <a:pt x="9" y="154"/>
                                  </a:lnTo>
                                  <a:lnTo>
                                    <a:pt x="9" y="168"/>
                                  </a:lnTo>
                                  <a:lnTo>
                                    <a:pt x="10" y="182"/>
                                  </a:lnTo>
                                  <a:lnTo>
                                    <a:pt x="10" y="196"/>
                                  </a:lnTo>
                                  <a:lnTo>
                                    <a:pt x="10" y="210"/>
                                  </a:lnTo>
                                  <a:lnTo>
                                    <a:pt x="11" y="225"/>
                                  </a:lnTo>
                                  <a:lnTo>
                                    <a:pt x="11" y="239"/>
                                  </a:lnTo>
                                  <a:lnTo>
                                    <a:pt x="11" y="253"/>
                                  </a:lnTo>
                                  <a:lnTo>
                                    <a:pt x="11" y="267"/>
                                  </a:lnTo>
                                  <a:lnTo>
                                    <a:pt x="11" y="282"/>
                                  </a:lnTo>
                                  <a:lnTo>
                                    <a:pt x="11" y="296"/>
                                  </a:lnTo>
                                  <a:lnTo>
                                    <a:pt x="12" y="311"/>
                                  </a:lnTo>
                                  <a:lnTo>
                                    <a:pt x="12" y="325"/>
                                  </a:lnTo>
                                  <a:lnTo>
                                    <a:pt x="12" y="340"/>
                                  </a:lnTo>
                                  <a:lnTo>
                                    <a:pt x="12" y="354"/>
                                  </a:lnTo>
                                  <a:lnTo>
                                    <a:pt x="12" y="368"/>
                                  </a:lnTo>
                                  <a:lnTo>
                                    <a:pt x="13" y="383"/>
                                  </a:lnTo>
                                  <a:lnTo>
                                    <a:pt x="13" y="397"/>
                                  </a:lnTo>
                                  <a:lnTo>
                                    <a:pt x="13" y="412"/>
                                  </a:lnTo>
                                  <a:lnTo>
                                    <a:pt x="13" y="426"/>
                                  </a:lnTo>
                                  <a:lnTo>
                                    <a:pt x="13" y="441"/>
                                  </a:lnTo>
                                  <a:lnTo>
                                    <a:pt x="14" y="455"/>
                                  </a:lnTo>
                                  <a:lnTo>
                                    <a:pt x="12" y="455"/>
                                  </a:lnTo>
                                  <a:lnTo>
                                    <a:pt x="10" y="455"/>
                                  </a:lnTo>
                                  <a:lnTo>
                                    <a:pt x="8" y="455"/>
                                  </a:lnTo>
                                  <a:lnTo>
                                    <a:pt x="7" y="455"/>
                                  </a:lnTo>
                                  <a:lnTo>
                                    <a:pt x="6" y="441"/>
                                  </a:lnTo>
                                  <a:lnTo>
                                    <a:pt x="6" y="426"/>
                                  </a:lnTo>
                                  <a:lnTo>
                                    <a:pt x="6" y="412"/>
                                  </a:lnTo>
                                  <a:lnTo>
                                    <a:pt x="6" y="398"/>
                                  </a:lnTo>
                                  <a:lnTo>
                                    <a:pt x="5" y="383"/>
                                  </a:lnTo>
                                  <a:lnTo>
                                    <a:pt x="5" y="369"/>
                                  </a:lnTo>
                                  <a:lnTo>
                                    <a:pt x="5" y="354"/>
                                  </a:lnTo>
                                  <a:lnTo>
                                    <a:pt x="5" y="340"/>
                                  </a:lnTo>
                                  <a:lnTo>
                                    <a:pt x="5" y="326"/>
                                  </a:lnTo>
                                  <a:lnTo>
                                    <a:pt x="4" y="311"/>
                                  </a:lnTo>
                                  <a:lnTo>
                                    <a:pt x="4" y="297"/>
                                  </a:lnTo>
                                  <a:lnTo>
                                    <a:pt x="4" y="283"/>
                                  </a:lnTo>
                                  <a:lnTo>
                                    <a:pt x="4" y="268"/>
                                  </a:lnTo>
                                  <a:lnTo>
                                    <a:pt x="4" y="254"/>
                                  </a:lnTo>
                                  <a:lnTo>
                                    <a:pt x="4" y="240"/>
                                  </a:lnTo>
                                  <a:lnTo>
                                    <a:pt x="4" y="226"/>
                                  </a:lnTo>
                                  <a:lnTo>
                                    <a:pt x="3" y="212"/>
                                  </a:lnTo>
                                  <a:lnTo>
                                    <a:pt x="3" y="198"/>
                                  </a:lnTo>
                                  <a:lnTo>
                                    <a:pt x="3" y="183"/>
                                  </a:lnTo>
                                  <a:lnTo>
                                    <a:pt x="2" y="170"/>
                                  </a:lnTo>
                                  <a:lnTo>
                                    <a:pt x="2" y="155"/>
                                  </a:lnTo>
                                  <a:lnTo>
                                    <a:pt x="2" y="142"/>
                                  </a:lnTo>
                                  <a:lnTo>
                                    <a:pt x="2" y="127"/>
                                  </a:lnTo>
                                  <a:lnTo>
                                    <a:pt x="2" y="113"/>
                                  </a:lnTo>
                                  <a:lnTo>
                                    <a:pt x="1" y="99"/>
                                  </a:lnTo>
                                  <a:lnTo>
                                    <a:pt x="1" y="85"/>
                                  </a:lnTo>
                                  <a:lnTo>
                                    <a:pt x="1" y="71"/>
                                  </a:lnTo>
                                  <a:lnTo>
                                    <a:pt x="1" y="57"/>
                                  </a:lnTo>
                                  <a:lnTo>
                                    <a:pt x="1" y="43"/>
                                  </a:lnTo>
                                  <a:lnTo>
                                    <a:pt x="0" y="29"/>
                                  </a:lnTo>
                                  <a:lnTo>
                                    <a:pt x="0" y="15"/>
                                  </a:lnTo>
                                  <a:lnTo>
                                    <a:pt x="0" y="2"/>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5" name="Freeform 2809"/>
                          <wps:cNvSpPr>
                            <a:spLocks/>
                          </wps:cNvSpPr>
                          <wps:spPr bwMode="auto">
                            <a:xfrm>
                              <a:off x="1908" y="2085"/>
                              <a:ext cx="12" cy="443"/>
                            </a:xfrm>
                            <a:custGeom>
                              <a:avLst/>
                              <a:gdLst>
                                <a:gd name="T0" fmla="*/ 1 w 12"/>
                                <a:gd name="T1" fmla="*/ 1 h 443"/>
                                <a:gd name="T2" fmla="*/ 4 w 12"/>
                                <a:gd name="T3" fmla="*/ 1 h 443"/>
                                <a:gd name="T4" fmla="*/ 6 w 12"/>
                                <a:gd name="T5" fmla="*/ 14 h 443"/>
                                <a:gd name="T6" fmla="*/ 6 w 12"/>
                                <a:gd name="T7" fmla="*/ 41 h 443"/>
                                <a:gd name="T8" fmla="*/ 7 w 12"/>
                                <a:gd name="T9" fmla="*/ 68 h 443"/>
                                <a:gd name="T10" fmla="*/ 7 w 12"/>
                                <a:gd name="T11" fmla="*/ 95 h 443"/>
                                <a:gd name="T12" fmla="*/ 8 w 12"/>
                                <a:gd name="T13" fmla="*/ 123 h 443"/>
                                <a:gd name="T14" fmla="*/ 8 w 12"/>
                                <a:gd name="T15" fmla="*/ 150 h 443"/>
                                <a:gd name="T16" fmla="*/ 8 w 12"/>
                                <a:gd name="T17" fmla="*/ 178 h 443"/>
                                <a:gd name="T18" fmla="*/ 9 w 12"/>
                                <a:gd name="T19" fmla="*/ 205 h 443"/>
                                <a:gd name="T20" fmla="*/ 9 w 12"/>
                                <a:gd name="T21" fmla="*/ 233 h 443"/>
                                <a:gd name="T22" fmla="*/ 9 w 12"/>
                                <a:gd name="T23" fmla="*/ 261 h 443"/>
                                <a:gd name="T24" fmla="*/ 9 w 12"/>
                                <a:gd name="T25" fmla="*/ 288 h 443"/>
                                <a:gd name="T26" fmla="*/ 10 w 12"/>
                                <a:gd name="T27" fmla="*/ 317 h 443"/>
                                <a:gd name="T28" fmla="*/ 10 w 12"/>
                                <a:gd name="T29" fmla="*/ 345 h 443"/>
                                <a:gd name="T30" fmla="*/ 10 w 12"/>
                                <a:gd name="T31" fmla="*/ 372 h 443"/>
                                <a:gd name="T32" fmla="*/ 11 w 12"/>
                                <a:gd name="T33" fmla="*/ 400 h 443"/>
                                <a:gd name="T34" fmla="*/ 11 w 12"/>
                                <a:gd name="T35" fmla="*/ 429 h 443"/>
                                <a:gd name="T36" fmla="*/ 10 w 12"/>
                                <a:gd name="T37" fmla="*/ 443 h 443"/>
                                <a:gd name="T38" fmla="*/ 6 w 12"/>
                                <a:gd name="T39" fmla="*/ 443 h 443"/>
                                <a:gd name="T40" fmla="*/ 4 w 12"/>
                                <a:gd name="T41" fmla="*/ 429 h 443"/>
                                <a:gd name="T42" fmla="*/ 4 w 12"/>
                                <a:gd name="T43" fmla="*/ 401 h 443"/>
                                <a:gd name="T44" fmla="*/ 4 w 12"/>
                                <a:gd name="T45" fmla="*/ 373 h 443"/>
                                <a:gd name="T46" fmla="*/ 3 w 12"/>
                                <a:gd name="T47" fmla="*/ 345 h 443"/>
                                <a:gd name="T48" fmla="*/ 3 w 12"/>
                                <a:gd name="T49" fmla="*/ 317 h 443"/>
                                <a:gd name="T50" fmla="*/ 3 w 12"/>
                                <a:gd name="T51" fmla="*/ 289 h 443"/>
                                <a:gd name="T52" fmla="*/ 2 w 12"/>
                                <a:gd name="T53" fmla="*/ 261 h 443"/>
                                <a:gd name="T54" fmla="*/ 2 w 12"/>
                                <a:gd name="T55" fmla="*/ 234 h 443"/>
                                <a:gd name="T56" fmla="*/ 2 w 12"/>
                                <a:gd name="T57" fmla="*/ 206 h 443"/>
                                <a:gd name="T58" fmla="*/ 1 w 12"/>
                                <a:gd name="T59" fmla="*/ 179 h 443"/>
                                <a:gd name="T60" fmla="*/ 1 w 12"/>
                                <a:gd name="T61" fmla="*/ 151 h 443"/>
                                <a:gd name="T62" fmla="*/ 1 w 12"/>
                                <a:gd name="T63" fmla="*/ 124 h 443"/>
                                <a:gd name="T64" fmla="*/ 0 w 12"/>
                                <a:gd name="T65" fmla="*/ 97 h 443"/>
                                <a:gd name="T66" fmla="*/ 0 w 12"/>
                                <a:gd name="T67" fmla="*/ 69 h 443"/>
                                <a:gd name="T68" fmla="*/ 0 w 12"/>
                                <a:gd name="T69" fmla="*/ 42 h 443"/>
                                <a:gd name="T70" fmla="*/ 0 w 12"/>
                                <a:gd name="T71" fmla="*/ 15 h 4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2" h="443">
                                  <a:moveTo>
                                    <a:pt x="0" y="2"/>
                                  </a:moveTo>
                                  <a:lnTo>
                                    <a:pt x="1" y="1"/>
                                  </a:lnTo>
                                  <a:lnTo>
                                    <a:pt x="2" y="1"/>
                                  </a:lnTo>
                                  <a:lnTo>
                                    <a:pt x="4" y="1"/>
                                  </a:lnTo>
                                  <a:lnTo>
                                    <a:pt x="6" y="0"/>
                                  </a:lnTo>
                                  <a:lnTo>
                                    <a:pt x="6" y="14"/>
                                  </a:lnTo>
                                  <a:lnTo>
                                    <a:pt x="6" y="27"/>
                                  </a:lnTo>
                                  <a:lnTo>
                                    <a:pt x="6" y="41"/>
                                  </a:lnTo>
                                  <a:lnTo>
                                    <a:pt x="7" y="55"/>
                                  </a:lnTo>
                                  <a:lnTo>
                                    <a:pt x="7" y="68"/>
                                  </a:lnTo>
                                  <a:lnTo>
                                    <a:pt x="7" y="82"/>
                                  </a:lnTo>
                                  <a:lnTo>
                                    <a:pt x="7" y="95"/>
                                  </a:lnTo>
                                  <a:lnTo>
                                    <a:pt x="8" y="109"/>
                                  </a:lnTo>
                                  <a:lnTo>
                                    <a:pt x="8" y="123"/>
                                  </a:lnTo>
                                  <a:lnTo>
                                    <a:pt x="8" y="136"/>
                                  </a:lnTo>
                                  <a:lnTo>
                                    <a:pt x="8" y="150"/>
                                  </a:lnTo>
                                  <a:lnTo>
                                    <a:pt x="8" y="164"/>
                                  </a:lnTo>
                                  <a:lnTo>
                                    <a:pt x="8" y="178"/>
                                  </a:lnTo>
                                  <a:lnTo>
                                    <a:pt x="8" y="191"/>
                                  </a:lnTo>
                                  <a:lnTo>
                                    <a:pt x="9" y="205"/>
                                  </a:lnTo>
                                  <a:lnTo>
                                    <a:pt x="9" y="219"/>
                                  </a:lnTo>
                                  <a:lnTo>
                                    <a:pt x="9" y="233"/>
                                  </a:lnTo>
                                  <a:lnTo>
                                    <a:pt x="9" y="247"/>
                                  </a:lnTo>
                                  <a:lnTo>
                                    <a:pt x="9" y="261"/>
                                  </a:lnTo>
                                  <a:lnTo>
                                    <a:pt x="9" y="275"/>
                                  </a:lnTo>
                                  <a:lnTo>
                                    <a:pt x="9" y="288"/>
                                  </a:lnTo>
                                  <a:lnTo>
                                    <a:pt x="10" y="303"/>
                                  </a:lnTo>
                                  <a:lnTo>
                                    <a:pt x="10" y="317"/>
                                  </a:lnTo>
                                  <a:lnTo>
                                    <a:pt x="10" y="331"/>
                                  </a:lnTo>
                                  <a:lnTo>
                                    <a:pt x="10" y="345"/>
                                  </a:lnTo>
                                  <a:lnTo>
                                    <a:pt x="10" y="358"/>
                                  </a:lnTo>
                                  <a:lnTo>
                                    <a:pt x="10" y="372"/>
                                  </a:lnTo>
                                  <a:lnTo>
                                    <a:pt x="11" y="387"/>
                                  </a:lnTo>
                                  <a:lnTo>
                                    <a:pt x="11" y="400"/>
                                  </a:lnTo>
                                  <a:lnTo>
                                    <a:pt x="11" y="414"/>
                                  </a:lnTo>
                                  <a:lnTo>
                                    <a:pt x="11" y="429"/>
                                  </a:lnTo>
                                  <a:lnTo>
                                    <a:pt x="12" y="443"/>
                                  </a:lnTo>
                                  <a:lnTo>
                                    <a:pt x="10" y="443"/>
                                  </a:lnTo>
                                  <a:lnTo>
                                    <a:pt x="8" y="443"/>
                                  </a:lnTo>
                                  <a:lnTo>
                                    <a:pt x="6" y="443"/>
                                  </a:lnTo>
                                  <a:lnTo>
                                    <a:pt x="5" y="443"/>
                                  </a:lnTo>
                                  <a:lnTo>
                                    <a:pt x="4" y="429"/>
                                  </a:lnTo>
                                  <a:lnTo>
                                    <a:pt x="4" y="415"/>
                                  </a:lnTo>
                                  <a:lnTo>
                                    <a:pt x="4" y="401"/>
                                  </a:lnTo>
                                  <a:lnTo>
                                    <a:pt x="4" y="387"/>
                                  </a:lnTo>
                                  <a:lnTo>
                                    <a:pt x="4" y="373"/>
                                  </a:lnTo>
                                  <a:lnTo>
                                    <a:pt x="3" y="359"/>
                                  </a:lnTo>
                                  <a:lnTo>
                                    <a:pt x="3" y="345"/>
                                  </a:lnTo>
                                  <a:lnTo>
                                    <a:pt x="3" y="331"/>
                                  </a:lnTo>
                                  <a:lnTo>
                                    <a:pt x="3" y="317"/>
                                  </a:lnTo>
                                  <a:lnTo>
                                    <a:pt x="3" y="303"/>
                                  </a:lnTo>
                                  <a:lnTo>
                                    <a:pt x="3" y="289"/>
                                  </a:lnTo>
                                  <a:lnTo>
                                    <a:pt x="3" y="275"/>
                                  </a:lnTo>
                                  <a:lnTo>
                                    <a:pt x="2" y="261"/>
                                  </a:lnTo>
                                  <a:lnTo>
                                    <a:pt x="2" y="248"/>
                                  </a:lnTo>
                                  <a:lnTo>
                                    <a:pt x="2" y="234"/>
                                  </a:lnTo>
                                  <a:lnTo>
                                    <a:pt x="2" y="220"/>
                                  </a:lnTo>
                                  <a:lnTo>
                                    <a:pt x="2" y="206"/>
                                  </a:lnTo>
                                  <a:lnTo>
                                    <a:pt x="2" y="192"/>
                                  </a:lnTo>
                                  <a:lnTo>
                                    <a:pt x="1" y="179"/>
                                  </a:lnTo>
                                  <a:lnTo>
                                    <a:pt x="1" y="165"/>
                                  </a:lnTo>
                                  <a:lnTo>
                                    <a:pt x="1" y="151"/>
                                  </a:lnTo>
                                  <a:lnTo>
                                    <a:pt x="1" y="138"/>
                                  </a:lnTo>
                                  <a:lnTo>
                                    <a:pt x="1" y="124"/>
                                  </a:lnTo>
                                  <a:lnTo>
                                    <a:pt x="1" y="110"/>
                                  </a:lnTo>
                                  <a:lnTo>
                                    <a:pt x="0" y="97"/>
                                  </a:lnTo>
                                  <a:lnTo>
                                    <a:pt x="0" y="83"/>
                                  </a:lnTo>
                                  <a:lnTo>
                                    <a:pt x="0" y="69"/>
                                  </a:lnTo>
                                  <a:lnTo>
                                    <a:pt x="0" y="56"/>
                                  </a:lnTo>
                                  <a:lnTo>
                                    <a:pt x="0" y="42"/>
                                  </a:lnTo>
                                  <a:lnTo>
                                    <a:pt x="0" y="29"/>
                                  </a:lnTo>
                                  <a:lnTo>
                                    <a:pt x="0" y="15"/>
                                  </a:lnTo>
                                  <a:lnTo>
                                    <a:pt x="0" y="2"/>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6" name="Freeform 2810"/>
                          <wps:cNvSpPr>
                            <a:spLocks/>
                          </wps:cNvSpPr>
                          <wps:spPr bwMode="auto">
                            <a:xfrm>
                              <a:off x="1851" y="2099"/>
                              <a:ext cx="11" cy="431"/>
                            </a:xfrm>
                            <a:custGeom>
                              <a:avLst/>
                              <a:gdLst>
                                <a:gd name="T0" fmla="*/ 2 w 11"/>
                                <a:gd name="T1" fmla="*/ 0 h 431"/>
                                <a:gd name="T2" fmla="*/ 5 w 11"/>
                                <a:gd name="T3" fmla="*/ 0 h 431"/>
                                <a:gd name="T4" fmla="*/ 6 w 11"/>
                                <a:gd name="T5" fmla="*/ 13 h 431"/>
                                <a:gd name="T6" fmla="*/ 6 w 11"/>
                                <a:gd name="T7" fmla="*/ 39 h 431"/>
                                <a:gd name="T8" fmla="*/ 7 w 11"/>
                                <a:gd name="T9" fmla="*/ 66 h 431"/>
                                <a:gd name="T10" fmla="*/ 7 w 11"/>
                                <a:gd name="T11" fmla="*/ 92 h 431"/>
                                <a:gd name="T12" fmla="*/ 7 w 11"/>
                                <a:gd name="T13" fmla="*/ 119 h 431"/>
                                <a:gd name="T14" fmla="*/ 8 w 11"/>
                                <a:gd name="T15" fmla="*/ 146 h 431"/>
                                <a:gd name="T16" fmla="*/ 8 w 11"/>
                                <a:gd name="T17" fmla="*/ 173 h 431"/>
                                <a:gd name="T18" fmla="*/ 8 w 11"/>
                                <a:gd name="T19" fmla="*/ 199 h 431"/>
                                <a:gd name="T20" fmla="*/ 8 w 11"/>
                                <a:gd name="T21" fmla="*/ 226 h 431"/>
                                <a:gd name="T22" fmla="*/ 9 w 11"/>
                                <a:gd name="T23" fmla="*/ 253 h 431"/>
                                <a:gd name="T24" fmla="*/ 9 w 11"/>
                                <a:gd name="T25" fmla="*/ 280 h 431"/>
                                <a:gd name="T26" fmla="*/ 9 w 11"/>
                                <a:gd name="T27" fmla="*/ 307 h 431"/>
                                <a:gd name="T28" fmla="*/ 10 w 11"/>
                                <a:gd name="T29" fmla="*/ 335 h 431"/>
                                <a:gd name="T30" fmla="*/ 10 w 11"/>
                                <a:gd name="T31" fmla="*/ 362 h 431"/>
                                <a:gd name="T32" fmla="*/ 10 w 11"/>
                                <a:gd name="T33" fmla="*/ 389 h 431"/>
                                <a:gd name="T34" fmla="*/ 10 w 11"/>
                                <a:gd name="T35" fmla="*/ 416 h 431"/>
                                <a:gd name="T36" fmla="*/ 9 w 11"/>
                                <a:gd name="T37" fmla="*/ 430 h 431"/>
                                <a:gd name="T38" fmla="*/ 6 w 11"/>
                                <a:gd name="T39" fmla="*/ 430 h 431"/>
                                <a:gd name="T40" fmla="*/ 4 w 11"/>
                                <a:gd name="T41" fmla="*/ 417 h 431"/>
                                <a:gd name="T42" fmla="*/ 4 w 11"/>
                                <a:gd name="T43" fmla="*/ 389 h 431"/>
                                <a:gd name="T44" fmla="*/ 3 w 11"/>
                                <a:gd name="T45" fmla="*/ 362 h 431"/>
                                <a:gd name="T46" fmla="*/ 3 w 11"/>
                                <a:gd name="T47" fmla="*/ 335 h 431"/>
                                <a:gd name="T48" fmla="*/ 3 w 11"/>
                                <a:gd name="T49" fmla="*/ 308 h 431"/>
                                <a:gd name="T50" fmla="*/ 3 w 11"/>
                                <a:gd name="T51" fmla="*/ 281 h 431"/>
                                <a:gd name="T52" fmla="*/ 2 w 11"/>
                                <a:gd name="T53" fmla="*/ 254 h 431"/>
                                <a:gd name="T54" fmla="*/ 2 w 11"/>
                                <a:gd name="T55" fmla="*/ 227 h 431"/>
                                <a:gd name="T56" fmla="*/ 2 w 11"/>
                                <a:gd name="T57" fmla="*/ 200 h 431"/>
                                <a:gd name="T58" fmla="*/ 2 w 11"/>
                                <a:gd name="T59" fmla="*/ 174 h 431"/>
                                <a:gd name="T60" fmla="*/ 1 w 11"/>
                                <a:gd name="T61" fmla="*/ 147 h 431"/>
                                <a:gd name="T62" fmla="*/ 1 w 11"/>
                                <a:gd name="T63" fmla="*/ 120 h 431"/>
                                <a:gd name="T64" fmla="*/ 1 w 11"/>
                                <a:gd name="T65" fmla="*/ 94 h 431"/>
                                <a:gd name="T66" fmla="*/ 1 w 11"/>
                                <a:gd name="T67" fmla="*/ 67 h 431"/>
                                <a:gd name="T68" fmla="*/ 0 w 11"/>
                                <a:gd name="T69" fmla="*/ 40 h 431"/>
                                <a:gd name="T70" fmla="*/ 0 w 11"/>
                                <a:gd name="T71" fmla="*/ 14 h 4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1" h="431">
                                  <a:moveTo>
                                    <a:pt x="0" y="1"/>
                                  </a:moveTo>
                                  <a:lnTo>
                                    <a:pt x="2" y="0"/>
                                  </a:lnTo>
                                  <a:lnTo>
                                    <a:pt x="3" y="0"/>
                                  </a:lnTo>
                                  <a:lnTo>
                                    <a:pt x="5" y="0"/>
                                  </a:lnTo>
                                  <a:lnTo>
                                    <a:pt x="6" y="0"/>
                                  </a:lnTo>
                                  <a:lnTo>
                                    <a:pt x="6" y="13"/>
                                  </a:lnTo>
                                  <a:lnTo>
                                    <a:pt x="6" y="26"/>
                                  </a:lnTo>
                                  <a:lnTo>
                                    <a:pt x="6" y="39"/>
                                  </a:lnTo>
                                  <a:lnTo>
                                    <a:pt x="7" y="53"/>
                                  </a:lnTo>
                                  <a:lnTo>
                                    <a:pt x="7" y="66"/>
                                  </a:lnTo>
                                  <a:lnTo>
                                    <a:pt x="7" y="79"/>
                                  </a:lnTo>
                                  <a:lnTo>
                                    <a:pt x="7" y="92"/>
                                  </a:lnTo>
                                  <a:lnTo>
                                    <a:pt x="7" y="106"/>
                                  </a:lnTo>
                                  <a:lnTo>
                                    <a:pt x="7" y="119"/>
                                  </a:lnTo>
                                  <a:lnTo>
                                    <a:pt x="7" y="132"/>
                                  </a:lnTo>
                                  <a:lnTo>
                                    <a:pt x="8" y="146"/>
                                  </a:lnTo>
                                  <a:lnTo>
                                    <a:pt x="8" y="159"/>
                                  </a:lnTo>
                                  <a:lnTo>
                                    <a:pt x="8" y="173"/>
                                  </a:lnTo>
                                  <a:lnTo>
                                    <a:pt x="8" y="186"/>
                                  </a:lnTo>
                                  <a:lnTo>
                                    <a:pt x="8" y="199"/>
                                  </a:lnTo>
                                  <a:lnTo>
                                    <a:pt x="8" y="213"/>
                                  </a:lnTo>
                                  <a:lnTo>
                                    <a:pt x="8" y="226"/>
                                  </a:lnTo>
                                  <a:lnTo>
                                    <a:pt x="9" y="240"/>
                                  </a:lnTo>
                                  <a:lnTo>
                                    <a:pt x="9" y="253"/>
                                  </a:lnTo>
                                  <a:lnTo>
                                    <a:pt x="9" y="267"/>
                                  </a:lnTo>
                                  <a:lnTo>
                                    <a:pt x="9" y="280"/>
                                  </a:lnTo>
                                  <a:lnTo>
                                    <a:pt x="9" y="294"/>
                                  </a:lnTo>
                                  <a:lnTo>
                                    <a:pt x="9" y="307"/>
                                  </a:lnTo>
                                  <a:lnTo>
                                    <a:pt x="10" y="321"/>
                                  </a:lnTo>
                                  <a:lnTo>
                                    <a:pt x="10" y="335"/>
                                  </a:lnTo>
                                  <a:lnTo>
                                    <a:pt x="10" y="348"/>
                                  </a:lnTo>
                                  <a:lnTo>
                                    <a:pt x="10" y="362"/>
                                  </a:lnTo>
                                  <a:lnTo>
                                    <a:pt x="10" y="375"/>
                                  </a:lnTo>
                                  <a:lnTo>
                                    <a:pt x="10" y="389"/>
                                  </a:lnTo>
                                  <a:lnTo>
                                    <a:pt x="10" y="403"/>
                                  </a:lnTo>
                                  <a:lnTo>
                                    <a:pt x="10" y="416"/>
                                  </a:lnTo>
                                  <a:lnTo>
                                    <a:pt x="11" y="430"/>
                                  </a:lnTo>
                                  <a:lnTo>
                                    <a:pt x="9" y="430"/>
                                  </a:lnTo>
                                  <a:lnTo>
                                    <a:pt x="7" y="430"/>
                                  </a:lnTo>
                                  <a:lnTo>
                                    <a:pt x="6" y="430"/>
                                  </a:lnTo>
                                  <a:lnTo>
                                    <a:pt x="4" y="431"/>
                                  </a:lnTo>
                                  <a:lnTo>
                                    <a:pt x="4" y="417"/>
                                  </a:lnTo>
                                  <a:lnTo>
                                    <a:pt x="4" y="403"/>
                                  </a:lnTo>
                                  <a:lnTo>
                                    <a:pt x="4" y="389"/>
                                  </a:lnTo>
                                  <a:lnTo>
                                    <a:pt x="4" y="376"/>
                                  </a:lnTo>
                                  <a:lnTo>
                                    <a:pt x="3" y="362"/>
                                  </a:lnTo>
                                  <a:lnTo>
                                    <a:pt x="3" y="349"/>
                                  </a:lnTo>
                                  <a:lnTo>
                                    <a:pt x="3" y="335"/>
                                  </a:lnTo>
                                  <a:lnTo>
                                    <a:pt x="3" y="321"/>
                                  </a:lnTo>
                                  <a:lnTo>
                                    <a:pt x="3" y="308"/>
                                  </a:lnTo>
                                  <a:lnTo>
                                    <a:pt x="3" y="294"/>
                                  </a:lnTo>
                                  <a:lnTo>
                                    <a:pt x="3" y="281"/>
                                  </a:lnTo>
                                  <a:lnTo>
                                    <a:pt x="3" y="268"/>
                                  </a:lnTo>
                                  <a:lnTo>
                                    <a:pt x="2" y="254"/>
                                  </a:lnTo>
                                  <a:lnTo>
                                    <a:pt x="2" y="240"/>
                                  </a:lnTo>
                                  <a:lnTo>
                                    <a:pt x="2" y="227"/>
                                  </a:lnTo>
                                  <a:lnTo>
                                    <a:pt x="2" y="214"/>
                                  </a:lnTo>
                                  <a:lnTo>
                                    <a:pt x="2" y="200"/>
                                  </a:lnTo>
                                  <a:lnTo>
                                    <a:pt x="2" y="187"/>
                                  </a:lnTo>
                                  <a:lnTo>
                                    <a:pt x="2" y="174"/>
                                  </a:lnTo>
                                  <a:lnTo>
                                    <a:pt x="2" y="160"/>
                                  </a:lnTo>
                                  <a:lnTo>
                                    <a:pt x="1" y="147"/>
                                  </a:lnTo>
                                  <a:lnTo>
                                    <a:pt x="1" y="134"/>
                                  </a:lnTo>
                                  <a:lnTo>
                                    <a:pt x="1" y="120"/>
                                  </a:lnTo>
                                  <a:lnTo>
                                    <a:pt x="1" y="107"/>
                                  </a:lnTo>
                                  <a:lnTo>
                                    <a:pt x="1" y="94"/>
                                  </a:lnTo>
                                  <a:lnTo>
                                    <a:pt x="1" y="80"/>
                                  </a:lnTo>
                                  <a:lnTo>
                                    <a:pt x="1" y="67"/>
                                  </a:lnTo>
                                  <a:lnTo>
                                    <a:pt x="1" y="54"/>
                                  </a:lnTo>
                                  <a:lnTo>
                                    <a:pt x="0" y="40"/>
                                  </a:lnTo>
                                  <a:lnTo>
                                    <a:pt x="0" y="27"/>
                                  </a:lnTo>
                                  <a:lnTo>
                                    <a:pt x="0" y="14"/>
                                  </a:lnTo>
                                  <a:lnTo>
                                    <a:pt x="0" y="1"/>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7" name="Freeform 2811"/>
                          <wps:cNvSpPr>
                            <a:spLocks/>
                          </wps:cNvSpPr>
                          <wps:spPr bwMode="auto">
                            <a:xfrm>
                              <a:off x="1798" y="2112"/>
                              <a:ext cx="9" cy="419"/>
                            </a:xfrm>
                            <a:custGeom>
                              <a:avLst/>
                              <a:gdLst>
                                <a:gd name="T0" fmla="*/ 1 w 9"/>
                                <a:gd name="T1" fmla="*/ 0 h 419"/>
                                <a:gd name="T2" fmla="*/ 4 w 9"/>
                                <a:gd name="T3" fmla="*/ 0 h 419"/>
                                <a:gd name="T4" fmla="*/ 6 w 9"/>
                                <a:gd name="T5" fmla="*/ 12 h 419"/>
                                <a:gd name="T6" fmla="*/ 6 w 9"/>
                                <a:gd name="T7" fmla="*/ 38 h 419"/>
                                <a:gd name="T8" fmla="*/ 6 w 9"/>
                                <a:gd name="T9" fmla="*/ 64 h 419"/>
                                <a:gd name="T10" fmla="*/ 6 w 9"/>
                                <a:gd name="T11" fmla="*/ 90 h 419"/>
                                <a:gd name="T12" fmla="*/ 6 w 9"/>
                                <a:gd name="T13" fmla="*/ 116 h 419"/>
                                <a:gd name="T14" fmla="*/ 7 w 9"/>
                                <a:gd name="T15" fmla="*/ 142 h 419"/>
                                <a:gd name="T16" fmla="*/ 7 w 9"/>
                                <a:gd name="T17" fmla="*/ 168 h 419"/>
                                <a:gd name="T18" fmla="*/ 7 w 9"/>
                                <a:gd name="T19" fmla="*/ 194 h 419"/>
                                <a:gd name="T20" fmla="*/ 7 w 9"/>
                                <a:gd name="T21" fmla="*/ 220 h 419"/>
                                <a:gd name="T22" fmla="*/ 7 w 9"/>
                                <a:gd name="T23" fmla="*/ 246 h 419"/>
                                <a:gd name="T24" fmla="*/ 8 w 9"/>
                                <a:gd name="T25" fmla="*/ 273 h 419"/>
                                <a:gd name="T26" fmla="*/ 8 w 9"/>
                                <a:gd name="T27" fmla="*/ 300 h 419"/>
                                <a:gd name="T28" fmla="*/ 8 w 9"/>
                                <a:gd name="T29" fmla="*/ 326 h 419"/>
                                <a:gd name="T30" fmla="*/ 8 w 9"/>
                                <a:gd name="T31" fmla="*/ 352 h 419"/>
                                <a:gd name="T32" fmla="*/ 8 w 9"/>
                                <a:gd name="T33" fmla="*/ 379 h 419"/>
                                <a:gd name="T34" fmla="*/ 9 w 9"/>
                                <a:gd name="T35" fmla="*/ 405 h 419"/>
                                <a:gd name="T36" fmla="*/ 7 w 9"/>
                                <a:gd name="T37" fmla="*/ 419 h 419"/>
                                <a:gd name="T38" fmla="*/ 4 w 9"/>
                                <a:gd name="T39" fmla="*/ 419 h 419"/>
                                <a:gd name="T40" fmla="*/ 3 w 9"/>
                                <a:gd name="T41" fmla="*/ 405 h 419"/>
                                <a:gd name="T42" fmla="*/ 2 w 9"/>
                                <a:gd name="T43" fmla="*/ 379 h 419"/>
                                <a:gd name="T44" fmla="*/ 2 w 9"/>
                                <a:gd name="T45" fmla="*/ 352 h 419"/>
                                <a:gd name="T46" fmla="*/ 2 w 9"/>
                                <a:gd name="T47" fmla="*/ 326 h 419"/>
                                <a:gd name="T48" fmla="*/ 2 w 9"/>
                                <a:gd name="T49" fmla="*/ 300 h 419"/>
                                <a:gd name="T50" fmla="*/ 2 w 9"/>
                                <a:gd name="T51" fmla="*/ 273 h 419"/>
                                <a:gd name="T52" fmla="*/ 2 w 9"/>
                                <a:gd name="T53" fmla="*/ 247 h 419"/>
                                <a:gd name="T54" fmla="*/ 2 w 9"/>
                                <a:gd name="T55" fmla="*/ 221 h 419"/>
                                <a:gd name="T56" fmla="*/ 1 w 9"/>
                                <a:gd name="T57" fmla="*/ 195 h 419"/>
                                <a:gd name="T58" fmla="*/ 1 w 9"/>
                                <a:gd name="T59" fmla="*/ 169 h 419"/>
                                <a:gd name="T60" fmla="*/ 1 w 9"/>
                                <a:gd name="T61" fmla="*/ 143 h 419"/>
                                <a:gd name="T62" fmla="*/ 1 w 9"/>
                                <a:gd name="T63" fmla="*/ 117 h 419"/>
                                <a:gd name="T64" fmla="*/ 1 w 9"/>
                                <a:gd name="T65" fmla="*/ 91 h 419"/>
                                <a:gd name="T66" fmla="*/ 0 w 9"/>
                                <a:gd name="T67" fmla="*/ 65 h 419"/>
                                <a:gd name="T68" fmla="*/ 0 w 9"/>
                                <a:gd name="T69" fmla="*/ 39 h 419"/>
                                <a:gd name="T70" fmla="*/ 0 w 9"/>
                                <a:gd name="T71" fmla="*/ 14 h 4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9" h="419">
                                  <a:moveTo>
                                    <a:pt x="0" y="1"/>
                                  </a:moveTo>
                                  <a:lnTo>
                                    <a:pt x="1" y="0"/>
                                  </a:lnTo>
                                  <a:lnTo>
                                    <a:pt x="3" y="0"/>
                                  </a:lnTo>
                                  <a:lnTo>
                                    <a:pt x="4" y="0"/>
                                  </a:lnTo>
                                  <a:lnTo>
                                    <a:pt x="6" y="0"/>
                                  </a:lnTo>
                                  <a:lnTo>
                                    <a:pt x="6" y="12"/>
                                  </a:lnTo>
                                  <a:lnTo>
                                    <a:pt x="6" y="25"/>
                                  </a:lnTo>
                                  <a:lnTo>
                                    <a:pt x="6" y="38"/>
                                  </a:lnTo>
                                  <a:lnTo>
                                    <a:pt x="6" y="51"/>
                                  </a:lnTo>
                                  <a:lnTo>
                                    <a:pt x="6" y="64"/>
                                  </a:lnTo>
                                  <a:lnTo>
                                    <a:pt x="6" y="77"/>
                                  </a:lnTo>
                                  <a:lnTo>
                                    <a:pt x="6" y="90"/>
                                  </a:lnTo>
                                  <a:lnTo>
                                    <a:pt x="6" y="103"/>
                                  </a:lnTo>
                                  <a:lnTo>
                                    <a:pt x="6" y="116"/>
                                  </a:lnTo>
                                  <a:lnTo>
                                    <a:pt x="6" y="129"/>
                                  </a:lnTo>
                                  <a:lnTo>
                                    <a:pt x="7" y="142"/>
                                  </a:lnTo>
                                  <a:lnTo>
                                    <a:pt x="7" y="155"/>
                                  </a:lnTo>
                                  <a:lnTo>
                                    <a:pt x="7" y="168"/>
                                  </a:lnTo>
                                  <a:lnTo>
                                    <a:pt x="7" y="181"/>
                                  </a:lnTo>
                                  <a:lnTo>
                                    <a:pt x="7" y="194"/>
                                  </a:lnTo>
                                  <a:lnTo>
                                    <a:pt x="7" y="207"/>
                                  </a:lnTo>
                                  <a:lnTo>
                                    <a:pt x="7" y="220"/>
                                  </a:lnTo>
                                  <a:lnTo>
                                    <a:pt x="7" y="233"/>
                                  </a:lnTo>
                                  <a:lnTo>
                                    <a:pt x="7" y="246"/>
                                  </a:lnTo>
                                  <a:lnTo>
                                    <a:pt x="8" y="260"/>
                                  </a:lnTo>
                                  <a:lnTo>
                                    <a:pt x="8" y="273"/>
                                  </a:lnTo>
                                  <a:lnTo>
                                    <a:pt x="8" y="286"/>
                                  </a:lnTo>
                                  <a:lnTo>
                                    <a:pt x="8" y="300"/>
                                  </a:lnTo>
                                  <a:lnTo>
                                    <a:pt x="8" y="313"/>
                                  </a:lnTo>
                                  <a:lnTo>
                                    <a:pt x="8" y="326"/>
                                  </a:lnTo>
                                  <a:lnTo>
                                    <a:pt x="8" y="339"/>
                                  </a:lnTo>
                                  <a:lnTo>
                                    <a:pt x="8" y="352"/>
                                  </a:lnTo>
                                  <a:lnTo>
                                    <a:pt x="8" y="366"/>
                                  </a:lnTo>
                                  <a:lnTo>
                                    <a:pt x="8" y="379"/>
                                  </a:lnTo>
                                  <a:lnTo>
                                    <a:pt x="8" y="392"/>
                                  </a:lnTo>
                                  <a:lnTo>
                                    <a:pt x="9" y="405"/>
                                  </a:lnTo>
                                  <a:lnTo>
                                    <a:pt x="9" y="419"/>
                                  </a:lnTo>
                                  <a:lnTo>
                                    <a:pt x="7" y="419"/>
                                  </a:lnTo>
                                  <a:lnTo>
                                    <a:pt x="6" y="419"/>
                                  </a:lnTo>
                                  <a:lnTo>
                                    <a:pt x="4" y="419"/>
                                  </a:lnTo>
                                  <a:lnTo>
                                    <a:pt x="3" y="419"/>
                                  </a:lnTo>
                                  <a:lnTo>
                                    <a:pt x="3" y="405"/>
                                  </a:lnTo>
                                  <a:lnTo>
                                    <a:pt x="3" y="392"/>
                                  </a:lnTo>
                                  <a:lnTo>
                                    <a:pt x="2" y="379"/>
                                  </a:lnTo>
                                  <a:lnTo>
                                    <a:pt x="2" y="366"/>
                                  </a:lnTo>
                                  <a:lnTo>
                                    <a:pt x="2" y="352"/>
                                  </a:lnTo>
                                  <a:lnTo>
                                    <a:pt x="2" y="339"/>
                                  </a:lnTo>
                                  <a:lnTo>
                                    <a:pt x="2" y="326"/>
                                  </a:lnTo>
                                  <a:lnTo>
                                    <a:pt x="2" y="313"/>
                                  </a:lnTo>
                                  <a:lnTo>
                                    <a:pt x="2" y="300"/>
                                  </a:lnTo>
                                  <a:lnTo>
                                    <a:pt x="2" y="287"/>
                                  </a:lnTo>
                                  <a:lnTo>
                                    <a:pt x="2" y="273"/>
                                  </a:lnTo>
                                  <a:lnTo>
                                    <a:pt x="2" y="261"/>
                                  </a:lnTo>
                                  <a:lnTo>
                                    <a:pt x="2" y="247"/>
                                  </a:lnTo>
                                  <a:lnTo>
                                    <a:pt x="2" y="234"/>
                                  </a:lnTo>
                                  <a:lnTo>
                                    <a:pt x="2" y="221"/>
                                  </a:lnTo>
                                  <a:lnTo>
                                    <a:pt x="2" y="208"/>
                                  </a:lnTo>
                                  <a:lnTo>
                                    <a:pt x="1" y="195"/>
                                  </a:lnTo>
                                  <a:lnTo>
                                    <a:pt x="1" y="182"/>
                                  </a:lnTo>
                                  <a:lnTo>
                                    <a:pt x="1" y="169"/>
                                  </a:lnTo>
                                  <a:lnTo>
                                    <a:pt x="1" y="156"/>
                                  </a:lnTo>
                                  <a:lnTo>
                                    <a:pt x="1" y="143"/>
                                  </a:lnTo>
                                  <a:lnTo>
                                    <a:pt x="1" y="130"/>
                                  </a:lnTo>
                                  <a:lnTo>
                                    <a:pt x="1" y="117"/>
                                  </a:lnTo>
                                  <a:lnTo>
                                    <a:pt x="1" y="104"/>
                                  </a:lnTo>
                                  <a:lnTo>
                                    <a:pt x="1" y="91"/>
                                  </a:lnTo>
                                  <a:lnTo>
                                    <a:pt x="0" y="78"/>
                                  </a:lnTo>
                                  <a:lnTo>
                                    <a:pt x="0" y="65"/>
                                  </a:lnTo>
                                  <a:lnTo>
                                    <a:pt x="0" y="52"/>
                                  </a:lnTo>
                                  <a:lnTo>
                                    <a:pt x="0" y="39"/>
                                  </a:lnTo>
                                  <a:lnTo>
                                    <a:pt x="0" y="26"/>
                                  </a:lnTo>
                                  <a:lnTo>
                                    <a:pt x="0" y="14"/>
                                  </a:lnTo>
                                  <a:lnTo>
                                    <a:pt x="0" y="1"/>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8" name="Freeform 2812"/>
                          <wps:cNvSpPr>
                            <a:spLocks/>
                          </wps:cNvSpPr>
                          <wps:spPr bwMode="auto">
                            <a:xfrm>
                              <a:off x="1748" y="2124"/>
                              <a:ext cx="7" cy="409"/>
                            </a:xfrm>
                            <a:custGeom>
                              <a:avLst/>
                              <a:gdLst>
                                <a:gd name="T0" fmla="*/ 1 w 7"/>
                                <a:gd name="T1" fmla="*/ 0 h 409"/>
                                <a:gd name="T2" fmla="*/ 4 w 7"/>
                                <a:gd name="T3" fmla="*/ 0 h 409"/>
                                <a:gd name="T4" fmla="*/ 5 w 7"/>
                                <a:gd name="T5" fmla="*/ 12 h 409"/>
                                <a:gd name="T6" fmla="*/ 5 w 7"/>
                                <a:gd name="T7" fmla="*/ 37 h 409"/>
                                <a:gd name="T8" fmla="*/ 5 w 7"/>
                                <a:gd name="T9" fmla="*/ 63 h 409"/>
                                <a:gd name="T10" fmla="*/ 5 w 7"/>
                                <a:gd name="T11" fmla="*/ 88 h 409"/>
                                <a:gd name="T12" fmla="*/ 6 w 7"/>
                                <a:gd name="T13" fmla="*/ 113 h 409"/>
                                <a:gd name="T14" fmla="*/ 6 w 7"/>
                                <a:gd name="T15" fmla="*/ 138 h 409"/>
                                <a:gd name="T16" fmla="*/ 6 w 7"/>
                                <a:gd name="T17" fmla="*/ 164 h 409"/>
                                <a:gd name="T18" fmla="*/ 6 w 7"/>
                                <a:gd name="T19" fmla="*/ 189 h 409"/>
                                <a:gd name="T20" fmla="*/ 6 w 7"/>
                                <a:gd name="T21" fmla="*/ 215 h 409"/>
                                <a:gd name="T22" fmla="*/ 6 w 7"/>
                                <a:gd name="T23" fmla="*/ 240 h 409"/>
                                <a:gd name="T24" fmla="*/ 6 w 7"/>
                                <a:gd name="T25" fmla="*/ 266 h 409"/>
                                <a:gd name="T26" fmla="*/ 6 w 7"/>
                                <a:gd name="T27" fmla="*/ 291 h 409"/>
                                <a:gd name="T28" fmla="*/ 7 w 7"/>
                                <a:gd name="T29" fmla="*/ 317 h 409"/>
                                <a:gd name="T30" fmla="*/ 7 w 7"/>
                                <a:gd name="T31" fmla="*/ 343 h 409"/>
                                <a:gd name="T32" fmla="*/ 7 w 7"/>
                                <a:gd name="T33" fmla="*/ 369 h 409"/>
                                <a:gd name="T34" fmla="*/ 7 w 7"/>
                                <a:gd name="T35" fmla="*/ 395 h 409"/>
                                <a:gd name="T36" fmla="*/ 6 w 7"/>
                                <a:gd name="T37" fmla="*/ 408 h 409"/>
                                <a:gd name="T38" fmla="*/ 3 w 7"/>
                                <a:gd name="T39" fmla="*/ 408 h 409"/>
                                <a:gd name="T40" fmla="*/ 1 w 7"/>
                                <a:gd name="T41" fmla="*/ 395 h 409"/>
                                <a:gd name="T42" fmla="*/ 1 w 7"/>
                                <a:gd name="T43" fmla="*/ 369 h 409"/>
                                <a:gd name="T44" fmla="*/ 1 w 7"/>
                                <a:gd name="T45" fmla="*/ 344 h 409"/>
                                <a:gd name="T46" fmla="*/ 1 w 7"/>
                                <a:gd name="T47" fmla="*/ 318 h 409"/>
                                <a:gd name="T48" fmla="*/ 1 w 7"/>
                                <a:gd name="T49" fmla="*/ 292 h 409"/>
                                <a:gd name="T50" fmla="*/ 1 w 7"/>
                                <a:gd name="T51" fmla="*/ 267 h 409"/>
                                <a:gd name="T52" fmla="*/ 0 w 7"/>
                                <a:gd name="T53" fmla="*/ 241 h 409"/>
                                <a:gd name="T54" fmla="*/ 0 w 7"/>
                                <a:gd name="T55" fmla="*/ 215 h 409"/>
                                <a:gd name="T56" fmla="*/ 0 w 7"/>
                                <a:gd name="T57" fmla="*/ 190 h 409"/>
                                <a:gd name="T58" fmla="*/ 0 w 7"/>
                                <a:gd name="T59" fmla="*/ 165 h 409"/>
                                <a:gd name="T60" fmla="*/ 0 w 7"/>
                                <a:gd name="T61" fmla="*/ 139 h 409"/>
                                <a:gd name="T62" fmla="*/ 0 w 7"/>
                                <a:gd name="T63" fmla="*/ 114 h 409"/>
                                <a:gd name="T64" fmla="*/ 0 w 7"/>
                                <a:gd name="T65" fmla="*/ 89 h 409"/>
                                <a:gd name="T66" fmla="*/ 0 w 7"/>
                                <a:gd name="T67" fmla="*/ 64 h 409"/>
                                <a:gd name="T68" fmla="*/ 0 w 7"/>
                                <a:gd name="T69" fmla="*/ 38 h 409"/>
                                <a:gd name="T70" fmla="*/ 0 w 7"/>
                                <a:gd name="T71" fmla="*/ 13 h 4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7" h="409">
                                  <a:moveTo>
                                    <a:pt x="0" y="1"/>
                                  </a:moveTo>
                                  <a:lnTo>
                                    <a:pt x="1" y="0"/>
                                  </a:lnTo>
                                  <a:lnTo>
                                    <a:pt x="2" y="0"/>
                                  </a:lnTo>
                                  <a:lnTo>
                                    <a:pt x="4" y="0"/>
                                  </a:lnTo>
                                  <a:lnTo>
                                    <a:pt x="5" y="0"/>
                                  </a:lnTo>
                                  <a:lnTo>
                                    <a:pt x="5" y="12"/>
                                  </a:lnTo>
                                  <a:lnTo>
                                    <a:pt x="5" y="25"/>
                                  </a:lnTo>
                                  <a:lnTo>
                                    <a:pt x="5" y="37"/>
                                  </a:lnTo>
                                  <a:lnTo>
                                    <a:pt x="5" y="50"/>
                                  </a:lnTo>
                                  <a:lnTo>
                                    <a:pt x="5" y="63"/>
                                  </a:lnTo>
                                  <a:lnTo>
                                    <a:pt x="5" y="75"/>
                                  </a:lnTo>
                                  <a:lnTo>
                                    <a:pt x="5" y="88"/>
                                  </a:lnTo>
                                  <a:lnTo>
                                    <a:pt x="6" y="100"/>
                                  </a:lnTo>
                                  <a:lnTo>
                                    <a:pt x="6" y="113"/>
                                  </a:lnTo>
                                  <a:lnTo>
                                    <a:pt x="6" y="126"/>
                                  </a:lnTo>
                                  <a:lnTo>
                                    <a:pt x="6" y="138"/>
                                  </a:lnTo>
                                  <a:lnTo>
                                    <a:pt x="6" y="151"/>
                                  </a:lnTo>
                                  <a:lnTo>
                                    <a:pt x="6" y="164"/>
                                  </a:lnTo>
                                  <a:lnTo>
                                    <a:pt x="6" y="177"/>
                                  </a:lnTo>
                                  <a:lnTo>
                                    <a:pt x="6" y="189"/>
                                  </a:lnTo>
                                  <a:lnTo>
                                    <a:pt x="6" y="202"/>
                                  </a:lnTo>
                                  <a:lnTo>
                                    <a:pt x="6" y="215"/>
                                  </a:lnTo>
                                  <a:lnTo>
                                    <a:pt x="6" y="228"/>
                                  </a:lnTo>
                                  <a:lnTo>
                                    <a:pt x="6" y="240"/>
                                  </a:lnTo>
                                  <a:lnTo>
                                    <a:pt x="6" y="253"/>
                                  </a:lnTo>
                                  <a:lnTo>
                                    <a:pt x="6" y="266"/>
                                  </a:lnTo>
                                  <a:lnTo>
                                    <a:pt x="6" y="279"/>
                                  </a:lnTo>
                                  <a:lnTo>
                                    <a:pt x="6" y="291"/>
                                  </a:lnTo>
                                  <a:lnTo>
                                    <a:pt x="7" y="305"/>
                                  </a:lnTo>
                                  <a:lnTo>
                                    <a:pt x="7" y="317"/>
                                  </a:lnTo>
                                  <a:lnTo>
                                    <a:pt x="7" y="330"/>
                                  </a:lnTo>
                                  <a:lnTo>
                                    <a:pt x="7" y="343"/>
                                  </a:lnTo>
                                  <a:lnTo>
                                    <a:pt x="7" y="356"/>
                                  </a:lnTo>
                                  <a:lnTo>
                                    <a:pt x="7" y="369"/>
                                  </a:lnTo>
                                  <a:lnTo>
                                    <a:pt x="7" y="382"/>
                                  </a:lnTo>
                                  <a:lnTo>
                                    <a:pt x="7" y="395"/>
                                  </a:lnTo>
                                  <a:lnTo>
                                    <a:pt x="7" y="408"/>
                                  </a:lnTo>
                                  <a:lnTo>
                                    <a:pt x="6" y="408"/>
                                  </a:lnTo>
                                  <a:lnTo>
                                    <a:pt x="4" y="408"/>
                                  </a:lnTo>
                                  <a:lnTo>
                                    <a:pt x="3" y="408"/>
                                  </a:lnTo>
                                  <a:lnTo>
                                    <a:pt x="2" y="409"/>
                                  </a:lnTo>
                                  <a:lnTo>
                                    <a:pt x="1" y="395"/>
                                  </a:lnTo>
                                  <a:lnTo>
                                    <a:pt x="1" y="382"/>
                                  </a:lnTo>
                                  <a:lnTo>
                                    <a:pt x="1" y="369"/>
                                  </a:lnTo>
                                  <a:lnTo>
                                    <a:pt x="1" y="356"/>
                                  </a:lnTo>
                                  <a:lnTo>
                                    <a:pt x="1" y="344"/>
                                  </a:lnTo>
                                  <a:lnTo>
                                    <a:pt x="1" y="331"/>
                                  </a:lnTo>
                                  <a:lnTo>
                                    <a:pt x="1" y="318"/>
                                  </a:lnTo>
                                  <a:lnTo>
                                    <a:pt x="1" y="305"/>
                                  </a:lnTo>
                                  <a:lnTo>
                                    <a:pt x="1" y="292"/>
                                  </a:lnTo>
                                  <a:lnTo>
                                    <a:pt x="1" y="279"/>
                                  </a:lnTo>
                                  <a:lnTo>
                                    <a:pt x="1" y="267"/>
                                  </a:lnTo>
                                  <a:lnTo>
                                    <a:pt x="1" y="254"/>
                                  </a:lnTo>
                                  <a:lnTo>
                                    <a:pt x="0" y="241"/>
                                  </a:lnTo>
                                  <a:lnTo>
                                    <a:pt x="0" y="228"/>
                                  </a:lnTo>
                                  <a:lnTo>
                                    <a:pt x="0" y="215"/>
                                  </a:lnTo>
                                  <a:lnTo>
                                    <a:pt x="0" y="203"/>
                                  </a:lnTo>
                                  <a:lnTo>
                                    <a:pt x="0" y="190"/>
                                  </a:lnTo>
                                  <a:lnTo>
                                    <a:pt x="0" y="177"/>
                                  </a:lnTo>
                                  <a:lnTo>
                                    <a:pt x="0" y="165"/>
                                  </a:lnTo>
                                  <a:lnTo>
                                    <a:pt x="0" y="152"/>
                                  </a:lnTo>
                                  <a:lnTo>
                                    <a:pt x="0" y="139"/>
                                  </a:lnTo>
                                  <a:lnTo>
                                    <a:pt x="0" y="127"/>
                                  </a:lnTo>
                                  <a:lnTo>
                                    <a:pt x="0" y="114"/>
                                  </a:lnTo>
                                  <a:lnTo>
                                    <a:pt x="0" y="101"/>
                                  </a:lnTo>
                                  <a:lnTo>
                                    <a:pt x="0" y="89"/>
                                  </a:lnTo>
                                  <a:lnTo>
                                    <a:pt x="0" y="76"/>
                                  </a:lnTo>
                                  <a:lnTo>
                                    <a:pt x="0" y="64"/>
                                  </a:lnTo>
                                  <a:lnTo>
                                    <a:pt x="0" y="51"/>
                                  </a:lnTo>
                                  <a:lnTo>
                                    <a:pt x="0" y="38"/>
                                  </a:lnTo>
                                  <a:lnTo>
                                    <a:pt x="0" y="26"/>
                                  </a:lnTo>
                                  <a:lnTo>
                                    <a:pt x="0" y="13"/>
                                  </a:lnTo>
                                  <a:lnTo>
                                    <a:pt x="0" y="1"/>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9" name="Freeform 2813"/>
                          <wps:cNvSpPr>
                            <a:spLocks/>
                          </wps:cNvSpPr>
                          <wps:spPr bwMode="auto">
                            <a:xfrm>
                              <a:off x="1700" y="2135"/>
                              <a:ext cx="6" cy="399"/>
                            </a:xfrm>
                            <a:custGeom>
                              <a:avLst/>
                              <a:gdLst>
                                <a:gd name="T0" fmla="*/ 1 w 6"/>
                                <a:gd name="T1" fmla="*/ 1 h 399"/>
                                <a:gd name="T2" fmla="*/ 3 w 6"/>
                                <a:gd name="T3" fmla="*/ 0 h 399"/>
                                <a:gd name="T4" fmla="*/ 5 w 6"/>
                                <a:gd name="T5" fmla="*/ 12 h 399"/>
                                <a:gd name="T6" fmla="*/ 5 w 6"/>
                                <a:gd name="T7" fmla="*/ 37 h 399"/>
                                <a:gd name="T8" fmla="*/ 5 w 6"/>
                                <a:gd name="T9" fmla="*/ 61 h 399"/>
                                <a:gd name="T10" fmla="*/ 5 w 6"/>
                                <a:gd name="T11" fmla="*/ 86 h 399"/>
                                <a:gd name="T12" fmla="*/ 5 w 6"/>
                                <a:gd name="T13" fmla="*/ 111 h 399"/>
                                <a:gd name="T14" fmla="*/ 5 w 6"/>
                                <a:gd name="T15" fmla="*/ 136 h 399"/>
                                <a:gd name="T16" fmla="*/ 5 w 6"/>
                                <a:gd name="T17" fmla="*/ 160 h 399"/>
                                <a:gd name="T18" fmla="*/ 5 w 6"/>
                                <a:gd name="T19" fmla="*/ 185 h 399"/>
                                <a:gd name="T20" fmla="*/ 6 w 6"/>
                                <a:gd name="T21" fmla="*/ 210 h 399"/>
                                <a:gd name="T22" fmla="*/ 6 w 6"/>
                                <a:gd name="T23" fmla="*/ 235 h 399"/>
                                <a:gd name="T24" fmla="*/ 6 w 6"/>
                                <a:gd name="T25" fmla="*/ 260 h 399"/>
                                <a:gd name="T26" fmla="*/ 6 w 6"/>
                                <a:gd name="T27" fmla="*/ 285 h 399"/>
                                <a:gd name="T28" fmla="*/ 6 w 6"/>
                                <a:gd name="T29" fmla="*/ 310 h 399"/>
                                <a:gd name="T30" fmla="*/ 6 w 6"/>
                                <a:gd name="T31" fmla="*/ 335 h 399"/>
                                <a:gd name="T32" fmla="*/ 6 w 6"/>
                                <a:gd name="T33" fmla="*/ 360 h 399"/>
                                <a:gd name="T34" fmla="*/ 6 w 6"/>
                                <a:gd name="T35" fmla="*/ 386 h 399"/>
                                <a:gd name="T36" fmla="*/ 4 w 6"/>
                                <a:gd name="T37" fmla="*/ 399 h 399"/>
                                <a:gd name="T38" fmla="*/ 2 w 6"/>
                                <a:gd name="T39" fmla="*/ 399 h 399"/>
                                <a:gd name="T40" fmla="*/ 0 w 6"/>
                                <a:gd name="T41" fmla="*/ 386 h 399"/>
                                <a:gd name="T42" fmla="*/ 0 w 6"/>
                                <a:gd name="T43" fmla="*/ 360 h 399"/>
                                <a:gd name="T44" fmla="*/ 0 w 6"/>
                                <a:gd name="T45" fmla="*/ 335 h 399"/>
                                <a:gd name="T46" fmla="*/ 0 w 6"/>
                                <a:gd name="T47" fmla="*/ 310 h 399"/>
                                <a:gd name="T48" fmla="*/ 0 w 6"/>
                                <a:gd name="T49" fmla="*/ 285 h 399"/>
                                <a:gd name="T50" fmla="*/ 0 w 6"/>
                                <a:gd name="T51" fmla="*/ 260 h 399"/>
                                <a:gd name="T52" fmla="*/ 0 w 6"/>
                                <a:gd name="T53" fmla="*/ 235 h 399"/>
                                <a:gd name="T54" fmla="*/ 0 w 6"/>
                                <a:gd name="T55" fmla="*/ 211 h 399"/>
                                <a:gd name="T56" fmla="*/ 0 w 6"/>
                                <a:gd name="T57" fmla="*/ 186 h 399"/>
                                <a:gd name="T58" fmla="*/ 0 w 6"/>
                                <a:gd name="T59" fmla="*/ 161 h 399"/>
                                <a:gd name="T60" fmla="*/ 0 w 6"/>
                                <a:gd name="T61" fmla="*/ 136 h 399"/>
                                <a:gd name="T62" fmla="*/ 0 w 6"/>
                                <a:gd name="T63" fmla="*/ 112 h 399"/>
                                <a:gd name="T64" fmla="*/ 0 w 6"/>
                                <a:gd name="T65" fmla="*/ 87 h 399"/>
                                <a:gd name="T66" fmla="*/ 0 w 6"/>
                                <a:gd name="T67" fmla="*/ 62 h 399"/>
                                <a:gd name="T68" fmla="*/ 0 w 6"/>
                                <a:gd name="T69" fmla="*/ 38 h 399"/>
                                <a:gd name="T70" fmla="*/ 0 w 6"/>
                                <a:gd name="T71" fmla="*/ 13 h 3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6" h="399">
                                  <a:moveTo>
                                    <a:pt x="0" y="1"/>
                                  </a:moveTo>
                                  <a:lnTo>
                                    <a:pt x="1" y="1"/>
                                  </a:lnTo>
                                  <a:lnTo>
                                    <a:pt x="2" y="1"/>
                                  </a:lnTo>
                                  <a:lnTo>
                                    <a:pt x="3" y="0"/>
                                  </a:lnTo>
                                  <a:lnTo>
                                    <a:pt x="5" y="0"/>
                                  </a:lnTo>
                                  <a:lnTo>
                                    <a:pt x="5" y="12"/>
                                  </a:lnTo>
                                  <a:lnTo>
                                    <a:pt x="5" y="25"/>
                                  </a:lnTo>
                                  <a:lnTo>
                                    <a:pt x="5" y="37"/>
                                  </a:lnTo>
                                  <a:lnTo>
                                    <a:pt x="5" y="49"/>
                                  </a:lnTo>
                                  <a:lnTo>
                                    <a:pt x="5" y="61"/>
                                  </a:lnTo>
                                  <a:lnTo>
                                    <a:pt x="5" y="74"/>
                                  </a:lnTo>
                                  <a:lnTo>
                                    <a:pt x="5" y="86"/>
                                  </a:lnTo>
                                  <a:lnTo>
                                    <a:pt x="5" y="98"/>
                                  </a:lnTo>
                                  <a:lnTo>
                                    <a:pt x="5" y="111"/>
                                  </a:lnTo>
                                  <a:lnTo>
                                    <a:pt x="5" y="123"/>
                                  </a:lnTo>
                                  <a:lnTo>
                                    <a:pt x="5" y="136"/>
                                  </a:lnTo>
                                  <a:lnTo>
                                    <a:pt x="5" y="148"/>
                                  </a:lnTo>
                                  <a:lnTo>
                                    <a:pt x="5" y="160"/>
                                  </a:lnTo>
                                  <a:lnTo>
                                    <a:pt x="5" y="173"/>
                                  </a:lnTo>
                                  <a:lnTo>
                                    <a:pt x="5" y="185"/>
                                  </a:lnTo>
                                  <a:lnTo>
                                    <a:pt x="6" y="198"/>
                                  </a:lnTo>
                                  <a:lnTo>
                                    <a:pt x="6" y="210"/>
                                  </a:lnTo>
                                  <a:lnTo>
                                    <a:pt x="6" y="222"/>
                                  </a:lnTo>
                                  <a:lnTo>
                                    <a:pt x="6" y="235"/>
                                  </a:lnTo>
                                  <a:lnTo>
                                    <a:pt x="6" y="247"/>
                                  </a:lnTo>
                                  <a:lnTo>
                                    <a:pt x="6" y="260"/>
                                  </a:lnTo>
                                  <a:lnTo>
                                    <a:pt x="6" y="272"/>
                                  </a:lnTo>
                                  <a:lnTo>
                                    <a:pt x="6" y="285"/>
                                  </a:lnTo>
                                  <a:lnTo>
                                    <a:pt x="6" y="298"/>
                                  </a:lnTo>
                                  <a:lnTo>
                                    <a:pt x="6" y="310"/>
                                  </a:lnTo>
                                  <a:lnTo>
                                    <a:pt x="6" y="322"/>
                                  </a:lnTo>
                                  <a:lnTo>
                                    <a:pt x="6" y="335"/>
                                  </a:lnTo>
                                  <a:lnTo>
                                    <a:pt x="6" y="348"/>
                                  </a:lnTo>
                                  <a:lnTo>
                                    <a:pt x="6" y="360"/>
                                  </a:lnTo>
                                  <a:lnTo>
                                    <a:pt x="6" y="373"/>
                                  </a:lnTo>
                                  <a:lnTo>
                                    <a:pt x="6" y="386"/>
                                  </a:lnTo>
                                  <a:lnTo>
                                    <a:pt x="6" y="399"/>
                                  </a:lnTo>
                                  <a:lnTo>
                                    <a:pt x="4" y="399"/>
                                  </a:lnTo>
                                  <a:lnTo>
                                    <a:pt x="3" y="399"/>
                                  </a:lnTo>
                                  <a:lnTo>
                                    <a:pt x="2" y="399"/>
                                  </a:lnTo>
                                  <a:lnTo>
                                    <a:pt x="1" y="399"/>
                                  </a:lnTo>
                                  <a:lnTo>
                                    <a:pt x="0" y="386"/>
                                  </a:lnTo>
                                  <a:lnTo>
                                    <a:pt x="0" y="373"/>
                                  </a:lnTo>
                                  <a:lnTo>
                                    <a:pt x="0" y="360"/>
                                  </a:lnTo>
                                  <a:lnTo>
                                    <a:pt x="0" y="348"/>
                                  </a:lnTo>
                                  <a:lnTo>
                                    <a:pt x="0" y="335"/>
                                  </a:lnTo>
                                  <a:lnTo>
                                    <a:pt x="0" y="323"/>
                                  </a:lnTo>
                                  <a:lnTo>
                                    <a:pt x="0" y="310"/>
                                  </a:lnTo>
                                  <a:lnTo>
                                    <a:pt x="0" y="298"/>
                                  </a:lnTo>
                                  <a:lnTo>
                                    <a:pt x="0" y="285"/>
                                  </a:lnTo>
                                  <a:lnTo>
                                    <a:pt x="0" y="273"/>
                                  </a:lnTo>
                                  <a:lnTo>
                                    <a:pt x="0" y="260"/>
                                  </a:lnTo>
                                  <a:lnTo>
                                    <a:pt x="0" y="248"/>
                                  </a:lnTo>
                                  <a:lnTo>
                                    <a:pt x="0" y="235"/>
                                  </a:lnTo>
                                  <a:lnTo>
                                    <a:pt x="0" y="223"/>
                                  </a:lnTo>
                                  <a:lnTo>
                                    <a:pt x="0" y="211"/>
                                  </a:lnTo>
                                  <a:lnTo>
                                    <a:pt x="0" y="198"/>
                                  </a:lnTo>
                                  <a:lnTo>
                                    <a:pt x="0" y="186"/>
                                  </a:lnTo>
                                  <a:lnTo>
                                    <a:pt x="0" y="174"/>
                                  </a:lnTo>
                                  <a:lnTo>
                                    <a:pt x="0" y="161"/>
                                  </a:lnTo>
                                  <a:lnTo>
                                    <a:pt x="0" y="149"/>
                                  </a:lnTo>
                                  <a:lnTo>
                                    <a:pt x="0" y="136"/>
                                  </a:lnTo>
                                  <a:lnTo>
                                    <a:pt x="0" y="124"/>
                                  </a:lnTo>
                                  <a:lnTo>
                                    <a:pt x="0" y="112"/>
                                  </a:lnTo>
                                  <a:lnTo>
                                    <a:pt x="0" y="99"/>
                                  </a:lnTo>
                                  <a:lnTo>
                                    <a:pt x="0" y="87"/>
                                  </a:lnTo>
                                  <a:lnTo>
                                    <a:pt x="0" y="75"/>
                                  </a:lnTo>
                                  <a:lnTo>
                                    <a:pt x="0" y="62"/>
                                  </a:lnTo>
                                  <a:lnTo>
                                    <a:pt x="0" y="50"/>
                                  </a:lnTo>
                                  <a:lnTo>
                                    <a:pt x="0" y="38"/>
                                  </a:lnTo>
                                  <a:lnTo>
                                    <a:pt x="0" y="26"/>
                                  </a:lnTo>
                                  <a:lnTo>
                                    <a:pt x="0" y="13"/>
                                  </a:lnTo>
                                  <a:lnTo>
                                    <a:pt x="0" y="1"/>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0" name="Freeform 2814"/>
                          <wps:cNvSpPr>
                            <a:spLocks/>
                          </wps:cNvSpPr>
                          <wps:spPr bwMode="auto">
                            <a:xfrm>
                              <a:off x="1670" y="2113"/>
                              <a:ext cx="340" cy="94"/>
                            </a:xfrm>
                            <a:custGeom>
                              <a:avLst/>
                              <a:gdLst>
                                <a:gd name="T0" fmla="*/ 0 w 340"/>
                                <a:gd name="T1" fmla="*/ 73 h 94"/>
                                <a:gd name="T2" fmla="*/ 18 w 340"/>
                                <a:gd name="T3" fmla="*/ 69 h 94"/>
                                <a:gd name="T4" fmla="*/ 37 w 340"/>
                                <a:gd name="T5" fmla="*/ 65 h 94"/>
                                <a:gd name="T6" fmla="*/ 56 w 340"/>
                                <a:gd name="T7" fmla="*/ 61 h 94"/>
                                <a:gd name="T8" fmla="*/ 76 w 340"/>
                                <a:gd name="T9" fmla="*/ 57 h 94"/>
                                <a:gd name="T10" fmla="*/ 95 w 340"/>
                                <a:gd name="T11" fmla="*/ 53 h 94"/>
                                <a:gd name="T12" fmla="*/ 115 w 340"/>
                                <a:gd name="T13" fmla="*/ 48 h 94"/>
                                <a:gd name="T14" fmla="*/ 135 w 340"/>
                                <a:gd name="T15" fmla="*/ 44 h 94"/>
                                <a:gd name="T16" fmla="*/ 155 w 340"/>
                                <a:gd name="T17" fmla="*/ 40 h 94"/>
                                <a:gd name="T18" fmla="*/ 177 w 340"/>
                                <a:gd name="T19" fmla="*/ 35 h 94"/>
                                <a:gd name="T20" fmla="*/ 199 w 340"/>
                                <a:gd name="T21" fmla="*/ 30 h 94"/>
                                <a:gd name="T22" fmla="*/ 221 w 340"/>
                                <a:gd name="T23" fmla="*/ 25 h 94"/>
                                <a:gd name="T24" fmla="*/ 244 w 340"/>
                                <a:gd name="T25" fmla="*/ 20 h 94"/>
                                <a:gd name="T26" fmla="*/ 267 w 340"/>
                                <a:gd name="T27" fmla="*/ 15 h 94"/>
                                <a:gd name="T28" fmla="*/ 291 w 340"/>
                                <a:gd name="T29" fmla="*/ 10 h 94"/>
                                <a:gd name="T30" fmla="*/ 314 w 340"/>
                                <a:gd name="T31" fmla="*/ 5 h 94"/>
                                <a:gd name="T32" fmla="*/ 339 w 340"/>
                                <a:gd name="T33" fmla="*/ 0 h 94"/>
                                <a:gd name="T34" fmla="*/ 339 w 340"/>
                                <a:gd name="T35" fmla="*/ 3 h 94"/>
                                <a:gd name="T36" fmla="*/ 339 w 340"/>
                                <a:gd name="T37" fmla="*/ 6 h 94"/>
                                <a:gd name="T38" fmla="*/ 339 w 340"/>
                                <a:gd name="T39" fmla="*/ 9 h 94"/>
                                <a:gd name="T40" fmla="*/ 339 w 340"/>
                                <a:gd name="T41" fmla="*/ 12 h 94"/>
                                <a:gd name="T42" fmla="*/ 339 w 340"/>
                                <a:gd name="T43" fmla="*/ 15 h 94"/>
                                <a:gd name="T44" fmla="*/ 339 w 340"/>
                                <a:gd name="T45" fmla="*/ 18 h 94"/>
                                <a:gd name="T46" fmla="*/ 339 w 340"/>
                                <a:gd name="T47" fmla="*/ 21 h 94"/>
                                <a:gd name="T48" fmla="*/ 340 w 340"/>
                                <a:gd name="T49" fmla="*/ 24 h 94"/>
                                <a:gd name="T50" fmla="*/ 315 w 340"/>
                                <a:gd name="T51" fmla="*/ 29 h 94"/>
                                <a:gd name="T52" fmla="*/ 291 w 340"/>
                                <a:gd name="T53" fmla="*/ 34 h 94"/>
                                <a:gd name="T54" fmla="*/ 268 w 340"/>
                                <a:gd name="T55" fmla="*/ 39 h 94"/>
                                <a:gd name="T56" fmla="*/ 244 w 340"/>
                                <a:gd name="T57" fmla="*/ 43 h 94"/>
                                <a:gd name="T58" fmla="*/ 222 w 340"/>
                                <a:gd name="T59" fmla="*/ 48 h 94"/>
                                <a:gd name="T60" fmla="*/ 199 w 340"/>
                                <a:gd name="T61" fmla="*/ 53 h 94"/>
                                <a:gd name="T62" fmla="*/ 177 w 340"/>
                                <a:gd name="T63" fmla="*/ 57 h 94"/>
                                <a:gd name="T64" fmla="*/ 156 w 340"/>
                                <a:gd name="T65" fmla="*/ 62 h 94"/>
                                <a:gd name="T66" fmla="*/ 135 w 340"/>
                                <a:gd name="T67" fmla="*/ 66 h 94"/>
                                <a:gd name="T68" fmla="*/ 115 w 340"/>
                                <a:gd name="T69" fmla="*/ 70 h 94"/>
                                <a:gd name="T70" fmla="*/ 95 w 340"/>
                                <a:gd name="T71" fmla="*/ 74 h 94"/>
                                <a:gd name="T72" fmla="*/ 76 w 340"/>
                                <a:gd name="T73" fmla="*/ 78 h 94"/>
                                <a:gd name="T74" fmla="*/ 56 w 340"/>
                                <a:gd name="T75" fmla="*/ 82 h 94"/>
                                <a:gd name="T76" fmla="*/ 37 w 340"/>
                                <a:gd name="T77" fmla="*/ 86 h 94"/>
                                <a:gd name="T78" fmla="*/ 18 w 340"/>
                                <a:gd name="T79" fmla="*/ 90 h 94"/>
                                <a:gd name="T80" fmla="*/ 0 w 340"/>
                                <a:gd name="T81" fmla="*/ 94 h 94"/>
                                <a:gd name="T82" fmla="*/ 0 w 340"/>
                                <a:gd name="T83" fmla="*/ 91 h 94"/>
                                <a:gd name="T84" fmla="*/ 0 w 340"/>
                                <a:gd name="T85" fmla="*/ 88 h 94"/>
                                <a:gd name="T86" fmla="*/ 0 w 340"/>
                                <a:gd name="T87" fmla="*/ 86 h 94"/>
                                <a:gd name="T88" fmla="*/ 0 w 340"/>
                                <a:gd name="T89" fmla="*/ 83 h 94"/>
                                <a:gd name="T90" fmla="*/ 0 w 340"/>
                                <a:gd name="T91" fmla="*/ 80 h 94"/>
                                <a:gd name="T92" fmla="*/ 0 w 340"/>
                                <a:gd name="T93" fmla="*/ 78 h 94"/>
                                <a:gd name="T94" fmla="*/ 0 w 340"/>
                                <a:gd name="T95" fmla="*/ 76 h 94"/>
                                <a:gd name="T96" fmla="*/ 0 w 340"/>
                                <a:gd name="T97" fmla="*/ 73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0" h="94">
                                  <a:moveTo>
                                    <a:pt x="0" y="73"/>
                                  </a:moveTo>
                                  <a:lnTo>
                                    <a:pt x="18" y="69"/>
                                  </a:lnTo>
                                  <a:lnTo>
                                    <a:pt x="37" y="65"/>
                                  </a:lnTo>
                                  <a:lnTo>
                                    <a:pt x="56" y="61"/>
                                  </a:lnTo>
                                  <a:lnTo>
                                    <a:pt x="76" y="57"/>
                                  </a:lnTo>
                                  <a:lnTo>
                                    <a:pt x="95" y="53"/>
                                  </a:lnTo>
                                  <a:lnTo>
                                    <a:pt x="115" y="48"/>
                                  </a:lnTo>
                                  <a:lnTo>
                                    <a:pt x="135" y="44"/>
                                  </a:lnTo>
                                  <a:lnTo>
                                    <a:pt x="155" y="40"/>
                                  </a:lnTo>
                                  <a:lnTo>
                                    <a:pt x="177" y="35"/>
                                  </a:lnTo>
                                  <a:lnTo>
                                    <a:pt x="199" y="30"/>
                                  </a:lnTo>
                                  <a:lnTo>
                                    <a:pt x="221" y="25"/>
                                  </a:lnTo>
                                  <a:lnTo>
                                    <a:pt x="244" y="20"/>
                                  </a:lnTo>
                                  <a:lnTo>
                                    <a:pt x="267" y="15"/>
                                  </a:lnTo>
                                  <a:lnTo>
                                    <a:pt x="291" y="10"/>
                                  </a:lnTo>
                                  <a:lnTo>
                                    <a:pt x="314" y="5"/>
                                  </a:lnTo>
                                  <a:lnTo>
                                    <a:pt x="339" y="0"/>
                                  </a:lnTo>
                                  <a:lnTo>
                                    <a:pt x="339" y="3"/>
                                  </a:lnTo>
                                  <a:lnTo>
                                    <a:pt x="339" y="6"/>
                                  </a:lnTo>
                                  <a:lnTo>
                                    <a:pt x="339" y="9"/>
                                  </a:lnTo>
                                  <a:lnTo>
                                    <a:pt x="339" y="12"/>
                                  </a:lnTo>
                                  <a:lnTo>
                                    <a:pt x="339" y="15"/>
                                  </a:lnTo>
                                  <a:lnTo>
                                    <a:pt x="339" y="18"/>
                                  </a:lnTo>
                                  <a:lnTo>
                                    <a:pt x="339" y="21"/>
                                  </a:lnTo>
                                  <a:lnTo>
                                    <a:pt x="340" y="24"/>
                                  </a:lnTo>
                                  <a:lnTo>
                                    <a:pt x="315" y="29"/>
                                  </a:lnTo>
                                  <a:lnTo>
                                    <a:pt x="291" y="34"/>
                                  </a:lnTo>
                                  <a:lnTo>
                                    <a:pt x="268" y="39"/>
                                  </a:lnTo>
                                  <a:lnTo>
                                    <a:pt x="244" y="43"/>
                                  </a:lnTo>
                                  <a:lnTo>
                                    <a:pt x="222" y="48"/>
                                  </a:lnTo>
                                  <a:lnTo>
                                    <a:pt x="199" y="53"/>
                                  </a:lnTo>
                                  <a:lnTo>
                                    <a:pt x="177" y="57"/>
                                  </a:lnTo>
                                  <a:lnTo>
                                    <a:pt x="156" y="62"/>
                                  </a:lnTo>
                                  <a:lnTo>
                                    <a:pt x="135" y="66"/>
                                  </a:lnTo>
                                  <a:lnTo>
                                    <a:pt x="115" y="70"/>
                                  </a:lnTo>
                                  <a:lnTo>
                                    <a:pt x="95" y="74"/>
                                  </a:lnTo>
                                  <a:lnTo>
                                    <a:pt x="76" y="78"/>
                                  </a:lnTo>
                                  <a:lnTo>
                                    <a:pt x="56" y="82"/>
                                  </a:lnTo>
                                  <a:lnTo>
                                    <a:pt x="37" y="86"/>
                                  </a:lnTo>
                                  <a:lnTo>
                                    <a:pt x="18" y="90"/>
                                  </a:lnTo>
                                  <a:lnTo>
                                    <a:pt x="0" y="94"/>
                                  </a:lnTo>
                                  <a:lnTo>
                                    <a:pt x="0" y="91"/>
                                  </a:lnTo>
                                  <a:lnTo>
                                    <a:pt x="0" y="88"/>
                                  </a:lnTo>
                                  <a:lnTo>
                                    <a:pt x="0" y="86"/>
                                  </a:lnTo>
                                  <a:lnTo>
                                    <a:pt x="0" y="83"/>
                                  </a:lnTo>
                                  <a:lnTo>
                                    <a:pt x="0" y="80"/>
                                  </a:lnTo>
                                  <a:lnTo>
                                    <a:pt x="0" y="78"/>
                                  </a:lnTo>
                                  <a:lnTo>
                                    <a:pt x="0" y="76"/>
                                  </a:lnTo>
                                  <a:lnTo>
                                    <a:pt x="0" y="73"/>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1" name="Freeform 2815"/>
                          <wps:cNvSpPr>
                            <a:spLocks/>
                          </wps:cNvSpPr>
                          <wps:spPr bwMode="auto">
                            <a:xfrm>
                              <a:off x="1670" y="2167"/>
                              <a:ext cx="340" cy="89"/>
                            </a:xfrm>
                            <a:custGeom>
                              <a:avLst/>
                              <a:gdLst>
                                <a:gd name="T0" fmla="*/ 0 w 340"/>
                                <a:gd name="T1" fmla="*/ 65 h 89"/>
                                <a:gd name="T2" fmla="*/ 19 w 340"/>
                                <a:gd name="T3" fmla="*/ 61 h 89"/>
                                <a:gd name="T4" fmla="*/ 38 w 340"/>
                                <a:gd name="T5" fmla="*/ 57 h 89"/>
                                <a:gd name="T6" fmla="*/ 56 w 340"/>
                                <a:gd name="T7" fmla="*/ 53 h 89"/>
                                <a:gd name="T8" fmla="*/ 76 w 340"/>
                                <a:gd name="T9" fmla="*/ 50 h 89"/>
                                <a:gd name="T10" fmla="*/ 95 w 340"/>
                                <a:gd name="T11" fmla="*/ 46 h 89"/>
                                <a:gd name="T12" fmla="*/ 115 w 340"/>
                                <a:gd name="T13" fmla="*/ 42 h 89"/>
                                <a:gd name="T14" fmla="*/ 135 w 340"/>
                                <a:gd name="T15" fmla="*/ 38 h 89"/>
                                <a:gd name="T16" fmla="*/ 156 w 340"/>
                                <a:gd name="T17" fmla="*/ 35 h 89"/>
                                <a:gd name="T18" fmla="*/ 177 w 340"/>
                                <a:gd name="T19" fmla="*/ 30 h 89"/>
                                <a:gd name="T20" fmla="*/ 199 w 340"/>
                                <a:gd name="T21" fmla="*/ 26 h 89"/>
                                <a:gd name="T22" fmla="*/ 222 w 340"/>
                                <a:gd name="T23" fmla="*/ 22 h 89"/>
                                <a:gd name="T24" fmla="*/ 245 w 340"/>
                                <a:gd name="T25" fmla="*/ 18 h 89"/>
                                <a:gd name="T26" fmla="*/ 268 w 340"/>
                                <a:gd name="T27" fmla="*/ 13 h 89"/>
                                <a:gd name="T28" fmla="*/ 292 w 340"/>
                                <a:gd name="T29" fmla="*/ 8 h 89"/>
                                <a:gd name="T30" fmla="*/ 315 w 340"/>
                                <a:gd name="T31" fmla="*/ 4 h 89"/>
                                <a:gd name="T32" fmla="*/ 340 w 340"/>
                                <a:gd name="T33" fmla="*/ 0 h 89"/>
                                <a:gd name="T34" fmla="*/ 340 w 340"/>
                                <a:gd name="T35" fmla="*/ 3 h 89"/>
                                <a:gd name="T36" fmla="*/ 340 w 340"/>
                                <a:gd name="T37" fmla="*/ 6 h 89"/>
                                <a:gd name="T38" fmla="*/ 340 w 340"/>
                                <a:gd name="T39" fmla="*/ 10 h 89"/>
                                <a:gd name="T40" fmla="*/ 340 w 340"/>
                                <a:gd name="T41" fmla="*/ 14 h 89"/>
                                <a:gd name="T42" fmla="*/ 340 w 340"/>
                                <a:gd name="T43" fmla="*/ 17 h 89"/>
                                <a:gd name="T44" fmla="*/ 340 w 340"/>
                                <a:gd name="T45" fmla="*/ 21 h 89"/>
                                <a:gd name="T46" fmla="*/ 340 w 340"/>
                                <a:gd name="T47" fmla="*/ 25 h 89"/>
                                <a:gd name="T48" fmla="*/ 340 w 340"/>
                                <a:gd name="T49" fmla="*/ 28 h 89"/>
                                <a:gd name="T50" fmla="*/ 316 w 340"/>
                                <a:gd name="T51" fmla="*/ 32 h 89"/>
                                <a:gd name="T52" fmla="*/ 292 w 340"/>
                                <a:gd name="T53" fmla="*/ 37 h 89"/>
                                <a:gd name="T54" fmla="*/ 268 w 340"/>
                                <a:gd name="T55" fmla="*/ 41 h 89"/>
                                <a:gd name="T56" fmla="*/ 245 w 340"/>
                                <a:gd name="T57" fmla="*/ 45 h 89"/>
                                <a:gd name="T58" fmla="*/ 222 w 340"/>
                                <a:gd name="T59" fmla="*/ 49 h 89"/>
                                <a:gd name="T60" fmla="*/ 199 w 340"/>
                                <a:gd name="T61" fmla="*/ 53 h 89"/>
                                <a:gd name="T62" fmla="*/ 177 w 340"/>
                                <a:gd name="T63" fmla="*/ 57 h 89"/>
                                <a:gd name="T64" fmla="*/ 156 w 340"/>
                                <a:gd name="T65" fmla="*/ 61 h 89"/>
                                <a:gd name="T66" fmla="*/ 135 w 340"/>
                                <a:gd name="T67" fmla="*/ 65 h 89"/>
                                <a:gd name="T68" fmla="*/ 115 w 340"/>
                                <a:gd name="T69" fmla="*/ 68 h 89"/>
                                <a:gd name="T70" fmla="*/ 95 w 340"/>
                                <a:gd name="T71" fmla="*/ 72 h 89"/>
                                <a:gd name="T72" fmla="*/ 76 w 340"/>
                                <a:gd name="T73" fmla="*/ 76 h 89"/>
                                <a:gd name="T74" fmla="*/ 56 w 340"/>
                                <a:gd name="T75" fmla="*/ 79 h 89"/>
                                <a:gd name="T76" fmla="*/ 38 w 340"/>
                                <a:gd name="T77" fmla="*/ 83 h 89"/>
                                <a:gd name="T78" fmla="*/ 19 w 340"/>
                                <a:gd name="T79" fmla="*/ 86 h 89"/>
                                <a:gd name="T80" fmla="*/ 1 w 340"/>
                                <a:gd name="T81" fmla="*/ 89 h 89"/>
                                <a:gd name="T82" fmla="*/ 0 w 340"/>
                                <a:gd name="T83" fmla="*/ 86 h 89"/>
                                <a:gd name="T84" fmla="*/ 0 w 340"/>
                                <a:gd name="T85" fmla="*/ 83 h 89"/>
                                <a:gd name="T86" fmla="*/ 0 w 340"/>
                                <a:gd name="T87" fmla="*/ 80 h 89"/>
                                <a:gd name="T88" fmla="*/ 0 w 340"/>
                                <a:gd name="T89" fmla="*/ 77 h 89"/>
                                <a:gd name="T90" fmla="*/ 0 w 340"/>
                                <a:gd name="T91" fmla="*/ 74 h 89"/>
                                <a:gd name="T92" fmla="*/ 0 w 340"/>
                                <a:gd name="T93" fmla="*/ 71 h 89"/>
                                <a:gd name="T94" fmla="*/ 0 w 340"/>
                                <a:gd name="T95" fmla="*/ 67 h 89"/>
                                <a:gd name="T96" fmla="*/ 0 w 340"/>
                                <a:gd name="T97" fmla="*/ 65 h 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0" h="89">
                                  <a:moveTo>
                                    <a:pt x="0" y="65"/>
                                  </a:moveTo>
                                  <a:lnTo>
                                    <a:pt x="19" y="61"/>
                                  </a:lnTo>
                                  <a:lnTo>
                                    <a:pt x="38" y="57"/>
                                  </a:lnTo>
                                  <a:lnTo>
                                    <a:pt x="56" y="53"/>
                                  </a:lnTo>
                                  <a:lnTo>
                                    <a:pt x="76" y="50"/>
                                  </a:lnTo>
                                  <a:lnTo>
                                    <a:pt x="95" y="46"/>
                                  </a:lnTo>
                                  <a:lnTo>
                                    <a:pt x="115" y="42"/>
                                  </a:lnTo>
                                  <a:lnTo>
                                    <a:pt x="135" y="38"/>
                                  </a:lnTo>
                                  <a:lnTo>
                                    <a:pt x="156" y="35"/>
                                  </a:lnTo>
                                  <a:lnTo>
                                    <a:pt x="177" y="30"/>
                                  </a:lnTo>
                                  <a:lnTo>
                                    <a:pt x="199" y="26"/>
                                  </a:lnTo>
                                  <a:lnTo>
                                    <a:pt x="222" y="22"/>
                                  </a:lnTo>
                                  <a:lnTo>
                                    <a:pt x="245" y="18"/>
                                  </a:lnTo>
                                  <a:lnTo>
                                    <a:pt x="268" y="13"/>
                                  </a:lnTo>
                                  <a:lnTo>
                                    <a:pt x="292" y="8"/>
                                  </a:lnTo>
                                  <a:lnTo>
                                    <a:pt x="315" y="4"/>
                                  </a:lnTo>
                                  <a:lnTo>
                                    <a:pt x="340" y="0"/>
                                  </a:lnTo>
                                  <a:lnTo>
                                    <a:pt x="340" y="3"/>
                                  </a:lnTo>
                                  <a:lnTo>
                                    <a:pt x="340" y="6"/>
                                  </a:lnTo>
                                  <a:lnTo>
                                    <a:pt x="340" y="10"/>
                                  </a:lnTo>
                                  <a:lnTo>
                                    <a:pt x="340" y="14"/>
                                  </a:lnTo>
                                  <a:lnTo>
                                    <a:pt x="340" y="17"/>
                                  </a:lnTo>
                                  <a:lnTo>
                                    <a:pt x="340" y="21"/>
                                  </a:lnTo>
                                  <a:lnTo>
                                    <a:pt x="340" y="25"/>
                                  </a:lnTo>
                                  <a:lnTo>
                                    <a:pt x="340" y="28"/>
                                  </a:lnTo>
                                  <a:lnTo>
                                    <a:pt x="316" y="32"/>
                                  </a:lnTo>
                                  <a:lnTo>
                                    <a:pt x="292" y="37"/>
                                  </a:lnTo>
                                  <a:lnTo>
                                    <a:pt x="268" y="41"/>
                                  </a:lnTo>
                                  <a:lnTo>
                                    <a:pt x="245" y="45"/>
                                  </a:lnTo>
                                  <a:lnTo>
                                    <a:pt x="222" y="49"/>
                                  </a:lnTo>
                                  <a:lnTo>
                                    <a:pt x="199" y="53"/>
                                  </a:lnTo>
                                  <a:lnTo>
                                    <a:pt x="177" y="57"/>
                                  </a:lnTo>
                                  <a:lnTo>
                                    <a:pt x="156" y="61"/>
                                  </a:lnTo>
                                  <a:lnTo>
                                    <a:pt x="135" y="65"/>
                                  </a:lnTo>
                                  <a:lnTo>
                                    <a:pt x="115" y="68"/>
                                  </a:lnTo>
                                  <a:lnTo>
                                    <a:pt x="95" y="72"/>
                                  </a:lnTo>
                                  <a:lnTo>
                                    <a:pt x="76" y="76"/>
                                  </a:lnTo>
                                  <a:lnTo>
                                    <a:pt x="56" y="79"/>
                                  </a:lnTo>
                                  <a:lnTo>
                                    <a:pt x="38" y="83"/>
                                  </a:lnTo>
                                  <a:lnTo>
                                    <a:pt x="19" y="86"/>
                                  </a:lnTo>
                                  <a:lnTo>
                                    <a:pt x="1" y="89"/>
                                  </a:lnTo>
                                  <a:lnTo>
                                    <a:pt x="0" y="86"/>
                                  </a:lnTo>
                                  <a:lnTo>
                                    <a:pt x="0" y="83"/>
                                  </a:lnTo>
                                  <a:lnTo>
                                    <a:pt x="0" y="80"/>
                                  </a:lnTo>
                                  <a:lnTo>
                                    <a:pt x="0" y="77"/>
                                  </a:lnTo>
                                  <a:lnTo>
                                    <a:pt x="0" y="74"/>
                                  </a:lnTo>
                                  <a:lnTo>
                                    <a:pt x="0" y="71"/>
                                  </a:lnTo>
                                  <a:lnTo>
                                    <a:pt x="0" y="67"/>
                                  </a:lnTo>
                                  <a:lnTo>
                                    <a:pt x="0" y="65"/>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2" name="Freeform 2816"/>
                          <wps:cNvSpPr>
                            <a:spLocks/>
                          </wps:cNvSpPr>
                          <wps:spPr bwMode="auto">
                            <a:xfrm>
                              <a:off x="1671" y="2225"/>
                              <a:ext cx="340" cy="81"/>
                            </a:xfrm>
                            <a:custGeom>
                              <a:avLst/>
                              <a:gdLst>
                                <a:gd name="T0" fmla="*/ 0 w 340"/>
                                <a:gd name="T1" fmla="*/ 56 h 81"/>
                                <a:gd name="T2" fmla="*/ 18 w 340"/>
                                <a:gd name="T3" fmla="*/ 53 h 81"/>
                                <a:gd name="T4" fmla="*/ 37 w 340"/>
                                <a:gd name="T5" fmla="*/ 49 h 81"/>
                                <a:gd name="T6" fmla="*/ 55 w 340"/>
                                <a:gd name="T7" fmla="*/ 46 h 81"/>
                                <a:gd name="T8" fmla="*/ 75 w 340"/>
                                <a:gd name="T9" fmla="*/ 43 h 81"/>
                                <a:gd name="T10" fmla="*/ 94 w 340"/>
                                <a:gd name="T11" fmla="*/ 40 h 81"/>
                                <a:gd name="T12" fmla="*/ 115 w 340"/>
                                <a:gd name="T13" fmla="*/ 37 h 81"/>
                                <a:gd name="T14" fmla="*/ 135 w 340"/>
                                <a:gd name="T15" fmla="*/ 33 h 81"/>
                                <a:gd name="T16" fmla="*/ 155 w 340"/>
                                <a:gd name="T17" fmla="*/ 30 h 81"/>
                                <a:gd name="T18" fmla="*/ 177 w 340"/>
                                <a:gd name="T19" fmla="*/ 27 h 81"/>
                                <a:gd name="T20" fmla="*/ 199 w 340"/>
                                <a:gd name="T21" fmla="*/ 23 h 81"/>
                                <a:gd name="T22" fmla="*/ 221 w 340"/>
                                <a:gd name="T23" fmla="*/ 19 h 81"/>
                                <a:gd name="T24" fmla="*/ 245 w 340"/>
                                <a:gd name="T25" fmla="*/ 15 h 81"/>
                                <a:gd name="T26" fmla="*/ 268 w 340"/>
                                <a:gd name="T27" fmla="*/ 11 h 81"/>
                                <a:gd name="T28" fmla="*/ 291 w 340"/>
                                <a:gd name="T29" fmla="*/ 8 h 81"/>
                                <a:gd name="T30" fmla="*/ 315 w 340"/>
                                <a:gd name="T31" fmla="*/ 4 h 81"/>
                                <a:gd name="T32" fmla="*/ 340 w 340"/>
                                <a:gd name="T33" fmla="*/ 0 h 81"/>
                                <a:gd name="T34" fmla="*/ 340 w 340"/>
                                <a:gd name="T35" fmla="*/ 3 h 81"/>
                                <a:gd name="T36" fmla="*/ 340 w 340"/>
                                <a:gd name="T37" fmla="*/ 7 h 81"/>
                                <a:gd name="T38" fmla="*/ 340 w 340"/>
                                <a:gd name="T39" fmla="*/ 10 h 81"/>
                                <a:gd name="T40" fmla="*/ 340 w 340"/>
                                <a:gd name="T41" fmla="*/ 14 h 81"/>
                                <a:gd name="T42" fmla="*/ 340 w 340"/>
                                <a:gd name="T43" fmla="*/ 18 h 81"/>
                                <a:gd name="T44" fmla="*/ 340 w 340"/>
                                <a:gd name="T45" fmla="*/ 22 h 81"/>
                                <a:gd name="T46" fmla="*/ 340 w 340"/>
                                <a:gd name="T47" fmla="*/ 26 h 81"/>
                                <a:gd name="T48" fmla="*/ 340 w 340"/>
                                <a:gd name="T49" fmla="*/ 29 h 81"/>
                                <a:gd name="T50" fmla="*/ 316 w 340"/>
                                <a:gd name="T51" fmla="*/ 33 h 81"/>
                                <a:gd name="T52" fmla="*/ 292 w 340"/>
                                <a:gd name="T53" fmla="*/ 36 h 81"/>
                                <a:gd name="T54" fmla="*/ 268 w 340"/>
                                <a:gd name="T55" fmla="*/ 40 h 81"/>
                                <a:gd name="T56" fmla="*/ 245 w 340"/>
                                <a:gd name="T57" fmla="*/ 43 h 81"/>
                                <a:gd name="T58" fmla="*/ 222 w 340"/>
                                <a:gd name="T59" fmla="*/ 47 h 81"/>
                                <a:gd name="T60" fmla="*/ 199 w 340"/>
                                <a:gd name="T61" fmla="*/ 50 h 81"/>
                                <a:gd name="T62" fmla="*/ 177 w 340"/>
                                <a:gd name="T63" fmla="*/ 53 h 81"/>
                                <a:gd name="T64" fmla="*/ 155 w 340"/>
                                <a:gd name="T65" fmla="*/ 57 h 81"/>
                                <a:gd name="T66" fmla="*/ 135 w 340"/>
                                <a:gd name="T67" fmla="*/ 60 h 81"/>
                                <a:gd name="T68" fmla="*/ 115 w 340"/>
                                <a:gd name="T69" fmla="*/ 63 h 81"/>
                                <a:gd name="T70" fmla="*/ 95 w 340"/>
                                <a:gd name="T71" fmla="*/ 66 h 81"/>
                                <a:gd name="T72" fmla="*/ 75 w 340"/>
                                <a:gd name="T73" fmla="*/ 69 h 81"/>
                                <a:gd name="T74" fmla="*/ 55 w 340"/>
                                <a:gd name="T75" fmla="*/ 72 h 81"/>
                                <a:gd name="T76" fmla="*/ 37 w 340"/>
                                <a:gd name="T77" fmla="*/ 75 h 81"/>
                                <a:gd name="T78" fmla="*/ 18 w 340"/>
                                <a:gd name="T79" fmla="*/ 78 h 81"/>
                                <a:gd name="T80" fmla="*/ 0 w 340"/>
                                <a:gd name="T81" fmla="*/ 81 h 81"/>
                                <a:gd name="T82" fmla="*/ 0 w 340"/>
                                <a:gd name="T83" fmla="*/ 77 h 81"/>
                                <a:gd name="T84" fmla="*/ 0 w 340"/>
                                <a:gd name="T85" fmla="*/ 74 h 81"/>
                                <a:gd name="T86" fmla="*/ 0 w 340"/>
                                <a:gd name="T87" fmla="*/ 71 h 81"/>
                                <a:gd name="T88" fmla="*/ 0 w 340"/>
                                <a:gd name="T89" fmla="*/ 68 h 81"/>
                                <a:gd name="T90" fmla="*/ 0 w 340"/>
                                <a:gd name="T91" fmla="*/ 65 h 81"/>
                                <a:gd name="T92" fmla="*/ 0 w 340"/>
                                <a:gd name="T93" fmla="*/ 62 h 81"/>
                                <a:gd name="T94" fmla="*/ 0 w 340"/>
                                <a:gd name="T95" fmla="*/ 59 h 81"/>
                                <a:gd name="T96" fmla="*/ 0 w 340"/>
                                <a:gd name="T97" fmla="*/ 56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0" h="81">
                                  <a:moveTo>
                                    <a:pt x="0" y="56"/>
                                  </a:moveTo>
                                  <a:lnTo>
                                    <a:pt x="18" y="53"/>
                                  </a:lnTo>
                                  <a:lnTo>
                                    <a:pt x="37" y="49"/>
                                  </a:lnTo>
                                  <a:lnTo>
                                    <a:pt x="55" y="46"/>
                                  </a:lnTo>
                                  <a:lnTo>
                                    <a:pt x="75" y="43"/>
                                  </a:lnTo>
                                  <a:lnTo>
                                    <a:pt x="94" y="40"/>
                                  </a:lnTo>
                                  <a:lnTo>
                                    <a:pt x="115" y="37"/>
                                  </a:lnTo>
                                  <a:lnTo>
                                    <a:pt x="135" y="33"/>
                                  </a:lnTo>
                                  <a:lnTo>
                                    <a:pt x="155" y="30"/>
                                  </a:lnTo>
                                  <a:lnTo>
                                    <a:pt x="177" y="27"/>
                                  </a:lnTo>
                                  <a:lnTo>
                                    <a:pt x="199" y="23"/>
                                  </a:lnTo>
                                  <a:lnTo>
                                    <a:pt x="221" y="19"/>
                                  </a:lnTo>
                                  <a:lnTo>
                                    <a:pt x="245" y="15"/>
                                  </a:lnTo>
                                  <a:lnTo>
                                    <a:pt x="268" y="11"/>
                                  </a:lnTo>
                                  <a:lnTo>
                                    <a:pt x="291" y="8"/>
                                  </a:lnTo>
                                  <a:lnTo>
                                    <a:pt x="315" y="4"/>
                                  </a:lnTo>
                                  <a:lnTo>
                                    <a:pt x="340" y="0"/>
                                  </a:lnTo>
                                  <a:lnTo>
                                    <a:pt x="340" y="3"/>
                                  </a:lnTo>
                                  <a:lnTo>
                                    <a:pt x="340" y="7"/>
                                  </a:lnTo>
                                  <a:lnTo>
                                    <a:pt x="340" y="10"/>
                                  </a:lnTo>
                                  <a:lnTo>
                                    <a:pt x="340" y="14"/>
                                  </a:lnTo>
                                  <a:lnTo>
                                    <a:pt x="340" y="18"/>
                                  </a:lnTo>
                                  <a:lnTo>
                                    <a:pt x="340" y="22"/>
                                  </a:lnTo>
                                  <a:lnTo>
                                    <a:pt x="340" y="26"/>
                                  </a:lnTo>
                                  <a:lnTo>
                                    <a:pt x="340" y="29"/>
                                  </a:lnTo>
                                  <a:lnTo>
                                    <a:pt x="316" y="33"/>
                                  </a:lnTo>
                                  <a:lnTo>
                                    <a:pt x="292" y="36"/>
                                  </a:lnTo>
                                  <a:lnTo>
                                    <a:pt x="268" y="40"/>
                                  </a:lnTo>
                                  <a:lnTo>
                                    <a:pt x="245" y="43"/>
                                  </a:lnTo>
                                  <a:lnTo>
                                    <a:pt x="222" y="47"/>
                                  </a:lnTo>
                                  <a:lnTo>
                                    <a:pt x="199" y="50"/>
                                  </a:lnTo>
                                  <a:lnTo>
                                    <a:pt x="177" y="53"/>
                                  </a:lnTo>
                                  <a:lnTo>
                                    <a:pt x="155" y="57"/>
                                  </a:lnTo>
                                  <a:lnTo>
                                    <a:pt x="135" y="60"/>
                                  </a:lnTo>
                                  <a:lnTo>
                                    <a:pt x="115" y="63"/>
                                  </a:lnTo>
                                  <a:lnTo>
                                    <a:pt x="95" y="66"/>
                                  </a:lnTo>
                                  <a:lnTo>
                                    <a:pt x="75" y="69"/>
                                  </a:lnTo>
                                  <a:lnTo>
                                    <a:pt x="55" y="72"/>
                                  </a:lnTo>
                                  <a:lnTo>
                                    <a:pt x="37" y="75"/>
                                  </a:lnTo>
                                  <a:lnTo>
                                    <a:pt x="18" y="78"/>
                                  </a:lnTo>
                                  <a:lnTo>
                                    <a:pt x="0" y="81"/>
                                  </a:lnTo>
                                  <a:lnTo>
                                    <a:pt x="0" y="77"/>
                                  </a:lnTo>
                                  <a:lnTo>
                                    <a:pt x="0" y="74"/>
                                  </a:lnTo>
                                  <a:lnTo>
                                    <a:pt x="0" y="71"/>
                                  </a:lnTo>
                                  <a:lnTo>
                                    <a:pt x="0" y="68"/>
                                  </a:lnTo>
                                  <a:lnTo>
                                    <a:pt x="0" y="65"/>
                                  </a:lnTo>
                                  <a:lnTo>
                                    <a:pt x="0" y="62"/>
                                  </a:lnTo>
                                  <a:lnTo>
                                    <a:pt x="0" y="59"/>
                                  </a:lnTo>
                                  <a:lnTo>
                                    <a:pt x="0" y="56"/>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3" name="Freeform 2817"/>
                          <wps:cNvSpPr>
                            <a:spLocks/>
                          </wps:cNvSpPr>
                          <wps:spPr bwMode="auto">
                            <a:xfrm>
                              <a:off x="1671" y="2283"/>
                              <a:ext cx="341" cy="72"/>
                            </a:xfrm>
                            <a:custGeom>
                              <a:avLst/>
                              <a:gdLst>
                                <a:gd name="T0" fmla="*/ 0 w 341"/>
                                <a:gd name="T1" fmla="*/ 48 h 72"/>
                                <a:gd name="T2" fmla="*/ 18 w 341"/>
                                <a:gd name="T3" fmla="*/ 45 h 72"/>
                                <a:gd name="T4" fmla="*/ 37 w 341"/>
                                <a:gd name="T5" fmla="*/ 42 h 72"/>
                                <a:gd name="T6" fmla="*/ 56 w 341"/>
                                <a:gd name="T7" fmla="*/ 40 h 72"/>
                                <a:gd name="T8" fmla="*/ 75 w 341"/>
                                <a:gd name="T9" fmla="*/ 37 h 72"/>
                                <a:gd name="T10" fmla="*/ 95 w 341"/>
                                <a:gd name="T11" fmla="*/ 34 h 72"/>
                                <a:gd name="T12" fmla="*/ 115 w 341"/>
                                <a:gd name="T13" fmla="*/ 31 h 72"/>
                                <a:gd name="T14" fmla="*/ 135 w 341"/>
                                <a:gd name="T15" fmla="*/ 29 h 72"/>
                                <a:gd name="T16" fmla="*/ 156 w 341"/>
                                <a:gd name="T17" fmla="*/ 26 h 72"/>
                                <a:gd name="T18" fmla="*/ 177 w 341"/>
                                <a:gd name="T19" fmla="*/ 23 h 72"/>
                                <a:gd name="T20" fmla="*/ 200 w 341"/>
                                <a:gd name="T21" fmla="*/ 20 h 72"/>
                                <a:gd name="T22" fmla="*/ 222 w 341"/>
                                <a:gd name="T23" fmla="*/ 16 h 72"/>
                                <a:gd name="T24" fmla="*/ 245 w 341"/>
                                <a:gd name="T25" fmla="*/ 13 h 72"/>
                                <a:gd name="T26" fmla="*/ 268 w 341"/>
                                <a:gd name="T27" fmla="*/ 10 h 72"/>
                                <a:gd name="T28" fmla="*/ 292 w 341"/>
                                <a:gd name="T29" fmla="*/ 7 h 72"/>
                                <a:gd name="T30" fmla="*/ 316 w 341"/>
                                <a:gd name="T31" fmla="*/ 4 h 72"/>
                                <a:gd name="T32" fmla="*/ 341 w 341"/>
                                <a:gd name="T33" fmla="*/ 0 h 72"/>
                                <a:gd name="T34" fmla="*/ 341 w 341"/>
                                <a:gd name="T35" fmla="*/ 4 h 72"/>
                                <a:gd name="T36" fmla="*/ 341 w 341"/>
                                <a:gd name="T37" fmla="*/ 8 h 72"/>
                                <a:gd name="T38" fmla="*/ 341 w 341"/>
                                <a:gd name="T39" fmla="*/ 11 h 72"/>
                                <a:gd name="T40" fmla="*/ 341 w 341"/>
                                <a:gd name="T41" fmla="*/ 15 h 72"/>
                                <a:gd name="T42" fmla="*/ 341 w 341"/>
                                <a:gd name="T43" fmla="*/ 19 h 72"/>
                                <a:gd name="T44" fmla="*/ 341 w 341"/>
                                <a:gd name="T45" fmla="*/ 22 h 72"/>
                                <a:gd name="T46" fmla="*/ 341 w 341"/>
                                <a:gd name="T47" fmla="*/ 26 h 72"/>
                                <a:gd name="T48" fmla="*/ 341 w 341"/>
                                <a:gd name="T49" fmla="*/ 30 h 72"/>
                                <a:gd name="T50" fmla="*/ 317 w 341"/>
                                <a:gd name="T51" fmla="*/ 33 h 72"/>
                                <a:gd name="T52" fmla="*/ 293 w 341"/>
                                <a:gd name="T53" fmla="*/ 36 h 72"/>
                                <a:gd name="T54" fmla="*/ 269 w 341"/>
                                <a:gd name="T55" fmla="*/ 39 h 72"/>
                                <a:gd name="T56" fmla="*/ 246 w 341"/>
                                <a:gd name="T57" fmla="*/ 42 h 72"/>
                                <a:gd name="T58" fmla="*/ 223 w 341"/>
                                <a:gd name="T59" fmla="*/ 44 h 72"/>
                                <a:gd name="T60" fmla="*/ 200 w 341"/>
                                <a:gd name="T61" fmla="*/ 47 h 72"/>
                                <a:gd name="T62" fmla="*/ 178 w 341"/>
                                <a:gd name="T63" fmla="*/ 50 h 72"/>
                                <a:gd name="T64" fmla="*/ 156 w 341"/>
                                <a:gd name="T65" fmla="*/ 53 h 72"/>
                                <a:gd name="T66" fmla="*/ 135 w 341"/>
                                <a:gd name="T67" fmla="*/ 55 h 72"/>
                                <a:gd name="T68" fmla="*/ 115 w 341"/>
                                <a:gd name="T69" fmla="*/ 58 h 72"/>
                                <a:gd name="T70" fmla="*/ 95 w 341"/>
                                <a:gd name="T71" fmla="*/ 60 h 72"/>
                                <a:gd name="T72" fmla="*/ 76 w 341"/>
                                <a:gd name="T73" fmla="*/ 63 h 72"/>
                                <a:gd name="T74" fmla="*/ 56 w 341"/>
                                <a:gd name="T75" fmla="*/ 65 h 72"/>
                                <a:gd name="T76" fmla="*/ 37 w 341"/>
                                <a:gd name="T77" fmla="*/ 68 h 72"/>
                                <a:gd name="T78" fmla="*/ 18 w 341"/>
                                <a:gd name="T79" fmla="*/ 70 h 72"/>
                                <a:gd name="T80" fmla="*/ 0 w 341"/>
                                <a:gd name="T81" fmla="*/ 72 h 72"/>
                                <a:gd name="T82" fmla="*/ 0 w 341"/>
                                <a:gd name="T83" fmla="*/ 69 h 72"/>
                                <a:gd name="T84" fmla="*/ 0 w 341"/>
                                <a:gd name="T85" fmla="*/ 66 h 72"/>
                                <a:gd name="T86" fmla="*/ 0 w 341"/>
                                <a:gd name="T87" fmla="*/ 63 h 72"/>
                                <a:gd name="T88" fmla="*/ 0 w 341"/>
                                <a:gd name="T89" fmla="*/ 60 h 72"/>
                                <a:gd name="T90" fmla="*/ 0 w 341"/>
                                <a:gd name="T91" fmla="*/ 56 h 72"/>
                                <a:gd name="T92" fmla="*/ 0 w 341"/>
                                <a:gd name="T93" fmla="*/ 53 h 72"/>
                                <a:gd name="T94" fmla="*/ 0 w 341"/>
                                <a:gd name="T95" fmla="*/ 50 h 72"/>
                                <a:gd name="T96" fmla="*/ 0 w 341"/>
                                <a:gd name="T97" fmla="*/ 48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1" h="72">
                                  <a:moveTo>
                                    <a:pt x="0" y="48"/>
                                  </a:moveTo>
                                  <a:lnTo>
                                    <a:pt x="18" y="45"/>
                                  </a:lnTo>
                                  <a:lnTo>
                                    <a:pt x="37" y="42"/>
                                  </a:lnTo>
                                  <a:lnTo>
                                    <a:pt x="56" y="40"/>
                                  </a:lnTo>
                                  <a:lnTo>
                                    <a:pt x="75" y="37"/>
                                  </a:lnTo>
                                  <a:lnTo>
                                    <a:pt x="95" y="34"/>
                                  </a:lnTo>
                                  <a:lnTo>
                                    <a:pt x="115" y="31"/>
                                  </a:lnTo>
                                  <a:lnTo>
                                    <a:pt x="135" y="29"/>
                                  </a:lnTo>
                                  <a:lnTo>
                                    <a:pt x="156" y="26"/>
                                  </a:lnTo>
                                  <a:lnTo>
                                    <a:pt x="177" y="23"/>
                                  </a:lnTo>
                                  <a:lnTo>
                                    <a:pt x="200" y="20"/>
                                  </a:lnTo>
                                  <a:lnTo>
                                    <a:pt x="222" y="16"/>
                                  </a:lnTo>
                                  <a:lnTo>
                                    <a:pt x="245" y="13"/>
                                  </a:lnTo>
                                  <a:lnTo>
                                    <a:pt x="268" y="10"/>
                                  </a:lnTo>
                                  <a:lnTo>
                                    <a:pt x="292" y="7"/>
                                  </a:lnTo>
                                  <a:lnTo>
                                    <a:pt x="316" y="4"/>
                                  </a:lnTo>
                                  <a:lnTo>
                                    <a:pt x="341" y="0"/>
                                  </a:lnTo>
                                  <a:lnTo>
                                    <a:pt x="341" y="4"/>
                                  </a:lnTo>
                                  <a:lnTo>
                                    <a:pt x="341" y="8"/>
                                  </a:lnTo>
                                  <a:lnTo>
                                    <a:pt x="341" y="11"/>
                                  </a:lnTo>
                                  <a:lnTo>
                                    <a:pt x="341" y="15"/>
                                  </a:lnTo>
                                  <a:lnTo>
                                    <a:pt x="341" y="19"/>
                                  </a:lnTo>
                                  <a:lnTo>
                                    <a:pt x="341" y="22"/>
                                  </a:lnTo>
                                  <a:lnTo>
                                    <a:pt x="341" y="26"/>
                                  </a:lnTo>
                                  <a:lnTo>
                                    <a:pt x="341" y="30"/>
                                  </a:lnTo>
                                  <a:lnTo>
                                    <a:pt x="317" y="33"/>
                                  </a:lnTo>
                                  <a:lnTo>
                                    <a:pt x="293" y="36"/>
                                  </a:lnTo>
                                  <a:lnTo>
                                    <a:pt x="269" y="39"/>
                                  </a:lnTo>
                                  <a:lnTo>
                                    <a:pt x="246" y="42"/>
                                  </a:lnTo>
                                  <a:lnTo>
                                    <a:pt x="223" y="44"/>
                                  </a:lnTo>
                                  <a:lnTo>
                                    <a:pt x="200" y="47"/>
                                  </a:lnTo>
                                  <a:lnTo>
                                    <a:pt x="178" y="50"/>
                                  </a:lnTo>
                                  <a:lnTo>
                                    <a:pt x="156" y="53"/>
                                  </a:lnTo>
                                  <a:lnTo>
                                    <a:pt x="135" y="55"/>
                                  </a:lnTo>
                                  <a:lnTo>
                                    <a:pt x="115" y="58"/>
                                  </a:lnTo>
                                  <a:lnTo>
                                    <a:pt x="95" y="60"/>
                                  </a:lnTo>
                                  <a:lnTo>
                                    <a:pt x="76" y="63"/>
                                  </a:lnTo>
                                  <a:lnTo>
                                    <a:pt x="56" y="65"/>
                                  </a:lnTo>
                                  <a:lnTo>
                                    <a:pt x="37" y="68"/>
                                  </a:lnTo>
                                  <a:lnTo>
                                    <a:pt x="18" y="70"/>
                                  </a:lnTo>
                                  <a:lnTo>
                                    <a:pt x="0" y="72"/>
                                  </a:lnTo>
                                  <a:lnTo>
                                    <a:pt x="0" y="69"/>
                                  </a:lnTo>
                                  <a:lnTo>
                                    <a:pt x="0" y="66"/>
                                  </a:lnTo>
                                  <a:lnTo>
                                    <a:pt x="0" y="63"/>
                                  </a:lnTo>
                                  <a:lnTo>
                                    <a:pt x="0" y="60"/>
                                  </a:lnTo>
                                  <a:lnTo>
                                    <a:pt x="0" y="56"/>
                                  </a:lnTo>
                                  <a:lnTo>
                                    <a:pt x="0" y="53"/>
                                  </a:lnTo>
                                  <a:lnTo>
                                    <a:pt x="0" y="50"/>
                                  </a:lnTo>
                                  <a:lnTo>
                                    <a:pt x="0" y="48"/>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4" name="Freeform 2818"/>
                          <wps:cNvSpPr>
                            <a:spLocks/>
                          </wps:cNvSpPr>
                          <wps:spPr bwMode="auto">
                            <a:xfrm>
                              <a:off x="1671" y="2343"/>
                              <a:ext cx="342" cy="63"/>
                            </a:xfrm>
                            <a:custGeom>
                              <a:avLst/>
                              <a:gdLst>
                                <a:gd name="T0" fmla="*/ 0 w 342"/>
                                <a:gd name="T1" fmla="*/ 37 h 63"/>
                                <a:gd name="T2" fmla="*/ 18 w 342"/>
                                <a:gd name="T3" fmla="*/ 35 h 63"/>
                                <a:gd name="T4" fmla="*/ 37 w 342"/>
                                <a:gd name="T5" fmla="*/ 33 h 63"/>
                                <a:gd name="T6" fmla="*/ 56 w 342"/>
                                <a:gd name="T7" fmla="*/ 31 h 63"/>
                                <a:gd name="T8" fmla="*/ 76 w 342"/>
                                <a:gd name="T9" fmla="*/ 29 h 63"/>
                                <a:gd name="T10" fmla="*/ 95 w 342"/>
                                <a:gd name="T11" fmla="*/ 27 h 63"/>
                                <a:gd name="T12" fmla="*/ 115 w 342"/>
                                <a:gd name="T13" fmla="*/ 24 h 63"/>
                                <a:gd name="T14" fmla="*/ 135 w 342"/>
                                <a:gd name="T15" fmla="*/ 22 h 63"/>
                                <a:gd name="T16" fmla="*/ 156 w 342"/>
                                <a:gd name="T17" fmla="*/ 20 h 63"/>
                                <a:gd name="T18" fmla="*/ 178 w 342"/>
                                <a:gd name="T19" fmla="*/ 17 h 63"/>
                                <a:gd name="T20" fmla="*/ 200 w 342"/>
                                <a:gd name="T21" fmla="*/ 15 h 63"/>
                                <a:gd name="T22" fmla="*/ 223 w 342"/>
                                <a:gd name="T23" fmla="*/ 12 h 63"/>
                                <a:gd name="T24" fmla="*/ 246 w 342"/>
                                <a:gd name="T25" fmla="*/ 10 h 63"/>
                                <a:gd name="T26" fmla="*/ 269 w 342"/>
                                <a:gd name="T27" fmla="*/ 7 h 63"/>
                                <a:gd name="T28" fmla="*/ 293 w 342"/>
                                <a:gd name="T29" fmla="*/ 5 h 63"/>
                                <a:gd name="T30" fmla="*/ 317 w 342"/>
                                <a:gd name="T31" fmla="*/ 2 h 63"/>
                                <a:gd name="T32" fmla="*/ 342 w 342"/>
                                <a:gd name="T33" fmla="*/ 0 h 63"/>
                                <a:gd name="T34" fmla="*/ 342 w 342"/>
                                <a:gd name="T35" fmla="*/ 3 h 63"/>
                                <a:gd name="T36" fmla="*/ 342 w 342"/>
                                <a:gd name="T37" fmla="*/ 7 h 63"/>
                                <a:gd name="T38" fmla="*/ 342 w 342"/>
                                <a:gd name="T39" fmla="*/ 10 h 63"/>
                                <a:gd name="T40" fmla="*/ 342 w 342"/>
                                <a:gd name="T41" fmla="*/ 14 h 63"/>
                                <a:gd name="T42" fmla="*/ 342 w 342"/>
                                <a:gd name="T43" fmla="*/ 18 h 63"/>
                                <a:gd name="T44" fmla="*/ 342 w 342"/>
                                <a:gd name="T45" fmla="*/ 22 h 63"/>
                                <a:gd name="T46" fmla="*/ 342 w 342"/>
                                <a:gd name="T47" fmla="*/ 25 h 63"/>
                                <a:gd name="T48" fmla="*/ 342 w 342"/>
                                <a:gd name="T49" fmla="*/ 29 h 63"/>
                                <a:gd name="T50" fmla="*/ 317 w 342"/>
                                <a:gd name="T51" fmla="*/ 31 h 63"/>
                                <a:gd name="T52" fmla="*/ 294 w 342"/>
                                <a:gd name="T53" fmla="*/ 34 h 63"/>
                                <a:gd name="T54" fmla="*/ 270 w 342"/>
                                <a:gd name="T55" fmla="*/ 36 h 63"/>
                                <a:gd name="T56" fmla="*/ 246 w 342"/>
                                <a:gd name="T57" fmla="*/ 38 h 63"/>
                                <a:gd name="T58" fmla="*/ 223 w 342"/>
                                <a:gd name="T59" fmla="*/ 40 h 63"/>
                                <a:gd name="T60" fmla="*/ 201 w 342"/>
                                <a:gd name="T61" fmla="*/ 43 h 63"/>
                                <a:gd name="T62" fmla="*/ 178 w 342"/>
                                <a:gd name="T63" fmla="*/ 45 h 63"/>
                                <a:gd name="T64" fmla="*/ 156 w 342"/>
                                <a:gd name="T65" fmla="*/ 48 h 63"/>
                                <a:gd name="T66" fmla="*/ 135 w 342"/>
                                <a:gd name="T67" fmla="*/ 49 h 63"/>
                                <a:gd name="T68" fmla="*/ 115 w 342"/>
                                <a:gd name="T69" fmla="*/ 51 h 63"/>
                                <a:gd name="T70" fmla="*/ 95 w 342"/>
                                <a:gd name="T71" fmla="*/ 53 h 63"/>
                                <a:gd name="T72" fmla="*/ 76 w 342"/>
                                <a:gd name="T73" fmla="*/ 55 h 63"/>
                                <a:gd name="T74" fmla="*/ 56 w 342"/>
                                <a:gd name="T75" fmla="*/ 57 h 63"/>
                                <a:gd name="T76" fmla="*/ 37 w 342"/>
                                <a:gd name="T77" fmla="*/ 59 h 63"/>
                                <a:gd name="T78" fmla="*/ 18 w 342"/>
                                <a:gd name="T79" fmla="*/ 61 h 63"/>
                                <a:gd name="T80" fmla="*/ 0 w 342"/>
                                <a:gd name="T81" fmla="*/ 63 h 63"/>
                                <a:gd name="T82" fmla="*/ 0 w 342"/>
                                <a:gd name="T83" fmla="*/ 59 h 63"/>
                                <a:gd name="T84" fmla="*/ 0 w 342"/>
                                <a:gd name="T85" fmla="*/ 56 h 63"/>
                                <a:gd name="T86" fmla="*/ 0 w 342"/>
                                <a:gd name="T87" fmla="*/ 53 h 63"/>
                                <a:gd name="T88" fmla="*/ 0 w 342"/>
                                <a:gd name="T89" fmla="*/ 50 h 63"/>
                                <a:gd name="T90" fmla="*/ 0 w 342"/>
                                <a:gd name="T91" fmla="*/ 47 h 63"/>
                                <a:gd name="T92" fmla="*/ 0 w 342"/>
                                <a:gd name="T93" fmla="*/ 44 h 63"/>
                                <a:gd name="T94" fmla="*/ 0 w 342"/>
                                <a:gd name="T95" fmla="*/ 40 h 63"/>
                                <a:gd name="T96" fmla="*/ 0 w 342"/>
                                <a:gd name="T97" fmla="*/ 37 h 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2" h="63">
                                  <a:moveTo>
                                    <a:pt x="0" y="37"/>
                                  </a:moveTo>
                                  <a:lnTo>
                                    <a:pt x="18" y="35"/>
                                  </a:lnTo>
                                  <a:lnTo>
                                    <a:pt x="37" y="33"/>
                                  </a:lnTo>
                                  <a:lnTo>
                                    <a:pt x="56" y="31"/>
                                  </a:lnTo>
                                  <a:lnTo>
                                    <a:pt x="76" y="29"/>
                                  </a:lnTo>
                                  <a:lnTo>
                                    <a:pt x="95" y="27"/>
                                  </a:lnTo>
                                  <a:lnTo>
                                    <a:pt x="115" y="24"/>
                                  </a:lnTo>
                                  <a:lnTo>
                                    <a:pt x="135" y="22"/>
                                  </a:lnTo>
                                  <a:lnTo>
                                    <a:pt x="156" y="20"/>
                                  </a:lnTo>
                                  <a:lnTo>
                                    <a:pt x="178" y="17"/>
                                  </a:lnTo>
                                  <a:lnTo>
                                    <a:pt x="200" y="15"/>
                                  </a:lnTo>
                                  <a:lnTo>
                                    <a:pt x="223" y="12"/>
                                  </a:lnTo>
                                  <a:lnTo>
                                    <a:pt x="246" y="10"/>
                                  </a:lnTo>
                                  <a:lnTo>
                                    <a:pt x="269" y="7"/>
                                  </a:lnTo>
                                  <a:lnTo>
                                    <a:pt x="293" y="5"/>
                                  </a:lnTo>
                                  <a:lnTo>
                                    <a:pt x="317" y="2"/>
                                  </a:lnTo>
                                  <a:lnTo>
                                    <a:pt x="342" y="0"/>
                                  </a:lnTo>
                                  <a:lnTo>
                                    <a:pt x="342" y="3"/>
                                  </a:lnTo>
                                  <a:lnTo>
                                    <a:pt x="342" y="7"/>
                                  </a:lnTo>
                                  <a:lnTo>
                                    <a:pt x="342" y="10"/>
                                  </a:lnTo>
                                  <a:lnTo>
                                    <a:pt x="342" y="14"/>
                                  </a:lnTo>
                                  <a:lnTo>
                                    <a:pt x="342" y="18"/>
                                  </a:lnTo>
                                  <a:lnTo>
                                    <a:pt x="342" y="22"/>
                                  </a:lnTo>
                                  <a:lnTo>
                                    <a:pt x="342" y="25"/>
                                  </a:lnTo>
                                  <a:lnTo>
                                    <a:pt x="342" y="29"/>
                                  </a:lnTo>
                                  <a:lnTo>
                                    <a:pt x="317" y="31"/>
                                  </a:lnTo>
                                  <a:lnTo>
                                    <a:pt x="294" y="34"/>
                                  </a:lnTo>
                                  <a:lnTo>
                                    <a:pt x="270" y="36"/>
                                  </a:lnTo>
                                  <a:lnTo>
                                    <a:pt x="246" y="38"/>
                                  </a:lnTo>
                                  <a:lnTo>
                                    <a:pt x="223" y="40"/>
                                  </a:lnTo>
                                  <a:lnTo>
                                    <a:pt x="201" y="43"/>
                                  </a:lnTo>
                                  <a:lnTo>
                                    <a:pt x="178" y="45"/>
                                  </a:lnTo>
                                  <a:lnTo>
                                    <a:pt x="156" y="48"/>
                                  </a:lnTo>
                                  <a:lnTo>
                                    <a:pt x="135" y="49"/>
                                  </a:lnTo>
                                  <a:lnTo>
                                    <a:pt x="115" y="51"/>
                                  </a:lnTo>
                                  <a:lnTo>
                                    <a:pt x="95" y="53"/>
                                  </a:lnTo>
                                  <a:lnTo>
                                    <a:pt x="76" y="55"/>
                                  </a:lnTo>
                                  <a:lnTo>
                                    <a:pt x="56" y="57"/>
                                  </a:lnTo>
                                  <a:lnTo>
                                    <a:pt x="37" y="59"/>
                                  </a:lnTo>
                                  <a:lnTo>
                                    <a:pt x="18" y="61"/>
                                  </a:lnTo>
                                  <a:lnTo>
                                    <a:pt x="0" y="63"/>
                                  </a:lnTo>
                                  <a:lnTo>
                                    <a:pt x="0" y="59"/>
                                  </a:lnTo>
                                  <a:lnTo>
                                    <a:pt x="0" y="56"/>
                                  </a:lnTo>
                                  <a:lnTo>
                                    <a:pt x="0" y="53"/>
                                  </a:lnTo>
                                  <a:lnTo>
                                    <a:pt x="0" y="50"/>
                                  </a:lnTo>
                                  <a:lnTo>
                                    <a:pt x="0" y="47"/>
                                  </a:lnTo>
                                  <a:lnTo>
                                    <a:pt x="0" y="44"/>
                                  </a:lnTo>
                                  <a:lnTo>
                                    <a:pt x="0" y="40"/>
                                  </a:lnTo>
                                  <a:lnTo>
                                    <a:pt x="0" y="37"/>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5" name="Freeform 2819"/>
                          <wps:cNvSpPr>
                            <a:spLocks/>
                          </wps:cNvSpPr>
                          <wps:spPr bwMode="auto">
                            <a:xfrm>
                              <a:off x="1671" y="2402"/>
                              <a:ext cx="343" cy="54"/>
                            </a:xfrm>
                            <a:custGeom>
                              <a:avLst/>
                              <a:gdLst>
                                <a:gd name="T0" fmla="*/ 0 w 343"/>
                                <a:gd name="T1" fmla="*/ 29 h 54"/>
                                <a:gd name="T2" fmla="*/ 18 w 343"/>
                                <a:gd name="T3" fmla="*/ 27 h 54"/>
                                <a:gd name="T4" fmla="*/ 37 w 343"/>
                                <a:gd name="T5" fmla="*/ 25 h 54"/>
                                <a:gd name="T6" fmla="*/ 56 w 343"/>
                                <a:gd name="T7" fmla="*/ 24 h 54"/>
                                <a:gd name="T8" fmla="*/ 76 w 343"/>
                                <a:gd name="T9" fmla="*/ 22 h 54"/>
                                <a:gd name="T10" fmla="*/ 95 w 343"/>
                                <a:gd name="T11" fmla="*/ 20 h 54"/>
                                <a:gd name="T12" fmla="*/ 116 w 343"/>
                                <a:gd name="T13" fmla="*/ 19 h 54"/>
                                <a:gd name="T14" fmla="*/ 136 w 343"/>
                                <a:gd name="T15" fmla="*/ 17 h 54"/>
                                <a:gd name="T16" fmla="*/ 157 w 343"/>
                                <a:gd name="T17" fmla="*/ 15 h 54"/>
                                <a:gd name="T18" fmla="*/ 178 w 343"/>
                                <a:gd name="T19" fmla="*/ 13 h 54"/>
                                <a:gd name="T20" fmla="*/ 201 w 343"/>
                                <a:gd name="T21" fmla="*/ 12 h 54"/>
                                <a:gd name="T22" fmla="*/ 223 w 343"/>
                                <a:gd name="T23" fmla="*/ 10 h 54"/>
                                <a:gd name="T24" fmla="*/ 247 w 343"/>
                                <a:gd name="T25" fmla="*/ 8 h 54"/>
                                <a:gd name="T26" fmla="*/ 270 w 343"/>
                                <a:gd name="T27" fmla="*/ 6 h 54"/>
                                <a:gd name="T28" fmla="*/ 294 w 343"/>
                                <a:gd name="T29" fmla="*/ 4 h 54"/>
                                <a:gd name="T30" fmla="*/ 318 w 343"/>
                                <a:gd name="T31" fmla="*/ 2 h 54"/>
                                <a:gd name="T32" fmla="*/ 343 w 343"/>
                                <a:gd name="T33" fmla="*/ 0 h 54"/>
                                <a:gd name="T34" fmla="*/ 343 w 343"/>
                                <a:gd name="T35" fmla="*/ 4 h 54"/>
                                <a:gd name="T36" fmla="*/ 343 w 343"/>
                                <a:gd name="T37" fmla="*/ 7 h 54"/>
                                <a:gd name="T38" fmla="*/ 343 w 343"/>
                                <a:gd name="T39" fmla="*/ 11 h 54"/>
                                <a:gd name="T40" fmla="*/ 343 w 343"/>
                                <a:gd name="T41" fmla="*/ 15 h 54"/>
                                <a:gd name="T42" fmla="*/ 343 w 343"/>
                                <a:gd name="T43" fmla="*/ 18 h 54"/>
                                <a:gd name="T44" fmla="*/ 343 w 343"/>
                                <a:gd name="T45" fmla="*/ 22 h 54"/>
                                <a:gd name="T46" fmla="*/ 343 w 343"/>
                                <a:gd name="T47" fmla="*/ 26 h 54"/>
                                <a:gd name="T48" fmla="*/ 343 w 343"/>
                                <a:gd name="T49" fmla="*/ 30 h 54"/>
                                <a:gd name="T50" fmla="*/ 318 w 343"/>
                                <a:gd name="T51" fmla="*/ 32 h 54"/>
                                <a:gd name="T52" fmla="*/ 294 w 343"/>
                                <a:gd name="T53" fmla="*/ 33 h 54"/>
                                <a:gd name="T54" fmla="*/ 270 w 343"/>
                                <a:gd name="T55" fmla="*/ 35 h 54"/>
                                <a:gd name="T56" fmla="*/ 247 w 343"/>
                                <a:gd name="T57" fmla="*/ 36 h 54"/>
                                <a:gd name="T58" fmla="*/ 224 w 343"/>
                                <a:gd name="T59" fmla="*/ 38 h 54"/>
                                <a:gd name="T60" fmla="*/ 201 w 343"/>
                                <a:gd name="T61" fmla="*/ 40 h 54"/>
                                <a:gd name="T62" fmla="*/ 178 w 343"/>
                                <a:gd name="T63" fmla="*/ 41 h 54"/>
                                <a:gd name="T64" fmla="*/ 157 w 343"/>
                                <a:gd name="T65" fmla="*/ 43 h 54"/>
                                <a:gd name="T66" fmla="*/ 136 w 343"/>
                                <a:gd name="T67" fmla="*/ 44 h 54"/>
                                <a:gd name="T68" fmla="*/ 116 w 343"/>
                                <a:gd name="T69" fmla="*/ 46 h 54"/>
                                <a:gd name="T70" fmla="*/ 95 w 343"/>
                                <a:gd name="T71" fmla="*/ 47 h 54"/>
                                <a:gd name="T72" fmla="*/ 76 w 343"/>
                                <a:gd name="T73" fmla="*/ 48 h 54"/>
                                <a:gd name="T74" fmla="*/ 56 w 343"/>
                                <a:gd name="T75" fmla="*/ 50 h 54"/>
                                <a:gd name="T76" fmla="*/ 37 w 343"/>
                                <a:gd name="T77" fmla="*/ 51 h 54"/>
                                <a:gd name="T78" fmla="*/ 18 w 343"/>
                                <a:gd name="T79" fmla="*/ 52 h 54"/>
                                <a:gd name="T80" fmla="*/ 0 w 343"/>
                                <a:gd name="T81" fmla="*/ 54 h 54"/>
                                <a:gd name="T82" fmla="*/ 0 w 343"/>
                                <a:gd name="T83" fmla="*/ 51 h 54"/>
                                <a:gd name="T84" fmla="*/ 0 w 343"/>
                                <a:gd name="T85" fmla="*/ 47 h 54"/>
                                <a:gd name="T86" fmla="*/ 0 w 343"/>
                                <a:gd name="T87" fmla="*/ 44 h 54"/>
                                <a:gd name="T88" fmla="*/ 0 w 343"/>
                                <a:gd name="T89" fmla="*/ 41 h 54"/>
                                <a:gd name="T90" fmla="*/ 0 w 343"/>
                                <a:gd name="T91" fmla="*/ 38 h 54"/>
                                <a:gd name="T92" fmla="*/ 0 w 343"/>
                                <a:gd name="T93" fmla="*/ 34 h 54"/>
                                <a:gd name="T94" fmla="*/ 0 w 343"/>
                                <a:gd name="T95" fmla="*/ 32 h 54"/>
                                <a:gd name="T96" fmla="*/ 0 w 343"/>
                                <a:gd name="T97" fmla="*/ 29 h 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3" h="54">
                                  <a:moveTo>
                                    <a:pt x="0" y="29"/>
                                  </a:moveTo>
                                  <a:lnTo>
                                    <a:pt x="18" y="27"/>
                                  </a:lnTo>
                                  <a:lnTo>
                                    <a:pt x="37" y="25"/>
                                  </a:lnTo>
                                  <a:lnTo>
                                    <a:pt x="56" y="24"/>
                                  </a:lnTo>
                                  <a:lnTo>
                                    <a:pt x="76" y="22"/>
                                  </a:lnTo>
                                  <a:lnTo>
                                    <a:pt x="95" y="20"/>
                                  </a:lnTo>
                                  <a:lnTo>
                                    <a:pt x="116" y="19"/>
                                  </a:lnTo>
                                  <a:lnTo>
                                    <a:pt x="136" y="17"/>
                                  </a:lnTo>
                                  <a:lnTo>
                                    <a:pt x="157" y="15"/>
                                  </a:lnTo>
                                  <a:lnTo>
                                    <a:pt x="178" y="13"/>
                                  </a:lnTo>
                                  <a:lnTo>
                                    <a:pt x="201" y="12"/>
                                  </a:lnTo>
                                  <a:lnTo>
                                    <a:pt x="223" y="10"/>
                                  </a:lnTo>
                                  <a:lnTo>
                                    <a:pt x="247" y="8"/>
                                  </a:lnTo>
                                  <a:lnTo>
                                    <a:pt x="270" y="6"/>
                                  </a:lnTo>
                                  <a:lnTo>
                                    <a:pt x="294" y="4"/>
                                  </a:lnTo>
                                  <a:lnTo>
                                    <a:pt x="318" y="2"/>
                                  </a:lnTo>
                                  <a:lnTo>
                                    <a:pt x="343" y="0"/>
                                  </a:lnTo>
                                  <a:lnTo>
                                    <a:pt x="343" y="4"/>
                                  </a:lnTo>
                                  <a:lnTo>
                                    <a:pt x="343" y="7"/>
                                  </a:lnTo>
                                  <a:lnTo>
                                    <a:pt x="343" y="11"/>
                                  </a:lnTo>
                                  <a:lnTo>
                                    <a:pt x="343" y="15"/>
                                  </a:lnTo>
                                  <a:lnTo>
                                    <a:pt x="343" y="18"/>
                                  </a:lnTo>
                                  <a:lnTo>
                                    <a:pt x="343" y="22"/>
                                  </a:lnTo>
                                  <a:lnTo>
                                    <a:pt x="343" y="26"/>
                                  </a:lnTo>
                                  <a:lnTo>
                                    <a:pt x="343" y="30"/>
                                  </a:lnTo>
                                  <a:lnTo>
                                    <a:pt x="318" y="32"/>
                                  </a:lnTo>
                                  <a:lnTo>
                                    <a:pt x="294" y="33"/>
                                  </a:lnTo>
                                  <a:lnTo>
                                    <a:pt x="270" y="35"/>
                                  </a:lnTo>
                                  <a:lnTo>
                                    <a:pt x="247" y="36"/>
                                  </a:lnTo>
                                  <a:lnTo>
                                    <a:pt x="224" y="38"/>
                                  </a:lnTo>
                                  <a:lnTo>
                                    <a:pt x="201" y="40"/>
                                  </a:lnTo>
                                  <a:lnTo>
                                    <a:pt x="178" y="41"/>
                                  </a:lnTo>
                                  <a:lnTo>
                                    <a:pt x="157" y="43"/>
                                  </a:lnTo>
                                  <a:lnTo>
                                    <a:pt x="136" y="44"/>
                                  </a:lnTo>
                                  <a:lnTo>
                                    <a:pt x="116" y="46"/>
                                  </a:lnTo>
                                  <a:lnTo>
                                    <a:pt x="95" y="47"/>
                                  </a:lnTo>
                                  <a:lnTo>
                                    <a:pt x="76" y="48"/>
                                  </a:lnTo>
                                  <a:lnTo>
                                    <a:pt x="56" y="50"/>
                                  </a:lnTo>
                                  <a:lnTo>
                                    <a:pt x="37" y="51"/>
                                  </a:lnTo>
                                  <a:lnTo>
                                    <a:pt x="18" y="52"/>
                                  </a:lnTo>
                                  <a:lnTo>
                                    <a:pt x="0" y="54"/>
                                  </a:lnTo>
                                  <a:lnTo>
                                    <a:pt x="0" y="51"/>
                                  </a:lnTo>
                                  <a:lnTo>
                                    <a:pt x="0" y="47"/>
                                  </a:lnTo>
                                  <a:lnTo>
                                    <a:pt x="0" y="44"/>
                                  </a:lnTo>
                                  <a:lnTo>
                                    <a:pt x="0" y="41"/>
                                  </a:lnTo>
                                  <a:lnTo>
                                    <a:pt x="0" y="38"/>
                                  </a:lnTo>
                                  <a:lnTo>
                                    <a:pt x="0" y="34"/>
                                  </a:lnTo>
                                  <a:lnTo>
                                    <a:pt x="0" y="32"/>
                                  </a:lnTo>
                                  <a:lnTo>
                                    <a:pt x="0" y="29"/>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6" name="Freeform 2820"/>
                          <wps:cNvSpPr>
                            <a:spLocks/>
                          </wps:cNvSpPr>
                          <wps:spPr bwMode="auto">
                            <a:xfrm>
                              <a:off x="1671" y="2461"/>
                              <a:ext cx="344" cy="45"/>
                            </a:xfrm>
                            <a:custGeom>
                              <a:avLst/>
                              <a:gdLst>
                                <a:gd name="T0" fmla="*/ 0 w 344"/>
                                <a:gd name="T1" fmla="*/ 20 h 45"/>
                                <a:gd name="T2" fmla="*/ 19 w 344"/>
                                <a:gd name="T3" fmla="*/ 19 h 45"/>
                                <a:gd name="T4" fmla="*/ 37 w 344"/>
                                <a:gd name="T5" fmla="*/ 18 h 45"/>
                                <a:gd name="T6" fmla="*/ 56 w 344"/>
                                <a:gd name="T7" fmla="*/ 17 h 45"/>
                                <a:gd name="T8" fmla="*/ 76 w 344"/>
                                <a:gd name="T9" fmla="*/ 16 h 45"/>
                                <a:gd name="T10" fmla="*/ 96 w 344"/>
                                <a:gd name="T11" fmla="*/ 14 h 45"/>
                                <a:gd name="T12" fmla="*/ 116 w 344"/>
                                <a:gd name="T13" fmla="*/ 13 h 45"/>
                                <a:gd name="T14" fmla="*/ 136 w 344"/>
                                <a:gd name="T15" fmla="*/ 12 h 45"/>
                                <a:gd name="T16" fmla="*/ 157 w 344"/>
                                <a:gd name="T17" fmla="*/ 11 h 45"/>
                                <a:gd name="T18" fmla="*/ 179 w 344"/>
                                <a:gd name="T19" fmla="*/ 10 h 45"/>
                                <a:gd name="T20" fmla="*/ 201 w 344"/>
                                <a:gd name="T21" fmla="*/ 9 h 45"/>
                                <a:gd name="T22" fmla="*/ 224 w 344"/>
                                <a:gd name="T23" fmla="*/ 7 h 45"/>
                                <a:gd name="T24" fmla="*/ 247 w 344"/>
                                <a:gd name="T25" fmla="*/ 6 h 45"/>
                                <a:gd name="T26" fmla="*/ 271 w 344"/>
                                <a:gd name="T27" fmla="*/ 4 h 45"/>
                                <a:gd name="T28" fmla="*/ 295 w 344"/>
                                <a:gd name="T29" fmla="*/ 3 h 45"/>
                                <a:gd name="T30" fmla="*/ 319 w 344"/>
                                <a:gd name="T31" fmla="*/ 2 h 45"/>
                                <a:gd name="T32" fmla="*/ 344 w 344"/>
                                <a:gd name="T33" fmla="*/ 0 h 45"/>
                                <a:gd name="T34" fmla="*/ 344 w 344"/>
                                <a:gd name="T35" fmla="*/ 4 h 45"/>
                                <a:gd name="T36" fmla="*/ 344 w 344"/>
                                <a:gd name="T37" fmla="*/ 8 h 45"/>
                                <a:gd name="T38" fmla="*/ 344 w 344"/>
                                <a:gd name="T39" fmla="*/ 12 h 45"/>
                                <a:gd name="T40" fmla="*/ 344 w 344"/>
                                <a:gd name="T41" fmla="*/ 15 h 45"/>
                                <a:gd name="T42" fmla="*/ 344 w 344"/>
                                <a:gd name="T43" fmla="*/ 19 h 45"/>
                                <a:gd name="T44" fmla="*/ 344 w 344"/>
                                <a:gd name="T45" fmla="*/ 23 h 45"/>
                                <a:gd name="T46" fmla="*/ 344 w 344"/>
                                <a:gd name="T47" fmla="*/ 27 h 45"/>
                                <a:gd name="T48" fmla="*/ 344 w 344"/>
                                <a:gd name="T49" fmla="*/ 31 h 45"/>
                                <a:gd name="T50" fmla="*/ 319 w 344"/>
                                <a:gd name="T51" fmla="*/ 32 h 45"/>
                                <a:gd name="T52" fmla="*/ 295 w 344"/>
                                <a:gd name="T53" fmla="*/ 33 h 45"/>
                                <a:gd name="T54" fmla="*/ 271 w 344"/>
                                <a:gd name="T55" fmla="*/ 34 h 45"/>
                                <a:gd name="T56" fmla="*/ 248 w 344"/>
                                <a:gd name="T57" fmla="*/ 35 h 45"/>
                                <a:gd name="T58" fmla="*/ 224 w 344"/>
                                <a:gd name="T59" fmla="*/ 36 h 45"/>
                                <a:gd name="T60" fmla="*/ 202 w 344"/>
                                <a:gd name="T61" fmla="*/ 37 h 45"/>
                                <a:gd name="T62" fmla="*/ 179 w 344"/>
                                <a:gd name="T63" fmla="*/ 38 h 45"/>
                                <a:gd name="T64" fmla="*/ 157 w 344"/>
                                <a:gd name="T65" fmla="*/ 39 h 45"/>
                                <a:gd name="T66" fmla="*/ 136 w 344"/>
                                <a:gd name="T67" fmla="*/ 39 h 45"/>
                                <a:gd name="T68" fmla="*/ 116 w 344"/>
                                <a:gd name="T69" fmla="*/ 40 h 45"/>
                                <a:gd name="T70" fmla="*/ 96 w 344"/>
                                <a:gd name="T71" fmla="*/ 41 h 45"/>
                                <a:gd name="T72" fmla="*/ 76 w 344"/>
                                <a:gd name="T73" fmla="*/ 42 h 45"/>
                                <a:gd name="T74" fmla="*/ 56 w 344"/>
                                <a:gd name="T75" fmla="*/ 43 h 45"/>
                                <a:gd name="T76" fmla="*/ 37 w 344"/>
                                <a:gd name="T77" fmla="*/ 43 h 45"/>
                                <a:gd name="T78" fmla="*/ 19 w 344"/>
                                <a:gd name="T79" fmla="*/ 44 h 45"/>
                                <a:gd name="T80" fmla="*/ 0 w 344"/>
                                <a:gd name="T81" fmla="*/ 45 h 45"/>
                                <a:gd name="T82" fmla="*/ 0 w 344"/>
                                <a:gd name="T83" fmla="*/ 42 h 45"/>
                                <a:gd name="T84" fmla="*/ 0 w 344"/>
                                <a:gd name="T85" fmla="*/ 39 h 45"/>
                                <a:gd name="T86" fmla="*/ 0 w 344"/>
                                <a:gd name="T87" fmla="*/ 35 h 45"/>
                                <a:gd name="T88" fmla="*/ 0 w 344"/>
                                <a:gd name="T89" fmla="*/ 33 h 45"/>
                                <a:gd name="T90" fmla="*/ 0 w 344"/>
                                <a:gd name="T91" fmla="*/ 29 h 45"/>
                                <a:gd name="T92" fmla="*/ 0 w 344"/>
                                <a:gd name="T93" fmla="*/ 26 h 45"/>
                                <a:gd name="T94" fmla="*/ 0 w 344"/>
                                <a:gd name="T95" fmla="*/ 23 h 45"/>
                                <a:gd name="T96" fmla="*/ 0 w 344"/>
                                <a:gd name="T97" fmla="*/ 20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4" h="45">
                                  <a:moveTo>
                                    <a:pt x="0" y="20"/>
                                  </a:moveTo>
                                  <a:lnTo>
                                    <a:pt x="19" y="19"/>
                                  </a:lnTo>
                                  <a:lnTo>
                                    <a:pt x="37" y="18"/>
                                  </a:lnTo>
                                  <a:lnTo>
                                    <a:pt x="56" y="17"/>
                                  </a:lnTo>
                                  <a:lnTo>
                                    <a:pt x="76" y="16"/>
                                  </a:lnTo>
                                  <a:lnTo>
                                    <a:pt x="96" y="14"/>
                                  </a:lnTo>
                                  <a:lnTo>
                                    <a:pt x="116" y="13"/>
                                  </a:lnTo>
                                  <a:lnTo>
                                    <a:pt x="136" y="12"/>
                                  </a:lnTo>
                                  <a:lnTo>
                                    <a:pt x="157" y="11"/>
                                  </a:lnTo>
                                  <a:lnTo>
                                    <a:pt x="179" y="10"/>
                                  </a:lnTo>
                                  <a:lnTo>
                                    <a:pt x="201" y="9"/>
                                  </a:lnTo>
                                  <a:lnTo>
                                    <a:pt x="224" y="7"/>
                                  </a:lnTo>
                                  <a:lnTo>
                                    <a:pt x="247" y="6"/>
                                  </a:lnTo>
                                  <a:lnTo>
                                    <a:pt x="271" y="4"/>
                                  </a:lnTo>
                                  <a:lnTo>
                                    <a:pt x="295" y="3"/>
                                  </a:lnTo>
                                  <a:lnTo>
                                    <a:pt x="319" y="2"/>
                                  </a:lnTo>
                                  <a:lnTo>
                                    <a:pt x="344" y="0"/>
                                  </a:lnTo>
                                  <a:lnTo>
                                    <a:pt x="344" y="4"/>
                                  </a:lnTo>
                                  <a:lnTo>
                                    <a:pt x="344" y="8"/>
                                  </a:lnTo>
                                  <a:lnTo>
                                    <a:pt x="344" y="12"/>
                                  </a:lnTo>
                                  <a:lnTo>
                                    <a:pt x="344" y="15"/>
                                  </a:lnTo>
                                  <a:lnTo>
                                    <a:pt x="344" y="19"/>
                                  </a:lnTo>
                                  <a:lnTo>
                                    <a:pt x="344" y="23"/>
                                  </a:lnTo>
                                  <a:lnTo>
                                    <a:pt x="344" y="27"/>
                                  </a:lnTo>
                                  <a:lnTo>
                                    <a:pt x="344" y="31"/>
                                  </a:lnTo>
                                  <a:lnTo>
                                    <a:pt x="319" y="32"/>
                                  </a:lnTo>
                                  <a:lnTo>
                                    <a:pt x="295" y="33"/>
                                  </a:lnTo>
                                  <a:lnTo>
                                    <a:pt x="271" y="34"/>
                                  </a:lnTo>
                                  <a:lnTo>
                                    <a:pt x="248" y="35"/>
                                  </a:lnTo>
                                  <a:lnTo>
                                    <a:pt x="224" y="36"/>
                                  </a:lnTo>
                                  <a:lnTo>
                                    <a:pt x="202" y="37"/>
                                  </a:lnTo>
                                  <a:lnTo>
                                    <a:pt x="179" y="38"/>
                                  </a:lnTo>
                                  <a:lnTo>
                                    <a:pt x="157" y="39"/>
                                  </a:lnTo>
                                  <a:lnTo>
                                    <a:pt x="136" y="39"/>
                                  </a:lnTo>
                                  <a:lnTo>
                                    <a:pt x="116" y="40"/>
                                  </a:lnTo>
                                  <a:lnTo>
                                    <a:pt x="96" y="41"/>
                                  </a:lnTo>
                                  <a:lnTo>
                                    <a:pt x="76" y="42"/>
                                  </a:lnTo>
                                  <a:lnTo>
                                    <a:pt x="56" y="43"/>
                                  </a:lnTo>
                                  <a:lnTo>
                                    <a:pt x="37" y="43"/>
                                  </a:lnTo>
                                  <a:lnTo>
                                    <a:pt x="19" y="44"/>
                                  </a:lnTo>
                                  <a:lnTo>
                                    <a:pt x="0" y="45"/>
                                  </a:lnTo>
                                  <a:lnTo>
                                    <a:pt x="0" y="42"/>
                                  </a:lnTo>
                                  <a:lnTo>
                                    <a:pt x="0" y="39"/>
                                  </a:lnTo>
                                  <a:lnTo>
                                    <a:pt x="0" y="35"/>
                                  </a:lnTo>
                                  <a:lnTo>
                                    <a:pt x="0" y="33"/>
                                  </a:lnTo>
                                  <a:lnTo>
                                    <a:pt x="0" y="29"/>
                                  </a:lnTo>
                                  <a:lnTo>
                                    <a:pt x="0" y="26"/>
                                  </a:lnTo>
                                  <a:lnTo>
                                    <a:pt x="0" y="23"/>
                                  </a:lnTo>
                                  <a:lnTo>
                                    <a:pt x="0" y="20"/>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7" name="Freeform 2821"/>
                          <wps:cNvSpPr>
                            <a:spLocks/>
                          </wps:cNvSpPr>
                          <wps:spPr bwMode="auto">
                            <a:xfrm>
                              <a:off x="1671" y="2522"/>
                              <a:ext cx="345" cy="35"/>
                            </a:xfrm>
                            <a:custGeom>
                              <a:avLst/>
                              <a:gdLst>
                                <a:gd name="T0" fmla="*/ 0 w 345"/>
                                <a:gd name="T1" fmla="*/ 10 h 35"/>
                                <a:gd name="T2" fmla="*/ 19 w 345"/>
                                <a:gd name="T3" fmla="*/ 9 h 35"/>
                                <a:gd name="T4" fmla="*/ 38 w 345"/>
                                <a:gd name="T5" fmla="*/ 8 h 35"/>
                                <a:gd name="T6" fmla="*/ 57 w 345"/>
                                <a:gd name="T7" fmla="*/ 8 h 35"/>
                                <a:gd name="T8" fmla="*/ 76 w 345"/>
                                <a:gd name="T9" fmla="*/ 7 h 35"/>
                                <a:gd name="T10" fmla="*/ 96 w 345"/>
                                <a:gd name="T11" fmla="*/ 7 h 35"/>
                                <a:gd name="T12" fmla="*/ 116 w 345"/>
                                <a:gd name="T13" fmla="*/ 6 h 35"/>
                                <a:gd name="T14" fmla="*/ 136 w 345"/>
                                <a:gd name="T15" fmla="*/ 6 h 35"/>
                                <a:gd name="T16" fmla="*/ 157 w 345"/>
                                <a:gd name="T17" fmla="*/ 5 h 35"/>
                                <a:gd name="T18" fmla="*/ 179 w 345"/>
                                <a:gd name="T19" fmla="*/ 4 h 35"/>
                                <a:gd name="T20" fmla="*/ 202 w 345"/>
                                <a:gd name="T21" fmla="*/ 4 h 35"/>
                                <a:gd name="T22" fmla="*/ 225 w 345"/>
                                <a:gd name="T23" fmla="*/ 3 h 35"/>
                                <a:gd name="T24" fmla="*/ 248 w 345"/>
                                <a:gd name="T25" fmla="*/ 2 h 35"/>
                                <a:gd name="T26" fmla="*/ 271 w 345"/>
                                <a:gd name="T27" fmla="*/ 2 h 35"/>
                                <a:gd name="T28" fmla="*/ 296 w 345"/>
                                <a:gd name="T29" fmla="*/ 1 h 35"/>
                                <a:gd name="T30" fmla="*/ 320 w 345"/>
                                <a:gd name="T31" fmla="*/ 0 h 35"/>
                                <a:gd name="T32" fmla="*/ 345 w 345"/>
                                <a:gd name="T33" fmla="*/ 0 h 35"/>
                                <a:gd name="T34" fmla="*/ 345 w 345"/>
                                <a:gd name="T35" fmla="*/ 4 h 35"/>
                                <a:gd name="T36" fmla="*/ 345 w 345"/>
                                <a:gd name="T37" fmla="*/ 7 h 35"/>
                                <a:gd name="T38" fmla="*/ 345 w 345"/>
                                <a:gd name="T39" fmla="*/ 11 h 35"/>
                                <a:gd name="T40" fmla="*/ 345 w 345"/>
                                <a:gd name="T41" fmla="*/ 15 h 35"/>
                                <a:gd name="T42" fmla="*/ 345 w 345"/>
                                <a:gd name="T43" fmla="*/ 18 h 35"/>
                                <a:gd name="T44" fmla="*/ 345 w 345"/>
                                <a:gd name="T45" fmla="*/ 22 h 35"/>
                                <a:gd name="T46" fmla="*/ 345 w 345"/>
                                <a:gd name="T47" fmla="*/ 26 h 35"/>
                                <a:gd name="T48" fmla="*/ 345 w 345"/>
                                <a:gd name="T49" fmla="*/ 30 h 35"/>
                                <a:gd name="T50" fmla="*/ 320 w 345"/>
                                <a:gd name="T51" fmla="*/ 30 h 35"/>
                                <a:gd name="T52" fmla="*/ 296 w 345"/>
                                <a:gd name="T53" fmla="*/ 31 h 35"/>
                                <a:gd name="T54" fmla="*/ 272 w 345"/>
                                <a:gd name="T55" fmla="*/ 31 h 35"/>
                                <a:gd name="T56" fmla="*/ 248 w 345"/>
                                <a:gd name="T57" fmla="*/ 31 h 35"/>
                                <a:gd name="T58" fmla="*/ 225 w 345"/>
                                <a:gd name="T59" fmla="*/ 32 h 35"/>
                                <a:gd name="T60" fmla="*/ 202 w 345"/>
                                <a:gd name="T61" fmla="*/ 32 h 35"/>
                                <a:gd name="T62" fmla="*/ 179 w 345"/>
                                <a:gd name="T63" fmla="*/ 32 h 35"/>
                                <a:gd name="T64" fmla="*/ 157 w 345"/>
                                <a:gd name="T65" fmla="*/ 33 h 35"/>
                                <a:gd name="T66" fmla="*/ 136 w 345"/>
                                <a:gd name="T67" fmla="*/ 33 h 35"/>
                                <a:gd name="T68" fmla="*/ 116 w 345"/>
                                <a:gd name="T69" fmla="*/ 33 h 35"/>
                                <a:gd name="T70" fmla="*/ 96 w 345"/>
                                <a:gd name="T71" fmla="*/ 33 h 35"/>
                                <a:gd name="T72" fmla="*/ 77 w 345"/>
                                <a:gd name="T73" fmla="*/ 34 h 35"/>
                                <a:gd name="T74" fmla="*/ 57 w 345"/>
                                <a:gd name="T75" fmla="*/ 34 h 35"/>
                                <a:gd name="T76" fmla="*/ 38 w 345"/>
                                <a:gd name="T77" fmla="*/ 34 h 35"/>
                                <a:gd name="T78" fmla="*/ 19 w 345"/>
                                <a:gd name="T79" fmla="*/ 34 h 35"/>
                                <a:gd name="T80" fmla="*/ 0 w 345"/>
                                <a:gd name="T81" fmla="*/ 35 h 35"/>
                                <a:gd name="T82" fmla="*/ 0 w 345"/>
                                <a:gd name="T83" fmla="*/ 32 h 35"/>
                                <a:gd name="T84" fmla="*/ 0 w 345"/>
                                <a:gd name="T85" fmla="*/ 29 h 35"/>
                                <a:gd name="T86" fmla="*/ 0 w 345"/>
                                <a:gd name="T87" fmla="*/ 25 h 35"/>
                                <a:gd name="T88" fmla="*/ 0 w 345"/>
                                <a:gd name="T89" fmla="*/ 22 h 35"/>
                                <a:gd name="T90" fmla="*/ 0 w 345"/>
                                <a:gd name="T91" fmla="*/ 19 h 35"/>
                                <a:gd name="T92" fmla="*/ 0 w 345"/>
                                <a:gd name="T93" fmla="*/ 16 h 35"/>
                                <a:gd name="T94" fmla="*/ 0 w 345"/>
                                <a:gd name="T95" fmla="*/ 12 h 35"/>
                                <a:gd name="T96" fmla="*/ 0 w 345"/>
                                <a:gd name="T97" fmla="*/ 10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5" h="35">
                                  <a:moveTo>
                                    <a:pt x="0" y="10"/>
                                  </a:moveTo>
                                  <a:lnTo>
                                    <a:pt x="19" y="9"/>
                                  </a:lnTo>
                                  <a:lnTo>
                                    <a:pt x="38" y="8"/>
                                  </a:lnTo>
                                  <a:lnTo>
                                    <a:pt x="57" y="8"/>
                                  </a:lnTo>
                                  <a:lnTo>
                                    <a:pt x="76" y="7"/>
                                  </a:lnTo>
                                  <a:lnTo>
                                    <a:pt x="96" y="7"/>
                                  </a:lnTo>
                                  <a:lnTo>
                                    <a:pt x="116" y="6"/>
                                  </a:lnTo>
                                  <a:lnTo>
                                    <a:pt x="136" y="6"/>
                                  </a:lnTo>
                                  <a:lnTo>
                                    <a:pt x="157" y="5"/>
                                  </a:lnTo>
                                  <a:lnTo>
                                    <a:pt x="179" y="4"/>
                                  </a:lnTo>
                                  <a:lnTo>
                                    <a:pt x="202" y="4"/>
                                  </a:lnTo>
                                  <a:lnTo>
                                    <a:pt x="225" y="3"/>
                                  </a:lnTo>
                                  <a:lnTo>
                                    <a:pt x="248" y="2"/>
                                  </a:lnTo>
                                  <a:lnTo>
                                    <a:pt x="271" y="2"/>
                                  </a:lnTo>
                                  <a:lnTo>
                                    <a:pt x="296" y="1"/>
                                  </a:lnTo>
                                  <a:lnTo>
                                    <a:pt x="320" y="0"/>
                                  </a:lnTo>
                                  <a:lnTo>
                                    <a:pt x="345" y="0"/>
                                  </a:lnTo>
                                  <a:lnTo>
                                    <a:pt x="345" y="4"/>
                                  </a:lnTo>
                                  <a:lnTo>
                                    <a:pt x="345" y="7"/>
                                  </a:lnTo>
                                  <a:lnTo>
                                    <a:pt x="345" y="11"/>
                                  </a:lnTo>
                                  <a:lnTo>
                                    <a:pt x="345" y="15"/>
                                  </a:lnTo>
                                  <a:lnTo>
                                    <a:pt x="345" y="18"/>
                                  </a:lnTo>
                                  <a:lnTo>
                                    <a:pt x="345" y="22"/>
                                  </a:lnTo>
                                  <a:lnTo>
                                    <a:pt x="345" y="26"/>
                                  </a:lnTo>
                                  <a:lnTo>
                                    <a:pt x="345" y="30"/>
                                  </a:lnTo>
                                  <a:lnTo>
                                    <a:pt x="320" y="30"/>
                                  </a:lnTo>
                                  <a:lnTo>
                                    <a:pt x="296" y="31"/>
                                  </a:lnTo>
                                  <a:lnTo>
                                    <a:pt x="272" y="31"/>
                                  </a:lnTo>
                                  <a:lnTo>
                                    <a:pt x="248" y="31"/>
                                  </a:lnTo>
                                  <a:lnTo>
                                    <a:pt x="225" y="32"/>
                                  </a:lnTo>
                                  <a:lnTo>
                                    <a:pt x="202" y="32"/>
                                  </a:lnTo>
                                  <a:lnTo>
                                    <a:pt x="179" y="32"/>
                                  </a:lnTo>
                                  <a:lnTo>
                                    <a:pt x="157" y="33"/>
                                  </a:lnTo>
                                  <a:lnTo>
                                    <a:pt x="136" y="33"/>
                                  </a:lnTo>
                                  <a:lnTo>
                                    <a:pt x="116" y="33"/>
                                  </a:lnTo>
                                  <a:lnTo>
                                    <a:pt x="96" y="33"/>
                                  </a:lnTo>
                                  <a:lnTo>
                                    <a:pt x="77" y="34"/>
                                  </a:lnTo>
                                  <a:lnTo>
                                    <a:pt x="57" y="34"/>
                                  </a:lnTo>
                                  <a:lnTo>
                                    <a:pt x="38" y="34"/>
                                  </a:lnTo>
                                  <a:lnTo>
                                    <a:pt x="19" y="34"/>
                                  </a:lnTo>
                                  <a:lnTo>
                                    <a:pt x="0" y="35"/>
                                  </a:lnTo>
                                  <a:lnTo>
                                    <a:pt x="0" y="32"/>
                                  </a:lnTo>
                                  <a:lnTo>
                                    <a:pt x="0" y="29"/>
                                  </a:lnTo>
                                  <a:lnTo>
                                    <a:pt x="0" y="25"/>
                                  </a:lnTo>
                                  <a:lnTo>
                                    <a:pt x="0" y="22"/>
                                  </a:lnTo>
                                  <a:lnTo>
                                    <a:pt x="0" y="19"/>
                                  </a:lnTo>
                                  <a:lnTo>
                                    <a:pt x="0" y="16"/>
                                  </a:lnTo>
                                  <a:lnTo>
                                    <a:pt x="0" y="12"/>
                                  </a:lnTo>
                                  <a:lnTo>
                                    <a:pt x="0" y="10"/>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8" name="Freeform 2822"/>
                          <wps:cNvSpPr>
                            <a:spLocks/>
                          </wps:cNvSpPr>
                          <wps:spPr bwMode="auto">
                            <a:xfrm>
                              <a:off x="1671" y="2582"/>
                              <a:ext cx="346" cy="24"/>
                            </a:xfrm>
                            <a:custGeom>
                              <a:avLst/>
                              <a:gdLst>
                                <a:gd name="T0" fmla="*/ 0 w 346"/>
                                <a:gd name="T1" fmla="*/ 1 h 24"/>
                                <a:gd name="T2" fmla="*/ 19 w 346"/>
                                <a:gd name="T3" fmla="*/ 0 h 24"/>
                                <a:gd name="T4" fmla="*/ 38 w 346"/>
                                <a:gd name="T5" fmla="*/ 0 h 24"/>
                                <a:gd name="T6" fmla="*/ 57 w 346"/>
                                <a:gd name="T7" fmla="*/ 0 h 24"/>
                                <a:gd name="T8" fmla="*/ 77 w 346"/>
                                <a:gd name="T9" fmla="*/ 0 h 24"/>
                                <a:gd name="T10" fmla="*/ 96 w 346"/>
                                <a:gd name="T11" fmla="*/ 0 h 24"/>
                                <a:gd name="T12" fmla="*/ 117 w 346"/>
                                <a:gd name="T13" fmla="*/ 0 h 24"/>
                                <a:gd name="T14" fmla="*/ 137 w 346"/>
                                <a:gd name="T15" fmla="*/ 0 h 24"/>
                                <a:gd name="T16" fmla="*/ 158 w 346"/>
                                <a:gd name="T17" fmla="*/ 0 h 24"/>
                                <a:gd name="T18" fmla="*/ 180 w 346"/>
                                <a:gd name="T19" fmla="*/ 0 h 24"/>
                                <a:gd name="T20" fmla="*/ 203 w 346"/>
                                <a:gd name="T21" fmla="*/ 0 h 24"/>
                                <a:gd name="T22" fmla="*/ 225 w 346"/>
                                <a:gd name="T23" fmla="*/ 0 h 24"/>
                                <a:gd name="T24" fmla="*/ 249 w 346"/>
                                <a:gd name="T25" fmla="*/ 0 h 24"/>
                                <a:gd name="T26" fmla="*/ 272 w 346"/>
                                <a:gd name="T27" fmla="*/ 0 h 24"/>
                                <a:gd name="T28" fmla="*/ 297 w 346"/>
                                <a:gd name="T29" fmla="*/ 0 h 24"/>
                                <a:gd name="T30" fmla="*/ 321 w 346"/>
                                <a:gd name="T31" fmla="*/ 0 h 24"/>
                                <a:gd name="T32" fmla="*/ 346 w 346"/>
                                <a:gd name="T33" fmla="*/ 0 h 24"/>
                                <a:gd name="T34" fmla="*/ 346 w 346"/>
                                <a:gd name="T35" fmla="*/ 3 h 24"/>
                                <a:gd name="T36" fmla="*/ 346 w 346"/>
                                <a:gd name="T37" fmla="*/ 6 h 24"/>
                                <a:gd name="T38" fmla="*/ 346 w 346"/>
                                <a:gd name="T39" fmla="*/ 9 h 24"/>
                                <a:gd name="T40" fmla="*/ 346 w 346"/>
                                <a:gd name="T41" fmla="*/ 12 h 24"/>
                                <a:gd name="T42" fmla="*/ 346 w 346"/>
                                <a:gd name="T43" fmla="*/ 15 h 24"/>
                                <a:gd name="T44" fmla="*/ 346 w 346"/>
                                <a:gd name="T45" fmla="*/ 18 h 24"/>
                                <a:gd name="T46" fmla="*/ 346 w 346"/>
                                <a:gd name="T47" fmla="*/ 21 h 24"/>
                                <a:gd name="T48" fmla="*/ 346 w 346"/>
                                <a:gd name="T49" fmla="*/ 24 h 24"/>
                                <a:gd name="T50" fmla="*/ 321 w 346"/>
                                <a:gd name="T51" fmla="*/ 23 h 24"/>
                                <a:gd name="T52" fmla="*/ 297 w 346"/>
                                <a:gd name="T53" fmla="*/ 23 h 24"/>
                                <a:gd name="T54" fmla="*/ 272 w 346"/>
                                <a:gd name="T55" fmla="*/ 23 h 24"/>
                                <a:gd name="T56" fmla="*/ 249 w 346"/>
                                <a:gd name="T57" fmla="*/ 23 h 24"/>
                                <a:gd name="T58" fmla="*/ 226 w 346"/>
                                <a:gd name="T59" fmla="*/ 22 h 24"/>
                                <a:gd name="T60" fmla="*/ 203 w 346"/>
                                <a:gd name="T61" fmla="*/ 22 h 24"/>
                                <a:gd name="T62" fmla="*/ 180 w 346"/>
                                <a:gd name="T63" fmla="*/ 22 h 24"/>
                                <a:gd name="T64" fmla="*/ 158 w 346"/>
                                <a:gd name="T65" fmla="*/ 22 h 24"/>
                                <a:gd name="T66" fmla="*/ 137 w 346"/>
                                <a:gd name="T67" fmla="*/ 22 h 24"/>
                                <a:gd name="T68" fmla="*/ 117 w 346"/>
                                <a:gd name="T69" fmla="*/ 21 h 24"/>
                                <a:gd name="T70" fmla="*/ 96 w 346"/>
                                <a:gd name="T71" fmla="*/ 21 h 24"/>
                                <a:gd name="T72" fmla="*/ 77 w 346"/>
                                <a:gd name="T73" fmla="*/ 21 h 24"/>
                                <a:gd name="T74" fmla="*/ 57 w 346"/>
                                <a:gd name="T75" fmla="*/ 21 h 24"/>
                                <a:gd name="T76" fmla="*/ 38 w 346"/>
                                <a:gd name="T77" fmla="*/ 21 h 24"/>
                                <a:gd name="T78" fmla="*/ 19 w 346"/>
                                <a:gd name="T79" fmla="*/ 20 h 24"/>
                                <a:gd name="T80" fmla="*/ 0 w 346"/>
                                <a:gd name="T81" fmla="*/ 20 h 24"/>
                                <a:gd name="T82" fmla="*/ 0 w 346"/>
                                <a:gd name="T83" fmla="*/ 18 h 24"/>
                                <a:gd name="T84" fmla="*/ 0 w 346"/>
                                <a:gd name="T85" fmla="*/ 15 h 24"/>
                                <a:gd name="T86" fmla="*/ 0 w 346"/>
                                <a:gd name="T87" fmla="*/ 13 h 24"/>
                                <a:gd name="T88" fmla="*/ 0 w 346"/>
                                <a:gd name="T89" fmla="*/ 11 h 24"/>
                                <a:gd name="T90" fmla="*/ 0 w 346"/>
                                <a:gd name="T91" fmla="*/ 8 h 24"/>
                                <a:gd name="T92" fmla="*/ 0 w 346"/>
                                <a:gd name="T93" fmla="*/ 6 h 24"/>
                                <a:gd name="T94" fmla="*/ 0 w 346"/>
                                <a:gd name="T95" fmla="*/ 3 h 24"/>
                                <a:gd name="T96" fmla="*/ 0 w 346"/>
                                <a:gd name="T97" fmla="*/ 1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6" h="24">
                                  <a:moveTo>
                                    <a:pt x="0" y="1"/>
                                  </a:moveTo>
                                  <a:lnTo>
                                    <a:pt x="19" y="0"/>
                                  </a:lnTo>
                                  <a:lnTo>
                                    <a:pt x="38" y="0"/>
                                  </a:lnTo>
                                  <a:lnTo>
                                    <a:pt x="57" y="0"/>
                                  </a:lnTo>
                                  <a:lnTo>
                                    <a:pt x="77" y="0"/>
                                  </a:lnTo>
                                  <a:lnTo>
                                    <a:pt x="96" y="0"/>
                                  </a:lnTo>
                                  <a:lnTo>
                                    <a:pt x="117" y="0"/>
                                  </a:lnTo>
                                  <a:lnTo>
                                    <a:pt x="137" y="0"/>
                                  </a:lnTo>
                                  <a:lnTo>
                                    <a:pt x="158" y="0"/>
                                  </a:lnTo>
                                  <a:lnTo>
                                    <a:pt x="180" y="0"/>
                                  </a:lnTo>
                                  <a:lnTo>
                                    <a:pt x="203" y="0"/>
                                  </a:lnTo>
                                  <a:lnTo>
                                    <a:pt x="225" y="0"/>
                                  </a:lnTo>
                                  <a:lnTo>
                                    <a:pt x="249" y="0"/>
                                  </a:lnTo>
                                  <a:lnTo>
                                    <a:pt x="272" y="0"/>
                                  </a:lnTo>
                                  <a:lnTo>
                                    <a:pt x="297" y="0"/>
                                  </a:lnTo>
                                  <a:lnTo>
                                    <a:pt x="321" y="0"/>
                                  </a:lnTo>
                                  <a:lnTo>
                                    <a:pt x="346" y="0"/>
                                  </a:lnTo>
                                  <a:lnTo>
                                    <a:pt x="346" y="3"/>
                                  </a:lnTo>
                                  <a:lnTo>
                                    <a:pt x="346" y="6"/>
                                  </a:lnTo>
                                  <a:lnTo>
                                    <a:pt x="346" y="9"/>
                                  </a:lnTo>
                                  <a:lnTo>
                                    <a:pt x="346" y="12"/>
                                  </a:lnTo>
                                  <a:lnTo>
                                    <a:pt x="346" y="15"/>
                                  </a:lnTo>
                                  <a:lnTo>
                                    <a:pt x="346" y="18"/>
                                  </a:lnTo>
                                  <a:lnTo>
                                    <a:pt x="346" y="21"/>
                                  </a:lnTo>
                                  <a:lnTo>
                                    <a:pt x="346" y="24"/>
                                  </a:lnTo>
                                  <a:lnTo>
                                    <a:pt x="321" y="23"/>
                                  </a:lnTo>
                                  <a:lnTo>
                                    <a:pt x="297" y="23"/>
                                  </a:lnTo>
                                  <a:lnTo>
                                    <a:pt x="272" y="23"/>
                                  </a:lnTo>
                                  <a:lnTo>
                                    <a:pt x="249" y="23"/>
                                  </a:lnTo>
                                  <a:lnTo>
                                    <a:pt x="226" y="22"/>
                                  </a:lnTo>
                                  <a:lnTo>
                                    <a:pt x="203" y="22"/>
                                  </a:lnTo>
                                  <a:lnTo>
                                    <a:pt x="180" y="22"/>
                                  </a:lnTo>
                                  <a:lnTo>
                                    <a:pt x="158" y="22"/>
                                  </a:lnTo>
                                  <a:lnTo>
                                    <a:pt x="137" y="22"/>
                                  </a:lnTo>
                                  <a:lnTo>
                                    <a:pt x="117" y="21"/>
                                  </a:lnTo>
                                  <a:lnTo>
                                    <a:pt x="96" y="21"/>
                                  </a:lnTo>
                                  <a:lnTo>
                                    <a:pt x="77" y="21"/>
                                  </a:lnTo>
                                  <a:lnTo>
                                    <a:pt x="57" y="21"/>
                                  </a:lnTo>
                                  <a:lnTo>
                                    <a:pt x="38" y="21"/>
                                  </a:lnTo>
                                  <a:lnTo>
                                    <a:pt x="19" y="20"/>
                                  </a:lnTo>
                                  <a:lnTo>
                                    <a:pt x="0" y="20"/>
                                  </a:lnTo>
                                  <a:lnTo>
                                    <a:pt x="0" y="18"/>
                                  </a:lnTo>
                                  <a:lnTo>
                                    <a:pt x="0" y="15"/>
                                  </a:lnTo>
                                  <a:lnTo>
                                    <a:pt x="0" y="13"/>
                                  </a:lnTo>
                                  <a:lnTo>
                                    <a:pt x="0" y="11"/>
                                  </a:lnTo>
                                  <a:lnTo>
                                    <a:pt x="0" y="8"/>
                                  </a:lnTo>
                                  <a:lnTo>
                                    <a:pt x="0" y="6"/>
                                  </a:lnTo>
                                  <a:lnTo>
                                    <a:pt x="0" y="3"/>
                                  </a:lnTo>
                                  <a:lnTo>
                                    <a:pt x="0" y="1"/>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9" name="Freeform 2823"/>
                          <wps:cNvSpPr>
                            <a:spLocks/>
                          </wps:cNvSpPr>
                          <wps:spPr bwMode="auto">
                            <a:xfrm>
                              <a:off x="1663" y="2524"/>
                              <a:ext cx="376" cy="29"/>
                            </a:xfrm>
                            <a:custGeom>
                              <a:avLst/>
                              <a:gdLst>
                                <a:gd name="T0" fmla="*/ 20 w 376"/>
                                <a:gd name="T1" fmla="*/ 10 h 29"/>
                                <a:gd name="T2" fmla="*/ 62 w 376"/>
                                <a:gd name="T3" fmla="*/ 9 h 29"/>
                                <a:gd name="T4" fmla="*/ 104 w 376"/>
                                <a:gd name="T5" fmla="*/ 8 h 29"/>
                                <a:gd name="T6" fmla="*/ 148 w 376"/>
                                <a:gd name="T7" fmla="*/ 7 h 29"/>
                                <a:gd name="T8" fmla="*/ 182 w 376"/>
                                <a:gd name="T9" fmla="*/ 6 h 29"/>
                                <a:gd name="T10" fmla="*/ 207 w 376"/>
                                <a:gd name="T11" fmla="*/ 5 h 29"/>
                                <a:gd name="T12" fmla="*/ 232 w 376"/>
                                <a:gd name="T13" fmla="*/ 4 h 29"/>
                                <a:gd name="T14" fmla="*/ 257 w 376"/>
                                <a:gd name="T15" fmla="*/ 3 h 29"/>
                                <a:gd name="T16" fmla="*/ 283 w 376"/>
                                <a:gd name="T17" fmla="*/ 3 h 29"/>
                                <a:gd name="T18" fmla="*/ 309 w 376"/>
                                <a:gd name="T19" fmla="*/ 2 h 29"/>
                                <a:gd name="T20" fmla="*/ 335 w 376"/>
                                <a:gd name="T21" fmla="*/ 1 h 29"/>
                                <a:gd name="T22" fmla="*/ 362 w 376"/>
                                <a:gd name="T23" fmla="*/ 0 h 29"/>
                                <a:gd name="T24" fmla="*/ 374 w 376"/>
                                <a:gd name="T25" fmla="*/ 3 h 29"/>
                                <a:gd name="T26" fmla="*/ 372 w 376"/>
                                <a:gd name="T27" fmla="*/ 9 h 29"/>
                                <a:gd name="T28" fmla="*/ 369 w 376"/>
                                <a:gd name="T29" fmla="*/ 14 h 29"/>
                                <a:gd name="T30" fmla="*/ 367 w 376"/>
                                <a:gd name="T31" fmla="*/ 20 h 29"/>
                                <a:gd name="T32" fmla="*/ 352 w 376"/>
                                <a:gd name="T33" fmla="*/ 23 h 29"/>
                                <a:gd name="T34" fmla="*/ 326 w 376"/>
                                <a:gd name="T35" fmla="*/ 24 h 29"/>
                                <a:gd name="T36" fmla="*/ 301 w 376"/>
                                <a:gd name="T37" fmla="*/ 24 h 29"/>
                                <a:gd name="T38" fmla="*/ 275 w 376"/>
                                <a:gd name="T39" fmla="*/ 24 h 29"/>
                                <a:gd name="T40" fmla="*/ 250 w 376"/>
                                <a:gd name="T41" fmla="*/ 25 h 29"/>
                                <a:gd name="T42" fmla="*/ 226 w 376"/>
                                <a:gd name="T43" fmla="*/ 25 h 29"/>
                                <a:gd name="T44" fmla="*/ 202 w 376"/>
                                <a:gd name="T45" fmla="*/ 26 h 29"/>
                                <a:gd name="T46" fmla="*/ 179 w 376"/>
                                <a:gd name="T47" fmla="*/ 26 h 29"/>
                                <a:gd name="T48" fmla="*/ 145 w 376"/>
                                <a:gd name="T49" fmla="*/ 26 h 29"/>
                                <a:gd name="T50" fmla="*/ 103 w 376"/>
                                <a:gd name="T51" fmla="*/ 27 h 29"/>
                                <a:gd name="T52" fmla="*/ 61 w 376"/>
                                <a:gd name="T53" fmla="*/ 28 h 29"/>
                                <a:gd name="T54" fmla="*/ 21 w 376"/>
                                <a:gd name="T55" fmla="*/ 28 h 29"/>
                                <a:gd name="T56" fmla="*/ 2 w 376"/>
                                <a:gd name="T57" fmla="*/ 26 h 29"/>
                                <a:gd name="T58" fmla="*/ 1 w 376"/>
                                <a:gd name="T59" fmla="*/ 22 h 29"/>
                                <a:gd name="T60" fmla="*/ 1 w 376"/>
                                <a:gd name="T61" fmla="*/ 17 h 29"/>
                                <a:gd name="T62" fmla="*/ 0 w 376"/>
                                <a:gd name="T63" fmla="*/ 12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376" h="29">
                                  <a:moveTo>
                                    <a:pt x="0" y="10"/>
                                  </a:moveTo>
                                  <a:lnTo>
                                    <a:pt x="20" y="10"/>
                                  </a:lnTo>
                                  <a:lnTo>
                                    <a:pt x="41" y="9"/>
                                  </a:lnTo>
                                  <a:lnTo>
                                    <a:pt x="62" y="9"/>
                                  </a:lnTo>
                                  <a:lnTo>
                                    <a:pt x="83" y="8"/>
                                  </a:lnTo>
                                  <a:lnTo>
                                    <a:pt x="104" y="8"/>
                                  </a:lnTo>
                                  <a:lnTo>
                                    <a:pt x="126" y="7"/>
                                  </a:lnTo>
                                  <a:lnTo>
                                    <a:pt x="148" y="7"/>
                                  </a:lnTo>
                                  <a:lnTo>
                                    <a:pt x="171" y="6"/>
                                  </a:lnTo>
                                  <a:lnTo>
                                    <a:pt x="182" y="6"/>
                                  </a:lnTo>
                                  <a:lnTo>
                                    <a:pt x="194" y="5"/>
                                  </a:lnTo>
                                  <a:lnTo>
                                    <a:pt x="207" y="5"/>
                                  </a:lnTo>
                                  <a:lnTo>
                                    <a:pt x="219" y="5"/>
                                  </a:lnTo>
                                  <a:lnTo>
                                    <a:pt x="232" y="4"/>
                                  </a:lnTo>
                                  <a:lnTo>
                                    <a:pt x="244" y="4"/>
                                  </a:lnTo>
                                  <a:lnTo>
                                    <a:pt x="257" y="3"/>
                                  </a:lnTo>
                                  <a:lnTo>
                                    <a:pt x="270" y="3"/>
                                  </a:lnTo>
                                  <a:lnTo>
                                    <a:pt x="283" y="3"/>
                                  </a:lnTo>
                                  <a:lnTo>
                                    <a:pt x="295" y="2"/>
                                  </a:lnTo>
                                  <a:lnTo>
                                    <a:pt x="309" y="2"/>
                                  </a:lnTo>
                                  <a:lnTo>
                                    <a:pt x="322" y="2"/>
                                  </a:lnTo>
                                  <a:lnTo>
                                    <a:pt x="335" y="1"/>
                                  </a:lnTo>
                                  <a:lnTo>
                                    <a:pt x="349" y="1"/>
                                  </a:lnTo>
                                  <a:lnTo>
                                    <a:pt x="362" y="0"/>
                                  </a:lnTo>
                                  <a:lnTo>
                                    <a:pt x="376" y="0"/>
                                  </a:lnTo>
                                  <a:lnTo>
                                    <a:pt x="374" y="3"/>
                                  </a:lnTo>
                                  <a:lnTo>
                                    <a:pt x="373" y="6"/>
                                  </a:lnTo>
                                  <a:lnTo>
                                    <a:pt x="372" y="9"/>
                                  </a:lnTo>
                                  <a:lnTo>
                                    <a:pt x="371" y="11"/>
                                  </a:lnTo>
                                  <a:lnTo>
                                    <a:pt x="369" y="14"/>
                                  </a:lnTo>
                                  <a:lnTo>
                                    <a:pt x="368" y="17"/>
                                  </a:lnTo>
                                  <a:lnTo>
                                    <a:pt x="367" y="20"/>
                                  </a:lnTo>
                                  <a:lnTo>
                                    <a:pt x="366" y="23"/>
                                  </a:lnTo>
                                  <a:lnTo>
                                    <a:pt x="352" y="23"/>
                                  </a:lnTo>
                                  <a:lnTo>
                                    <a:pt x="339" y="23"/>
                                  </a:lnTo>
                                  <a:lnTo>
                                    <a:pt x="326" y="24"/>
                                  </a:lnTo>
                                  <a:lnTo>
                                    <a:pt x="314" y="24"/>
                                  </a:lnTo>
                                  <a:lnTo>
                                    <a:pt x="301" y="24"/>
                                  </a:lnTo>
                                  <a:lnTo>
                                    <a:pt x="288" y="24"/>
                                  </a:lnTo>
                                  <a:lnTo>
                                    <a:pt x="275" y="24"/>
                                  </a:lnTo>
                                  <a:lnTo>
                                    <a:pt x="263" y="25"/>
                                  </a:lnTo>
                                  <a:lnTo>
                                    <a:pt x="250" y="25"/>
                                  </a:lnTo>
                                  <a:lnTo>
                                    <a:pt x="238" y="25"/>
                                  </a:lnTo>
                                  <a:lnTo>
                                    <a:pt x="226" y="25"/>
                                  </a:lnTo>
                                  <a:lnTo>
                                    <a:pt x="214" y="26"/>
                                  </a:lnTo>
                                  <a:lnTo>
                                    <a:pt x="202" y="26"/>
                                  </a:lnTo>
                                  <a:lnTo>
                                    <a:pt x="191" y="26"/>
                                  </a:lnTo>
                                  <a:lnTo>
                                    <a:pt x="179" y="26"/>
                                  </a:lnTo>
                                  <a:lnTo>
                                    <a:pt x="167" y="26"/>
                                  </a:lnTo>
                                  <a:lnTo>
                                    <a:pt x="145" y="26"/>
                                  </a:lnTo>
                                  <a:lnTo>
                                    <a:pt x="124" y="27"/>
                                  </a:lnTo>
                                  <a:lnTo>
                                    <a:pt x="103" y="27"/>
                                  </a:lnTo>
                                  <a:lnTo>
                                    <a:pt x="82" y="28"/>
                                  </a:lnTo>
                                  <a:lnTo>
                                    <a:pt x="61" y="28"/>
                                  </a:lnTo>
                                  <a:lnTo>
                                    <a:pt x="41" y="28"/>
                                  </a:lnTo>
                                  <a:lnTo>
                                    <a:pt x="21" y="28"/>
                                  </a:lnTo>
                                  <a:lnTo>
                                    <a:pt x="2" y="29"/>
                                  </a:lnTo>
                                  <a:lnTo>
                                    <a:pt x="2" y="26"/>
                                  </a:lnTo>
                                  <a:lnTo>
                                    <a:pt x="1" y="24"/>
                                  </a:lnTo>
                                  <a:lnTo>
                                    <a:pt x="1" y="22"/>
                                  </a:lnTo>
                                  <a:lnTo>
                                    <a:pt x="1" y="20"/>
                                  </a:lnTo>
                                  <a:lnTo>
                                    <a:pt x="1" y="17"/>
                                  </a:lnTo>
                                  <a:lnTo>
                                    <a:pt x="1" y="15"/>
                                  </a:lnTo>
                                  <a:lnTo>
                                    <a:pt x="0" y="12"/>
                                  </a:lnTo>
                                  <a:lnTo>
                                    <a:pt x="0" y="10"/>
                                  </a:lnTo>
                                  <a:close/>
                                </a:path>
                              </a:pathLst>
                            </a:custGeom>
                            <a:solidFill>
                              <a:srgbClr val="D9D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0" name="Freeform 2824"/>
                          <wps:cNvSpPr>
                            <a:spLocks/>
                          </wps:cNvSpPr>
                          <wps:spPr bwMode="auto">
                            <a:xfrm>
                              <a:off x="1664" y="2526"/>
                              <a:ext cx="375" cy="17"/>
                            </a:xfrm>
                            <a:custGeom>
                              <a:avLst/>
                              <a:gdLst>
                                <a:gd name="T0" fmla="*/ 0 w 375"/>
                                <a:gd name="T1" fmla="*/ 10 h 17"/>
                                <a:gd name="T2" fmla="*/ 19 w 375"/>
                                <a:gd name="T3" fmla="*/ 9 h 17"/>
                                <a:gd name="T4" fmla="*/ 40 w 375"/>
                                <a:gd name="T5" fmla="*/ 8 h 17"/>
                                <a:gd name="T6" fmla="*/ 61 w 375"/>
                                <a:gd name="T7" fmla="*/ 8 h 17"/>
                                <a:gd name="T8" fmla="*/ 82 w 375"/>
                                <a:gd name="T9" fmla="*/ 8 h 17"/>
                                <a:gd name="T10" fmla="*/ 103 w 375"/>
                                <a:gd name="T11" fmla="*/ 7 h 17"/>
                                <a:gd name="T12" fmla="*/ 125 w 375"/>
                                <a:gd name="T13" fmla="*/ 6 h 17"/>
                                <a:gd name="T14" fmla="*/ 147 w 375"/>
                                <a:gd name="T15" fmla="*/ 6 h 17"/>
                                <a:gd name="T16" fmla="*/ 169 w 375"/>
                                <a:gd name="T17" fmla="*/ 5 h 17"/>
                                <a:gd name="T18" fmla="*/ 181 w 375"/>
                                <a:gd name="T19" fmla="*/ 5 h 17"/>
                                <a:gd name="T20" fmla="*/ 193 w 375"/>
                                <a:gd name="T21" fmla="*/ 5 h 17"/>
                                <a:gd name="T22" fmla="*/ 205 w 375"/>
                                <a:gd name="T23" fmla="*/ 4 h 17"/>
                                <a:gd name="T24" fmla="*/ 218 w 375"/>
                                <a:gd name="T25" fmla="*/ 4 h 17"/>
                                <a:gd name="T26" fmla="*/ 230 w 375"/>
                                <a:gd name="T27" fmla="*/ 3 h 17"/>
                                <a:gd name="T28" fmla="*/ 243 w 375"/>
                                <a:gd name="T29" fmla="*/ 3 h 17"/>
                                <a:gd name="T30" fmla="*/ 256 w 375"/>
                                <a:gd name="T31" fmla="*/ 3 h 17"/>
                                <a:gd name="T32" fmla="*/ 268 w 375"/>
                                <a:gd name="T33" fmla="*/ 3 h 17"/>
                                <a:gd name="T34" fmla="*/ 281 w 375"/>
                                <a:gd name="T35" fmla="*/ 2 h 17"/>
                                <a:gd name="T36" fmla="*/ 294 w 375"/>
                                <a:gd name="T37" fmla="*/ 2 h 17"/>
                                <a:gd name="T38" fmla="*/ 307 w 375"/>
                                <a:gd name="T39" fmla="*/ 2 h 17"/>
                                <a:gd name="T40" fmla="*/ 320 w 375"/>
                                <a:gd name="T41" fmla="*/ 2 h 17"/>
                                <a:gd name="T42" fmla="*/ 333 w 375"/>
                                <a:gd name="T43" fmla="*/ 1 h 17"/>
                                <a:gd name="T44" fmla="*/ 347 w 375"/>
                                <a:gd name="T45" fmla="*/ 1 h 17"/>
                                <a:gd name="T46" fmla="*/ 361 w 375"/>
                                <a:gd name="T47" fmla="*/ 0 h 17"/>
                                <a:gd name="T48" fmla="*/ 374 w 375"/>
                                <a:gd name="T49" fmla="*/ 0 h 17"/>
                                <a:gd name="T50" fmla="*/ 374 w 375"/>
                                <a:gd name="T51" fmla="*/ 2 h 17"/>
                                <a:gd name="T52" fmla="*/ 374 w 375"/>
                                <a:gd name="T53" fmla="*/ 4 h 17"/>
                                <a:gd name="T54" fmla="*/ 374 w 375"/>
                                <a:gd name="T55" fmla="*/ 6 h 17"/>
                                <a:gd name="T56" fmla="*/ 375 w 375"/>
                                <a:gd name="T57" fmla="*/ 8 h 17"/>
                                <a:gd name="T58" fmla="*/ 361 w 375"/>
                                <a:gd name="T59" fmla="*/ 8 h 17"/>
                                <a:gd name="T60" fmla="*/ 347 w 375"/>
                                <a:gd name="T61" fmla="*/ 9 h 17"/>
                                <a:gd name="T62" fmla="*/ 334 w 375"/>
                                <a:gd name="T63" fmla="*/ 9 h 17"/>
                                <a:gd name="T64" fmla="*/ 321 w 375"/>
                                <a:gd name="T65" fmla="*/ 10 h 17"/>
                                <a:gd name="T66" fmla="*/ 307 w 375"/>
                                <a:gd name="T67" fmla="*/ 10 h 17"/>
                                <a:gd name="T68" fmla="*/ 294 w 375"/>
                                <a:gd name="T69" fmla="*/ 10 h 17"/>
                                <a:gd name="T70" fmla="*/ 281 w 375"/>
                                <a:gd name="T71" fmla="*/ 10 h 17"/>
                                <a:gd name="T72" fmla="*/ 268 w 375"/>
                                <a:gd name="T73" fmla="*/ 11 h 17"/>
                                <a:gd name="T74" fmla="*/ 256 w 375"/>
                                <a:gd name="T75" fmla="*/ 11 h 17"/>
                                <a:gd name="T76" fmla="*/ 243 w 375"/>
                                <a:gd name="T77" fmla="*/ 11 h 17"/>
                                <a:gd name="T78" fmla="*/ 230 w 375"/>
                                <a:gd name="T79" fmla="*/ 11 h 17"/>
                                <a:gd name="T80" fmla="*/ 218 w 375"/>
                                <a:gd name="T81" fmla="*/ 12 h 17"/>
                                <a:gd name="T82" fmla="*/ 206 w 375"/>
                                <a:gd name="T83" fmla="*/ 12 h 17"/>
                                <a:gd name="T84" fmla="*/ 193 w 375"/>
                                <a:gd name="T85" fmla="*/ 12 h 17"/>
                                <a:gd name="T86" fmla="*/ 181 w 375"/>
                                <a:gd name="T87" fmla="*/ 13 h 17"/>
                                <a:gd name="T88" fmla="*/ 170 w 375"/>
                                <a:gd name="T89" fmla="*/ 13 h 17"/>
                                <a:gd name="T90" fmla="*/ 147 w 375"/>
                                <a:gd name="T91" fmla="*/ 13 h 17"/>
                                <a:gd name="T92" fmla="*/ 125 w 375"/>
                                <a:gd name="T93" fmla="*/ 14 h 17"/>
                                <a:gd name="T94" fmla="*/ 103 w 375"/>
                                <a:gd name="T95" fmla="*/ 14 h 17"/>
                                <a:gd name="T96" fmla="*/ 82 w 375"/>
                                <a:gd name="T97" fmla="*/ 15 h 17"/>
                                <a:gd name="T98" fmla="*/ 61 w 375"/>
                                <a:gd name="T99" fmla="*/ 15 h 17"/>
                                <a:gd name="T100" fmla="*/ 40 w 375"/>
                                <a:gd name="T101" fmla="*/ 16 h 17"/>
                                <a:gd name="T102" fmla="*/ 19 w 375"/>
                                <a:gd name="T103" fmla="*/ 16 h 17"/>
                                <a:gd name="T104" fmla="*/ 0 w 375"/>
                                <a:gd name="T105" fmla="*/ 17 h 17"/>
                                <a:gd name="T106" fmla="*/ 0 w 375"/>
                                <a:gd name="T107" fmla="*/ 15 h 17"/>
                                <a:gd name="T108" fmla="*/ 0 w 375"/>
                                <a:gd name="T109" fmla="*/ 13 h 17"/>
                                <a:gd name="T110" fmla="*/ 0 w 375"/>
                                <a:gd name="T111" fmla="*/ 11 h 17"/>
                                <a:gd name="T112" fmla="*/ 0 w 375"/>
                                <a:gd name="T113" fmla="*/ 10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75" h="17">
                                  <a:moveTo>
                                    <a:pt x="0" y="10"/>
                                  </a:moveTo>
                                  <a:lnTo>
                                    <a:pt x="19" y="9"/>
                                  </a:lnTo>
                                  <a:lnTo>
                                    <a:pt x="40" y="8"/>
                                  </a:lnTo>
                                  <a:lnTo>
                                    <a:pt x="61" y="8"/>
                                  </a:lnTo>
                                  <a:lnTo>
                                    <a:pt x="82" y="8"/>
                                  </a:lnTo>
                                  <a:lnTo>
                                    <a:pt x="103" y="7"/>
                                  </a:lnTo>
                                  <a:lnTo>
                                    <a:pt x="125" y="6"/>
                                  </a:lnTo>
                                  <a:lnTo>
                                    <a:pt x="147" y="6"/>
                                  </a:lnTo>
                                  <a:lnTo>
                                    <a:pt x="169" y="5"/>
                                  </a:lnTo>
                                  <a:lnTo>
                                    <a:pt x="181" y="5"/>
                                  </a:lnTo>
                                  <a:lnTo>
                                    <a:pt x="193" y="5"/>
                                  </a:lnTo>
                                  <a:lnTo>
                                    <a:pt x="205" y="4"/>
                                  </a:lnTo>
                                  <a:lnTo>
                                    <a:pt x="218" y="4"/>
                                  </a:lnTo>
                                  <a:lnTo>
                                    <a:pt x="230" y="3"/>
                                  </a:lnTo>
                                  <a:lnTo>
                                    <a:pt x="243" y="3"/>
                                  </a:lnTo>
                                  <a:lnTo>
                                    <a:pt x="256" y="3"/>
                                  </a:lnTo>
                                  <a:lnTo>
                                    <a:pt x="268" y="3"/>
                                  </a:lnTo>
                                  <a:lnTo>
                                    <a:pt x="281" y="2"/>
                                  </a:lnTo>
                                  <a:lnTo>
                                    <a:pt x="294" y="2"/>
                                  </a:lnTo>
                                  <a:lnTo>
                                    <a:pt x="307" y="2"/>
                                  </a:lnTo>
                                  <a:lnTo>
                                    <a:pt x="320" y="2"/>
                                  </a:lnTo>
                                  <a:lnTo>
                                    <a:pt x="333" y="1"/>
                                  </a:lnTo>
                                  <a:lnTo>
                                    <a:pt x="347" y="1"/>
                                  </a:lnTo>
                                  <a:lnTo>
                                    <a:pt x="361" y="0"/>
                                  </a:lnTo>
                                  <a:lnTo>
                                    <a:pt x="374" y="0"/>
                                  </a:lnTo>
                                  <a:lnTo>
                                    <a:pt x="374" y="2"/>
                                  </a:lnTo>
                                  <a:lnTo>
                                    <a:pt x="374" y="4"/>
                                  </a:lnTo>
                                  <a:lnTo>
                                    <a:pt x="374" y="6"/>
                                  </a:lnTo>
                                  <a:lnTo>
                                    <a:pt x="375" y="8"/>
                                  </a:lnTo>
                                  <a:lnTo>
                                    <a:pt x="361" y="8"/>
                                  </a:lnTo>
                                  <a:lnTo>
                                    <a:pt x="347" y="9"/>
                                  </a:lnTo>
                                  <a:lnTo>
                                    <a:pt x="334" y="9"/>
                                  </a:lnTo>
                                  <a:lnTo>
                                    <a:pt x="321" y="10"/>
                                  </a:lnTo>
                                  <a:lnTo>
                                    <a:pt x="307" y="10"/>
                                  </a:lnTo>
                                  <a:lnTo>
                                    <a:pt x="294" y="10"/>
                                  </a:lnTo>
                                  <a:lnTo>
                                    <a:pt x="281" y="10"/>
                                  </a:lnTo>
                                  <a:lnTo>
                                    <a:pt x="268" y="11"/>
                                  </a:lnTo>
                                  <a:lnTo>
                                    <a:pt x="256" y="11"/>
                                  </a:lnTo>
                                  <a:lnTo>
                                    <a:pt x="243" y="11"/>
                                  </a:lnTo>
                                  <a:lnTo>
                                    <a:pt x="230" y="11"/>
                                  </a:lnTo>
                                  <a:lnTo>
                                    <a:pt x="218" y="12"/>
                                  </a:lnTo>
                                  <a:lnTo>
                                    <a:pt x="206" y="12"/>
                                  </a:lnTo>
                                  <a:lnTo>
                                    <a:pt x="193" y="12"/>
                                  </a:lnTo>
                                  <a:lnTo>
                                    <a:pt x="181" y="13"/>
                                  </a:lnTo>
                                  <a:lnTo>
                                    <a:pt x="170" y="13"/>
                                  </a:lnTo>
                                  <a:lnTo>
                                    <a:pt x="147" y="13"/>
                                  </a:lnTo>
                                  <a:lnTo>
                                    <a:pt x="125" y="14"/>
                                  </a:lnTo>
                                  <a:lnTo>
                                    <a:pt x="103" y="14"/>
                                  </a:lnTo>
                                  <a:lnTo>
                                    <a:pt x="82" y="15"/>
                                  </a:lnTo>
                                  <a:lnTo>
                                    <a:pt x="61" y="15"/>
                                  </a:lnTo>
                                  <a:lnTo>
                                    <a:pt x="40" y="16"/>
                                  </a:lnTo>
                                  <a:lnTo>
                                    <a:pt x="19" y="16"/>
                                  </a:lnTo>
                                  <a:lnTo>
                                    <a:pt x="0" y="17"/>
                                  </a:lnTo>
                                  <a:lnTo>
                                    <a:pt x="0" y="15"/>
                                  </a:lnTo>
                                  <a:lnTo>
                                    <a:pt x="0" y="13"/>
                                  </a:lnTo>
                                  <a:lnTo>
                                    <a:pt x="0" y="11"/>
                                  </a:lnTo>
                                  <a:lnTo>
                                    <a:pt x="0" y="10"/>
                                  </a:lnTo>
                                  <a:close/>
                                </a:path>
                              </a:pathLst>
                            </a:custGeom>
                            <a:solidFill>
                              <a:srgbClr val="FFFFFA"/>
                            </a:solidFill>
                            <a:ln w="635">
                              <a:solidFill>
                                <a:srgbClr val="DEDEDE"/>
                              </a:solidFill>
                              <a:prstDash val="solid"/>
                              <a:round/>
                              <a:headEnd/>
                              <a:tailEnd/>
                            </a:ln>
                          </wps:spPr>
                          <wps:bodyPr rot="0" vert="horz" wrap="square" lIns="91440" tIns="45720" rIns="91440" bIns="45720" anchor="t" anchorCtr="0" upright="1">
                            <a:noAutofit/>
                          </wps:bodyPr>
                        </wps:wsp>
                        <wps:wsp>
                          <wps:cNvPr id="2691" name="Freeform 2825"/>
                          <wps:cNvSpPr>
                            <a:spLocks/>
                          </wps:cNvSpPr>
                          <wps:spPr bwMode="auto">
                            <a:xfrm>
                              <a:off x="1657" y="2029"/>
                              <a:ext cx="373" cy="108"/>
                            </a:xfrm>
                            <a:custGeom>
                              <a:avLst/>
                              <a:gdLst>
                                <a:gd name="T0" fmla="*/ 7 w 373"/>
                                <a:gd name="T1" fmla="*/ 96 h 108"/>
                                <a:gd name="T2" fmla="*/ 15 w 373"/>
                                <a:gd name="T3" fmla="*/ 96 h 108"/>
                                <a:gd name="T4" fmla="*/ 22 w 373"/>
                                <a:gd name="T5" fmla="*/ 89 h 108"/>
                                <a:gd name="T6" fmla="*/ 28 w 373"/>
                                <a:gd name="T7" fmla="*/ 94 h 108"/>
                                <a:gd name="T8" fmla="*/ 34 w 373"/>
                                <a:gd name="T9" fmla="*/ 86 h 108"/>
                                <a:gd name="T10" fmla="*/ 40 w 373"/>
                                <a:gd name="T11" fmla="*/ 92 h 108"/>
                                <a:gd name="T12" fmla="*/ 46 w 373"/>
                                <a:gd name="T13" fmla="*/ 83 h 108"/>
                                <a:gd name="T14" fmla="*/ 53 w 373"/>
                                <a:gd name="T15" fmla="*/ 86 h 108"/>
                                <a:gd name="T16" fmla="*/ 62 w 373"/>
                                <a:gd name="T17" fmla="*/ 83 h 108"/>
                                <a:gd name="T18" fmla="*/ 69 w 373"/>
                                <a:gd name="T19" fmla="*/ 79 h 108"/>
                                <a:gd name="T20" fmla="*/ 79 w 373"/>
                                <a:gd name="T21" fmla="*/ 82 h 108"/>
                                <a:gd name="T22" fmla="*/ 84 w 373"/>
                                <a:gd name="T23" fmla="*/ 73 h 108"/>
                                <a:gd name="T24" fmla="*/ 91 w 373"/>
                                <a:gd name="T25" fmla="*/ 79 h 108"/>
                                <a:gd name="T26" fmla="*/ 97 w 373"/>
                                <a:gd name="T27" fmla="*/ 70 h 108"/>
                                <a:gd name="T28" fmla="*/ 103 w 373"/>
                                <a:gd name="T29" fmla="*/ 76 h 108"/>
                                <a:gd name="T30" fmla="*/ 112 w 373"/>
                                <a:gd name="T31" fmla="*/ 68 h 108"/>
                                <a:gd name="T32" fmla="*/ 120 w 373"/>
                                <a:gd name="T33" fmla="*/ 68 h 108"/>
                                <a:gd name="T34" fmla="*/ 129 w 373"/>
                                <a:gd name="T35" fmla="*/ 67 h 108"/>
                                <a:gd name="T36" fmla="*/ 137 w 373"/>
                                <a:gd name="T37" fmla="*/ 60 h 108"/>
                                <a:gd name="T38" fmla="*/ 144 w 373"/>
                                <a:gd name="T39" fmla="*/ 65 h 108"/>
                                <a:gd name="T40" fmla="*/ 150 w 373"/>
                                <a:gd name="T41" fmla="*/ 56 h 108"/>
                                <a:gd name="T42" fmla="*/ 157 w 373"/>
                                <a:gd name="T43" fmla="*/ 62 h 108"/>
                                <a:gd name="T44" fmla="*/ 164 w 373"/>
                                <a:gd name="T45" fmla="*/ 53 h 108"/>
                                <a:gd name="T46" fmla="*/ 173 w 373"/>
                                <a:gd name="T47" fmla="*/ 57 h 108"/>
                                <a:gd name="T48" fmla="*/ 183 w 373"/>
                                <a:gd name="T49" fmla="*/ 52 h 108"/>
                                <a:gd name="T50" fmla="*/ 191 w 373"/>
                                <a:gd name="T51" fmla="*/ 48 h 108"/>
                                <a:gd name="T52" fmla="*/ 198 w 373"/>
                                <a:gd name="T53" fmla="*/ 52 h 108"/>
                                <a:gd name="T54" fmla="*/ 203 w 373"/>
                                <a:gd name="T55" fmla="*/ 43 h 108"/>
                                <a:gd name="T56" fmla="*/ 210 w 373"/>
                                <a:gd name="T57" fmla="*/ 50 h 108"/>
                                <a:gd name="T58" fmla="*/ 220 w 373"/>
                                <a:gd name="T59" fmla="*/ 45 h 108"/>
                                <a:gd name="T60" fmla="*/ 229 w 373"/>
                                <a:gd name="T61" fmla="*/ 37 h 108"/>
                                <a:gd name="T62" fmla="*/ 236 w 373"/>
                                <a:gd name="T63" fmla="*/ 43 h 108"/>
                                <a:gd name="T64" fmla="*/ 243 w 373"/>
                                <a:gd name="T65" fmla="*/ 33 h 108"/>
                                <a:gd name="T66" fmla="*/ 250 w 373"/>
                                <a:gd name="T67" fmla="*/ 39 h 108"/>
                                <a:gd name="T68" fmla="*/ 259 w 373"/>
                                <a:gd name="T69" fmla="*/ 33 h 108"/>
                                <a:gd name="T70" fmla="*/ 268 w 373"/>
                                <a:gd name="T71" fmla="*/ 29 h 108"/>
                                <a:gd name="T72" fmla="*/ 276 w 373"/>
                                <a:gd name="T73" fmla="*/ 33 h 108"/>
                                <a:gd name="T74" fmla="*/ 281 w 373"/>
                                <a:gd name="T75" fmla="*/ 24 h 108"/>
                                <a:gd name="T76" fmla="*/ 288 w 373"/>
                                <a:gd name="T77" fmla="*/ 30 h 108"/>
                                <a:gd name="T78" fmla="*/ 298 w 373"/>
                                <a:gd name="T79" fmla="*/ 27 h 108"/>
                                <a:gd name="T80" fmla="*/ 304 w 373"/>
                                <a:gd name="T81" fmla="*/ 18 h 108"/>
                                <a:gd name="T82" fmla="*/ 310 w 373"/>
                                <a:gd name="T83" fmla="*/ 24 h 108"/>
                                <a:gd name="T84" fmla="*/ 320 w 373"/>
                                <a:gd name="T85" fmla="*/ 22 h 108"/>
                                <a:gd name="T86" fmla="*/ 327 w 373"/>
                                <a:gd name="T87" fmla="*/ 12 h 108"/>
                                <a:gd name="T88" fmla="*/ 332 w 373"/>
                                <a:gd name="T89" fmla="*/ 19 h 108"/>
                                <a:gd name="T90" fmla="*/ 341 w 373"/>
                                <a:gd name="T91" fmla="*/ 15 h 108"/>
                                <a:gd name="T92" fmla="*/ 351 w 373"/>
                                <a:gd name="T93" fmla="*/ 6 h 108"/>
                                <a:gd name="T94" fmla="*/ 355 w 373"/>
                                <a:gd name="T95" fmla="*/ 13 h 108"/>
                                <a:gd name="T96" fmla="*/ 363 w 373"/>
                                <a:gd name="T97" fmla="*/ 7 h 108"/>
                                <a:gd name="T98" fmla="*/ 371 w 373"/>
                                <a:gd name="T99" fmla="*/ 0 h 108"/>
                                <a:gd name="T100" fmla="*/ 373 w 373"/>
                                <a:gd name="T101" fmla="*/ 12 h 108"/>
                                <a:gd name="T102" fmla="*/ 306 w 373"/>
                                <a:gd name="T103" fmla="*/ 32 h 108"/>
                                <a:gd name="T104" fmla="*/ 217 w 373"/>
                                <a:gd name="T105" fmla="*/ 54 h 108"/>
                                <a:gd name="T106" fmla="*/ 103 w 373"/>
                                <a:gd name="T107" fmla="*/ 82 h 108"/>
                                <a:gd name="T108" fmla="*/ 0 w 373"/>
                                <a:gd name="T109" fmla="*/ 101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73" h="108">
                                  <a:moveTo>
                                    <a:pt x="0" y="95"/>
                                  </a:moveTo>
                                  <a:lnTo>
                                    <a:pt x="1" y="94"/>
                                  </a:lnTo>
                                  <a:lnTo>
                                    <a:pt x="3" y="94"/>
                                  </a:lnTo>
                                  <a:lnTo>
                                    <a:pt x="5" y="93"/>
                                  </a:lnTo>
                                  <a:lnTo>
                                    <a:pt x="7" y="93"/>
                                  </a:lnTo>
                                  <a:lnTo>
                                    <a:pt x="7" y="95"/>
                                  </a:lnTo>
                                  <a:lnTo>
                                    <a:pt x="7" y="96"/>
                                  </a:lnTo>
                                  <a:lnTo>
                                    <a:pt x="7" y="98"/>
                                  </a:lnTo>
                                  <a:lnTo>
                                    <a:pt x="7" y="100"/>
                                  </a:lnTo>
                                  <a:lnTo>
                                    <a:pt x="8" y="99"/>
                                  </a:lnTo>
                                  <a:lnTo>
                                    <a:pt x="11" y="99"/>
                                  </a:lnTo>
                                  <a:lnTo>
                                    <a:pt x="13" y="98"/>
                                  </a:lnTo>
                                  <a:lnTo>
                                    <a:pt x="15" y="98"/>
                                  </a:lnTo>
                                  <a:lnTo>
                                    <a:pt x="15" y="96"/>
                                  </a:lnTo>
                                  <a:lnTo>
                                    <a:pt x="15" y="94"/>
                                  </a:lnTo>
                                  <a:lnTo>
                                    <a:pt x="15" y="92"/>
                                  </a:lnTo>
                                  <a:lnTo>
                                    <a:pt x="15" y="91"/>
                                  </a:lnTo>
                                  <a:lnTo>
                                    <a:pt x="16" y="90"/>
                                  </a:lnTo>
                                  <a:lnTo>
                                    <a:pt x="18" y="90"/>
                                  </a:lnTo>
                                  <a:lnTo>
                                    <a:pt x="20" y="89"/>
                                  </a:lnTo>
                                  <a:lnTo>
                                    <a:pt x="22" y="89"/>
                                  </a:lnTo>
                                  <a:lnTo>
                                    <a:pt x="22" y="91"/>
                                  </a:lnTo>
                                  <a:lnTo>
                                    <a:pt x="22" y="93"/>
                                  </a:lnTo>
                                  <a:lnTo>
                                    <a:pt x="22" y="95"/>
                                  </a:lnTo>
                                  <a:lnTo>
                                    <a:pt x="22" y="97"/>
                                  </a:lnTo>
                                  <a:lnTo>
                                    <a:pt x="24" y="96"/>
                                  </a:lnTo>
                                  <a:lnTo>
                                    <a:pt x="26" y="95"/>
                                  </a:lnTo>
                                  <a:lnTo>
                                    <a:pt x="28" y="94"/>
                                  </a:lnTo>
                                  <a:lnTo>
                                    <a:pt x="30" y="94"/>
                                  </a:lnTo>
                                  <a:lnTo>
                                    <a:pt x="30" y="92"/>
                                  </a:lnTo>
                                  <a:lnTo>
                                    <a:pt x="30" y="90"/>
                                  </a:lnTo>
                                  <a:lnTo>
                                    <a:pt x="30" y="88"/>
                                  </a:lnTo>
                                  <a:lnTo>
                                    <a:pt x="30" y="87"/>
                                  </a:lnTo>
                                  <a:lnTo>
                                    <a:pt x="32" y="86"/>
                                  </a:lnTo>
                                  <a:lnTo>
                                    <a:pt x="34" y="86"/>
                                  </a:lnTo>
                                  <a:lnTo>
                                    <a:pt x="36" y="85"/>
                                  </a:lnTo>
                                  <a:lnTo>
                                    <a:pt x="37" y="85"/>
                                  </a:lnTo>
                                  <a:lnTo>
                                    <a:pt x="37" y="87"/>
                                  </a:lnTo>
                                  <a:lnTo>
                                    <a:pt x="37" y="89"/>
                                  </a:lnTo>
                                  <a:lnTo>
                                    <a:pt x="37" y="90"/>
                                  </a:lnTo>
                                  <a:lnTo>
                                    <a:pt x="37" y="93"/>
                                  </a:lnTo>
                                  <a:lnTo>
                                    <a:pt x="40" y="92"/>
                                  </a:lnTo>
                                  <a:lnTo>
                                    <a:pt x="42" y="91"/>
                                  </a:lnTo>
                                  <a:lnTo>
                                    <a:pt x="44" y="90"/>
                                  </a:lnTo>
                                  <a:lnTo>
                                    <a:pt x="46" y="90"/>
                                  </a:lnTo>
                                  <a:lnTo>
                                    <a:pt x="46" y="88"/>
                                  </a:lnTo>
                                  <a:lnTo>
                                    <a:pt x="46" y="86"/>
                                  </a:lnTo>
                                  <a:lnTo>
                                    <a:pt x="46" y="84"/>
                                  </a:lnTo>
                                  <a:lnTo>
                                    <a:pt x="46" y="83"/>
                                  </a:lnTo>
                                  <a:lnTo>
                                    <a:pt x="48" y="82"/>
                                  </a:lnTo>
                                  <a:lnTo>
                                    <a:pt x="50" y="82"/>
                                  </a:lnTo>
                                  <a:lnTo>
                                    <a:pt x="51" y="81"/>
                                  </a:lnTo>
                                  <a:lnTo>
                                    <a:pt x="53" y="81"/>
                                  </a:lnTo>
                                  <a:lnTo>
                                    <a:pt x="53" y="83"/>
                                  </a:lnTo>
                                  <a:lnTo>
                                    <a:pt x="53" y="84"/>
                                  </a:lnTo>
                                  <a:lnTo>
                                    <a:pt x="53" y="86"/>
                                  </a:lnTo>
                                  <a:lnTo>
                                    <a:pt x="53" y="88"/>
                                  </a:lnTo>
                                  <a:lnTo>
                                    <a:pt x="55" y="87"/>
                                  </a:lnTo>
                                  <a:lnTo>
                                    <a:pt x="58" y="87"/>
                                  </a:lnTo>
                                  <a:lnTo>
                                    <a:pt x="60" y="86"/>
                                  </a:lnTo>
                                  <a:lnTo>
                                    <a:pt x="62" y="86"/>
                                  </a:lnTo>
                                  <a:lnTo>
                                    <a:pt x="62" y="84"/>
                                  </a:lnTo>
                                  <a:lnTo>
                                    <a:pt x="62" y="83"/>
                                  </a:lnTo>
                                  <a:lnTo>
                                    <a:pt x="62" y="81"/>
                                  </a:lnTo>
                                  <a:lnTo>
                                    <a:pt x="62" y="79"/>
                                  </a:lnTo>
                                  <a:lnTo>
                                    <a:pt x="64" y="78"/>
                                  </a:lnTo>
                                  <a:lnTo>
                                    <a:pt x="66" y="78"/>
                                  </a:lnTo>
                                  <a:lnTo>
                                    <a:pt x="67" y="77"/>
                                  </a:lnTo>
                                  <a:lnTo>
                                    <a:pt x="69" y="77"/>
                                  </a:lnTo>
                                  <a:lnTo>
                                    <a:pt x="69" y="79"/>
                                  </a:lnTo>
                                  <a:lnTo>
                                    <a:pt x="69" y="81"/>
                                  </a:lnTo>
                                  <a:lnTo>
                                    <a:pt x="69" y="83"/>
                                  </a:lnTo>
                                  <a:lnTo>
                                    <a:pt x="69" y="84"/>
                                  </a:lnTo>
                                  <a:lnTo>
                                    <a:pt x="72" y="84"/>
                                  </a:lnTo>
                                  <a:lnTo>
                                    <a:pt x="74" y="83"/>
                                  </a:lnTo>
                                  <a:lnTo>
                                    <a:pt x="76" y="82"/>
                                  </a:lnTo>
                                  <a:lnTo>
                                    <a:pt x="79" y="82"/>
                                  </a:lnTo>
                                  <a:lnTo>
                                    <a:pt x="79" y="80"/>
                                  </a:lnTo>
                                  <a:lnTo>
                                    <a:pt x="79" y="78"/>
                                  </a:lnTo>
                                  <a:lnTo>
                                    <a:pt x="79" y="76"/>
                                  </a:lnTo>
                                  <a:lnTo>
                                    <a:pt x="79" y="75"/>
                                  </a:lnTo>
                                  <a:lnTo>
                                    <a:pt x="80" y="74"/>
                                  </a:lnTo>
                                  <a:lnTo>
                                    <a:pt x="82" y="74"/>
                                  </a:lnTo>
                                  <a:lnTo>
                                    <a:pt x="84" y="73"/>
                                  </a:lnTo>
                                  <a:lnTo>
                                    <a:pt x="86" y="73"/>
                                  </a:lnTo>
                                  <a:lnTo>
                                    <a:pt x="86" y="74"/>
                                  </a:lnTo>
                                  <a:lnTo>
                                    <a:pt x="86" y="76"/>
                                  </a:lnTo>
                                  <a:lnTo>
                                    <a:pt x="86" y="78"/>
                                  </a:lnTo>
                                  <a:lnTo>
                                    <a:pt x="86" y="80"/>
                                  </a:lnTo>
                                  <a:lnTo>
                                    <a:pt x="88" y="79"/>
                                  </a:lnTo>
                                  <a:lnTo>
                                    <a:pt x="91" y="79"/>
                                  </a:lnTo>
                                  <a:lnTo>
                                    <a:pt x="93" y="78"/>
                                  </a:lnTo>
                                  <a:lnTo>
                                    <a:pt x="95" y="78"/>
                                  </a:lnTo>
                                  <a:lnTo>
                                    <a:pt x="95" y="76"/>
                                  </a:lnTo>
                                  <a:lnTo>
                                    <a:pt x="95" y="74"/>
                                  </a:lnTo>
                                  <a:lnTo>
                                    <a:pt x="95" y="72"/>
                                  </a:lnTo>
                                  <a:lnTo>
                                    <a:pt x="95" y="70"/>
                                  </a:lnTo>
                                  <a:lnTo>
                                    <a:pt x="97" y="70"/>
                                  </a:lnTo>
                                  <a:lnTo>
                                    <a:pt x="99" y="69"/>
                                  </a:lnTo>
                                  <a:lnTo>
                                    <a:pt x="101" y="69"/>
                                  </a:lnTo>
                                  <a:lnTo>
                                    <a:pt x="103" y="68"/>
                                  </a:lnTo>
                                  <a:lnTo>
                                    <a:pt x="103" y="70"/>
                                  </a:lnTo>
                                  <a:lnTo>
                                    <a:pt x="103" y="72"/>
                                  </a:lnTo>
                                  <a:lnTo>
                                    <a:pt x="103" y="74"/>
                                  </a:lnTo>
                                  <a:lnTo>
                                    <a:pt x="103" y="76"/>
                                  </a:lnTo>
                                  <a:lnTo>
                                    <a:pt x="105" y="75"/>
                                  </a:lnTo>
                                  <a:lnTo>
                                    <a:pt x="107" y="75"/>
                                  </a:lnTo>
                                  <a:lnTo>
                                    <a:pt x="110" y="74"/>
                                  </a:lnTo>
                                  <a:lnTo>
                                    <a:pt x="112" y="74"/>
                                  </a:lnTo>
                                  <a:lnTo>
                                    <a:pt x="112" y="72"/>
                                  </a:lnTo>
                                  <a:lnTo>
                                    <a:pt x="112" y="70"/>
                                  </a:lnTo>
                                  <a:lnTo>
                                    <a:pt x="112" y="68"/>
                                  </a:lnTo>
                                  <a:lnTo>
                                    <a:pt x="112" y="66"/>
                                  </a:lnTo>
                                  <a:lnTo>
                                    <a:pt x="114" y="65"/>
                                  </a:lnTo>
                                  <a:lnTo>
                                    <a:pt x="116" y="65"/>
                                  </a:lnTo>
                                  <a:lnTo>
                                    <a:pt x="118" y="64"/>
                                  </a:lnTo>
                                  <a:lnTo>
                                    <a:pt x="120" y="64"/>
                                  </a:lnTo>
                                  <a:lnTo>
                                    <a:pt x="120" y="66"/>
                                  </a:lnTo>
                                  <a:lnTo>
                                    <a:pt x="120" y="68"/>
                                  </a:lnTo>
                                  <a:lnTo>
                                    <a:pt x="120" y="70"/>
                                  </a:lnTo>
                                  <a:lnTo>
                                    <a:pt x="120" y="72"/>
                                  </a:lnTo>
                                  <a:lnTo>
                                    <a:pt x="122" y="71"/>
                                  </a:lnTo>
                                  <a:lnTo>
                                    <a:pt x="125" y="71"/>
                                  </a:lnTo>
                                  <a:lnTo>
                                    <a:pt x="127" y="70"/>
                                  </a:lnTo>
                                  <a:lnTo>
                                    <a:pt x="129" y="69"/>
                                  </a:lnTo>
                                  <a:lnTo>
                                    <a:pt x="129" y="67"/>
                                  </a:lnTo>
                                  <a:lnTo>
                                    <a:pt x="129" y="65"/>
                                  </a:lnTo>
                                  <a:lnTo>
                                    <a:pt x="129" y="64"/>
                                  </a:lnTo>
                                  <a:lnTo>
                                    <a:pt x="129" y="62"/>
                                  </a:lnTo>
                                  <a:lnTo>
                                    <a:pt x="131" y="61"/>
                                  </a:lnTo>
                                  <a:lnTo>
                                    <a:pt x="133" y="61"/>
                                  </a:lnTo>
                                  <a:lnTo>
                                    <a:pt x="135" y="60"/>
                                  </a:lnTo>
                                  <a:lnTo>
                                    <a:pt x="137" y="60"/>
                                  </a:lnTo>
                                  <a:lnTo>
                                    <a:pt x="137" y="62"/>
                                  </a:lnTo>
                                  <a:lnTo>
                                    <a:pt x="137" y="64"/>
                                  </a:lnTo>
                                  <a:lnTo>
                                    <a:pt x="137" y="65"/>
                                  </a:lnTo>
                                  <a:lnTo>
                                    <a:pt x="137" y="67"/>
                                  </a:lnTo>
                                  <a:lnTo>
                                    <a:pt x="139" y="66"/>
                                  </a:lnTo>
                                  <a:lnTo>
                                    <a:pt x="142" y="66"/>
                                  </a:lnTo>
                                  <a:lnTo>
                                    <a:pt x="144" y="65"/>
                                  </a:lnTo>
                                  <a:lnTo>
                                    <a:pt x="147" y="65"/>
                                  </a:lnTo>
                                  <a:lnTo>
                                    <a:pt x="147" y="63"/>
                                  </a:lnTo>
                                  <a:lnTo>
                                    <a:pt x="147" y="61"/>
                                  </a:lnTo>
                                  <a:lnTo>
                                    <a:pt x="147" y="59"/>
                                  </a:lnTo>
                                  <a:lnTo>
                                    <a:pt x="147" y="57"/>
                                  </a:lnTo>
                                  <a:lnTo>
                                    <a:pt x="148" y="57"/>
                                  </a:lnTo>
                                  <a:lnTo>
                                    <a:pt x="150" y="56"/>
                                  </a:lnTo>
                                  <a:lnTo>
                                    <a:pt x="152" y="56"/>
                                  </a:lnTo>
                                  <a:lnTo>
                                    <a:pt x="155" y="55"/>
                                  </a:lnTo>
                                  <a:lnTo>
                                    <a:pt x="155" y="57"/>
                                  </a:lnTo>
                                  <a:lnTo>
                                    <a:pt x="155" y="59"/>
                                  </a:lnTo>
                                  <a:lnTo>
                                    <a:pt x="155" y="61"/>
                                  </a:lnTo>
                                  <a:lnTo>
                                    <a:pt x="155" y="63"/>
                                  </a:lnTo>
                                  <a:lnTo>
                                    <a:pt x="157" y="62"/>
                                  </a:lnTo>
                                  <a:lnTo>
                                    <a:pt x="160" y="62"/>
                                  </a:lnTo>
                                  <a:lnTo>
                                    <a:pt x="162" y="61"/>
                                  </a:lnTo>
                                  <a:lnTo>
                                    <a:pt x="165" y="61"/>
                                  </a:lnTo>
                                  <a:lnTo>
                                    <a:pt x="164" y="59"/>
                                  </a:lnTo>
                                  <a:lnTo>
                                    <a:pt x="164" y="57"/>
                                  </a:lnTo>
                                  <a:lnTo>
                                    <a:pt x="164" y="55"/>
                                  </a:lnTo>
                                  <a:lnTo>
                                    <a:pt x="164" y="53"/>
                                  </a:lnTo>
                                  <a:lnTo>
                                    <a:pt x="166" y="52"/>
                                  </a:lnTo>
                                  <a:lnTo>
                                    <a:pt x="169" y="52"/>
                                  </a:lnTo>
                                  <a:lnTo>
                                    <a:pt x="171" y="51"/>
                                  </a:lnTo>
                                  <a:lnTo>
                                    <a:pt x="173" y="51"/>
                                  </a:lnTo>
                                  <a:lnTo>
                                    <a:pt x="173" y="53"/>
                                  </a:lnTo>
                                  <a:lnTo>
                                    <a:pt x="173" y="55"/>
                                  </a:lnTo>
                                  <a:lnTo>
                                    <a:pt x="173" y="57"/>
                                  </a:lnTo>
                                  <a:lnTo>
                                    <a:pt x="173" y="59"/>
                                  </a:lnTo>
                                  <a:lnTo>
                                    <a:pt x="175" y="58"/>
                                  </a:lnTo>
                                  <a:lnTo>
                                    <a:pt x="178" y="57"/>
                                  </a:lnTo>
                                  <a:lnTo>
                                    <a:pt x="180" y="57"/>
                                  </a:lnTo>
                                  <a:lnTo>
                                    <a:pt x="183" y="56"/>
                                  </a:lnTo>
                                  <a:lnTo>
                                    <a:pt x="183" y="54"/>
                                  </a:lnTo>
                                  <a:lnTo>
                                    <a:pt x="183" y="52"/>
                                  </a:lnTo>
                                  <a:lnTo>
                                    <a:pt x="183" y="50"/>
                                  </a:lnTo>
                                  <a:lnTo>
                                    <a:pt x="183" y="48"/>
                                  </a:lnTo>
                                  <a:lnTo>
                                    <a:pt x="185" y="47"/>
                                  </a:lnTo>
                                  <a:lnTo>
                                    <a:pt x="187" y="47"/>
                                  </a:lnTo>
                                  <a:lnTo>
                                    <a:pt x="189" y="46"/>
                                  </a:lnTo>
                                  <a:lnTo>
                                    <a:pt x="191" y="46"/>
                                  </a:lnTo>
                                  <a:lnTo>
                                    <a:pt x="191" y="48"/>
                                  </a:lnTo>
                                  <a:lnTo>
                                    <a:pt x="191" y="50"/>
                                  </a:lnTo>
                                  <a:lnTo>
                                    <a:pt x="191" y="52"/>
                                  </a:lnTo>
                                  <a:lnTo>
                                    <a:pt x="191" y="54"/>
                                  </a:lnTo>
                                  <a:lnTo>
                                    <a:pt x="193" y="53"/>
                                  </a:lnTo>
                                  <a:lnTo>
                                    <a:pt x="196" y="53"/>
                                  </a:lnTo>
                                  <a:lnTo>
                                    <a:pt x="197" y="52"/>
                                  </a:lnTo>
                                  <a:lnTo>
                                    <a:pt x="198" y="52"/>
                                  </a:lnTo>
                                  <a:lnTo>
                                    <a:pt x="200" y="52"/>
                                  </a:lnTo>
                                  <a:lnTo>
                                    <a:pt x="201" y="52"/>
                                  </a:lnTo>
                                  <a:lnTo>
                                    <a:pt x="201" y="49"/>
                                  </a:lnTo>
                                  <a:lnTo>
                                    <a:pt x="201" y="47"/>
                                  </a:lnTo>
                                  <a:lnTo>
                                    <a:pt x="201" y="45"/>
                                  </a:lnTo>
                                  <a:lnTo>
                                    <a:pt x="201" y="44"/>
                                  </a:lnTo>
                                  <a:lnTo>
                                    <a:pt x="203" y="43"/>
                                  </a:lnTo>
                                  <a:lnTo>
                                    <a:pt x="205" y="43"/>
                                  </a:lnTo>
                                  <a:lnTo>
                                    <a:pt x="207" y="42"/>
                                  </a:lnTo>
                                  <a:lnTo>
                                    <a:pt x="209" y="42"/>
                                  </a:lnTo>
                                  <a:lnTo>
                                    <a:pt x="209" y="44"/>
                                  </a:lnTo>
                                  <a:lnTo>
                                    <a:pt x="209" y="45"/>
                                  </a:lnTo>
                                  <a:lnTo>
                                    <a:pt x="209" y="47"/>
                                  </a:lnTo>
                                  <a:lnTo>
                                    <a:pt x="210" y="50"/>
                                  </a:lnTo>
                                  <a:lnTo>
                                    <a:pt x="212" y="49"/>
                                  </a:lnTo>
                                  <a:lnTo>
                                    <a:pt x="215" y="48"/>
                                  </a:lnTo>
                                  <a:lnTo>
                                    <a:pt x="216" y="48"/>
                                  </a:lnTo>
                                  <a:lnTo>
                                    <a:pt x="217" y="47"/>
                                  </a:lnTo>
                                  <a:lnTo>
                                    <a:pt x="219" y="47"/>
                                  </a:lnTo>
                                  <a:lnTo>
                                    <a:pt x="220" y="47"/>
                                  </a:lnTo>
                                  <a:lnTo>
                                    <a:pt x="220" y="45"/>
                                  </a:lnTo>
                                  <a:lnTo>
                                    <a:pt x="220" y="43"/>
                                  </a:lnTo>
                                  <a:lnTo>
                                    <a:pt x="220" y="41"/>
                                  </a:lnTo>
                                  <a:lnTo>
                                    <a:pt x="220" y="39"/>
                                  </a:lnTo>
                                  <a:lnTo>
                                    <a:pt x="222" y="38"/>
                                  </a:lnTo>
                                  <a:lnTo>
                                    <a:pt x="224" y="38"/>
                                  </a:lnTo>
                                  <a:lnTo>
                                    <a:pt x="227" y="37"/>
                                  </a:lnTo>
                                  <a:lnTo>
                                    <a:pt x="229" y="37"/>
                                  </a:lnTo>
                                  <a:lnTo>
                                    <a:pt x="229" y="39"/>
                                  </a:lnTo>
                                  <a:lnTo>
                                    <a:pt x="229" y="41"/>
                                  </a:lnTo>
                                  <a:lnTo>
                                    <a:pt x="229" y="43"/>
                                  </a:lnTo>
                                  <a:lnTo>
                                    <a:pt x="229" y="45"/>
                                  </a:lnTo>
                                  <a:lnTo>
                                    <a:pt x="231" y="44"/>
                                  </a:lnTo>
                                  <a:lnTo>
                                    <a:pt x="234" y="43"/>
                                  </a:lnTo>
                                  <a:lnTo>
                                    <a:pt x="236" y="43"/>
                                  </a:lnTo>
                                  <a:lnTo>
                                    <a:pt x="239" y="42"/>
                                  </a:lnTo>
                                  <a:lnTo>
                                    <a:pt x="239" y="40"/>
                                  </a:lnTo>
                                  <a:lnTo>
                                    <a:pt x="239" y="38"/>
                                  </a:lnTo>
                                  <a:lnTo>
                                    <a:pt x="239" y="36"/>
                                  </a:lnTo>
                                  <a:lnTo>
                                    <a:pt x="239" y="34"/>
                                  </a:lnTo>
                                  <a:lnTo>
                                    <a:pt x="241" y="33"/>
                                  </a:lnTo>
                                  <a:lnTo>
                                    <a:pt x="243" y="33"/>
                                  </a:lnTo>
                                  <a:lnTo>
                                    <a:pt x="246" y="32"/>
                                  </a:lnTo>
                                  <a:lnTo>
                                    <a:pt x="248" y="32"/>
                                  </a:lnTo>
                                  <a:lnTo>
                                    <a:pt x="248" y="34"/>
                                  </a:lnTo>
                                  <a:lnTo>
                                    <a:pt x="248" y="36"/>
                                  </a:lnTo>
                                  <a:lnTo>
                                    <a:pt x="248" y="38"/>
                                  </a:lnTo>
                                  <a:lnTo>
                                    <a:pt x="248" y="40"/>
                                  </a:lnTo>
                                  <a:lnTo>
                                    <a:pt x="250" y="39"/>
                                  </a:lnTo>
                                  <a:lnTo>
                                    <a:pt x="253" y="38"/>
                                  </a:lnTo>
                                  <a:lnTo>
                                    <a:pt x="254" y="38"/>
                                  </a:lnTo>
                                  <a:lnTo>
                                    <a:pt x="256" y="38"/>
                                  </a:lnTo>
                                  <a:lnTo>
                                    <a:pt x="257" y="37"/>
                                  </a:lnTo>
                                  <a:lnTo>
                                    <a:pt x="259" y="37"/>
                                  </a:lnTo>
                                  <a:lnTo>
                                    <a:pt x="259" y="35"/>
                                  </a:lnTo>
                                  <a:lnTo>
                                    <a:pt x="259" y="33"/>
                                  </a:lnTo>
                                  <a:lnTo>
                                    <a:pt x="259" y="31"/>
                                  </a:lnTo>
                                  <a:lnTo>
                                    <a:pt x="259" y="29"/>
                                  </a:lnTo>
                                  <a:lnTo>
                                    <a:pt x="261" y="28"/>
                                  </a:lnTo>
                                  <a:lnTo>
                                    <a:pt x="263" y="28"/>
                                  </a:lnTo>
                                  <a:lnTo>
                                    <a:pt x="265" y="27"/>
                                  </a:lnTo>
                                  <a:lnTo>
                                    <a:pt x="268" y="27"/>
                                  </a:lnTo>
                                  <a:lnTo>
                                    <a:pt x="268" y="29"/>
                                  </a:lnTo>
                                  <a:lnTo>
                                    <a:pt x="268" y="31"/>
                                  </a:lnTo>
                                  <a:lnTo>
                                    <a:pt x="268" y="33"/>
                                  </a:lnTo>
                                  <a:lnTo>
                                    <a:pt x="268" y="35"/>
                                  </a:lnTo>
                                  <a:lnTo>
                                    <a:pt x="270" y="34"/>
                                  </a:lnTo>
                                  <a:lnTo>
                                    <a:pt x="273" y="34"/>
                                  </a:lnTo>
                                  <a:lnTo>
                                    <a:pt x="274" y="33"/>
                                  </a:lnTo>
                                  <a:lnTo>
                                    <a:pt x="276" y="33"/>
                                  </a:lnTo>
                                  <a:lnTo>
                                    <a:pt x="277" y="32"/>
                                  </a:lnTo>
                                  <a:lnTo>
                                    <a:pt x="279" y="32"/>
                                  </a:lnTo>
                                  <a:lnTo>
                                    <a:pt x="279" y="30"/>
                                  </a:lnTo>
                                  <a:lnTo>
                                    <a:pt x="279" y="28"/>
                                  </a:lnTo>
                                  <a:lnTo>
                                    <a:pt x="279" y="26"/>
                                  </a:lnTo>
                                  <a:lnTo>
                                    <a:pt x="279" y="24"/>
                                  </a:lnTo>
                                  <a:lnTo>
                                    <a:pt x="281" y="24"/>
                                  </a:lnTo>
                                  <a:lnTo>
                                    <a:pt x="283" y="23"/>
                                  </a:lnTo>
                                  <a:lnTo>
                                    <a:pt x="285" y="22"/>
                                  </a:lnTo>
                                  <a:lnTo>
                                    <a:pt x="288" y="22"/>
                                  </a:lnTo>
                                  <a:lnTo>
                                    <a:pt x="288" y="24"/>
                                  </a:lnTo>
                                  <a:lnTo>
                                    <a:pt x="288" y="26"/>
                                  </a:lnTo>
                                  <a:lnTo>
                                    <a:pt x="288" y="28"/>
                                  </a:lnTo>
                                  <a:lnTo>
                                    <a:pt x="288" y="30"/>
                                  </a:lnTo>
                                  <a:lnTo>
                                    <a:pt x="289" y="29"/>
                                  </a:lnTo>
                                  <a:lnTo>
                                    <a:pt x="291" y="29"/>
                                  </a:lnTo>
                                  <a:lnTo>
                                    <a:pt x="292" y="29"/>
                                  </a:lnTo>
                                  <a:lnTo>
                                    <a:pt x="293" y="28"/>
                                  </a:lnTo>
                                  <a:lnTo>
                                    <a:pt x="295" y="28"/>
                                  </a:lnTo>
                                  <a:lnTo>
                                    <a:pt x="296" y="28"/>
                                  </a:lnTo>
                                  <a:lnTo>
                                    <a:pt x="298" y="27"/>
                                  </a:lnTo>
                                  <a:lnTo>
                                    <a:pt x="299" y="27"/>
                                  </a:lnTo>
                                  <a:lnTo>
                                    <a:pt x="299" y="25"/>
                                  </a:lnTo>
                                  <a:lnTo>
                                    <a:pt x="299" y="23"/>
                                  </a:lnTo>
                                  <a:lnTo>
                                    <a:pt x="299" y="21"/>
                                  </a:lnTo>
                                  <a:lnTo>
                                    <a:pt x="299" y="19"/>
                                  </a:lnTo>
                                  <a:lnTo>
                                    <a:pt x="301" y="18"/>
                                  </a:lnTo>
                                  <a:lnTo>
                                    <a:pt x="304" y="18"/>
                                  </a:lnTo>
                                  <a:lnTo>
                                    <a:pt x="306" y="17"/>
                                  </a:lnTo>
                                  <a:lnTo>
                                    <a:pt x="308" y="17"/>
                                  </a:lnTo>
                                  <a:lnTo>
                                    <a:pt x="308" y="19"/>
                                  </a:lnTo>
                                  <a:lnTo>
                                    <a:pt x="308" y="21"/>
                                  </a:lnTo>
                                  <a:lnTo>
                                    <a:pt x="308" y="23"/>
                                  </a:lnTo>
                                  <a:lnTo>
                                    <a:pt x="308" y="25"/>
                                  </a:lnTo>
                                  <a:lnTo>
                                    <a:pt x="310" y="24"/>
                                  </a:lnTo>
                                  <a:lnTo>
                                    <a:pt x="311" y="24"/>
                                  </a:lnTo>
                                  <a:lnTo>
                                    <a:pt x="313" y="24"/>
                                  </a:lnTo>
                                  <a:lnTo>
                                    <a:pt x="314" y="24"/>
                                  </a:lnTo>
                                  <a:lnTo>
                                    <a:pt x="315" y="23"/>
                                  </a:lnTo>
                                  <a:lnTo>
                                    <a:pt x="317" y="23"/>
                                  </a:lnTo>
                                  <a:lnTo>
                                    <a:pt x="318" y="22"/>
                                  </a:lnTo>
                                  <a:lnTo>
                                    <a:pt x="320" y="22"/>
                                  </a:lnTo>
                                  <a:lnTo>
                                    <a:pt x="320" y="20"/>
                                  </a:lnTo>
                                  <a:lnTo>
                                    <a:pt x="320" y="18"/>
                                  </a:lnTo>
                                  <a:lnTo>
                                    <a:pt x="320" y="16"/>
                                  </a:lnTo>
                                  <a:lnTo>
                                    <a:pt x="320" y="14"/>
                                  </a:lnTo>
                                  <a:lnTo>
                                    <a:pt x="322" y="13"/>
                                  </a:lnTo>
                                  <a:lnTo>
                                    <a:pt x="324" y="12"/>
                                  </a:lnTo>
                                  <a:lnTo>
                                    <a:pt x="327" y="12"/>
                                  </a:lnTo>
                                  <a:lnTo>
                                    <a:pt x="329" y="11"/>
                                  </a:lnTo>
                                  <a:lnTo>
                                    <a:pt x="329" y="13"/>
                                  </a:lnTo>
                                  <a:lnTo>
                                    <a:pt x="329" y="15"/>
                                  </a:lnTo>
                                  <a:lnTo>
                                    <a:pt x="329" y="17"/>
                                  </a:lnTo>
                                  <a:lnTo>
                                    <a:pt x="329" y="20"/>
                                  </a:lnTo>
                                  <a:lnTo>
                                    <a:pt x="331" y="19"/>
                                  </a:lnTo>
                                  <a:lnTo>
                                    <a:pt x="332" y="19"/>
                                  </a:lnTo>
                                  <a:lnTo>
                                    <a:pt x="334" y="18"/>
                                  </a:lnTo>
                                  <a:lnTo>
                                    <a:pt x="335" y="18"/>
                                  </a:lnTo>
                                  <a:lnTo>
                                    <a:pt x="336" y="18"/>
                                  </a:lnTo>
                                  <a:lnTo>
                                    <a:pt x="338" y="17"/>
                                  </a:lnTo>
                                  <a:lnTo>
                                    <a:pt x="339" y="17"/>
                                  </a:lnTo>
                                  <a:lnTo>
                                    <a:pt x="341" y="17"/>
                                  </a:lnTo>
                                  <a:lnTo>
                                    <a:pt x="341" y="15"/>
                                  </a:lnTo>
                                  <a:lnTo>
                                    <a:pt x="341" y="13"/>
                                  </a:lnTo>
                                  <a:lnTo>
                                    <a:pt x="341" y="10"/>
                                  </a:lnTo>
                                  <a:lnTo>
                                    <a:pt x="341" y="8"/>
                                  </a:lnTo>
                                  <a:lnTo>
                                    <a:pt x="343" y="8"/>
                                  </a:lnTo>
                                  <a:lnTo>
                                    <a:pt x="345" y="7"/>
                                  </a:lnTo>
                                  <a:lnTo>
                                    <a:pt x="348" y="6"/>
                                  </a:lnTo>
                                  <a:lnTo>
                                    <a:pt x="351" y="6"/>
                                  </a:lnTo>
                                  <a:lnTo>
                                    <a:pt x="351" y="8"/>
                                  </a:lnTo>
                                  <a:lnTo>
                                    <a:pt x="351" y="10"/>
                                  </a:lnTo>
                                  <a:lnTo>
                                    <a:pt x="351" y="12"/>
                                  </a:lnTo>
                                  <a:lnTo>
                                    <a:pt x="351" y="14"/>
                                  </a:lnTo>
                                  <a:lnTo>
                                    <a:pt x="352" y="14"/>
                                  </a:lnTo>
                                  <a:lnTo>
                                    <a:pt x="354" y="13"/>
                                  </a:lnTo>
                                  <a:lnTo>
                                    <a:pt x="355" y="13"/>
                                  </a:lnTo>
                                  <a:lnTo>
                                    <a:pt x="357" y="13"/>
                                  </a:lnTo>
                                  <a:lnTo>
                                    <a:pt x="358" y="12"/>
                                  </a:lnTo>
                                  <a:lnTo>
                                    <a:pt x="360" y="12"/>
                                  </a:lnTo>
                                  <a:lnTo>
                                    <a:pt x="361" y="11"/>
                                  </a:lnTo>
                                  <a:lnTo>
                                    <a:pt x="363" y="11"/>
                                  </a:lnTo>
                                  <a:lnTo>
                                    <a:pt x="363" y="9"/>
                                  </a:lnTo>
                                  <a:lnTo>
                                    <a:pt x="363" y="7"/>
                                  </a:lnTo>
                                  <a:lnTo>
                                    <a:pt x="362" y="5"/>
                                  </a:lnTo>
                                  <a:lnTo>
                                    <a:pt x="362" y="3"/>
                                  </a:lnTo>
                                  <a:lnTo>
                                    <a:pt x="365" y="2"/>
                                  </a:lnTo>
                                  <a:lnTo>
                                    <a:pt x="367" y="2"/>
                                  </a:lnTo>
                                  <a:lnTo>
                                    <a:pt x="369" y="1"/>
                                  </a:lnTo>
                                  <a:lnTo>
                                    <a:pt x="370" y="1"/>
                                  </a:lnTo>
                                  <a:lnTo>
                                    <a:pt x="371" y="0"/>
                                  </a:lnTo>
                                  <a:lnTo>
                                    <a:pt x="373" y="0"/>
                                  </a:lnTo>
                                  <a:lnTo>
                                    <a:pt x="373" y="2"/>
                                  </a:lnTo>
                                  <a:lnTo>
                                    <a:pt x="373" y="4"/>
                                  </a:lnTo>
                                  <a:lnTo>
                                    <a:pt x="373" y="6"/>
                                  </a:lnTo>
                                  <a:lnTo>
                                    <a:pt x="373" y="8"/>
                                  </a:lnTo>
                                  <a:lnTo>
                                    <a:pt x="373" y="10"/>
                                  </a:lnTo>
                                  <a:lnTo>
                                    <a:pt x="373" y="12"/>
                                  </a:lnTo>
                                  <a:lnTo>
                                    <a:pt x="373" y="14"/>
                                  </a:lnTo>
                                  <a:lnTo>
                                    <a:pt x="373" y="16"/>
                                  </a:lnTo>
                                  <a:lnTo>
                                    <a:pt x="359" y="19"/>
                                  </a:lnTo>
                                  <a:lnTo>
                                    <a:pt x="345" y="23"/>
                                  </a:lnTo>
                                  <a:lnTo>
                                    <a:pt x="332" y="26"/>
                                  </a:lnTo>
                                  <a:lnTo>
                                    <a:pt x="319" y="29"/>
                                  </a:lnTo>
                                  <a:lnTo>
                                    <a:pt x="306" y="32"/>
                                  </a:lnTo>
                                  <a:lnTo>
                                    <a:pt x="293" y="35"/>
                                  </a:lnTo>
                                  <a:lnTo>
                                    <a:pt x="280" y="39"/>
                                  </a:lnTo>
                                  <a:lnTo>
                                    <a:pt x="267" y="42"/>
                                  </a:lnTo>
                                  <a:lnTo>
                                    <a:pt x="254" y="45"/>
                                  </a:lnTo>
                                  <a:lnTo>
                                    <a:pt x="242" y="48"/>
                                  </a:lnTo>
                                  <a:lnTo>
                                    <a:pt x="229" y="51"/>
                                  </a:lnTo>
                                  <a:lnTo>
                                    <a:pt x="217" y="54"/>
                                  </a:lnTo>
                                  <a:lnTo>
                                    <a:pt x="205" y="57"/>
                                  </a:lnTo>
                                  <a:lnTo>
                                    <a:pt x="193" y="60"/>
                                  </a:lnTo>
                                  <a:lnTo>
                                    <a:pt x="181" y="63"/>
                                  </a:lnTo>
                                  <a:lnTo>
                                    <a:pt x="169" y="66"/>
                                  </a:lnTo>
                                  <a:lnTo>
                                    <a:pt x="146" y="72"/>
                                  </a:lnTo>
                                  <a:lnTo>
                                    <a:pt x="124" y="77"/>
                                  </a:lnTo>
                                  <a:lnTo>
                                    <a:pt x="103" y="82"/>
                                  </a:lnTo>
                                  <a:lnTo>
                                    <a:pt x="82" y="88"/>
                                  </a:lnTo>
                                  <a:lnTo>
                                    <a:pt x="60" y="93"/>
                                  </a:lnTo>
                                  <a:lnTo>
                                    <a:pt x="40" y="98"/>
                                  </a:lnTo>
                                  <a:lnTo>
                                    <a:pt x="19" y="103"/>
                                  </a:lnTo>
                                  <a:lnTo>
                                    <a:pt x="0" y="108"/>
                                  </a:lnTo>
                                  <a:lnTo>
                                    <a:pt x="0" y="104"/>
                                  </a:lnTo>
                                  <a:lnTo>
                                    <a:pt x="0" y="101"/>
                                  </a:lnTo>
                                  <a:lnTo>
                                    <a:pt x="0" y="98"/>
                                  </a:lnTo>
                                  <a:lnTo>
                                    <a:pt x="0" y="95"/>
                                  </a:lnTo>
                                  <a:close/>
                                </a:path>
                              </a:pathLst>
                            </a:custGeom>
                            <a:solidFill>
                              <a:srgbClr val="FFFFFA"/>
                            </a:solidFill>
                            <a:ln w="1270">
                              <a:solidFill>
                                <a:srgbClr val="BFBFBF"/>
                              </a:solidFill>
                              <a:prstDash val="solid"/>
                              <a:round/>
                              <a:headEnd/>
                              <a:tailEnd/>
                            </a:ln>
                          </wps:spPr>
                          <wps:bodyPr rot="0" vert="horz" wrap="square" lIns="91440" tIns="45720" rIns="91440" bIns="45720" anchor="t" anchorCtr="0" upright="1">
                            <a:noAutofit/>
                          </wps:bodyPr>
                        </wps:wsp>
                        <wps:wsp>
                          <wps:cNvPr id="2692" name="Freeform 2826"/>
                          <wps:cNvSpPr>
                            <a:spLocks/>
                          </wps:cNvSpPr>
                          <wps:spPr bwMode="auto">
                            <a:xfrm>
                              <a:off x="1665" y="2059"/>
                              <a:ext cx="357" cy="134"/>
                            </a:xfrm>
                            <a:custGeom>
                              <a:avLst/>
                              <a:gdLst>
                                <a:gd name="T0" fmla="*/ 19 w 357"/>
                                <a:gd name="T1" fmla="*/ 81 h 134"/>
                                <a:gd name="T2" fmla="*/ 58 w 357"/>
                                <a:gd name="T3" fmla="*/ 72 h 134"/>
                                <a:gd name="T4" fmla="*/ 99 w 357"/>
                                <a:gd name="T5" fmla="*/ 62 h 134"/>
                                <a:gd name="T6" fmla="*/ 141 w 357"/>
                                <a:gd name="T7" fmla="*/ 52 h 134"/>
                                <a:gd name="T8" fmla="*/ 174 w 357"/>
                                <a:gd name="T9" fmla="*/ 44 h 134"/>
                                <a:gd name="T10" fmla="*/ 196 w 357"/>
                                <a:gd name="T11" fmla="*/ 38 h 134"/>
                                <a:gd name="T12" fmla="*/ 220 w 357"/>
                                <a:gd name="T13" fmla="*/ 33 h 134"/>
                                <a:gd name="T14" fmla="*/ 244 w 357"/>
                                <a:gd name="T15" fmla="*/ 27 h 134"/>
                                <a:gd name="T16" fmla="*/ 268 w 357"/>
                                <a:gd name="T17" fmla="*/ 21 h 134"/>
                                <a:gd name="T18" fmla="*/ 293 w 357"/>
                                <a:gd name="T19" fmla="*/ 15 h 134"/>
                                <a:gd name="T20" fmla="*/ 318 w 357"/>
                                <a:gd name="T21" fmla="*/ 9 h 134"/>
                                <a:gd name="T22" fmla="*/ 343 w 357"/>
                                <a:gd name="T23" fmla="*/ 3 h 134"/>
                                <a:gd name="T24" fmla="*/ 356 w 357"/>
                                <a:gd name="T25" fmla="*/ 7 h 134"/>
                                <a:gd name="T26" fmla="*/ 356 w 357"/>
                                <a:gd name="T27" fmla="*/ 22 h 134"/>
                                <a:gd name="T28" fmla="*/ 356 w 357"/>
                                <a:gd name="T29" fmla="*/ 36 h 134"/>
                                <a:gd name="T30" fmla="*/ 357 w 357"/>
                                <a:gd name="T31" fmla="*/ 51 h 134"/>
                                <a:gd name="T32" fmla="*/ 344 w 357"/>
                                <a:gd name="T33" fmla="*/ 61 h 134"/>
                                <a:gd name="T34" fmla="*/ 319 w 357"/>
                                <a:gd name="T35" fmla="*/ 66 h 134"/>
                                <a:gd name="T36" fmla="*/ 293 w 357"/>
                                <a:gd name="T37" fmla="*/ 72 h 134"/>
                                <a:gd name="T38" fmla="*/ 269 w 357"/>
                                <a:gd name="T39" fmla="*/ 77 h 134"/>
                                <a:gd name="T40" fmla="*/ 244 w 357"/>
                                <a:gd name="T41" fmla="*/ 82 h 134"/>
                                <a:gd name="T42" fmla="*/ 221 w 357"/>
                                <a:gd name="T43" fmla="*/ 87 h 134"/>
                                <a:gd name="T44" fmla="*/ 197 w 357"/>
                                <a:gd name="T45" fmla="*/ 92 h 134"/>
                                <a:gd name="T46" fmla="*/ 174 w 357"/>
                                <a:gd name="T47" fmla="*/ 97 h 134"/>
                                <a:gd name="T48" fmla="*/ 141 w 357"/>
                                <a:gd name="T49" fmla="*/ 104 h 134"/>
                                <a:gd name="T50" fmla="*/ 99 w 357"/>
                                <a:gd name="T51" fmla="*/ 113 h 134"/>
                                <a:gd name="T52" fmla="*/ 58 w 357"/>
                                <a:gd name="T53" fmla="*/ 122 h 134"/>
                                <a:gd name="T54" fmla="*/ 19 w 357"/>
                                <a:gd name="T55" fmla="*/ 130 h 134"/>
                                <a:gd name="T56" fmla="*/ 0 w 357"/>
                                <a:gd name="T57" fmla="*/ 128 h 134"/>
                                <a:gd name="T58" fmla="*/ 0 w 357"/>
                                <a:gd name="T59" fmla="*/ 116 h 134"/>
                                <a:gd name="T60" fmla="*/ 0 w 357"/>
                                <a:gd name="T61" fmla="*/ 104 h 134"/>
                                <a:gd name="T62" fmla="*/ 0 w 357"/>
                                <a:gd name="T63" fmla="*/ 92 h 1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357" h="134">
                                  <a:moveTo>
                                    <a:pt x="0" y="86"/>
                                  </a:moveTo>
                                  <a:lnTo>
                                    <a:pt x="19" y="81"/>
                                  </a:lnTo>
                                  <a:lnTo>
                                    <a:pt x="39" y="76"/>
                                  </a:lnTo>
                                  <a:lnTo>
                                    <a:pt x="58" y="72"/>
                                  </a:lnTo>
                                  <a:lnTo>
                                    <a:pt x="79" y="67"/>
                                  </a:lnTo>
                                  <a:lnTo>
                                    <a:pt x="99" y="62"/>
                                  </a:lnTo>
                                  <a:lnTo>
                                    <a:pt x="120" y="57"/>
                                  </a:lnTo>
                                  <a:lnTo>
                                    <a:pt x="141" y="52"/>
                                  </a:lnTo>
                                  <a:lnTo>
                                    <a:pt x="162" y="47"/>
                                  </a:lnTo>
                                  <a:lnTo>
                                    <a:pt x="174" y="44"/>
                                  </a:lnTo>
                                  <a:lnTo>
                                    <a:pt x="185" y="41"/>
                                  </a:lnTo>
                                  <a:lnTo>
                                    <a:pt x="196" y="38"/>
                                  </a:lnTo>
                                  <a:lnTo>
                                    <a:pt x="208" y="35"/>
                                  </a:lnTo>
                                  <a:lnTo>
                                    <a:pt x="220" y="33"/>
                                  </a:lnTo>
                                  <a:lnTo>
                                    <a:pt x="232" y="30"/>
                                  </a:lnTo>
                                  <a:lnTo>
                                    <a:pt x="244" y="27"/>
                                  </a:lnTo>
                                  <a:lnTo>
                                    <a:pt x="256" y="24"/>
                                  </a:lnTo>
                                  <a:lnTo>
                                    <a:pt x="268" y="21"/>
                                  </a:lnTo>
                                  <a:lnTo>
                                    <a:pt x="280" y="18"/>
                                  </a:lnTo>
                                  <a:lnTo>
                                    <a:pt x="293" y="15"/>
                                  </a:lnTo>
                                  <a:lnTo>
                                    <a:pt x="305" y="13"/>
                                  </a:lnTo>
                                  <a:lnTo>
                                    <a:pt x="318" y="9"/>
                                  </a:lnTo>
                                  <a:lnTo>
                                    <a:pt x="330" y="6"/>
                                  </a:lnTo>
                                  <a:lnTo>
                                    <a:pt x="343" y="3"/>
                                  </a:lnTo>
                                  <a:lnTo>
                                    <a:pt x="356" y="0"/>
                                  </a:lnTo>
                                  <a:lnTo>
                                    <a:pt x="356" y="7"/>
                                  </a:lnTo>
                                  <a:lnTo>
                                    <a:pt x="356" y="15"/>
                                  </a:lnTo>
                                  <a:lnTo>
                                    <a:pt x="356" y="22"/>
                                  </a:lnTo>
                                  <a:lnTo>
                                    <a:pt x="356" y="29"/>
                                  </a:lnTo>
                                  <a:lnTo>
                                    <a:pt x="356" y="36"/>
                                  </a:lnTo>
                                  <a:lnTo>
                                    <a:pt x="357" y="44"/>
                                  </a:lnTo>
                                  <a:lnTo>
                                    <a:pt x="357" y="51"/>
                                  </a:lnTo>
                                  <a:lnTo>
                                    <a:pt x="357" y="58"/>
                                  </a:lnTo>
                                  <a:lnTo>
                                    <a:pt x="344" y="61"/>
                                  </a:lnTo>
                                  <a:lnTo>
                                    <a:pt x="331" y="64"/>
                                  </a:lnTo>
                                  <a:lnTo>
                                    <a:pt x="319" y="66"/>
                                  </a:lnTo>
                                  <a:lnTo>
                                    <a:pt x="306" y="69"/>
                                  </a:lnTo>
                                  <a:lnTo>
                                    <a:pt x="293" y="72"/>
                                  </a:lnTo>
                                  <a:lnTo>
                                    <a:pt x="281" y="74"/>
                                  </a:lnTo>
                                  <a:lnTo>
                                    <a:pt x="269" y="77"/>
                                  </a:lnTo>
                                  <a:lnTo>
                                    <a:pt x="257" y="80"/>
                                  </a:lnTo>
                                  <a:lnTo>
                                    <a:pt x="244" y="82"/>
                                  </a:lnTo>
                                  <a:lnTo>
                                    <a:pt x="232" y="85"/>
                                  </a:lnTo>
                                  <a:lnTo>
                                    <a:pt x="221" y="87"/>
                                  </a:lnTo>
                                  <a:lnTo>
                                    <a:pt x="209" y="90"/>
                                  </a:lnTo>
                                  <a:lnTo>
                                    <a:pt x="197" y="92"/>
                                  </a:lnTo>
                                  <a:lnTo>
                                    <a:pt x="185" y="95"/>
                                  </a:lnTo>
                                  <a:lnTo>
                                    <a:pt x="174" y="97"/>
                                  </a:lnTo>
                                  <a:lnTo>
                                    <a:pt x="163" y="100"/>
                                  </a:lnTo>
                                  <a:lnTo>
                                    <a:pt x="141" y="104"/>
                                  </a:lnTo>
                                  <a:lnTo>
                                    <a:pt x="120" y="109"/>
                                  </a:lnTo>
                                  <a:lnTo>
                                    <a:pt x="99" y="113"/>
                                  </a:lnTo>
                                  <a:lnTo>
                                    <a:pt x="79" y="117"/>
                                  </a:lnTo>
                                  <a:lnTo>
                                    <a:pt x="58" y="122"/>
                                  </a:lnTo>
                                  <a:lnTo>
                                    <a:pt x="39" y="126"/>
                                  </a:lnTo>
                                  <a:lnTo>
                                    <a:pt x="19" y="130"/>
                                  </a:lnTo>
                                  <a:lnTo>
                                    <a:pt x="0" y="134"/>
                                  </a:lnTo>
                                  <a:lnTo>
                                    <a:pt x="0" y="128"/>
                                  </a:lnTo>
                                  <a:lnTo>
                                    <a:pt x="0" y="122"/>
                                  </a:lnTo>
                                  <a:lnTo>
                                    <a:pt x="0" y="116"/>
                                  </a:lnTo>
                                  <a:lnTo>
                                    <a:pt x="0" y="110"/>
                                  </a:lnTo>
                                  <a:lnTo>
                                    <a:pt x="0" y="104"/>
                                  </a:lnTo>
                                  <a:lnTo>
                                    <a:pt x="0" y="98"/>
                                  </a:lnTo>
                                  <a:lnTo>
                                    <a:pt x="0" y="92"/>
                                  </a:lnTo>
                                  <a:lnTo>
                                    <a:pt x="0" y="86"/>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3" name="Freeform 2827"/>
                          <wps:cNvSpPr>
                            <a:spLocks/>
                          </wps:cNvSpPr>
                          <wps:spPr bwMode="auto">
                            <a:xfrm>
                              <a:off x="1676" y="2082"/>
                              <a:ext cx="331" cy="109"/>
                            </a:xfrm>
                            <a:custGeom>
                              <a:avLst/>
                              <a:gdLst>
                                <a:gd name="T0" fmla="*/ 0 w 331"/>
                                <a:gd name="T1" fmla="*/ 76 h 109"/>
                                <a:gd name="T2" fmla="*/ 18 w 331"/>
                                <a:gd name="T3" fmla="*/ 72 h 109"/>
                                <a:gd name="T4" fmla="*/ 36 w 331"/>
                                <a:gd name="T5" fmla="*/ 68 h 109"/>
                                <a:gd name="T6" fmla="*/ 54 w 331"/>
                                <a:gd name="T7" fmla="*/ 64 h 109"/>
                                <a:gd name="T8" fmla="*/ 74 w 331"/>
                                <a:gd name="T9" fmla="*/ 59 h 109"/>
                                <a:gd name="T10" fmla="*/ 92 w 331"/>
                                <a:gd name="T11" fmla="*/ 55 h 109"/>
                                <a:gd name="T12" fmla="*/ 112 w 331"/>
                                <a:gd name="T13" fmla="*/ 51 h 109"/>
                                <a:gd name="T14" fmla="*/ 131 w 331"/>
                                <a:gd name="T15" fmla="*/ 46 h 109"/>
                                <a:gd name="T16" fmla="*/ 151 w 331"/>
                                <a:gd name="T17" fmla="*/ 42 h 109"/>
                                <a:gd name="T18" fmla="*/ 172 w 331"/>
                                <a:gd name="T19" fmla="*/ 36 h 109"/>
                                <a:gd name="T20" fmla="*/ 194 w 331"/>
                                <a:gd name="T21" fmla="*/ 31 h 109"/>
                                <a:gd name="T22" fmla="*/ 216 w 331"/>
                                <a:gd name="T23" fmla="*/ 26 h 109"/>
                                <a:gd name="T24" fmla="*/ 238 w 331"/>
                                <a:gd name="T25" fmla="*/ 21 h 109"/>
                                <a:gd name="T26" fmla="*/ 261 w 331"/>
                                <a:gd name="T27" fmla="*/ 16 h 109"/>
                                <a:gd name="T28" fmla="*/ 283 w 331"/>
                                <a:gd name="T29" fmla="*/ 11 h 109"/>
                                <a:gd name="T30" fmla="*/ 307 w 331"/>
                                <a:gd name="T31" fmla="*/ 5 h 109"/>
                                <a:gd name="T32" fmla="*/ 331 w 331"/>
                                <a:gd name="T33" fmla="*/ 0 h 109"/>
                                <a:gd name="T34" fmla="*/ 331 w 331"/>
                                <a:gd name="T35" fmla="*/ 5 h 109"/>
                                <a:gd name="T36" fmla="*/ 331 w 331"/>
                                <a:gd name="T37" fmla="*/ 10 h 109"/>
                                <a:gd name="T38" fmla="*/ 331 w 331"/>
                                <a:gd name="T39" fmla="*/ 14 h 109"/>
                                <a:gd name="T40" fmla="*/ 331 w 331"/>
                                <a:gd name="T41" fmla="*/ 19 h 109"/>
                                <a:gd name="T42" fmla="*/ 331 w 331"/>
                                <a:gd name="T43" fmla="*/ 24 h 109"/>
                                <a:gd name="T44" fmla="*/ 331 w 331"/>
                                <a:gd name="T45" fmla="*/ 29 h 109"/>
                                <a:gd name="T46" fmla="*/ 331 w 331"/>
                                <a:gd name="T47" fmla="*/ 34 h 109"/>
                                <a:gd name="T48" fmla="*/ 331 w 331"/>
                                <a:gd name="T49" fmla="*/ 39 h 109"/>
                                <a:gd name="T50" fmla="*/ 307 w 331"/>
                                <a:gd name="T51" fmla="*/ 43 h 109"/>
                                <a:gd name="T52" fmla="*/ 284 w 331"/>
                                <a:gd name="T53" fmla="*/ 48 h 109"/>
                                <a:gd name="T54" fmla="*/ 261 w 331"/>
                                <a:gd name="T55" fmla="*/ 53 h 109"/>
                                <a:gd name="T56" fmla="*/ 239 w 331"/>
                                <a:gd name="T57" fmla="*/ 58 h 109"/>
                                <a:gd name="T58" fmla="*/ 216 w 331"/>
                                <a:gd name="T59" fmla="*/ 63 h 109"/>
                                <a:gd name="T60" fmla="*/ 194 w 331"/>
                                <a:gd name="T61" fmla="*/ 67 h 109"/>
                                <a:gd name="T62" fmla="*/ 173 w 331"/>
                                <a:gd name="T63" fmla="*/ 72 h 109"/>
                                <a:gd name="T64" fmla="*/ 152 w 331"/>
                                <a:gd name="T65" fmla="*/ 77 h 109"/>
                                <a:gd name="T66" fmla="*/ 131 w 331"/>
                                <a:gd name="T67" fmla="*/ 81 h 109"/>
                                <a:gd name="T68" fmla="*/ 112 w 331"/>
                                <a:gd name="T69" fmla="*/ 85 h 109"/>
                                <a:gd name="T70" fmla="*/ 92 w 331"/>
                                <a:gd name="T71" fmla="*/ 89 h 109"/>
                                <a:gd name="T72" fmla="*/ 74 w 331"/>
                                <a:gd name="T73" fmla="*/ 93 h 109"/>
                                <a:gd name="T74" fmla="*/ 54 w 331"/>
                                <a:gd name="T75" fmla="*/ 97 h 109"/>
                                <a:gd name="T76" fmla="*/ 36 w 331"/>
                                <a:gd name="T77" fmla="*/ 101 h 109"/>
                                <a:gd name="T78" fmla="*/ 18 w 331"/>
                                <a:gd name="T79" fmla="*/ 105 h 109"/>
                                <a:gd name="T80" fmla="*/ 0 w 331"/>
                                <a:gd name="T81" fmla="*/ 109 h 109"/>
                                <a:gd name="T82" fmla="*/ 0 w 331"/>
                                <a:gd name="T83" fmla="*/ 105 h 109"/>
                                <a:gd name="T84" fmla="*/ 0 w 331"/>
                                <a:gd name="T85" fmla="*/ 101 h 109"/>
                                <a:gd name="T86" fmla="*/ 0 w 331"/>
                                <a:gd name="T87" fmla="*/ 97 h 109"/>
                                <a:gd name="T88" fmla="*/ 0 w 331"/>
                                <a:gd name="T89" fmla="*/ 93 h 109"/>
                                <a:gd name="T90" fmla="*/ 0 w 331"/>
                                <a:gd name="T91" fmla="*/ 89 h 109"/>
                                <a:gd name="T92" fmla="*/ 0 w 331"/>
                                <a:gd name="T93" fmla="*/ 85 h 109"/>
                                <a:gd name="T94" fmla="*/ 0 w 331"/>
                                <a:gd name="T95" fmla="*/ 80 h 109"/>
                                <a:gd name="T96" fmla="*/ 0 w 331"/>
                                <a:gd name="T97" fmla="*/ 76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31" h="109">
                                  <a:moveTo>
                                    <a:pt x="0" y="76"/>
                                  </a:moveTo>
                                  <a:lnTo>
                                    <a:pt x="18" y="72"/>
                                  </a:lnTo>
                                  <a:lnTo>
                                    <a:pt x="36" y="68"/>
                                  </a:lnTo>
                                  <a:lnTo>
                                    <a:pt x="54" y="64"/>
                                  </a:lnTo>
                                  <a:lnTo>
                                    <a:pt x="74" y="59"/>
                                  </a:lnTo>
                                  <a:lnTo>
                                    <a:pt x="92" y="55"/>
                                  </a:lnTo>
                                  <a:lnTo>
                                    <a:pt x="112" y="51"/>
                                  </a:lnTo>
                                  <a:lnTo>
                                    <a:pt x="131" y="46"/>
                                  </a:lnTo>
                                  <a:lnTo>
                                    <a:pt x="151" y="42"/>
                                  </a:lnTo>
                                  <a:lnTo>
                                    <a:pt x="172" y="36"/>
                                  </a:lnTo>
                                  <a:lnTo>
                                    <a:pt x="194" y="31"/>
                                  </a:lnTo>
                                  <a:lnTo>
                                    <a:pt x="216" y="26"/>
                                  </a:lnTo>
                                  <a:lnTo>
                                    <a:pt x="238" y="21"/>
                                  </a:lnTo>
                                  <a:lnTo>
                                    <a:pt x="261" y="16"/>
                                  </a:lnTo>
                                  <a:lnTo>
                                    <a:pt x="283" y="11"/>
                                  </a:lnTo>
                                  <a:lnTo>
                                    <a:pt x="307" y="5"/>
                                  </a:lnTo>
                                  <a:lnTo>
                                    <a:pt x="331" y="0"/>
                                  </a:lnTo>
                                  <a:lnTo>
                                    <a:pt x="331" y="5"/>
                                  </a:lnTo>
                                  <a:lnTo>
                                    <a:pt x="331" y="10"/>
                                  </a:lnTo>
                                  <a:lnTo>
                                    <a:pt x="331" y="14"/>
                                  </a:lnTo>
                                  <a:lnTo>
                                    <a:pt x="331" y="19"/>
                                  </a:lnTo>
                                  <a:lnTo>
                                    <a:pt x="331" y="24"/>
                                  </a:lnTo>
                                  <a:lnTo>
                                    <a:pt x="331" y="29"/>
                                  </a:lnTo>
                                  <a:lnTo>
                                    <a:pt x="331" y="34"/>
                                  </a:lnTo>
                                  <a:lnTo>
                                    <a:pt x="331" y="39"/>
                                  </a:lnTo>
                                  <a:lnTo>
                                    <a:pt x="307" y="43"/>
                                  </a:lnTo>
                                  <a:lnTo>
                                    <a:pt x="284" y="48"/>
                                  </a:lnTo>
                                  <a:lnTo>
                                    <a:pt x="261" y="53"/>
                                  </a:lnTo>
                                  <a:lnTo>
                                    <a:pt x="239" y="58"/>
                                  </a:lnTo>
                                  <a:lnTo>
                                    <a:pt x="216" y="63"/>
                                  </a:lnTo>
                                  <a:lnTo>
                                    <a:pt x="194" y="67"/>
                                  </a:lnTo>
                                  <a:lnTo>
                                    <a:pt x="173" y="72"/>
                                  </a:lnTo>
                                  <a:lnTo>
                                    <a:pt x="152" y="77"/>
                                  </a:lnTo>
                                  <a:lnTo>
                                    <a:pt x="131" y="81"/>
                                  </a:lnTo>
                                  <a:lnTo>
                                    <a:pt x="112" y="85"/>
                                  </a:lnTo>
                                  <a:lnTo>
                                    <a:pt x="92" y="89"/>
                                  </a:lnTo>
                                  <a:lnTo>
                                    <a:pt x="74" y="93"/>
                                  </a:lnTo>
                                  <a:lnTo>
                                    <a:pt x="54" y="97"/>
                                  </a:lnTo>
                                  <a:lnTo>
                                    <a:pt x="36" y="101"/>
                                  </a:lnTo>
                                  <a:lnTo>
                                    <a:pt x="18" y="105"/>
                                  </a:lnTo>
                                  <a:lnTo>
                                    <a:pt x="0" y="109"/>
                                  </a:lnTo>
                                  <a:lnTo>
                                    <a:pt x="0" y="105"/>
                                  </a:lnTo>
                                  <a:lnTo>
                                    <a:pt x="0" y="101"/>
                                  </a:lnTo>
                                  <a:lnTo>
                                    <a:pt x="0" y="97"/>
                                  </a:lnTo>
                                  <a:lnTo>
                                    <a:pt x="0" y="93"/>
                                  </a:lnTo>
                                  <a:lnTo>
                                    <a:pt x="0" y="89"/>
                                  </a:lnTo>
                                  <a:lnTo>
                                    <a:pt x="0" y="85"/>
                                  </a:lnTo>
                                  <a:lnTo>
                                    <a:pt x="0" y="80"/>
                                  </a:lnTo>
                                  <a:lnTo>
                                    <a:pt x="0" y="76"/>
                                  </a:lnTo>
                                  <a:close/>
                                </a:path>
                              </a:pathLst>
                            </a:custGeom>
                            <a:solidFill>
                              <a:srgbClr val="615E5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4" name="Freeform 2828"/>
                          <wps:cNvSpPr>
                            <a:spLocks/>
                          </wps:cNvSpPr>
                          <wps:spPr bwMode="auto">
                            <a:xfrm>
                              <a:off x="1670" y="2139"/>
                              <a:ext cx="18" cy="54"/>
                            </a:xfrm>
                            <a:custGeom>
                              <a:avLst/>
                              <a:gdLst>
                                <a:gd name="T0" fmla="*/ 0 w 18"/>
                                <a:gd name="T1" fmla="*/ 5 h 54"/>
                                <a:gd name="T2" fmla="*/ 2 w 18"/>
                                <a:gd name="T3" fmla="*/ 4 h 54"/>
                                <a:gd name="T4" fmla="*/ 4 w 18"/>
                                <a:gd name="T5" fmla="*/ 3 h 54"/>
                                <a:gd name="T6" fmla="*/ 6 w 18"/>
                                <a:gd name="T7" fmla="*/ 3 h 54"/>
                                <a:gd name="T8" fmla="*/ 9 w 18"/>
                                <a:gd name="T9" fmla="*/ 2 h 54"/>
                                <a:gd name="T10" fmla="*/ 11 w 18"/>
                                <a:gd name="T11" fmla="*/ 2 h 54"/>
                                <a:gd name="T12" fmla="*/ 13 w 18"/>
                                <a:gd name="T13" fmla="*/ 1 h 54"/>
                                <a:gd name="T14" fmla="*/ 16 w 18"/>
                                <a:gd name="T15" fmla="*/ 1 h 54"/>
                                <a:gd name="T16" fmla="*/ 18 w 18"/>
                                <a:gd name="T17" fmla="*/ 0 h 54"/>
                                <a:gd name="T18" fmla="*/ 18 w 18"/>
                                <a:gd name="T19" fmla="*/ 6 h 54"/>
                                <a:gd name="T20" fmla="*/ 18 w 18"/>
                                <a:gd name="T21" fmla="*/ 13 h 54"/>
                                <a:gd name="T22" fmla="*/ 18 w 18"/>
                                <a:gd name="T23" fmla="*/ 19 h 54"/>
                                <a:gd name="T24" fmla="*/ 18 w 18"/>
                                <a:gd name="T25" fmla="*/ 25 h 54"/>
                                <a:gd name="T26" fmla="*/ 18 w 18"/>
                                <a:gd name="T27" fmla="*/ 31 h 54"/>
                                <a:gd name="T28" fmla="*/ 18 w 18"/>
                                <a:gd name="T29" fmla="*/ 37 h 54"/>
                                <a:gd name="T30" fmla="*/ 18 w 18"/>
                                <a:gd name="T31" fmla="*/ 43 h 54"/>
                                <a:gd name="T32" fmla="*/ 18 w 18"/>
                                <a:gd name="T33" fmla="*/ 50 h 54"/>
                                <a:gd name="T34" fmla="*/ 16 w 18"/>
                                <a:gd name="T35" fmla="*/ 50 h 54"/>
                                <a:gd name="T36" fmla="*/ 14 w 18"/>
                                <a:gd name="T37" fmla="*/ 50 h 54"/>
                                <a:gd name="T38" fmla="*/ 11 w 18"/>
                                <a:gd name="T39" fmla="*/ 51 h 54"/>
                                <a:gd name="T40" fmla="*/ 9 w 18"/>
                                <a:gd name="T41" fmla="*/ 51 h 54"/>
                                <a:gd name="T42" fmla="*/ 7 w 18"/>
                                <a:gd name="T43" fmla="*/ 52 h 54"/>
                                <a:gd name="T44" fmla="*/ 4 w 18"/>
                                <a:gd name="T45" fmla="*/ 52 h 54"/>
                                <a:gd name="T46" fmla="*/ 2 w 18"/>
                                <a:gd name="T47" fmla="*/ 53 h 54"/>
                                <a:gd name="T48" fmla="*/ 0 w 18"/>
                                <a:gd name="T49" fmla="*/ 54 h 54"/>
                                <a:gd name="T50" fmla="*/ 0 w 18"/>
                                <a:gd name="T51" fmla="*/ 47 h 54"/>
                                <a:gd name="T52" fmla="*/ 0 w 18"/>
                                <a:gd name="T53" fmla="*/ 41 h 54"/>
                                <a:gd name="T54" fmla="*/ 0 w 18"/>
                                <a:gd name="T55" fmla="*/ 35 h 54"/>
                                <a:gd name="T56" fmla="*/ 0 w 18"/>
                                <a:gd name="T57" fmla="*/ 29 h 54"/>
                                <a:gd name="T58" fmla="*/ 0 w 18"/>
                                <a:gd name="T59" fmla="*/ 23 h 54"/>
                                <a:gd name="T60" fmla="*/ 0 w 18"/>
                                <a:gd name="T61" fmla="*/ 16 h 54"/>
                                <a:gd name="T62" fmla="*/ 0 w 18"/>
                                <a:gd name="T63" fmla="*/ 11 h 54"/>
                                <a:gd name="T64" fmla="*/ 0 w 18"/>
                                <a:gd name="T65" fmla="*/ 5 h 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8" h="54">
                                  <a:moveTo>
                                    <a:pt x="0" y="5"/>
                                  </a:moveTo>
                                  <a:lnTo>
                                    <a:pt x="2" y="4"/>
                                  </a:lnTo>
                                  <a:lnTo>
                                    <a:pt x="4" y="3"/>
                                  </a:lnTo>
                                  <a:lnTo>
                                    <a:pt x="6" y="3"/>
                                  </a:lnTo>
                                  <a:lnTo>
                                    <a:pt x="9" y="2"/>
                                  </a:lnTo>
                                  <a:lnTo>
                                    <a:pt x="11" y="2"/>
                                  </a:lnTo>
                                  <a:lnTo>
                                    <a:pt x="13" y="1"/>
                                  </a:lnTo>
                                  <a:lnTo>
                                    <a:pt x="16" y="1"/>
                                  </a:lnTo>
                                  <a:lnTo>
                                    <a:pt x="18" y="0"/>
                                  </a:lnTo>
                                  <a:lnTo>
                                    <a:pt x="18" y="6"/>
                                  </a:lnTo>
                                  <a:lnTo>
                                    <a:pt x="18" y="13"/>
                                  </a:lnTo>
                                  <a:lnTo>
                                    <a:pt x="18" y="19"/>
                                  </a:lnTo>
                                  <a:lnTo>
                                    <a:pt x="18" y="25"/>
                                  </a:lnTo>
                                  <a:lnTo>
                                    <a:pt x="18" y="31"/>
                                  </a:lnTo>
                                  <a:lnTo>
                                    <a:pt x="18" y="37"/>
                                  </a:lnTo>
                                  <a:lnTo>
                                    <a:pt x="18" y="43"/>
                                  </a:lnTo>
                                  <a:lnTo>
                                    <a:pt x="18" y="50"/>
                                  </a:lnTo>
                                  <a:lnTo>
                                    <a:pt x="16" y="50"/>
                                  </a:lnTo>
                                  <a:lnTo>
                                    <a:pt x="14" y="50"/>
                                  </a:lnTo>
                                  <a:lnTo>
                                    <a:pt x="11" y="51"/>
                                  </a:lnTo>
                                  <a:lnTo>
                                    <a:pt x="9" y="51"/>
                                  </a:lnTo>
                                  <a:lnTo>
                                    <a:pt x="7" y="52"/>
                                  </a:lnTo>
                                  <a:lnTo>
                                    <a:pt x="4" y="52"/>
                                  </a:lnTo>
                                  <a:lnTo>
                                    <a:pt x="2" y="53"/>
                                  </a:lnTo>
                                  <a:lnTo>
                                    <a:pt x="0" y="54"/>
                                  </a:lnTo>
                                  <a:lnTo>
                                    <a:pt x="0" y="47"/>
                                  </a:lnTo>
                                  <a:lnTo>
                                    <a:pt x="0" y="41"/>
                                  </a:lnTo>
                                  <a:lnTo>
                                    <a:pt x="0" y="35"/>
                                  </a:lnTo>
                                  <a:lnTo>
                                    <a:pt x="0" y="29"/>
                                  </a:lnTo>
                                  <a:lnTo>
                                    <a:pt x="0" y="23"/>
                                  </a:lnTo>
                                  <a:lnTo>
                                    <a:pt x="0" y="16"/>
                                  </a:lnTo>
                                  <a:lnTo>
                                    <a:pt x="0" y="11"/>
                                  </a:lnTo>
                                  <a:lnTo>
                                    <a:pt x="0" y="5"/>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5" name="Freeform 2829"/>
                          <wps:cNvSpPr>
                            <a:spLocks/>
                          </wps:cNvSpPr>
                          <wps:spPr bwMode="auto">
                            <a:xfrm>
                              <a:off x="1716" y="2128"/>
                              <a:ext cx="20" cy="54"/>
                            </a:xfrm>
                            <a:custGeom>
                              <a:avLst/>
                              <a:gdLst>
                                <a:gd name="T0" fmla="*/ 0 w 20"/>
                                <a:gd name="T1" fmla="*/ 5 h 54"/>
                                <a:gd name="T2" fmla="*/ 2 w 20"/>
                                <a:gd name="T3" fmla="*/ 4 h 54"/>
                                <a:gd name="T4" fmla="*/ 5 w 20"/>
                                <a:gd name="T5" fmla="*/ 3 h 54"/>
                                <a:gd name="T6" fmla="*/ 7 w 20"/>
                                <a:gd name="T7" fmla="*/ 3 h 54"/>
                                <a:gd name="T8" fmla="*/ 10 w 20"/>
                                <a:gd name="T9" fmla="*/ 2 h 54"/>
                                <a:gd name="T10" fmla="*/ 12 w 20"/>
                                <a:gd name="T11" fmla="*/ 1 h 54"/>
                                <a:gd name="T12" fmla="*/ 15 w 20"/>
                                <a:gd name="T13" fmla="*/ 1 h 54"/>
                                <a:gd name="T14" fmla="*/ 17 w 20"/>
                                <a:gd name="T15" fmla="*/ 0 h 54"/>
                                <a:gd name="T16" fmla="*/ 20 w 20"/>
                                <a:gd name="T17" fmla="*/ 0 h 54"/>
                                <a:gd name="T18" fmla="*/ 20 w 20"/>
                                <a:gd name="T19" fmla="*/ 6 h 54"/>
                                <a:gd name="T20" fmla="*/ 20 w 20"/>
                                <a:gd name="T21" fmla="*/ 12 h 54"/>
                                <a:gd name="T22" fmla="*/ 20 w 20"/>
                                <a:gd name="T23" fmla="*/ 19 h 54"/>
                                <a:gd name="T24" fmla="*/ 20 w 20"/>
                                <a:gd name="T25" fmla="*/ 25 h 54"/>
                                <a:gd name="T26" fmla="*/ 20 w 20"/>
                                <a:gd name="T27" fmla="*/ 31 h 54"/>
                                <a:gd name="T28" fmla="*/ 20 w 20"/>
                                <a:gd name="T29" fmla="*/ 38 h 54"/>
                                <a:gd name="T30" fmla="*/ 20 w 20"/>
                                <a:gd name="T31" fmla="*/ 44 h 54"/>
                                <a:gd name="T32" fmla="*/ 20 w 20"/>
                                <a:gd name="T33" fmla="*/ 51 h 54"/>
                                <a:gd name="T34" fmla="*/ 17 w 20"/>
                                <a:gd name="T35" fmla="*/ 51 h 54"/>
                                <a:gd name="T36" fmla="*/ 15 w 20"/>
                                <a:gd name="T37" fmla="*/ 51 h 54"/>
                                <a:gd name="T38" fmla="*/ 12 w 20"/>
                                <a:gd name="T39" fmla="*/ 52 h 54"/>
                                <a:gd name="T40" fmla="*/ 10 w 20"/>
                                <a:gd name="T41" fmla="*/ 52 h 54"/>
                                <a:gd name="T42" fmla="*/ 7 w 20"/>
                                <a:gd name="T43" fmla="*/ 53 h 54"/>
                                <a:gd name="T44" fmla="*/ 5 w 20"/>
                                <a:gd name="T45" fmla="*/ 53 h 54"/>
                                <a:gd name="T46" fmla="*/ 2 w 20"/>
                                <a:gd name="T47" fmla="*/ 54 h 54"/>
                                <a:gd name="T48" fmla="*/ 0 w 20"/>
                                <a:gd name="T49" fmla="*/ 54 h 54"/>
                                <a:gd name="T50" fmla="*/ 0 w 20"/>
                                <a:gd name="T51" fmla="*/ 48 h 54"/>
                                <a:gd name="T52" fmla="*/ 0 w 20"/>
                                <a:gd name="T53" fmla="*/ 42 h 54"/>
                                <a:gd name="T54" fmla="*/ 0 w 20"/>
                                <a:gd name="T55" fmla="*/ 36 h 54"/>
                                <a:gd name="T56" fmla="*/ 0 w 20"/>
                                <a:gd name="T57" fmla="*/ 29 h 54"/>
                                <a:gd name="T58" fmla="*/ 0 w 20"/>
                                <a:gd name="T59" fmla="*/ 23 h 54"/>
                                <a:gd name="T60" fmla="*/ 0 w 20"/>
                                <a:gd name="T61" fmla="*/ 17 h 54"/>
                                <a:gd name="T62" fmla="*/ 0 w 20"/>
                                <a:gd name="T63" fmla="*/ 11 h 54"/>
                                <a:gd name="T64" fmla="*/ 0 w 20"/>
                                <a:gd name="T65" fmla="*/ 5 h 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0" h="54">
                                  <a:moveTo>
                                    <a:pt x="0" y="5"/>
                                  </a:moveTo>
                                  <a:lnTo>
                                    <a:pt x="2" y="4"/>
                                  </a:lnTo>
                                  <a:lnTo>
                                    <a:pt x="5" y="3"/>
                                  </a:lnTo>
                                  <a:lnTo>
                                    <a:pt x="7" y="3"/>
                                  </a:lnTo>
                                  <a:lnTo>
                                    <a:pt x="10" y="2"/>
                                  </a:lnTo>
                                  <a:lnTo>
                                    <a:pt x="12" y="1"/>
                                  </a:lnTo>
                                  <a:lnTo>
                                    <a:pt x="15" y="1"/>
                                  </a:lnTo>
                                  <a:lnTo>
                                    <a:pt x="17" y="0"/>
                                  </a:lnTo>
                                  <a:lnTo>
                                    <a:pt x="20" y="0"/>
                                  </a:lnTo>
                                  <a:lnTo>
                                    <a:pt x="20" y="6"/>
                                  </a:lnTo>
                                  <a:lnTo>
                                    <a:pt x="20" y="12"/>
                                  </a:lnTo>
                                  <a:lnTo>
                                    <a:pt x="20" y="19"/>
                                  </a:lnTo>
                                  <a:lnTo>
                                    <a:pt x="20" y="25"/>
                                  </a:lnTo>
                                  <a:lnTo>
                                    <a:pt x="20" y="31"/>
                                  </a:lnTo>
                                  <a:lnTo>
                                    <a:pt x="20" y="38"/>
                                  </a:lnTo>
                                  <a:lnTo>
                                    <a:pt x="20" y="44"/>
                                  </a:lnTo>
                                  <a:lnTo>
                                    <a:pt x="20" y="51"/>
                                  </a:lnTo>
                                  <a:lnTo>
                                    <a:pt x="17" y="51"/>
                                  </a:lnTo>
                                  <a:lnTo>
                                    <a:pt x="15" y="51"/>
                                  </a:lnTo>
                                  <a:lnTo>
                                    <a:pt x="12" y="52"/>
                                  </a:lnTo>
                                  <a:lnTo>
                                    <a:pt x="10" y="52"/>
                                  </a:lnTo>
                                  <a:lnTo>
                                    <a:pt x="7" y="53"/>
                                  </a:lnTo>
                                  <a:lnTo>
                                    <a:pt x="5" y="53"/>
                                  </a:lnTo>
                                  <a:lnTo>
                                    <a:pt x="2" y="54"/>
                                  </a:lnTo>
                                  <a:lnTo>
                                    <a:pt x="0" y="54"/>
                                  </a:lnTo>
                                  <a:lnTo>
                                    <a:pt x="0" y="48"/>
                                  </a:lnTo>
                                  <a:lnTo>
                                    <a:pt x="0" y="42"/>
                                  </a:lnTo>
                                  <a:lnTo>
                                    <a:pt x="0" y="36"/>
                                  </a:lnTo>
                                  <a:lnTo>
                                    <a:pt x="0" y="29"/>
                                  </a:lnTo>
                                  <a:lnTo>
                                    <a:pt x="0" y="23"/>
                                  </a:lnTo>
                                  <a:lnTo>
                                    <a:pt x="0" y="17"/>
                                  </a:lnTo>
                                  <a:lnTo>
                                    <a:pt x="0" y="11"/>
                                  </a:lnTo>
                                  <a:lnTo>
                                    <a:pt x="0" y="5"/>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6" name="Freeform 2830"/>
                          <wps:cNvSpPr>
                            <a:spLocks/>
                          </wps:cNvSpPr>
                          <wps:spPr bwMode="auto">
                            <a:xfrm>
                              <a:off x="1765" y="2116"/>
                              <a:ext cx="21" cy="56"/>
                            </a:xfrm>
                            <a:custGeom>
                              <a:avLst/>
                              <a:gdLst>
                                <a:gd name="T0" fmla="*/ 0 w 21"/>
                                <a:gd name="T1" fmla="*/ 5 h 56"/>
                                <a:gd name="T2" fmla="*/ 2 w 21"/>
                                <a:gd name="T3" fmla="*/ 4 h 56"/>
                                <a:gd name="T4" fmla="*/ 5 w 21"/>
                                <a:gd name="T5" fmla="*/ 3 h 56"/>
                                <a:gd name="T6" fmla="*/ 7 w 21"/>
                                <a:gd name="T7" fmla="*/ 3 h 56"/>
                                <a:gd name="T8" fmla="*/ 10 w 21"/>
                                <a:gd name="T9" fmla="*/ 2 h 56"/>
                                <a:gd name="T10" fmla="*/ 12 w 21"/>
                                <a:gd name="T11" fmla="*/ 1 h 56"/>
                                <a:gd name="T12" fmla="*/ 15 w 21"/>
                                <a:gd name="T13" fmla="*/ 1 h 56"/>
                                <a:gd name="T14" fmla="*/ 18 w 21"/>
                                <a:gd name="T15" fmla="*/ 0 h 56"/>
                                <a:gd name="T16" fmla="*/ 21 w 21"/>
                                <a:gd name="T17" fmla="*/ 0 h 56"/>
                                <a:gd name="T18" fmla="*/ 21 w 21"/>
                                <a:gd name="T19" fmla="*/ 6 h 56"/>
                                <a:gd name="T20" fmla="*/ 21 w 21"/>
                                <a:gd name="T21" fmla="*/ 13 h 56"/>
                                <a:gd name="T22" fmla="*/ 21 w 21"/>
                                <a:gd name="T23" fmla="*/ 19 h 56"/>
                                <a:gd name="T24" fmla="*/ 21 w 21"/>
                                <a:gd name="T25" fmla="*/ 26 h 56"/>
                                <a:gd name="T26" fmla="*/ 21 w 21"/>
                                <a:gd name="T27" fmla="*/ 32 h 56"/>
                                <a:gd name="T28" fmla="*/ 21 w 21"/>
                                <a:gd name="T29" fmla="*/ 39 h 56"/>
                                <a:gd name="T30" fmla="*/ 21 w 21"/>
                                <a:gd name="T31" fmla="*/ 45 h 56"/>
                                <a:gd name="T32" fmla="*/ 21 w 21"/>
                                <a:gd name="T33" fmla="*/ 52 h 56"/>
                                <a:gd name="T34" fmla="*/ 18 w 21"/>
                                <a:gd name="T35" fmla="*/ 52 h 56"/>
                                <a:gd name="T36" fmla="*/ 16 w 21"/>
                                <a:gd name="T37" fmla="*/ 53 h 56"/>
                                <a:gd name="T38" fmla="*/ 13 w 21"/>
                                <a:gd name="T39" fmla="*/ 53 h 56"/>
                                <a:gd name="T40" fmla="*/ 10 w 21"/>
                                <a:gd name="T41" fmla="*/ 54 h 56"/>
                                <a:gd name="T42" fmla="*/ 8 w 21"/>
                                <a:gd name="T43" fmla="*/ 54 h 56"/>
                                <a:gd name="T44" fmla="*/ 5 w 21"/>
                                <a:gd name="T45" fmla="*/ 55 h 56"/>
                                <a:gd name="T46" fmla="*/ 3 w 21"/>
                                <a:gd name="T47" fmla="*/ 56 h 56"/>
                                <a:gd name="T48" fmla="*/ 0 w 21"/>
                                <a:gd name="T49" fmla="*/ 56 h 56"/>
                                <a:gd name="T50" fmla="*/ 0 w 21"/>
                                <a:gd name="T51" fmla="*/ 49 h 56"/>
                                <a:gd name="T52" fmla="*/ 0 w 21"/>
                                <a:gd name="T53" fmla="*/ 43 h 56"/>
                                <a:gd name="T54" fmla="*/ 0 w 21"/>
                                <a:gd name="T55" fmla="*/ 37 h 56"/>
                                <a:gd name="T56" fmla="*/ 0 w 21"/>
                                <a:gd name="T57" fmla="*/ 30 h 56"/>
                                <a:gd name="T58" fmla="*/ 0 w 21"/>
                                <a:gd name="T59" fmla="*/ 24 h 56"/>
                                <a:gd name="T60" fmla="*/ 0 w 21"/>
                                <a:gd name="T61" fmla="*/ 17 h 56"/>
                                <a:gd name="T62" fmla="*/ 0 w 21"/>
                                <a:gd name="T63" fmla="*/ 11 h 56"/>
                                <a:gd name="T64" fmla="*/ 0 w 21"/>
                                <a:gd name="T65" fmla="*/ 5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1" h="56">
                                  <a:moveTo>
                                    <a:pt x="0" y="5"/>
                                  </a:moveTo>
                                  <a:lnTo>
                                    <a:pt x="2" y="4"/>
                                  </a:lnTo>
                                  <a:lnTo>
                                    <a:pt x="5" y="3"/>
                                  </a:lnTo>
                                  <a:lnTo>
                                    <a:pt x="7" y="3"/>
                                  </a:lnTo>
                                  <a:lnTo>
                                    <a:pt x="10" y="2"/>
                                  </a:lnTo>
                                  <a:lnTo>
                                    <a:pt x="12" y="1"/>
                                  </a:lnTo>
                                  <a:lnTo>
                                    <a:pt x="15" y="1"/>
                                  </a:lnTo>
                                  <a:lnTo>
                                    <a:pt x="18" y="0"/>
                                  </a:lnTo>
                                  <a:lnTo>
                                    <a:pt x="21" y="0"/>
                                  </a:lnTo>
                                  <a:lnTo>
                                    <a:pt x="21" y="6"/>
                                  </a:lnTo>
                                  <a:lnTo>
                                    <a:pt x="21" y="13"/>
                                  </a:lnTo>
                                  <a:lnTo>
                                    <a:pt x="21" y="19"/>
                                  </a:lnTo>
                                  <a:lnTo>
                                    <a:pt x="21" y="26"/>
                                  </a:lnTo>
                                  <a:lnTo>
                                    <a:pt x="21" y="32"/>
                                  </a:lnTo>
                                  <a:lnTo>
                                    <a:pt x="21" y="39"/>
                                  </a:lnTo>
                                  <a:lnTo>
                                    <a:pt x="21" y="45"/>
                                  </a:lnTo>
                                  <a:lnTo>
                                    <a:pt x="21" y="52"/>
                                  </a:lnTo>
                                  <a:lnTo>
                                    <a:pt x="18" y="52"/>
                                  </a:lnTo>
                                  <a:lnTo>
                                    <a:pt x="16" y="53"/>
                                  </a:lnTo>
                                  <a:lnTo>
                                    <a:pt x="13" y="53"/>
                                  </a:lnTo>
                                  <a:lnTo>
                                    <a:pt x="10" y="54"/>
                                  </a:lnTo>
                                  <a:lnTo>
                                    <a:pt x="8" y="54"/>
                                  </a:lnTo>
                                  <a:lnTo>
                                    <a:pt x="5" y="55"/>
                                  </a:lnTo>
                                  <a:lnTo>
                                    <a:pt x="3" y="56"/>
                                  </a:lnTo>
                                  <a:lnTo>
                                    <a:pt x="0" y="56"/>
                                  </a:lnTo>
                                  <a:lnTo>
                                    <a:pt x="0" y="49"/>
                                  </a:lnTo>
                                  <a:lnTo>
                                    <a:pt x="0" y="43"/>
                                  </a:lnTo>
                                  <a:lnTo>
                                    <a:pt x="0" y="37"/>
                                  </a:lnTo>
                                  <a:lnTo>
                                    <a:pt x="0" y="30"/>
                                  </a:lnTo>
                                  <a:lnTo>
                                    <a:pt x="0" y="24"/>
                                  </a:lnTo>
                                  <a:lnTo>
                                    <a:pt x="0" y="17"/>
                                  </a:lnTo>
                                  <a:lnTo>
                                    <a:pt x="0" y="11"/>
                                  </a:lnTo>
                                  <a:lnTo>
                                    <a:pt x="0" y="5"/>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7" name="Freeform 2831"/>
                          <wps:cNvSpPr>
                            <a:spLocks/>
                          </wps:cNvSpPr>
                          <wps:spPr bwMode="auto">
                            <a:xfrm>
                              <a:off x="1816" y="2103"/>
                              <a:ext cx="23" cy="58"/>
                            </a:xfrm>
                            <a:custGeom>
                              <a:avLst/>
                              <a:gdLst>
                                <a:gd name="T0" fmla="*/ 0 w 23"/>
                                <a:gd name="T1" fmla="*/ 6 h 58"/>
                                <a:gd name="T2" fmla="*/ 3 w 23"/>
                                <a:gd name="T3" fmla="*/ 5 h 58"/>
                                <a:gd name="T4" fmla="*/ 6 w 23"/>
                                <a:gd name="T5" fmla="*/ 4 h 58"/>
                                <a:gd name="T6" fmla="*/ 8 w 23"/>
                                <a:gd name="T7" fmla="*/ 3 h 58"/>
                                <a:gd name="T8" fmla="*/ 11 w 23"/>
                                <a:gd name="T9" fmla="*/ 3 h 58"/>
                                <a:gd name="T10" fmla="*/ 14 w 23"/>
                                <a:gd name="T11" fmla="*/ 2 h 58"/>
                                <a:gd name="T12" fmla="*/ 17 w 23"/>
                                <a:gd name="T13" fmla="*/ 2 h 58"/>
                                <a:gd name="T14" fmla="*/ 19 w 23"/>
                                <a:gd name="T15" fmla="*/ 1 h 58"/>
                                <a:gd name="T16" fmla="*/ 22 w 23"/>
                                <a:gd name="T17" fmla="*/ 0 h 58"/>
                                <a:gd name="T18" fmla="*/ 22 w 23"/>
                                <a:gd name="T19" fmla="*/ 7 h 58"/>
                                <a:gd name="T20" fmla="*/ 22 w 23"/>
                                <a:gd name="T21" fmla="*/ 13 h 58"/>
                                <a:gd name="T22" fmla="*/ 22 w 23"/>
                                <a:gd name="T23" fmla="*/ 20 h 58"/>
                                <a:gd name="T24" fmla="*/ 22 w 23"/>
                                <a:gd name="T25" fmla="*/ 27 h 58"/>
                                <a:gd name="T26" fmla="*/ 22 w 23"/>
                                <a:gd name="T27" fmla="*/ 33 h 58"/>
                                <a:gd name="T28" fmla="*/ 22 w 23"/>
                                <a:gd name="T29" fmla="*/ 40 h 58"/>
                                <a:gd name="T30" fmla="*/ 23 w 23"/>
                                <a:gd name="T31" fmla="*/ 47 h 58"/>
                                <a:gd name="T32" fmla="*/ 23 w 23"/>
                                <a:gd name="T33" fmla="*/ 54 h 58"/>
                                <a:gd name="T34" fmla="*/ 20 w 23"/>
                                <a:gd name="T35" fmla="*/ 54 h 58"/>
                                <a:gd name="T36" fmla="*/ 17 w 23"/>
                                <a:gd name="T37" fmla="*/ 55 h 58"/>
                                <a:gd name="T38" fmla="*/ 14 w 23"/>
                                <a:gd name="T39" fmla="*/ 55 h 58"/>
                                <a:gd name="T40" fmla="*/ 12 w 23"/>
                                <a:gd name="T41" fmla="*/ 56 h 58"/>
                                <a:gd name="T42" fmla="*/ 9 w 23"/>
                                <a:gd name="T43" fmla="*/ 56 h 58"/>
                                <a:gd name="T44" fmla="*/ 6 w 23"/>
                                <a:gd name="T45" fmla="*/ 57 h 58"/>
                                <a:gd name="T46" fmla="*/ 3 w 23"/>
                                <a:gd name="T47" fmla="*/ 57 h 58"/>
                                <a:gd name="T48" fmla="*/ 1 w 23"/>
                                <a:gd name="T49" fmla="*/ 58 h 58"/>
                                <a:gd name="T50" fmla="*/ 1 w 23"/>
                                <a:gd name="T51" fmla="*/ 51 h 58"/>
                                <a:gd name="T52" fmla="*/ 0 w 23"/>
                                <a:gd name="T53" fmla="*/ 45 h 58"/>
                                <a:gd name="T54" fmla="*/ 0 w 23"/>
                                <a:gd name="T55" fmla="*/ 38 h 58"/>
                                <a:gd name="T56" fmla="*/ 0 w 23"/>
                                <a:gd name="T57" fmla="*/ 31 h 58"/>
                                <a:gd name="T58" fmla="*/ 0 w 23"/>
                                <a:gd name="T59" fmla="*/ 25 h 58"/>
                                <a:gd name="T60" fmla="*/ 0 w 23"/>
                                <a:gd name="T61" fmla="*/ 18 h 58"/>
                                <a:gd name="T62" fmla="*/ 0 w 23"/>
                                <a:gd name="T63" fmla="*/ 12 h 58"/>
                                <a:gd name="T64" fmla="*/ 0 w 23"/>
                                <a:gd name="T65" fmla="*/ 6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3" h="58">
                                  <a:moveTo>
                                    <a:pt x="0" y="6"/>
                                  </a:moveTo>
                                  <a:lnTo>
                                    <a:pt x="3" y="5"/>
                                  </a:lnTo>
                                  <a:lnTo>
                                    <a:pt x="6" y="4"/>
                                  </a:lnTo>
                                  <a:lnTo>
                                    <a:pt x="8" y="3"/>
                                  </a:lnTo>
                                  <a:lnTo>
                                    <a:pt x="11" y="3"/>
                                  </a:lnTo>
                                  <a:lnTo>
                                    <a:pt x="14" y="2"/>
                                  </a:lnTo>
                                  <a:lnTo>
                                    <a:pt x="17" y="2"/>
                                  </a:lnTo>
                                  <a:lnTo>
                                    <a:pt x="19" y="1"/>
                                  </a:lnTo>
                                  <a:lnTo>
                                    <a:pt x="22" y="0"/>
                                  </a:lnTo>
                                  <a:lnTo>
                                    <a:pt x="22" y="7"/>
                                  </a:lnTo>
                                  <a:lnTo>
                                    <a:pt x="22" y="13"/>
                                  </a:lnTo>
                                  <a:lnTo>
                                    <a:pt x="22" y="20"/>
                                  </a:lnTo>
                                  <a:lnTo>
                                    <a:pt x="22" y="27"/>
                                  </a:lnTo>
                                  <a:lnTo>
                                    <a:pt x="22" y="33"/>
                                  </a:lnTo>
                                  <a:lnTo>
                                    <a:pt x="22" y="40"/>
                                  </a:lnTo>
                                  <a:lnTo>
                                    <a:pt x="23" y="47"/>
                                  </a:lnTo>
                                  <a:lnTo>
                                    <a:pt x="23" y="54"/>
                                  </a:lnTo>
                                  <a:lnTo>
                                    <a:pt x="20" y="54"/>
                                  </a:lnTo>
                                  <a:lnTo>
                                    <a:pt x="17" y="55"/>
                                  </a:lnTo>
                                  <a:lnTo>
                                    <a:pt x="14" y="55"/>
                                  </a:lnTo>
                                  <a:lnTo>
                                    <a:pt x="12" y="56"/>
                                  </a:lnTo>
                                  <a:lnTo>
                                    <a:pt x="9" y="56"/>
                                  </a:lnTo>
                                  <a:lnTo>
                                    <a:pt x="6" y="57"/>
                                  </a:lnTo>
                                  <a:lnTo>
                                    <a:pt x="3" y="57"/>
                                  </a:lnTo>
                                  <a:lnTo>
                                    <a:pt x="1" y="58"/>
                                  </a:lnTo>
                                  <a:lnTo>
                                    <a:pt x="1" y="51"/>
                                  </a:lnTo>
                                  <a:lnTo>
                                    <a:pt x="0" y="45"/>
                                  </a:lnTo>
                                  <a:lnTo>
                                    <a:pt x="0" y="38"/>
                                  </a:lnTo>
                                  <a:lnTo>
                                    <a:pt x="0" y="31"/>
                                  </a:lnTo>
                                  <a:lnTo>
                                    <a:pt x="0" y="25"/>
                                  </a:lnTo>
                                  <a:lnTo>
                                    <a:pt x="0" y="18"/>
                                  </a:lnTo>
                                  <a:lnTo>
                                    <a:pt x="0" y="12"/>
                                  </a:lnTo>
                                  <a:lnTo>
                                    <a:pt x="0" y="6"/>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8" name="Freeform 2832"/>
                          <wps:cNvSpPr>
                            <a:spLocks/>
                          </wps:cNvSpPr>
                          <wps:spPr bwMode="auto">
                            <a:xfrm>
                              <a:off x="1871" y="2090"/>
                              <a:ext cx="23" cy="60"/>
                            </a:xfrm>
                            <a:custGeom>
                              <a:avLst/>
                              <a:gdLst>
                                <a:gd name="T0" fmla="*/ 0 w 23"/>
                                <a:gd name="T1" fmla="*/ 5 h 60"/>
                                <a:gd name="T2" fmla="*/ 2 w 23"/>
                                <a:gd name="T3" fmla="*/ 4 h 60"/>
                                <a:gd name="T4" fmla="*/ 5 w 23"/>
                                <a:gd name="T5" fmla="*/ 4 h 60"/>
                                <a:gd name="T6" fmla="*/ 8 w 23"/>
                                <a:gd name="T7" fmla="*/ 3 h 60"/>
                                <a:gd name="T8" fmla="*/ 11 w 23"/>
                                <a:gd name="T9" fmla="*/ 3 h 60"/>
                                <a:gd name="T10" fmla="*/ 14 w 23"/>
                                <a:gd name="T11" fmla="*/ 2 h 60"/>
                                <a:gd name="T12" fmla="*/ 17 w 23"/>
                                <a:gd name="T13" fmla="*/ 2 h 60"/>
                                <a:gd name="T14" fmla="*/ 20 w 23"/>
                                <a:gd name="T15" fmla="*/ 1 h 60"/>
                                <a:gd name="T16" fmla="*/ 23 w 23"/>
                                <a:gd name="T17" fmla="*/ 0 h 60"/>
                                <a:gd name="T18" fmla="*/ 23 w 23"/>
                                <a:gd name="T19" fmla="*/ 7 h 60"/>
                                <a:gd name="T20" fmla="*/ 23 w 23"/>
                                <a:gd name="T21" fmla="*/ 13 h 60"/>
                                <a:gd name="T22" fmla="*/ 23 w 23"/>
                                <a:gd name="T23" fmla="*/ 20 h 60"/>
                                <a:gd name="T24" fmla="*/ 23 w 23"/>
                                <a:gd name="T25" fmla="*/ 27 h 60"/>
                                <a:gd name="T26" fmla="*/ 23 w 23"/>
                                <a:gd name="T27" fmla="*/ 34 h 60"/>
                                <a:gd name="T28" fmla="*/ 23 w 23"/>
                                <a:gd name="T29" fmla="*/ 41 h 60"/>
                                <a:gd name="T30" fmla="*/ 23 w 23"/>
                                <a:gd name="T31" fmla="*/ 48 h 60"/>
                                <a:gd name="T32" fmla="*/ 23 w 23"/>
                                <a:gd name="T33" fmla="*/ 55 h 60"/>
                                <a:gd name="T34" fmla="*/ 20 w 23"/>
                                <a:gd name="T35" fmla="*/ 55 h 60"/>
                                <a:gd name="T36" fmla="*/ 17 w 23"/>
                                <a:gd name="T37" fmla="*/ 56 h 60"/>
                                <a:gd name="T38" fmla="*/ 14 w 23"/>
                                <a:gd name="T39" fmla="*/ 56 h 60"/>
                                <a:gd name="T40" fmla="*/ 12 w 23"/>
                                <a:gd name="T41" fmla="*/ 57 h 60"/>
                                <a:gd name="T42" fmla="*/ 9 w 23"/>
                                <a:gd name="T43" fmla="*/ 58 h 60"/>
                                <a:gd name="T44" fmla="*/ 6 w 23"/>
                                <a:gd name="T45" fmla="*/ 58 h 60"/>
                                <a:gd name="T46" fmla="*/ 3 w 23"/>
                                <a:gd name="T47" fmla="*/ 59 h 60"/>
                                <a:gd name="T48" fmla="*/ 0 w 23"/>
                                <a:gd name="T49" fmla="*/ 60 h 60"/>
                                <a:gd name="T50" fmla="*/ 0 w 23"/>
                                <a:gd name="T51" fmla="*/ 53 h 60"/>
                                <a:gd name="T52" fmla="*/ 0 w 23"/>
                                <a:gd name="T53" fmla="*/ 46 h 60"/>
                                <a:gd name="T54" fmla="*/ 0 w 23"/>
                                <a:gd name="T55" fmla="*/ 39 h 60"/>
                                <a:gd name="T56" fmla="*/ 0 w 23"/>
                                <a:gd name="T57" fmla="*/ 32 h 60"/>
                                <a:gd name="T58" fmla="*/ 0 w 23"/>
                                <a:gd name="T59" fmla="*/ 25 h 60"/>
                                <a:gd name="T60" fmla="*/ 0 w 23"/>
                                <a:gd name="T61" fmla="*/ 19 h 60"/>
                                <a:gd name="T62" fmla="*/ 0 w 23"/>
                                <a:gd name="T63" fmla="*/ 12 h 60"/>
                                <a:gd name="T64" fmla="*/ 0 w 23"/>
                                <a:gd name="T65" fmla="*/ 5 h 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3" h="60">
                                  <a:moveTo>
                                    <a:pt x="0" y="5"/>
                                  </a:moveTo>
                                  <a:lnTo>
                                    <a:pt x="2" y="4"/>
                                  </a:lnTo>
                                  <a:lnTo>
                                    <a:pt x="5" y="4"/>
                                  </a:lnTo>
                                  <a:lnTo>
                                    <a:pt x="8" y="3"/>
                                  </a:lnTo>
                                  <a:lnTo>
                                    <a:pt x="11" y="3"/>
                                  </a:lnTo>
                                  <a:lnTo>
                                    <a:pt x="14" y="2"/>
                                  </a:lnTo>
                                  <a:lnTo>
                                    <a:pt x="17" y="2"/>
                                  </a:lnTo>
                                  <a:lnTo>
                                    <a:pt x="20" y="1"/>
                                  </a:lnTo>
                                  <a:lnTo>
                                    <a:pt x="23" y="0"/>
                                  </a:lnTo>
                                  <a:lnTo>
                                    <a:pt x="23" y="7"/>
                                  </a:lnTo>
                                  <a:lnTo>
                                    <a:pt x="23" y="13"/>
                                  </a:lnTo>
                                  <a:lnTo>
                                    <a:pt x="23" y="20"/>
                                  </a:lnTo>
                                  <a:lnTo>
                                    <a:pt x="23" y="27"/>
                                  </a:lnTo>
                                  <a:lnTo>
                                    <a:pt x="23" y="34"/>
                                  </a:lnTo>
                                  <a:lnTo>
                                    <a:pt x="23" y="41"/>
                                  </a:lnTo>
                                  <a:lnTo>
                                    <a:pt x="23" y="48"/>
                                  </a:lnTo>
                                  <a:lnTo>
                                    <a:pt x="23" y="55"/>
                                  </a:lnTo>
                                  <a:lnTo>
                                    <a:pt x="20" y="55"/>
                                  </a:lnTo>
                                  <a:lnTo>
                                    <a:pt x="17" y="56"/>
                                  </a:lnTo>
                                  <a:lnTo>
                                    <a:pt x="14" y="56"/>
                                  </a:lnTo>
                                  <a:lnTo>
                                    <a:pt x="12" y="57"/>
                                  </a:lnTo>
                                  <a:lnTo>
                                    <a:pt x="9" y="58"/>
                                  </a:lnTo>
                                  <a:lnTo>
                                    <a:pt x="6" y="58"/>
                                  </a:lnTo>
                                  <a:lnTo>
                                    <a:pt x="3" y="59"/>
                                  </a:lnTo>
                                  <a:lnTo>
                                    <a:pt x="0" y="60"/>
                                  </a:lnTo>
                                  <a:lnTo>
                                    <a:pt x="0" y="53"/>
                                  </a:lnTo>
                                  <a:lnTo>
                                    <a:pt x="0" y="46"/>
                                  </a:lnTo>
                                  <a:lnTo>
                                    <a:pt x="0" y="39"/>
                                  </a:lnTo>
                                  <a:lnTo>
                                    <a:pt x="0" y="32"/>
                                  </a:lnTo>
                                  <a:lnTo>
                                    <a:pt x="0" y="25"/>
                                  </a:lnTo>
                                  <a:lnTo>
                                    <a:pt x="0" y="19"/>
                                  </a:lnTo>
                                  <a:lnTo>
                                    <a:pt x="0" y="12"/>
                                  </a:lnTo>
                                  <a:lnTo>
                                    <a:pt x="0" y="5"/>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9" name="Freeform 2833"/>
                          <wps:cNvSpPr>
                            <a:spLocks/>
                          </wps:cNvSpPr>
                          <wps:spPr bwMode="auto">
                            <a:xfrm>
                              <a:off x="1928" y="2076"/>
                              <a:ext cx="25" cy="61"/>
                            </a:xfrm>
                            <a:custGeom>
                              <a:avLst/>
                              <a:gdLst>
                                <a:gd name="T0" fmla="*/ 0 w 25"/>
                                <a:gd name="T1" fmla="*/ 6 h 61"/>
                                <a:gd name="T2" fmla="*/ 3 w 25"/>
                                <a:gd name="T3" fmla="*/ 5 h 61"/>
                                <a:gd name="T4" fmla="*/ 6 w 25"/>
                                <a:gd name="T5" fmla="*/ 4 h 61"/>
                                <a:gd name="T6" fmla="*/ 9 w 25"/>
                                <a:gd name="T7" fmla="*/ 3 h 61"/>
                                <a:gd name="T8" fmla="*/ 12 w 25"/>
                                <a:gd name="T9" fmla="*/ 3 h 61"/>
                                <a:gd name="T10" fmla="*/ 15 w 25"/>
                                <a:gd name="T11" fmla="*/ 2 h 61"/>
                                <a:gd name="T12" fmla="*/ 18 w 25"/>
                                <a:gd name="T13" fmla="*/ 1 h 61"/>
                                <a:gd name="T14" fmla="*/ 21 w 25"/>
                                <a:gd name="T15" fmla="*/ 0 h 61"/>
                                <a:gd name="T16" fmla="*/ 24 w 25"/>
                                <a:gd name="T17" fmla="*/ 0 h 61"/>
                                <a:gd name="T18" fmla="*/ 24 w 25"/>
                                <a:gd name="T19" fmla="*/ 7 h 61"/>
                                <a:gd name="T20" fmla="*/ 24 w 25"/>
                                <a:gd name="T21" fmla="*/ 14 h 61"/>
                                <a:gd name="T22" fmla="*/ 24 w 25"/>
                                <a:gd name="T23" fmla="*/ 21 h 61"/>
                                <a:gd name="T24" fmla="*/ 25 w 25"/>
                                <a:gd name="T25" fmla="*/ 28 h 61"/>
                                <a:gd name="T26" fmla="*/ 25 w 25"/>
                                <a:gd name="T27" fmla="*/ 35 h 61"/>
                                <a:gd name="T28" fmla="*/ 25 w 25"/>
                                <a:gd name="T29" fmla="*/ 42 h 61"/>
                                <a:gd name="T30" fmla="*/ 25 w 25"/>
                                <a:gd name="T31" fmla="*/ 49 h 61"/>
                                <a:gd name="T32" fmla="*/ 25 w 25"/>
                                <a:gd name="T33" fmla="*/ 56 h 61"/>
                                <a:gd name="T34" fmla="*/ 22 w 25"/>
                                <a:gd name="T35" fmla="*/ 57 h 61"/>
                                <a:gd name="T36" fmla="*/ 19 w 25"/>
                                <a:gd name="T37" fmla="*/ 57 h 61"/>
                                <a:gd name="T38" fmla="*/ 16 w 25"/>
                                <a:gd name="T39" fmla="*/ 58 h 61"/>
                                <a:gd name="T40" fmla="*/ 13 w 25"/>
                                <a:gd name="T41" fmla="*/ 59 h 61"/>
                                <a:gd name="T42" fmla="*/ 10 w 25"/>
                                <a:gd name="T43" fmla="*/ 59 h 61"/>
                                <a:gd name="T44" fmla="*/ 7 w 25"/>
                                <a:gd name="T45" fmla="*/ 60 h 61"/>
                                <a:gd name="T46" fmla="*/ 4 w 25"/>
                                <a:gd name="T47" fmla="*/ 60 h 61"/>
                                <a:gd name="T48" fmla="*/ 1 w 25"/>
                                <a:gd name="T49" fmla="*/ 61 h 61"/>
                                <a:gd name="T50" fmla="*/ 1 w 25"/>
                                <a:gd name="T51" fmla="*/ 54 h 61"/>
                                <a:gd name="T52" fmla="*/ 1 w 25"/>
                                <a:gd name="T53" fmla="*/ 47 h 61"/>
                                <a:gd name="T54" fmla="*/ 0 w 25"/>
                                <a:gd name="T55" fmla="*/ 40 h 61"/>
                                <a:gd name="T56" fmla="*/ 0 w 25"/>
                                <a:gd name="T57" fmla="*/ 34 h 61"/>
                                <a:gd name="T58" fmla="*/ 0 w 25"/>
                                <a:gd name="T59" fmla="*/ 27 h 61"/>
                                <a:gd name="T60" fmla="*/ 0 w 25"/>
                                <a:gd name="T61" fmla="*/ 20 h 61"/>
                                <a:gd name="T62" fmla="*/ 0 w 25"/>
                                <a:gd name="T63" fmla="*/ 13 h 61"/>
                                <a:gd name="T64" fmla="*/ 0 w 25"/>
                                <a:gd name="T65" fmla="*/ 6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5" h="61">
                                  <a:moveTo>
                                    <a:pt x="0" y="6"/>
                                  </a:moveTo>
                                  <a:lnTo>
                                    <a:pt x="3" y="5"/>
                                  </a:lnTo>
                                  <a:lnTo>
                                    <a:pt x="6" y="4"/>
                                  </a:lnTo>
                                  <a:lnTo>
                                    <a:pt x="9" y="3"/>
                                  </a:lnTo>
                                  <a:lnTo>
                                    <a:pt x="12" y="3"/>
                                  </a:lnTo>
                                  <a:lnTo>
                                    <a:pt x="15" y="2"/>
                                  </a:lnTo>
                                  <a:lnTo>
                                    <a:pt x="18" y="1"/>
                                  </a:lnTo>
                                  <a:lnTo>
                                    <a:pt x="21" y="0"/>
                                  </a:lnTo>
                                  <a:lnTo>
                                    <a:pt x="24" y="0"/>
                                  </a:lnTo>
                                  <a:lnTo>
                                    <a:pt x="24" y="7"/>
                                  </a:lnTo>
                                  <a:lnTo>
                                    <a:pt x="24" y="14"/>
                                  </a:lnTo>
                                  <a:lnTo>
                                    <a:pt x="24" y="21"/>
                                  </a:lnTo>
                                  <a:lnTo>
                                    <a:pt x="25" y="28"/>
                                  </a:lnTo>
                                  <a:lnTo>
                                    <a:pt x="25" y="35"/>
                                  </a:lnTo>
                                  <a:lnTo>
                                    <a:pt x="25" y="42"/>
                                  </a:lnTo>
                                  <a:lnTo>
                                    <a:pt x="25" y="49"/>
                                  </a:lnTo>
                                  <a:lnTo>
                                    <a:pt x="25" y="56"/>
                                  </a:lnTo>
                                  <a:lnTo>
                                    <a:pt x="22" y="57"/>
                                  </a:lnTo>
                                  <a:lnTo>
                                    <a:pt x="19" y="57"/>
                                  </a:lnTo>
                                  <a:lnTo>
                                    <a:pt x="16" y="58"/>
                                  </a:lnTo>
                                  <a:lnTo>
                                    <a:pt x="13" y="59"/>
                                  </a:lnTo>
                                  <a:lnTo>
                                    <a:pt x="10" y="59"/>
                                  </a:lnTo>
                                  <a:lnTo>
                                    <a:pt x="7" y="60"/>
                                  </a:lnTo>
                                  <a:lnTo>
                                    <a:pt x="4" y="60"/>
                                  </a:lnTo>
                                  <a:lnTo>
                                    <a:pt x="1" y="61"/>
                                  </a:lnTo>
                                  <a:lnTo>
                                    <a:pt x="1" y="54"/>
                                  </a:lnTo>
                                  <a:lnTo>
                                    <a:pt x="1" y="47"/>
                                  </a:lnTo>
                                  <a:lnTo>
                                    <a:pt x="0" y="40"/>
                                  </a:lnTo>
                                  <a:lnTo>
                                    <a:pt x="0" y="34"/>
                                  </a:lnTo>
                                  <a:lnTo>
                                    <a:pt x="0" y="27"/>
                                  </a:lnTo>
                                  <a:lnTo>
                                    <a:pt x="0" y="20"/>
                                  </a:lnTo>
                                  <a:lnTo>
                                    <a:pt x="0" y="13"/>
                                  </a:lnTo>
                                  <a:lnTo>
                                    <a:pt x="0" y="6"/>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0" name="Freeform 2834"/>
                          <wps:cNvSpPr>
                            <a:spLocks/>
                          </wps:cNvSpPr>
                          <wps:spPr bwMode="auto">
                            <a:xfrm>
                              <a:off x="1989" y="2061"/>
                              <a:ext cx="26" cy="63"/>
                            </a:xfrm>
                            <a:custGeom>
                              <a:avLst/>
                              <a:gdLst>
                                <a:gd name="T0" fmla="*/ 0 w 26"/>
                                <a:gd name="T1" fmla="*/ 6 h 63"/>
                                <a:gd name="T2" fmla="*/ 3 w 26"/>
                                <a:gd name="T3" fmla="*/ 5 h 63"/>
                                <a:gd name="T4" fmla="*/ 6 w 26"/>
                                <a:gd name="T5" fmla="*/ 4 h 63"/>
                                <a:gd name="T6" fmla="*/ 9 w 26"/>
                                <a:gd name="T7" fmla="*/ 4 h 63"/>
                                <a:gd name="T8" fmla="*/ 12 w 26"/>
                                <a:gd name="T9" fmla="*/ 3 h 63"/>
                                <a:gd name="T10" fmla="*/ 15 w 26"/>
                                <a:gd name="T11" fmla="*/ 2 h 63"/>
                                <a:gd name="T12" fmla="*/ 19 w 26"/>
                                <a:gd name="T13" fmla="*/ 1 h 63"/>
                                <a:gd name="T14" fmla="*/ 22 w 26"/>
                                <a:gd name="T15" fmla="*/ 0 h 63"/>
                                <a:gd name="T16" fmla="*/ 26 w 26"/>
                                <a:gd name="T17" fmla="*/ 0 h 63"/>
                                <a:gd name="T18" fmla="*/ 26 w 26"/>
                                <a:gd name="T19" fmla="*/ 7 h 63"/>
                                <a:gd name="T20" fmla="*/ 26 w 26"/>
                                <a:gd name="T21" fmla="*/ 14 h 63"/>
                                <a:gd name="T22" fmla="*/ 26 w 26"/>
                                <a:gd name="T23" fmla="*/ 21 h 63"/>
                                <a:gd name="T24" fmla="*/ 26 w 26"/>
                                <a:gd name="T25" fmla="*/ 29 h 63"/>
                                <a:gd name="T26" fmla="*/ 26 w 26"/>
                                <a:gd name="T27" fmla="*/ 36 h 63"/>
                                <a:gd name="T28" fmla="*/ 26 w 26"/>
                                <a:gd name="T29" fmla="*/ 43 h 63"/>
                                <a:gd name="T30" fmla="*/ 26 w 26"/>
                                <a:gd name="T31" fmla="*/ 50 h 63"/>
                                <a:gd name="T32" fmla="*/ 26 w 26"/>
                                <a:gd name="T33" fmla="*/ 58 h 63"/>
                                <a:gd name="T34" fmla="*/ 23 w 26"/>
                                <a:gd name="T35" fmla="*/ 58 h 63"/>
                                <a:gd name="T36" fmla="*/ 20 w 26"/>
                                <a:gd name="T37" fmla="*/ 59 h 63"/>
                                <a:gd name="T38" fmla="*/ 17 w 26"/>
                                <a:gd name="T39" fmla="*/ 60 h 63"/>
                                <a:gd name="T40" fmla="*/ 13 w 26"/>
                                <a:gd name="T41" fmla="*/ 60 h 63"/>
                                <a:gd name="T42" fmla="*/ 10 w 26"/>
                                <a:gd name="T43" fmla="*/ 61 h 63"/>
                                <a:gd name="T44" fmla="*/ 7 w 26"/>
                                <a:gd name="T45" fmla="*/ 62 h 63"/>
                                <a:gd name="T46" fmla="*/ 4 w 26"/>
                                <a:gd name="T47" fmla="*/ 62 h 63"/>
                                <a:gd name="T48" fmla="*/ 1 w 26"/>
                                <a:gd name="T49" fmla="*/ 63 h 63"/>
                                <a:gd name="T50" fmla="*/ 1 w 26"/>
                                <a:gd name="T51" fmla="*/ 56 h 63"/>
                                <a:gd name="T52" fmla="*/ 0 w 26"/>
                                <a:gd name="T53" fmla="*/ 49 h 63"/>
                                <a:gd name="T54" fmla="*/ 0 w 26"/>
                                <a:gd name="T55" fmla="*/ 41 h 63"/>
                                <a:gd name="T56" fmla="*/ 0 w 26"/>
                                <a:gd name="T57" fmla="*/ 34 h 63"/>
                                <a:gd name="T58" fmla="*/ 0 w 26"/>
                                <a:gd name="T59" fmla="*/ 27 h 63"/>
                                <a:gd name="T60" fmla="*/ 0 w 26"/>
                                <a:gd name="T61" fmla="*/ 20 h 63"/>
                                <a:gd name="T62" fmla="*/ 0 w 26"/>
                                <a:gd name="T63" fmla="*/ 13 h 63"/>
                                <a:gd name="T64" fmla="*/ 0 w 26"/>
                                <a:gd name="T65" fmla="*/ 6 h 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6" h="63">
                                  <a:moveTo>
                                    <a:pt x="0" y="6"/>
                                  </a:moveTo>
                                  <a:lnTo>
                                    <a:pt x="3" y="5"/>
                                  </a:lnTo>
                                  <a:lnTo>
                                    <a:pt x="6" y="4"/>
                                  </a:lnTo>
                                  <a:lnTo>
                                    <a:pt x="9" y="4"/>
                                  </a:lnTo>
                                  <a:lnTo>
                                    <a:pt x="12" y="3"/>
                                  </a:lnTo>
                                  <a:lnTo>
                                    <a:pt x="15" y="2"/>
                                  </a:lnTo>
                                  <a:lnTo>
                                    <a:pt x="19" y="1"/>
                                  </a:lnTo>
                                  <a:lnTo>
                                    <a:pt x="22" y="0"/>
                                  </a:lnTo>
                                  <a:lnTo>
                                    <a:pt x="26" y="0"/>
                                  </a:lnTo>
                                  <a:lnTo>
                                    <a:pt x="26" y="7"/>
                                  </a:lnTo>
                                  <a:lnTo>
                                    <a:pt x="26" y="14"/>
                                  </a:lnTo>
                                  <a:lnTo>
                                    <a:pt x="26" y="21"/>
                                  </a:lnTo>
                                  <a:lnTo>
                                    <a:pt x="26" y="29"/>
                                  </a:lnTo>
                                  <a:lnTo>
                                    <a:pt x="26" y="36"/>
                                  </a:lnTo>
                                  <a:lnTo>
                                    <a:pt x="26" y="43"/>
                                  </a:lnTo>
                                  <a:lnTo>
                                    <a:pt x="26" y="50"/>
                                  </a:lnTo>
                                  <a:lnTo>
                                    <a:pt x="26" y="58"/>
                                  </a:lnTo>
                                  <a:lnTo>
                                    <a:pt x="23" y="58"/>
                                  </a:lnTo>
                                  <a:lnTo>
                                    <a:pt x="20" y="59"/>
                                  </a:lnTo>
                                  <a:lnTo>
                                    <a:pt x="17" y="60"/>
                                  </a:lnTo>
                                  <a:lnTo>
                                    <a:pt x="13" y="60"/>
                                  </a:lnTo>
                                  <a:lnTo>
                                    <a:pt x="10" y="61"/>
                                  </a:lnTo>
                                  <a:lnTo>
                                    <a:pt x="7" y="62"/>
                                  </a:lnTo>
                                  <a:lnTo>
                                    <a:pt x="4" y="62"/>
                                  </a:lnTo>
                                  <a:lnTo>
                                    <a:pt x="1" y="63"/>
                                  </a:lnTo>
                                  <a:lnTo>
                                    <a:pt x="1" y="56"/>
                                  </a:lnTo>
                                  <a:lnTo>
                                    <a:pt x="0" y="49"/>
                                  </a:lnTo>
                                  <a:lnTo>
                                    <a:pt x="0" y="41"/>
                                  </a:lnTo>
                                  <a:lnTo>
                                    <a:pt x="0" y="34"/>
                                  </a:lnTo>
                                  <a:lnTo>
                                    <a:pt x="0" y="27"/>
                                  </a:lnTo>
                                  <a:lnTo>
                                    <a:pt x="0" y="20"/>
                                  </a:lnTo>
                                  <a:lnTo>
                                    <a:pt x="0" y="13"/>
                                  </a:lnTo>
                                  <a:lnTo>
                                    <a:pt x="0" y="6"/>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1" name="Freeform 2835"/>
                          <wps:cNvSpPr>
                            <a:spLocks/>
                          </wps:cNvSpPr>
                          <wps:spPr bwMode="auto">
                            <a:xfrm>
                              <a:off x="1967" y="2071"/>
                              <a:ext cx="8" cy="58"/>
                            </a:xfrm>
                            <a:custGeom>
                              <a:avLst/>
                              <a:gdLst>
                                <a:gd name="T0" fmla="*/ 0 w 8"/>
                                <a:gd name="T1" fmla="*/ 2 h 58"/>
                                <a:gd name="T2" fmla="*/ 2 w 8"/>
                                <a:gd name="T3" fmla="*/ 1 h 58"/>
                                <a:gd name="T4" fmla="*/ 4 w 8"/>
                                <a:gd name="T5" fmla="*/ 1 h 58"/>
                                <a:gd name="T6" fmla="*/ 5 w 8"/>
                                <a:gd name="T7" fmla="*/ 0 h 58"/>
                                <a:gd name="T8" fmla="*/ 7 w 8"/>
                                <a:gd name="T9" fmla="*/ 0 h 58"/>
                                <a:gd name="T10" fmla="*/ 7 w 8"/>
                                <a:gd name="T11" fmla="*/ 7 h 58"/>
                                <a:gd name="T12" fmla="*/ 7 w 8"/>
                                <a:gd name="T13" fmla="*/ 14 h 58"/>
                                <a:gd name="T14" fmla="*/ 7 w 8"/>
                                <a:gd name="T15" fmla="*/ 21 h 58"/>
                                <a:gd name="T16" fmla="*/ 7 w 8"/>
                                <a:gd name="T17" fmla="*/ 28 h 58"/>
                                <a:gd name="T18" fmla="*/ 7 w 8"/>
                                <a:gd name="T19" fmla="*/ 35 h 58"/>
                                <a:gd name="T20" fmla="*/ 7 w 8"/>
                                <a:gd name="T21" fmla="*/ 42 h 58"/>
                                <a:gd name="T22" fmla="*/ 7 w 8"/>
                                <a:gd name="T23" fmla="*/ 49 h 58"/>
                                <a:gd name="T24" fmla="*/ 8 w 8"/>
                                <a:gd name="T25" fmla="*/ 56 h 58"/>
                                <a:gd name="T26" fmla="*/ 6 w 8"/>
                                <a:gd name="T27" fmla="*/ 57 h 58"/>
                                <a:gd name="T28" fmla="*/ 4 w 8"/>
                                <a:gd name="T29" fmla="*/ 57 h 58"/>
                                <a:gd name="T30" fmla="*/ 3 w 8"/>
                                <a:gd name="T31" fmla="*/ 57 h 58"/>
                                <a:gd name="T32" fmla="*/ 1 w 8"/>
                                <a:gd name="T33" fmla="*/ 58 h 58"/>
                                <a:gd name="T34" fmla="*/ 1 w 8"/>
                                <a:gd name="T35" fmla="*/ 51 h 58"/>
                                <a:gd name="T36" fmla="*/ 1 w 8"/>
                                <a:gd name="T37" fmla="*/ 43 h 58"/>
                                <a:gd name="T38" fmla="*/ 0 w 8"/>
                                <a:gd name="T39" fmla="*/ 36 h 58"/>
                                <a:gd name="T40" fmla="*/ 0 w 8"/>
                                <a:gd name="T41" fmla="*/ 29 h 58"/>
                                <a:gd name="T42" fmla="*/ 0 w 8"/>
                                <a:gd name="T43" fmla="*/ 22 h 58"/>
                                <a:gd name="T44" fmla="*/ 0 w 8"/>
                                <a:gd name="T45" fmla="*/ 15 h 58"/>
                                <a:gd name="T46" fmla="*/ 0 w 8"/>
                                <a:gd name="T47" fmla="*/ 8 h 58"/>
                                <a:gd name="T48" fmla="*/ 0 w 8"/>
                                <a:gd name="T49" fmla="*/ 2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8" h="58">
                                  <a:moveTo>
                                    <a:pt x="0" y="2"/>
                                  </a:moveTo>
                                  <a:lnTo>
                                    <a:pt x="2" y="1"/>
                                  </a:lnTo>
                                  <a:lnTo>
                                    <a:pt x="4" y="1"/>
                                  </a:lnTo>
                                  <a:lnTo>
                                    <a:pt x="5" y="0"/>
                                  </a:lnTo>
                                  <a:lnTo>
                                    <a:pt x="7" y="0"/>
                                  </a:lnTo>
                                  <a:lnTo>
                                    <a:pt x="7" y="7"/>
                                  </a:lnTo>
                                  <a:lnTo>
                                    <a:pt x="7" y="14"/>
                                  </a:lnTo>
                                  <a:lnTo>
                                    <a:pt x="7" y="21"/>
                                  </a:lnTo>
                                  <a:lnTo>
                                    <a:pt x="7" y="28"/>
                                  </a:lnTo>
                                  <a:lnTo>
                                    <a:pt x="7" y="35"/>
                                  </a:lnTo>
                                  <a:lnTo>
                                    <a:pt x="7" y="42"/>
                                  </a:lnTo>
                                  <a:lnTo>
                                    <a:pt x="7" y="49"/>
                                  </a:lnTo>
                                  <a:lnTo>
                                    <a:pt x="8" y="56"/>
                                  </a:lnTo>
                                  <a:lnTo>
                                    <a:pt x="6" y="57"/>
                                  </a:lnTo>
                                  <a:lnTo>
                                    <a:pt x="4" y="57"/>
                                  </a:lnTo>
                                  <a:lnTo>
                                    <a:pt x="3" y="57"/>
                                  </a:lnTo>
                                  <a:lnTo>
                                    <a:pt x="1" y="58"/>
                                  </a:lnTo>
                                  <a:lnTo>
                                    <a:pt x="1" y="51"/>
                                  </a:lnTo>
                                  <a:lnTo>
                                    <a:pt x="1" y="43"/>
                                  </a:lnTo>
                                  <a:lnTo>
                                    <a:pt x="0" y="36"/>
                                  </a:lnTo>
                                  <a:lnTo>
                                    <a:pt x="0" y="29"/>
                                  </a:lnTo>
                                  <a:lnTo>
                                    <a:pt x="0" y="22"/>
                                  </a:lnTo>
                                  <a:lnTo>
                                    <a:pt x="0" y="15"/>
                                  </a:lnTo>
                                  <a:lnTo>
                                    <a:pt x="0" y="8"/>
                                  </a:lnTo>
                                  <a:lnTo>
                                    <a:pt x="0" y="2"/>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2" name="Freeform 2836"/>
                          <wps:cNvSpPr>
                            <a:spLocks/>
                          </wps:cNvSpPr>
                          <wps:spPr bwMode="auto">
                            <a:xfrm>
                              <a:off x="1908" y="2085"/>
                              <a:ext cx="7" cy="57"/>
                            </a:xfrm>
                            <a:custGeom>
                              <a:avLst/>
                              <a:gdLst>
                                <a:gd name="T0" fmla="*/ 0 w 7"/>
                                <a:gd name="T1" fmla="*/ 2 h 57"/>
                                <a:gd name="T2" fmla="*/ 1 w 7"/>
                                <a:gd name="T3" fmla="*/ 1 h 57"/>
                                <a:gd name="T4" fmla="*/ 2 w 7"/>
                                <a:gd name="T5" fmla="*/ 1 h 57"/>
                                <a:gd name="T6" fmla="*/ 4 w 7"/>
                                <a:gd name="T7" fmla="*/ 1 h 57"/>
                                <a:gd name="T8" fmla="*/ 6 w 7"/>
                                <a:gd name="T9" fmla="*/ 0 h 57"/>
                                <a:gd name="T10" fmla="*/ 6 w 7"/>
                                <a:gd name="T11" fmla="*/ 7 h 57"/>
                                <a:gd name="T12" fmla="*/ 6 w 7"/>
                                <a:gd name="T13" fmla="*/ 14 h 57"/>
                                <a:gd name="T14" fmla="*/ 6 w 7"/>
                                <a:gd name="T15" fmla="*/ 21 h 57"/>
                                <a:gd name="T16" fmla="*/ 6 w 7"/>
                                <a:gd name="T17" fmla="*/ 28 h 57"/>
                                <a:gd name="T18" fmla="*/ 6 w 7"/>
                                <a:gd name="T19" fmla="*/ 35 h 57"/>
                                <a:gd name="T20" fmla="*/ 6 w 7"/>
                                <a:gd name="T21" fmla="*/ 42 h 57"/>
                                <a:gd name="T22" fmla="*/ 6 w 7"/>
                                <a:gd name="T23" fmla="*/ 48 h 57"/>
                                <a:gd name="T24" fmla="*/ 7 w 7"/>
                                <a:gd name="T25" fmla="*/ 55 h 57"/>
                                <a:gd name="T26" fmla="*/ 5 w 7"/>
                                <a:gd name="T27" fmla="*/ 56 h 57"/>
                                <a:gd name="T28" fmla="*/ 3 w 7"/>
                                <a:gd name="T29" fmla="*/ 56 h 57"/>
                                <a:gd name="T30" fmla="*/ 1 w 7"/>
                                <a:gd name="T31" fmla="*/ 56 h 57"/>
                                <a:gd name="T32" fmla="*/ 0 w 7"/>
                                <a:gd name="T33" fmla="*/ 57 h 57"/>
                                <a:gd name="T34" fmla="*/ 0 w 7"/>
                                <a:gd name="T35" fmla="*/ 50 h 57"/>
                                <a:gd name="T36" fmla="*/ 0 w 7"/>
                                <a:gd name="T37" fmla="*/ 43 h 57"/>
                                <a:gd name="T38" fmla="*/ 0 w 7"/>
                                <a:gd name="T39" fmla="*/ 36 h 57"/>
                                <a:gd name="T40" fmla="*/ 0 w 7"/>
                                <a:gd name="T41" fmla="*/ 29 h 57"/>
                                <a:gd name="T42" fmla="*/ 0 w 7"/>
                                <a:gd name="T43" fmla="*/ 23 h 57"/>
                                <a:gd name="T44" fmla="*/ 0 w 7"/>
                                <a:gd name="T45" fmla="*/ 16 h 57"/>
                                <a:gd name="T46" fmla="*/ 0 w 7"/>
                                <a:gd name="T47" fmla="*/ 9 h 57"/>
                                <a:gd name="T48" fmla="*/ 0 w 7"/>
                                <a:gd name="T49" fmla="*/ 2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 h="57">
                                  <a:moveTo>
                                    <a:pt x="0" y="2"/>
                                  </a:moveTo>
                                  <a:lnTo>
                                    <a:pt x="1" y="1"/>
                                  </a:lnTo>
                                  <a:lnTo>
                                    <a:pt x="2" y="1"/>
                                  </a:lnTo>
                                  <a:lnTo>
                                    <a:pt x="4" y="1"/>
                                  </a:lnTo>
                                  <a:lnTo>
                                    <a:pt x="6" y="0"/>
                                  </a:lnTo>
                                  <a:lnTo>
                                    <a:pt x="6" y="7"/>
                                  </a:lnTo>
                                  <a:lnTo>
                                    <a:pt x="6" y="14"/>
                                  </a:lnTo>
                                  <a:lnTo>
                                    <a:pt x="6" y="21"/>
                                  </a:lnTo>
                                  <a:lnTo>
                                    <a:pt x="6" y="28"/>
                                  </a:lnTo>
                                  <a:lnTo>
                                    <a:pt x="6" y="35"/>
                                  </a:lnTo>
                                  <a:lnTo>
                                    <a:pt x="6" y="42"/>
                                  </a:lnTo>
                                  <a:lnTo>
                                    <a:pt x="6" y="48"/>
                                  </a:lnTo>
                                  <a:lnTo>
                                    <a:pt x="7" y="55"/>
                                  </a:lnTo>
                                  <a:lnTo>
                                    <a:pt x="5" y="56"/>
                                  </a:lnTo>
                                  <a:lnTo>
                                    <a:pt x="3" y="56"/>
                                  </a:lnTo>
                                  <a:lnTo>
                                    <a:pt x="1" y="56"/>
                                  </a:lnTo>
                                  <a:lnTo>
                                    <a:pt x="0" y="57"/>
                                  </a:lnTo>
                                  <a:lnTo>
                                    <a:pt x="0" y="50"/>
                                  </a:lnTo>
                                  <a:lnTo>
                                    <a:pt x="0" y="43"/>
                                  </a:lnTo>
                                  <a:lnTo>
                                    <a:pt x="0" y="36"/>
                                  </a:lnTo>
                                  <a:lnTo>
                                    <a:pt x="0" y="29"/>
                                  </a:lnTo>
                                  <a:lnTo>
                                    <a:pt x="0" y="23"/>
                                  </a:lnTo>
                                  <a:lnTo>
                                    <a:pt x="0" y="16"/>
                                  </a:lnTo>
                                  <a:lnTo>
                                    <a:pt x="0" y="9"/>
                                  </a:lnTo>
                                  <a:lnTo>
                                    <a:pt x="0" y="2"/>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3" name="Freeform 2837"/>
                          <wps:cNvSpPr>
                            <a:spLocks/>
                          </wps:cNvSpPr>
                          <wps:spPr bwMode="auto">
                            <a:xfrm>
                              <a:off x="1851" y="2099"/>
                              <a:ext cx="7" cy="55"/>
                            </a:xfrm>
                            <a:custGeom>
                              <a:avLst/>
                              <a:gdLst>
                                <a:gd name="T0" fmla="*/ 0 w 7"/>
                                <a:gd name="T1" fmla="*/ 1 h 55"/>
                                <a:gd name="T2" fmla="*/ 2 w 7"/>
                                <a:gd name="T3" fmla="*/ 0 h 55"/>
                                <a:gd name="T4" fmla="*/ 3 w 7"/>
                                <a:gd name="T5" fmla="*/ 0 h 55"/>
                                <a:gd name="T6" fmla="*/ 5 w 7"/>
                                <a:gd name="T7" fmla="*/ 0 h 55"/>
                                <a:gd name="T8" fmla="*/ 6 w 7"/>
                                <a:gd name="T9" fmla="*/ 0 h 55"/>
                                <a:gd name="T10" fmla="*/ 6 w 7"/>
                                <a:gd name="T11" fmla="*/ 7 h 55"/>
                                <a:gd name="T12" fmla="*/ 6 w 7"/>
                                <a:gd name="T13" fmla="*/ 13 h 55"/>
                                <a:gd name="T14" fmla="*/ 6 w 7"/>
                                <a:gd name="T15" fmla="*/ 20 h 55"/>
                                <a:gd name="T16" fmla="*/ 6 w 7"/>
                                <a:gd name="T17" fmla="*/ 27 h 55"/>
                                <a:gd name="T18" fmla="*/ 6 w 7"/>
                                <a:gd name="T19" fmla="*/ 33 h 55"/>
                                <a:gd name="T20" fmla="*/ 7 w 7"/>
                                <a:gd name="T21" fmla="*/ 40 h 55"/>
                                <a:gd name="T22" fmla="*/ 7 w 7"/>
                                <a:gd name="T23" fmla="*/ 47 h 55"/>
                                <a:gd name="T24" fmla="*/ 7 w 7"/>
                                <a:gd name="T25" fmla="*/ 54 h 55"/>
                                <a:gd name="T26" fmla="*/ 5 w 7"/>
                                <a:gd name="T27" fmla="*/ 54 h 55"/>
                                <a:gd name="T28" fmla="*/ 4 w 7"/>
                                <a:gd name="T29" fmla="*/ 54 h 55"/>
                                <a:gd name="T30" fmla="*/ 2 w 7"/>
                                <a:gd name="T31" fmla="*/ 54 h 55"/>
                                <a:gd name="T32" fmla="*/ 1 w 7"/>
                                <a:gd name="T33" fmla="*/ 55 h 55"/>
                                <a:gd name="T34" fmla="*/ 0 w 7"/>
                                <a:gd name="T35" fmla="*/ 48 h 55"/>
                                <a:gd name="T36" fmla="*/ 0 w 7"/>
                                <a:gd name="T37" fmla="*/ 41 h 55"/>
                                <a:gd name="T38" fmla="*/ 0 w 7"/>
                                <a:gd name="T39" fmla="*/ 34 h 55"/>
                                <a:gd name="T40" fmla="*/ 0 w 7"/>
                                <a:gd name="T41" fmla="*/ 28 h 55"/>
                                <a:gd name="T42" fmla="*/ 0 w 7"/>
                                <a:gd name="T43" fmla="*/ 21 h 55"/>
                                <a:gd name="T44" fmla="*/ 0 w 7"/>
                                <a:gd name="T45" fmla="*/ 14 h 55"/>
                                <a:gd name="T46" fmla="*/ 0 w 7"/>
                                <a:gd name="T47" fmla="*/ 8 h 55"/>
                                <a:gd name="T48" fmla="*/ 0 w 7"/>
                                <a:gd name="T49" fmla="*/ 1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 h="55">
                                  <a:moveTo>
                                    <a:pt x="0" y="1"/>
                                  </a:moveTo>
                                  <a:lnTo>
                                    <a:pt x="2" y="0"/>
                                  </a:lnTo>
                                  <a:lnTo>
                                    <a:pt x="3" y="0"/>
                                  </a:lnTo>
                                  <a:lnTo>
                                    <a:pt x="5" y="0"/>
                                  </a:lnTo>
                                  <a:lnTo>
                                    <a:pt x="6" y="0"/>
                                  </a:lnTo>
                                  <a:lnTo>
                                    <a:pt x="6" y="7"/>
                                  </a:lnTo>
                                  <a:lnTo>
                                    <a:pt x="6" y="13"/>
                                  </a:lnTo>
                                  <a:lnTo>
                                    <a:pt x="6" y="20"/>
                                  </a:lnTo>
                                  <a:lnTo>
                                    <a:pt x="6" y="27"/>
                                  </a:lnTo>
                                  <a:lnTo>
                                    <a:pt x="6" y="33"/>
                                  </a:lnTo>
                                  <a:lnTo>
                                    <a:pt x="7" y="40"/>
                                  </a:lnTo>
                                  <a:lnTo>
                                    <a:pt x="7" y="47"/>
                                  </a:lnTo>
                                  <a:lnTo>
                                    <a:pt x="7" y="54"/>
                                  </a:lnTo>
                                  <a:lnTo>
                                    <a:pt x="5" y="54"/>
                                  </a:lnTo>
                                  <a:lnTo>
                                    <a:pt x="4" y="54"/>
                                  </a:lnTo>
                                  <a:lnTo>
                                    <a:pt x="2" y="54"/>
                                  </a:lnTo>
                                  <a:lnTo>
                                    <a:pt x="1" y="55"/>
                                  </a:lnTo>
                                  <a:lnTo>
                                    <a:pt x="0" y="48"/>
                                  </a:lnTo>
                                  <a:lnTo>
                                    <a:pt x="0" y="41"/>
                                  </a:lnTo>
                                  <a:lnTo>
                                    <a:pt x="0" y="34"/>
                                  </a:lnTo>
                                  <a:lnTo>
                                    <a:pt x="0" y="28"/>
                                  </a:lnTo>
                                  <a:lnTo>
                                    <a:pt x="0" y="21"/>
                                  </a:lnTo>
                                  <a:lnTo>
                                    <a:pt x="0" y="14"/>
                                  </a:lnTo>
                                  <a:lnTo>
                                    <a:pt x="0" y="8"/>
                                  </a:lnTo>
                                  <a:lnTo>
                                    <a:pt x="0" y="1"/>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4" name="Freeform 2838"/>
                          <wps:cNvSpPr>
                            <a:spLocks/>
                          </wps:cNvSpPr>
                          <wps:spPr bwMode="auto">
                            <a:xfrm>
                              <a:off x="1798" y="2112"/>
                              <a:ext cx="6" cy="53"/>
                            </a:xfrm>
                            <a:custGeom>
                              <a:avLst/>
                              <a:gdLst>
                                <a:gd name="T0" fmla="*/ 0 w 6"/>
                                <a:gd name="T1" fmla="*/ 1 h 53"/>
                                <a:gd name="T2" fmla="*/ 1 w 6"/>
                                <a:gd name="T3" fmla="*/ 0 h 53"/>
                                <a:gd name="T4" fmla="*/ 3 w 6"/>
                                <a:gd name="T5" fmla="*/ 0 h 53"/>
                                <a:gd name="T6" fmla="*/ 4 w 6"/>
                                <a:gd name="T7" fmla="*/ 0 h 53"/>
                                <a:gd name="T8" fmla="*/ 6 w 6"/>
                                <a:gd name="T9" fmla="*/ 0 h 53"/>
                                <a:gd name="T10" fmla="*/ 6 w 6"/>
                                <a:gd name="T11" fmla="*/ 6 h 53"/>
                                <a:gd name="T12" fmla="*/ 6 w 6"/>
                                <a:gd name="T13" fmla="*/ 12 h 53"/>
                                <a:gd name="T14" fmla="*/ 6 w 6"/>
                                <a:gd name="T15" fmla="*/ 19 h 53"/>
                                <a:gd name="T16" fmla="*/ 6 w 6"/>
                                <a:gd name="T17" fmla="*/ 26 h 53"/>
                                <a:gd name="T18" fmla="*/ 6 w 6"/>
                                <a:gd name="T19" fmla="*/ 32 h 53"/>
                                <a:gd name="T20" fmla="*/ 6 w 6"/>
                                <a:gd name="T21" fmla="*/ 39 h 53"/>
                                <a:gd name="T22" fmla="*/ 6 w 6"/>
                                <a:gd name="T23" fmla="*/ 45 h 53"/>
                                <a:gd name="T24" fmla="*/ 6 w 6"/>
                                <a:gd name="T25" fmla="*/ 52 h 53"/>
                                <a:gd name="T26" fmla="*/ 5 w 6"/>
                                <a:gd name="T27" fmla="*/ 52 h 53"/>
                                <a:gd name="T28" fmla="*/ 3 w 6"/>
                                <a:gd name="T29" fmla="*/ 52 h 53"/>
                                <a:gd name="T30" fmla="*/ 2 w 6"/>
                                <a:gd name="T31" fmla="*/ 52 h 53"/>
                                <a:gd name="T32" fmla="*/ 0 w 6"/>
                                <a:gd name="T33" fmla="*/ 53 h 53"/>
                                <a:gd name="T34" fmla="*/ 0 w 6"/>
                                <a:gd name="T35" fmla="*/ 46 h 53"/>
                                <a:gd name="T36" fmla="*/ 0 w 6"/>
                                <a:gd name="T37" fmla="*/ 40 h 53"/>
                                <a:gd name="T38" fmla="*/ 0 w 6"/>
                                <a:gd name="T39" fmla="*/ 33 h 53"/>
                                <a:gd name="T40" fmla="*/ 0 w 6"/>
                                <a:gd name="T41" fmla="*/ 27 h 53"/>
                                <a:gd name="T42" fmla="*/ 0 w 6"/>
                                <a:gd name="T43" fmla="*/ 20 h 53"/>
                                <a:gd name="T44" fmla="*/ 0 w 6"/>
                                <a:gd name="T45" fmla="*/ 14 h 53"/>
                                <a:gd name="T46" fmla="*/ 0 w 6"/>
                                <a:gd name="T47" fmla="*/ 7 h 53"/>
                                <a:gd name="T48" fmla="*/ 0 w 6"/>
                                <a:gd name="T49" fmla="*/ 1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6" h="53">
                                  <a:moveTo>
                                    <a:pt x="0" y="1"/>
                                  </a:moveTo>
                                  <a:lnTo>
                                    <a:pt x="1" y="0"/>
                                  </a:lnTo>
                                  <a:lnTo>
                                    <a:pt x="3" y="0"/>
                                  </a:lnTo>
                                  <a:lnTo>
                                    <a:pt x="4" y="0"/>
                                  </a:lnTo>
                                  <a:lnTo>
                                    <a:pt x="6" y="0"/>
                                  </a:lnTo>
                                  <a:lnTo>
                                    <a:pt x="6" y="6"/>
                                  </a:lnTo>
                                  <a:lnTo>
                                    <a:pt x="6" y="12"/>
                                  </a:lnTo>
                                  <a:lnTo>
                                    <a:pt x="6" y="19"/>
                                  </a:lnTo>
                                  <a:lnTo>
                                    <a:pt x="6" y="26"/>
                                  </a:lnTo>
                                  <a:lnTo>
                                    <a:pt x="6" y="32"/>
                                  </a:lnTo>
                                  <a:lnTo>
                                    <a:pt x="6" y="39"/>
                                  </a:lnTo>
                                  <a:lnTo>
                                    <a:pt x="6" y="45"/>
                                  </a:lnTo>
                                  <a:lnTo>
                                    <a:pt x="6" y="52"/>
                                  </a:lnTo>
                                  <a:lnTo>
                                    <a:pt x="5" y="52"/>
                                  </a:lnTo>
                                  <a:lnTo>
                                    <a:pt x="3" y="52"/>
                                  </a:lnTo>
                                  <a:lnTo>
                                    <a:pt x="2" y="52"/>
                                  </a:lnTo>
                                  <a:lnTo>
                                    <a:pt x="0" y="53"/>
                                  </a:lnTo>
                                  <a:lnTo>
                                    <a:pt x="0" y="46"/>
                                  </a:lnTo>
                                  <a:lnTo>
                                    <a:pt x="0" y="40"/>
                                  </a:lnTo>
                                  <a:lnTo>
                                    <a:pt x="0" y="33"/>
                                  </a:lnTo>
                                  <a:lnTo>
                                    <a:pt x="0" y="27"/>
                                  </a:lnTo>
                                  <a:lnTo>
                                    <a:pt x="0" y="20"/>
                                  </a:lnTo>
                                  <a:lnTo>
                                    <a:pt x="0" y="14"/>
                                  </a:lnTo>
                                  <a:lnTo>
                                    <a:pt x="0" y="7"/>
                                  </a:lnTo>
                                  <a:lnTo>
                                    <a:pt x="0" y="1"/>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5" name="Freeform 2839"/>
                          <wps:cNvSpPr>
                            <a:spLocks/>
                          </wps:cNvSpPr>
                          <wps:spPr bwMode="auto">
                            <a:xfrm>
                              <a:off x="1748" y="2124"/>
                              <a:ext cx="5" cy="52"/>
                            </a:xfrm>
                            <a:custGeom>
                              <a:avLst/>
                              <a:gdLst>
                                <a:gd name="T0" fmla="*/ 0 w 5"/>
                                <a:gd name="T1" fmla="*/ 1 h 52"/>
                                <a:gd name="T2" fmla="*/ 1 w 5"/>
                                <a:gd name="T3" fmla="*/ 0 h 52"/>
                                <a:gd name="T4" fmla="*/ 2 w 5"/>
                                <a:gd name="T5" fmla="*/ 0 h 52"/>
                                <a:gd name="T6" fmla="*/ 4 w 5"/>
                                <a:gd name="T7" fmla="*/ 0 h 52"/>
                                <a:gd name="T8" fmla="*/ 5 w 5"/>
                                <a:gd name="T9" fmla="*/ 0 h 52"/>
                                <a:gd name="T10" fmla="*/ 5 w 5"/>
                                <a:gd name="T11" fmla="*/ 6 h 52"/>
                                <a:gd name="T12" fmla="*/ 5 w 5"/>
                                <a:gd name="T13" fmla="*/ 12 h 52"/>
                                <a:gd name="T14" fmla="*/ 5 w 5"/>
                                <a:gd name="T15" fmla="*/ 19 h 52"/>
                                <a:gd name="T16" fmla="*/ 5 w 5"/>
                                <a:gd name="T17" fmla="*/ 25 h 52"/>
                                <a:gd name="T18" fmla="*/ 5 w 5"/>
                                <a:gd name="T19" fmla="*/ 31 h 52"/>
                                <a:gd name="T20" fmla="*/ 5 w 5"/>
                                <a:gd name="T21" fmla="*/ 38 h 52"/>
                                <a:gd name="T22" fmla="*/ 5 w 5"/>
                                <a:gd name="T23" fmla="*/ 44 h 52"/>
                                <a:gd name="T24" fmla="*/ 5 w 5"/>
                                <a:gd name="T25" fmla="*/ 51 h 52"/>
                                <a:gd name="T26" fmla="*/ 4 w 5"/>
                                <a:gd name="T27" fmla="*/ 51 h 52"/>
                                <a:gd name="T28" fmla="*/ 2 w 5"/>
                                <a:gd name="T29" fmla="*/ 51 h 52"/>
                                <a:gd name="T30" fmla="*/ 1 w 5"/>
                                <a:gd name="T31" fmla="*/ 51 h 52"/>
                                <a:gd name="T32" fmla="*/ 0 w 5"/>
                                <a:gd name="T33" fmla="*/ 52 h 52"/>
                                <a:gd name="T34" fmla="*/ 0 w 5"/>
                                <a:gd name="T35" fmla="*/ 45 h 52"/>
                                <a:gd name="T36" fmla="*/ 0 w 5"/>
                                <a:gd name="T37" fmla="*/ 39 h 52"/>
                                <a:gd name="T38" fmla="*/ 0 w 5"/>
                                <a:gd name="T39" fmla="*/ 32 h 52"/>
                                <a:gd name="T40" fmla="*/ 0 w 5"/>
                                <a:gd name="T41" fmla="*/ 27 h 52"/>
                                <a:gd name="T42" fmla="*/ 0 w 5"/>
                                <a:gd name="T43" fmla="*/ 20 h 52"/>
                                <a:gd name="T44" fmla="*/ 0 w 5"/>
                                <a:gd name="T45" fmla="*/ 14 h 52"/>
                                <a:gd name="T46" fmla="*/ 0 w 5"/>
                                <a:gd name="T47" fmla="*/ 7 h 52"/>
                                <a:gd name="T48" fmla="*/ 0 w 5"/>
                                <a:gd name="T49" fmla="*/ 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 h="52">
                                  <a:moveTo>
                                    <a:pt x="0" y="1"/>
                                  </a:moveTo>
                                  <a:lnTo>
                                    <a:pt x="1" y="0"/>
                                  </a:lnTo>
                                  <a:lnTo>
                                    <a:pt x="2" y="0"/>
                                  </a:lnTo>
                                  <a:lnTo>
                                    <a:pt x="4" y="0"/>
                                  </a:lnTo>
                                  <a:lnTo>
                                    <a:pt x="5" y="0"/>
                                  </a:lnTo>
                                  <a:lnTo>
                                    <a:pt x="5" y="6"/>
                                  </a:lnTo>
                                  <a:lnTo>
                                    <a:pt x="5" y="12"/>
                                  </a:lnTo>
                                  <a:lnTo>
                                    <a:pt x="5" y="19"/>
                                  </a:lnTo>
                                  <a:lnTo>
                                    <a:pt x="5" y="25"/>
                                  </a:lnTo>
                                  <a:lnTo>
                                    <a:pt x="5" y="31"/>
                                  </a:lnTo>
                                  <a:lnTo>
                                    <a:pt x="5" y="38"/>
                                  </a:lnTo>
                                  <a:lnTo>
                                    <a:pt x="5" y="44"/>
                                  </a:lnTo>
                                  <a:lnTo>
                                    <a:pt x="5" y="51"/>
                                  </a:lnTo>
                                  <a:lnTo>
                                    <a:pt x="4" y="51"/>
                                  </a:lnTo>
                                  <a:lnTo>
                                    <a:pt x="2" y="51"/>
                                  </a:lnTo>
                                  <a:lnTo>
                                    <a:pt x="1" y="51"/>
                                  </a:lnTo>
                                  <a:lnTo>
                                    <a:pt x="0" y="52"/>
                                  </a:lnTo>
                                  <a:lnTo>
                                    <a:pt x="0" y="45"/>
                                  </a:lnTo>
                                  <a:lnTo>
                                    <a:pt x="0" y="39"/>
                                  </a:lnTo>
                                  <a:lnTo>
                                    <a:pt x="0" y="32"/>
                                  </a:lnTo>
                                  <a:lnTo>
                                    <a:pt x="0" y="27"/>
                                  </a:lnTo>
                                  <a:lnTo>
                                    <a:pt x="0" y="20"/>
                                  </a:lnTo>
                                  <a:lnTo>
                                    <a:pt x="0" y="14"/>
                                  </a:lnTo>
                                  <a:lnTo>
                                    <a:pt x="0" y="7"/>
                                  </a:lnTo>
                                  <a:lnTo>
                                    <a:pt x="0" y="1"/>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6" name="Freeform 2840"/>
                          <wps:cNvSpPr>
                            <a:spLocks/>
                          </wps:cNvSpPr>
                          <wps:spPr bwMode="auto">
                            <a:xfrm>
                              <a:off x="1700" y="2135"/>
                              <a:ext cx="5" cy="51"/>
                            </a:xfrm>
                            <a:custGeom>
                              <a:avLst/>
                              <a:gdLst>
                                <a:gd name="T0" fmla="*/ 0 w 5"/>
                                <a:gd name="T1" fmla="*/ 1 h 51"/>
                                <a:gd name="T2" fmla="*/ 1 w 5"/>
                                <a:gd name="T3" fmla="*/ 1 h 51"/>
                                <a:gd name="T4" fmla="*/ 2 w 5"/>
                                <a:gd name="T5" fmla="*/ 1 h 51"/>
                                <a:gd name="T6" fmla="*/ 3 w 5"/>
                                <a:gd name="T7" fmla="*/ 0 h 51"/>
                                <a:gd name="T8" fmla="*/ 5 w 5"/>
                                <a:gd name="T9" fmla="*/ 0 h 51"/>
                                <a:gd name="T10" fmla="*/ 5 w 5"/>
                                <a:gd name="T11" fmla="*/ 6 h 51"/>
                                <a:gd name="T12" fmla="*/ 5 w 5"/>
                                <a:gd name="T13" fmla="*/ 13 h 51"/>
                                <a:gd name="T14" fmla="*/ 5 w 5"/>
                                <a:gd name="T15" fmla="*/ 19 h 51"/>
                                <a:gd name="T16" fmla="*/ 5 w 5"/>
                                <a:gd name="T17" fmla="*/ 25 h 51"/>
                                <a:gd name="T18" fmla="*/ 5 w 5"/>
                                <a:gd name="T19" fmla="*/ 31 h 51"/>
                                <a:gd name="T20" fmla="*/ 5 w 5"/>
                                <a:gd name="T21" fmla="*/ 38 h 51"/>
                                <a:gd name="T22" fmla="*/ 5 w 5"/>
                                <a:gd name="T23" fmla="*/ 44 h 51"/>
                                <a:gd name="T24" fmla="*/ 5 w 5"/>
                                <a:gd name="T25" fmla="*/ 50 h 51"/>
                                <a:gd name="T26" fmla="*/ 3 w 5"/>
                                <a:gd name="T27" fmla="*/ 50 h 51"/>
                                <a:gd name="T28" fmla="*/ 2 w 5"/>
                                <a:gd name="T29" fmla="*/ 51 h 51"/>
                                <a:gd name="T30" fmla="*/ 1 w 5"/>
                                <a:gd name="T31" fmla="*/ 51 h 51"/>
                                <a:gd name="T32" fmla="*/ 0 w 5"/>
                                <a:gd name="T33" fmla="*/ 51 h 51"/>
                                <a:gd name="T34" fmla="*/ 0 w 5"/>
                                <a:gd name="T35" fmla="*/ 45 h 51"/>
                                <a:gd name="T36" fmla="*/ 0 w 5"/>
                                <a:gd name="T37" fmla="*/ 39 h 51"/>
                                <a:gd name="T38" fmla="*/ 0 w 5"/>
                                <a:gd name="T39" fmla="*/ 32 h 51"/>
                                <a:gd name="T40" fmla="*/ 0 w 5"/>
                                <a:gd name="T41" fmla="*/ 26 h 51"/>
                                <a:gd name="T42" fmla="*/ 0 w 5"/>
                                <a:gd name="T43" fmla="*/ 20 h 51"/>
                                <a:gd name="T44" fmla="*/ 0 w 5"/>
                                <a:gd name="T45" fmla="*/ 14 h 51"/>
                                <a:gd name="T46" fmla="*/ 0 w 5"/>
                                <a:gd name="T47" fmla="*/ 7 h 51"/>
                                <a:gd name="T48" fmla="*/ 0 w 5"/>
                                <a:gd name="T49" fmla="*/ 1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 h="51">
                                  <a:moveTo>
                                    <a:pt x="0" y="1"/>
                                  </a:moveTo>
                                  <a:lnTo>
                                    <a:pt x="1" y="1"/>
                                  </a:lnTo>
                                  <a:lnTo>
                                    <a:pt x="2" y="1"/>
                                  </a:lnTo>
                                  <a:lnTo>
                                    <a:pt x="3" y="0"/>
                                  </a:lnTo>
                                  <a:lnTo>
                                    <a:pt x="5" y="0"/>
                                  </a:lnTo>
                                  <a:lnTo>
                                    <a:pt x="5" y="6"/>
                                  </a:lnTo>
                                  <a:lnTo>
                                    <a:pt x="5" y="13"/>
                                  </a:lnTo>
                                  <a:lnTo>
                                    <a:pt x="5" y="19"/>
                                  </a:lnTo>
                                  <a:lnTo>
                                    <a:pt x="5" y="25"/>
                                  </a:lnTo>
                                  <a:lnTo>
                                    <a:pt x="5" y="31"/>
                                  </a:lnTo>
                                  <a:lnTo>
                                    <a:pt x="5" y="38"/>
                                  </a:lnTo>
                                  <a:lnTo>
                                    <a:pt x="5" y="44"/>
                                  </a:lnTo>
                                  <a:lnTo>
                                    <a:pt x="5" y="50"/>
                                  </a:lnTo>
                                  <a:lnTo>
                                    <a:pt x="3" y="50"/>
                                  </a:lnTo>
                                  <a:lnTo>
                                    <a:pt x="2" y="51"/>
                                  </a:lnTo>
                                  <a:lnTo>
                                    <a:pt x="1" y="51"/>
                                  </a:lnTo>
                                  <a:lnTo>
                                    <a:pt x="0" y="51"/>
                                  </a:lnTo>
                                  <a:lnTo>
                                    <a:pt x="0" y="45"/>
                                  </a:lnTo>
                                  <a:lnTo>
                                    <a:pt x="0" y="39"/>
                                  </a:lnTo>
                                  <a:lnTo>
                                    <a:pt x="0" y="32"/>
                                  </a:lnTo>
                                  <a:lnTo>
                                    <a:pt x="0" y="26"/>
                                  </a:lnTo>
                                  <a:lnTo>
                                    <a:pt x="0" y="20"/>
                                  </a:lnTo>
                                  <a:lnTo>
                                    <a:pt x="0" y="14"/>
                                  </a:lnTo>
                                  <a:lnTo>
                                    <a:pt x="0" y="7"/>
                                  </a:lnTo>
                                  <a:lnTo>
                                    <a:pt x="0" y="1"/>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7" name="Freeform 2841"/>
                          <wps:cNvSpPr>
                            <a:spLocks/>
                          </wps:cNvSpPr>
                          <wps:spPr bwMode="auto">
                            <a:xfrm>
                              <a:off x="1670" y="2115"/>
                              <a:ext cx="339" cy="82"/>
                            </a:xfrm>
                            <a:custGeom>
                              <a:avLst/>
                              <a:gdLst>
                                <a:gd name="T0" fmla="*/ 0 w 339"/>
                                <a:gd name="T1" fmla="*/ 73 h 82"/>
                                <a:gd name="T2" fmla="*/ 18 w 339"/>
                                <a:gd name="T3" fmla="*/ 68 h 82"/>
                                <a:gd name="T4" fmla="*/ 37 w 339"/>
                                <a:gd name="T5" fmla="*/ 64 h 82"/>
                                <a:gd name="T6" fmla="*/ 56 w 339"/>
                                <a:gd name="T7" fmla="*/ 60 h 82"/>
                                <a:gd name="T8" fmla="*/ 76 w 339"/>
                                <a:gd name="T9" fmla="*/ 56 h 82"/>
                                <a:gd name="T10" fmla="*/ 95 w 339"/>
                                <a:gd name="T11" fmla="*/ 52 h 82"/>
                                <a:gd name="T12" fmla="*/ 115 w 339"/>
                                <a:gd name="T13" fmla="*/ 48 h 82"/>
                                <a:gd name="T14" fmla="*/ 135 w 339"/>
                                <a:gd name="T15" fmla="*/ 43 h 82"/>
                                <a:gd name="T16" fmla="*/ 155 w 339"/>
                                <a:gd name="T17" fmla="*/ 39 h 82"/>
                                <a:gd name="T18" fmla="*/ 177 w 339"/>
                                <a:gd name="T19" fmla="*/ 35 h 82"/>
                                <a:gd name="T20" fmla="*/ 199 w 339"/>
                                <a:gd name="T21" fmla="*/ 30 h 82"/>
                                <a:gd name="T22" fmla="*/ 221 w 339"/>
                                <a:gd name="T23" fmla="*/ 25 h 82"/>
                                <a:gd name="T24" fmla="*/ 244 w 339"/>
                                <a:gd name="T25" fmla="*/ 20 h 82"/>
                                <a:gd name="T26" fmla="*/ 267 w 339"/>
                                <a:gd name="T27" fmla="*/ 15 h 82"/>
                                <a:gd name="T28" fmla="*/ 291 w 339"/>
                                <a:gd name="T29" fmla="*/ 10 h 82"/>
                                <a:gd name="T30" fmla="*/ 314 w 339"/>
                                <a:gd name="T31" fmla="*/ 5 h 82"/>
                                <a:gd name="T32" fmla="*/ 339 w 339"/>
                                <a:gd name="T33" fmla="*/ 0 h 82"/>
                                <a:gd name="T34" fmla="*/ 339 w 339"/>
                                <a:gd name="T35" fmla="*/ 2 h 82"/>
                                <a:gd name="T36" fmla="*/ 339 w 339"/>
                                <a:gd name="T37" fmla="*/ 5 h 82"/>
                                <a:gd name="T38" fmla="*/ 339 w 339"/>
                                <a:gd name="T39" fmla="*/ 7 h 82"/>
                                <a:gd name="T40" fmla="*/ 339 w 339"/>
                                <a:gd name="T41" fmla="*/ 10 h 82"/>
                                <a:gd name="T42" fmla="*/ 315 w 339"/>
                                <a:gd name="T43" fmla="*/ 15 h 82"/>
                                <a:gd name="T44" fmla="*/ 291 w 339"/>
                                <a:gd name="T45" fmla="*/ 20 h 82"/>
                                <a:gd name="T46" fmla="*/ 267 w 339"/>
                                <a:gd name="T47" fmla="*/ 25 h 82"/>
                                <a:gd name="T48" fmla="*/ 244 w 339"/>
                                <a:gd name="T49" fmla="*/ 30 h 82"/>
                                <a:gd name="T50" fmla="*/ 221 w 339"/>
                                <a:gd name="T51" fmla="*/ 35 h 82"/>
                                <a:gd name="T52" fmla="*/ 199 w 339"/>
                                <a:gd name="T53" fmla="*/ 39 h 82"/>
                                <a:gd name="T54" fmla="*/ 177 w 339"/>
                                <a:gd name="T55" fmla="*/ 44 h 82"/>
                                <a:gd name="T56" fmla="*/ 156 w 339"/>
                                <a:gd name="T57" fmla="*/ 49 h 82"/>
                                <a:gd name="T58" fmla="*/ 135 w 339"/>
                                <a:gd name="T59" fmla="*/ 53 h 82"/>
                                <a:gd name="T60" fmla="*/ 115 w 339"/>
                                <a:gd name="T61" fmla="*/ 57 h 82"/>
                                <a:gd name="T62" fmla="*/ 95 w 339"/>
                                <a:gd name="T63" fmla="*/ 61 h 82"/>
                                <a:gd name="T64" fmla="*/ 76 w 339"/>
                                <a:gd name="T65" fmla="*/ 65 h 82"/>
                                <a:gd name="T66" fmla="*/ 56 w 339"/>
                                <a:gd name="T67" fmla="*/ 69 h 82"/>
                                <a:gd name="T68" fmla="*/ 37 w 339"/>
                                <a:gd name="T69" fmla="*/ 74 h 82"/>
                                <a:gd name="T70" fmla="*/ 18 w 339"/>
                                <a:gd name="T71" fmla="*/ 78 h 82"/>
                                <a:gd name="T72" fmla="*/ 0 w 339"/>
                                <a:gd name="T73" fmla="*/ 82 h 82"/>
                                <a:gd name="T74" fmla="*/ 0 w 339"/>
                                <a:gd name="T75" fmla="*/ 79 h 82"/>
                                <a:gd name="T76" fmla="*/ 0 w 339"/>
                                <a:gd name="T77" fmla="*/ 77 h 82"/>
                                <a:gd name="T78" fmla="*/ 0 w 339"/>
                                <a:gd name="T79" fmla="*/ 75 h 82"/>
                                <a:gd name="T80" fmla="*/ 0 w 339"/>
                                <a:gd name="T81" fmla="*/ 7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339" h="82">
                                  <a:moveTo>
                                    <a:pt x="0" y="73"/>
                                  </a:moveTo>
                                  <a:lnTo>
                                    <a:pt x="18" y="68"/>
                                  </a:lnTo>
                                  <a:lnTo>
                                    <a:pt x="37" y="64"/>
                                  </a:lnTo>
                                  <a:lnTo>
                                    <a:pt x="56" y="60"/>
                                  </a:lnTo>
                                  <a:lnTo>
                                    <a:pt x="76" y="56"/>
                                  </a:lnTo>
                                  <a:lnTo>
                                    <a:pt x="95" y="52"/>
                                  </a:lnTo>
                                  <a:lnTo>
                                    <a:pt x="115" y="48"/>
                                  </a:lnTo>
                                  <a:lnTo>
                                    <a:pt x="135" y="43"/>
                                  </a:lnTo>
                                  <a:lnTo>
                                    <a:pt x="155" y="39"/>
                                  </a:lnTo>
                                  <a:lnTo>
                                    <a:pt x="177" y="35"/>
                                  </a:lnTo>
                                  <a:lnTo>
                                    <a:pt x="199" y="30"/>
                                  </a:lnTo>
                                  <a:lnTo>
                                    <a:pt x="221" y="25"/>
                                  </a:lnTo>
                                  <a:lnTo>
                                    <a:pt x="244" y="20"/>
                                  </a:lnTo>
                                  <a:lnTo>
                                    <a:pt x="267" y="15"/>
                                  </a:lnTo>
                                  <a:lnTo>
                                    <a:pt x="291" y="10"/>
                                  </a:lnTo>
                                  <a:lnTo>
                                    <a:pt x="314" y="5"/>
                                  </a:lnTo>
                                  <a:lnTo>
                                    <a:pt x="339" y="0"/>
                                  </a:lnTo>
                                  <a:lnTo>
                                    <a:pt x="339" y="2"/>
                                  </a:lnTo>
                                  <a:lnTo>
                                    <a:pt x="339" y="5"/>
                                  </a:lnTo>
                                  <a:lnTo>
                                    <a:pt x="339" y="7"/>
                                  </a:lnTo>
                                  <a:lnTo>
                                    <a:pt x="339" y="10"/>
                                  </a:lnTo>
                                  <a:lnTo>
                                    <a:pt x="315" y="15"/>
                                  </a:lnTo>
                                  <a:lnTo>
                                    <a:pt x="291" y="20"/>
                                  </a:lnTo>
                                  <a:lnTo>
                                    <a:pt x="267" y="25"/>
                                  </a:lnTo>
                                  <a:lnTo>
                                    <a:pt x="244" y="30"/>
                                  </a:lnTo>
                                  <a:lnTo>
                                    <a:pt x="221" y="35"/>
                                  </a:lnTo>
                                  <a:lnTo>
                                    <a:pt x="199" y="39"/>
                                  </a:lnTo>
                                  <a:lnTo>
                                    <a:pt x="177" y="44"/>
                                  </a:lnTo>
                                  <a:lnTo>
                                    <a:pt x="156" y="49"/>
                                  </a:lnTo>
                                  <a:lnTo>
                                    <a:pt x="135" y="53"/>
                                  </a:lnTo>
                                  <a:lnTo>
                                    <a:pt x="115" y="57"/>
                                  </a:lnTo>
                                  <a:lnTo>
                                    <a:pt x="95" y="61"/>
                                  </a:lnTo>
                                  <a:lnTo>
                                    <a:pt x="76" y="65"/>
                                  </a:lnTo>
                                  <a:lnTo>
                                    <a:pt x="56" y="69"/>
                                  </a:lnTo>
                                  <a:lnTo>
                                    <a:pt x="37" y="74"/>
                                  </a:lnTo>
                                  <a:lnTo>
                                    <a:pt x="18" y="78"/>
                                  </a:lnTo>
                                  <a:lnTo>
                                    <a:pt x="0" y="82"/>
                                  </a:lnTo>
                                  <a:lnTo>
                                    <a:pt x="0" y="79"/>
                                  </a:lnTo>
                                  <a:lnTo>
                                    <a:pt x="0" y="77"/>
                                  </a:lnTo>
                                  <a:lnTo>
                                    <a:pt x="0" y="75"/>
                                  </a:lnTo>
                                  <a:lnTo>
                                    <a:pt x="0" y="73"/>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8" name="Freeform 2842"/>
                          <wps:cNvSpPr>
                            <a:spLocks/>
                          </wps:cNvSpPr>
                          <wps:spPr bwMode="auto">
                            <a:xfrm>
                              <a:off x="1665" y="2117"/>
                              <a:ext cx="356" cy="82"/>
                            </a:xfrm>
                            <a:custGeom>
                              <a:avLst/>
                              <a:gdLst>
                                <a:gd name="T0" fmla="*/ 0 w 356"/>
                                <a:gd name="T1" fmla="*/ 76 h 82"/>
                                <a:gd name="T2" fmla="*/ 19 w 356"/>
                                <a:gd name="T3" fmla="*/ 72 h 82"/>
                                <a:gd name="T4" fmla="*/ 39 w 356"/>
                                <a:gd name="T5" fmla="*/ 67 h 82"/>
                                <a:gd name="T6" fmla="*/ 58 w 356"/>
                                <a:gd name="T7" fmla="*/ 63 h 82"/>
                                <a:gd name="T8" fmla="*/ 79 w 356"/>
                                <a:gd name="T9" fmla="*/ 59 h 82"/>
                                <a:gd name="T10" fmla="*/ 99 w 356"/>
                                <a:gd name="T11" fmla="*/ 54 h 82"/>
                                <a:gd name="T12" fmla="*/ 120 w 356"/>
                                <a:gd name="T13" fmla="*/ 50 h 82"/>
                                <a:gd name="T14" fmla="*/ 141 w 356"/>
                                <a:gd name="T15" fmla="*/ 46 h 82"/>
                                <a:gd name="T16" fmla="*/ 162 w 356"/>
                                <a:gd name="T17" fmla="*/ 41 h 82"/>
                                <a:gd name="T18" fmla="*/ 173 w 356"/>
                                <a:gd name="T19" fmla="*/ 38 h 82"/>
                                <a:gd name="T20" fmla="*/ 185 w 356"/>
                                <a:gd name="T21" fmla="*/ 36 h 82"/>
                                <a:gd name="T22" fmla="*/ 196 w 356"/>
                                <a:gd name="T23" fmla="*/ 33 h 82"/>
                                <a:gd name="T24" fmla="*/ 208 w 356"/>
                                <a:gd name="T25" fmla="*/ 31 h 82"/>
                                <a:gd name="T26" fmla="*/ 220 w 356"/>
                                <a:gd name="T27" fmla="*/ 28 h 82"/>
                                <a:gd name="T28" fmla="*/ 232 w 356"/>
                                <a:gd name="T29" fmla="*/ 26 h 82"/>
                                <a:gd name="T30" fmla="*/ 244 w 356"/>
                                <a:gd name="T31" fmla="*/ 23 h 82"/>
                                <a:gd name="T32" fmla="*/ 256 w 356"/>
                                <a:gd name="T33" fmla="*/ 21 h 82"/>
                                <a:gd name="T34" fmla="*/ 268 w 356"/>
                                <a:gd name="T35" fmla="*/ 18 h 82"/>
                                <a:gd name="T36" fmla="*/ 280 w 356"/>
                                <a:gd name="T37" fmla="*/ 16 h 82"/>
                                <a:gd name="T38" fmla="*/ 293 w 356"/>
                                <a:gd name="T39" fmla="*/ 13 h 82"/>
                                <a:gd name="T40" fmla="*/ 305 w 356"/>
                                <a:gd name="T41" fmla="*/ 10 h 82"/>
                                <a:gd name="T42" fmla="*/ 318 w 356"/>
                                <a:gd name="T43" fmla="*/ 8 h 82"/>
                                <a:gd name="T44" fmla="*/ 330 w 356"/>
                                <a:gd name="T45" fmla="*/ 5 h 82"/>
                                <a:gd name="T46" fmla="*/ 343 w 356"/>
                                <a:gd name="T47" fmla="*/ 2 h 82"/>
                                <a:gd name="T48" fmla="*/ 356 w 356"/>
                                <a:gd name="T49" fmla="*/ 0 h 82"/>
                                <a:gd name="T50" fmla="*/ 356 w 356"/>
                                <a:gd name="T51" fmla="*/ 1 h 82"/>
                                <a:gd name="T52" fmla="*/ 356 w 356"/>
                                <a:gd name="T53" fmla="*/ 3 h 82"/>
                                <a:gd name="T54" fmla="*/ 356 w 356"/>
                                <a:gd name="T55" fmla="*/ 5 h 82"/>
                                <a:gd name="T56" fmla="*/ 356 w 356"/>
                                <a:gd name="T57" fmla="*/ 7 h 82"/>
                                <a:gd name="T58" fmla="*/ 343 w 356"/>
                                <a:gd name="T59" fmla="*/ 10 h 82"/>
                                <a:gd name="T60" fmla="*/ 330 w 356"/>
                                <a:gd name="T61" fmla="*/ 12 h 82"/>
                                <a:gd name="T62" fmla="*/ 318 w 356"/>
                                <a:gd name="T63" fmla="*/ 15 h 82"/>
                                <a:gd name="T64" fmla="*/ 305 w 356"/>
                                <a:gd name="T65" fmla="*/ 17 h 82"/>
                                <a:gd name="T66" fmla="*/ 293 w 356"/>
                                <a:gd name="T67" fmla="*/ 20 h 82"/>
                                <a:gd name="T68" fmla="*/ 280 w 356"/>
                                <a:gd name="T69" fmla="*/ 23 h 82"/>
                                <a:gd name="T70" fmla="*/ 268 w 356"/>
                                <a:gd name="T71" fmla="*/ 25 h 82"/>
                                <a:gd name="T72" fmla="*/ 256 w 356"/>
                                <a:gd name="T73" fmla="*/ 28 h 82"/>
                                <a:gd name="T74" fmla="*/ 244 w 356"/>
                                <a:gd name="T75" fmla="*/ 31 h 82"/>
                                <a:gd name="T76" fmla="*/ 232 w 356"/>
                                <a:gd name="T77" fmla="*/ 33 h 82"/>
                                <a:gd name="T78" fmla="*/ 220 w 356"/>
                                <a:gd name="T79" fmla="*/ 36 h 82"/>
                                <a:gd name="T80" fmla="*/ 208 w 356"/>
                                <a:gd name="T81" fmla="*/ 38 h 82"/>
                                <a:gd name="T82" fmla="*/ 196 w 356"/>
                                <a:gd name="T83" fmla="*/ 40 h 82"/>
                                <a:gd name="T84" fmla="*/ 185 w 356"/>
                                <a:gd name="T85" fmla="*/ 43 h 82"/>
                                <a:gd name="T86" fmla="*/ 173 w 356"/>
                                <a:gd name="T87" fmla="*/ 45 h 82"/>
                                <a:gd name="T88" fmla="*/ 162 w 356"/>
                                <a:gd name="T89" fmla="*/ 48 h 82"/>
                                <a:gd name="T90" fmla="*/ 141 w 356"/>
                                <a:gd name="T91" fmla="*/ 52 h 82"/>
                                <a:gd name="T92" fmla="*/ 120 w 356"/>
                                <a:gd name="T93" fmla="*/ 56 h 82"/>
                                <a:gd name="T94" fmla="*/ 99 w 356"/>
                                <a:gd name="T95" fmla="*/ 61 h 82"/>
                                <a:gd name="T96" fmla="*/ 79 w 356"/>
                                <a:gd name="T97" fmla="*/ 65 h 82"/>
                                <a:gd name="T98" fmla="*/ 58 w 356"/>
                                <a:gd name="T99" fmla="*/ 69 h 82"/>
                                <a:gd name="T100" fmla="*/ 39 w 356"/>
                                <a:gd name="T101" fmla="*/ 74 h 82"/>
                                <a:gd name="T102" fmla="*/ 19 w 356"/>
                                <a:gd name="T103" fmla="*/ 77 h 82"/>
                                <a:gd name="T104" fmla="*/ 0 w 356"/>
                                <a:gd name="T105" fmla="*/ 82 h 82"/>
                                <a:gd name="T106" fmla="*/ 0 w 356"/>
                                <a:gd name="T107" fmla="*/ 79 h 82"/>
                                <a:gd name="T108" fmla="*/ 0 w 356"/>
                                <a:gd name="T109" fmla="*/ 76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56" h="82">
                                  <a:moveTo>
                                    <a:pt x="0" y="76"/>
                                  </a:moveTo>
                                  <a:lnTo>
                                    <a:pt x="19" y="72"/>
                                  </a:lnTo>
                                  <a:lnTo>
                                    <a:pt x="39" y="67"/>
                                  </a:lnTo>
                                  <a:lnTo>
                                    <a:pt x="58" y="63"/>
                                  </a:lnTo>
                                  <a:lnTo>
                                    <a:pt x="79" y="59"/>
                                  </a:lnTo>
                                  <a:lnTo>
                                    <a:pt x="99" y="54"/>
                                  </a:lnTo>
                                  <a:lnTo>
                                    <a:pt x="120" y="50"/>
                                  </a:lnTo>
                                  <a:lnTo>
                                    <a:pt x="141" y="46"/>
                                  </a:lnTo>
                                  <a:lnTo>
                                    <a:pt x="162" y="41"/>
                                  </a:lnTo>
                                  <a:lnTo>
                                    <a:pt x="173" y="38"/>
                                  </a:lnTo>
                                  <a:lnTo>
                                    <a:pt x="185" y="36"/>
                                  </a:lnTo>
                                  <a:lnTo>
                                    <a:pt x="196" y="33"/>
                                  </a:lnTo>
                                  <a:lnTo>
                                    <a:pt x="208" y="31"/>
                                  </a:lnTo>
                                  <a:lnTo>
                                    <a:pt x="220" y="28"/>
                                  </a:lnTo>
                                  <a:lnTo>
                                    <a:pt x="232" y="26"/>
                                  </a:lnTo>
                                  <a:lnTo>
                                    <a:pt x="244" y="23"/>
                                  </a:lnTo>
                                  <a:lnTo>
                                    <a:pt x="256" y="21"/>
                                  </a:lnTo>
                                  <a:lnTo>
                                    <a:pt x="268" y="18"/>
                                  </a:lnTo>
                                  <a:lnTo>
                                    <a:pt x="280" y="16"/>
                                  </a:lnTo>
                                  <a:lnTo>
                                    <a:pt x="293" y="13"/>
                                  </a:lnTo>
                                  <a:lnTo>
                                    <a:pt x="305" y="10"/>
                                  </a:lnTo>
                                  <a:lnTo>
                                    <a:pt x="318" y="8"/>
                                  </a:lnTo>
                                  <a:lnTo>
                                    <a:pt x="330" y="5"/>
                                  </a:lnTo>
                                  <a:lnTo>
                                    <a:pt x="343" y="2"/>
                                  </a:lnTo>
                                  <a:lnTo>
                                    <a:pt x="356" y="0"/>
                                  </a:lnTo>
                                  <a:lnTo>
                                    <a:pt x="356" y="1"/>
                                  </a:lnTo>
                                  <a:lnTo>
                                    <a:pt x="356" y="3"/>
                                  </a:lnTo>
                                  <a:lnTo>
                                    <a:pt x="356" y="5"/>
                                  </a:lnTo>
                                  <a:lnTo>
                                    <a:pt x="356" y="7"/>
                                  </a:lnTo>
                                  <a:lnTo>
                                    <a:pt x="343" y="10"/>
                                  </a:lnTo>
                                  <a:lnTo>
                                    <a:pt x="330" y="12"/>
                                  </a:lnTo>
                                  <a:lnTo>
                                    <a:pt x="318" y="15"/>
                                  </a:lnTo>
                                  <a:lnTo>
                                    <a:pt x="305" y="17"/>
                                  </a:lnTo>
                                  <a:lnTo>
                                    <a:pt x="293" y="20"/>
                                  </a:lnTo>
                                  <a:lnTo>
                                    <a:pt x="280" y="23"/>
                                  </a:lnTo>
                                  <a:lnTo>
                                    <a:pt x="268" y="25"/>
                                  </a:lnTo>
                                  <a:lnTo>
                                    <a:pt x="256" y="28"/>
                                  </a:lnTo>
                                  <a:lnTo>
                                    <a:pt x="244" y="31"/>
                                  </a:lnTo>
                                  <a:lnTo>
                                    <a:pt x="232" y="33"/>
                                  </a:lnTo>
                                  <a:lnTo>
                                    <a:pt x="220" y="36"/>
                                  </a:lnTo>
                                  <a:lnTo>
                                    <a:pt x="208" y="38"/>
                                  </a:lnTo>
                                  <a:lnTo>
                                    <a:pt x="196" y="40"/>
                                  </a:lnTo>
                                  <a:lnTo>
                                    <a:pt x="185" y="43"/>
                                  </a:lnTo>
                                  <a:lnTo>
                                    <a:pt x="173" y="45"/>
                                  </a:lnTo>
                                  <a:lnTo>
                                    <a:pt x="162" y="48"/>
                                  </a:lnTo>
                                  <a:lnTo>
                                    <a:pt x="141" y="52"/>
                                  </a:lnTo>
                                  <a:lnTo>
                                    <a:pt x="120" y="56"/>
                                  </a:lnTo>
                                  <a:lnTo>
                                    <a:pt x="99" y="61"/>
                                  </a:lnTo>
                                  <a:lnTo>
                                    <a:pt x="79" y="65"/>
                                  </a:lnTo>
                                  <a:lnTo>
                                    <a:pt x="58" y="69"/>
                                  </a:lnTo>
                                  <a:lnTo>
                                    <a:pt x="39" y="74"/>
                                  </a:lnTo>
                                  <a:lnTo>
                                    <a:pt x="19" y="77"/>
                                  </a:lnTo>
                                  <a:lnTo>
                                    <a:pt x="0" y="82"/>
                                  </a:lnTo>
                                  <a:lnTo>
                                    <a:pt x="0" y="79"/>
                                  </a:lnTo>
                                  <a:lnTo>
                                    <a:pt x="0" y="76"/>
                                  </a:lnTo>
                                  <a:close/>
                                </a:path>
                              </a:pathLst>
                            </a:custGeom>
                            <a:solidFill>
                              <a:srgbClr val="BFBD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9" name="Freeform 2843"/>
                          <wps:cNvSpPr>
                            <a:spLocks/>
                          </wps:cNvSpPr>
                          <wps:spPr bwMode="auto">
                            <a:xfrm>
                              <a:off x="1398" y="1958"/>
                              <a:ext cx="147" cy="681"/>
                            </a:xfrm>
                            <a:custGeom>
                              <a:avLst/>
                              <a:gdLst>
                                <a:gd name="T0" fmla="*/ 19 w 147"/>
                                <a:gd name="T1" fmla="*/ 36 h 681"/>
                                <a:gd name="T2" fmla="*/ 35 w 147"/>
                                <a:gd name="T3" fmla="*/ 32 h 681"/>
                                <a:gd name="T4" fmla="*/ 52 w 147"/>
                                <a:gd name="T5" fmla="*/ 27 h 681"/>
                                <a:gd name="T6" fmla="*/ 69 w 147"/>
                                <a:gd name="T7" fmla="*/ 22 h 681"/>
                                <a:gd name="T8" fmla="*/ 85 w 147"/>
                                <a:gd name="T9" fmla="*/ 17 h 681"/>
                                <a:gd name="T10" fmla="*/ 103 w 147"/>
                                <a:gd name="T11" fmla="*/ 13 h 681"/>
                                <a:gd name="T12" fmla="*/ 121 w 147"/>
                                <a:gd name="T13" fmla="*/ 8 h 681"/>
                                <a:gd name="T14" fmla="*/ 138 w 147"/>
                                <a:gd name="T15" fmla="*/ 3 h 681"/>
                                <a:gd name="T16" fmla="*/ 147 w 147"/>
                                <a:gd name="T17" fmla="*/ 21 h 681"/>
                                <a:gd name="T18" fmla="*/ 146 w 147"/>
                                <a:gd name="T19" fmla="*/ 63 h 681"/>
                                <a:gd name="T20" fmla="*/ 146 w 147"/>
                                <a:gd name="T21" fmla="*/ 105 h 681"/>
                                <a:gd name="T22" fmla="*/ 145 w 147"/>
                                <a:gd name="T23" fmla="*/ 147 h 681"/>
                                <a:gd name="T24" fmla="*/ 145 w 147"/>
                                <a:gd name="T25" fmla="*/ 189 h 681"/>
                                <a:gd name="T26" fmla="*/ 144 w 147"/>
                                <a:gd name="T27" fmla="*/ 231 h 681"/>
                                <a:gd name="T28" fmla="*/ 143 w 147"/>
                                <a:gd name="T29" fmla="*/ 274 h 681"/>
                                <a:gd name="T30" fmla="*/ 143 w 147"/>
                                <a:gd name="T31" fmla="*/ 316 h 681"/>
                                <a:gd name="T32" fmla="*/ 142 w 147"/>
                                <a:gd name="T33" fmla="*/ 359 h 681"/>
                                <a:gd name="T34" fmla="*/ 141 w 147"/>
                                <a:gd name="T35" fmla="*/ 401 h 681"/>
                                <a:gd name="T36" fmla="*/ 141 w 147"/>
                                <a:gd name="T37" fmla="*/ 444 h 681"/>
                                <a:gd name="T38" fmla="*/ 140 w 147"/>
                                <a:gd name="T39" fmla="*/ 487 h 681"/>
                                <a:gd name="T40" fmla="*/ 140 w 147"/>
                                <a:gd name="T41" fmla="*/ 530 h 681"/>
                                <a:gd name="T42" fmla="*/ 139 w 147"/>
                                <a:gd name="T43" fmla="*/ 573 h 681"/>
                                <a:gd name="T44" fmla="*/ 138 w 147"/>
                                <a:gd name="T45" fmla="*/ 616 h 681"/>
                                <a:gd name="T46" fmla="*/ 138 w 147"/>
                                <a:gd name="T47" fmla="*/ 659 h 681"/>
                                <a:gd name="T48" fmla="*/ 128 w 147"/>
                                <a:gd name="T49" fmla="*/ 680 h 681"/>
                                <a:gd name="T50" fmla="*/ 110 w 147"/>
                                <a:gd name="T51" fmla="*/ 679 h 681"/>
                                <a:gd name="T52" fmla="*/ 92 w 147"/>
                                <a:gd name="T53" fmla="*/ 677 h 681"/>
                                <a:gd name="T54" fmla="*/ 75 w 147"/>
                                <a:gd name="T55" fmla="*/ 676 h 681"/>
                                <a:gd name="T56" fmla="*/ 57 w 147"/>
                                <a:gd name="T57" fmla="*/ 675 h 681"/>
                                <a:gd name="T58" fmla="*/ 41 w 147"/>
                                <a:gd name="T59" fmla="*/ 674 h 681"/>
                                <a:gd name="T60" fmla="*/ 24 w 147"/>
                                <a:gd name="T61" fmla="*/ 673 h 681"/>
                                <a:gd name="T62" fmla="*/ 8 w 147"/>
                                <a:gd name="T63" fmla="*/ 671 h 681"/>
                                <a:gd name="T64" fmla="*/ 0 w 147"/>
                                <a:gd name="T65" fmla="*/ 651 h 681"/>
                                <a:gd name="T66" fmla="*/ 1 w 147"/>
                                <a:gd name="T67" fmla="*/ 611 h 681"/>
                                <a:gd name="T68" fmla="*/ 1 w 147"/>
                                <a:gd name="T69" fmla="*/ 571 h 681"/>
                                <a:gd name="T70" fmla="*/ 2 w 147"/>
                                <a:gd name="T71" fmla="*/ 531 h 681"/>
                                <a:gd name="T72" fmla="*/ 3 w 147"/>
                                <a:gd name="T73" fmla="*/ 491 h 681"/>
                                <a:gd name="T74" fmla="*/ 3 w 147"/>
                                <a:gd name="T75" fmla="*/ 451 h 681"/>
                                <a:gd name="T76" fmla="*/ 4 w 147"/>
                                <a:gd name="T77" fmla="*/ 412 h 681"/>
                                <a:gd name="T78" fmla="*/ 5 w 147"/>
                                <a:gd name="T79" fmla="*/ 372 h 681"/>
                                <a:gd name="T80" fmla="*/ 6 w 147"/>
                                <a:gd name="T81" fmla="*/ 333 h 681"/>
                                <a:gd name="T82" fmla="*/ 6 w 147"/>
                                <a:gd name="T83" fmla="*/ 293 h 681"/>
                                <a:gd name="T84" fmla="*/ 7 w 147"/>
                                <a:gd name="T85" fmla="*/ 254 h 681"/>
                                <a:gd name="T86" fmla="*/ 8 w 147"/>
                                <a:gd name="T87" fmla="*/ 214 h 681"/>
                                <a:gd name="T88" fmla="*/ 9 w 147"/>
                                <a:gd name="T89" fmla="*/ 175 h 681"/>
                                <a:gd name="T90" fmla="*/ 9 w 147"/>
                                <a:gd name="T91" fmla="*/ 135 h 681"/>
                                <a:gd name="T92" fmla="*/ 10 w 147"/>
                                <a:gd name="T93" fmla="*/ 96 h 681"/>
                                <a:gd name="T94" fmla="*/ 11 w 147"/>
                                <a:gd name="T95" fmla="*/ 58 h 6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47" h="681">
                                  <a:moveTo>
                                    <a:pt x="11" y="38"/>
                                  </a:moveTo>
                                  <a:lnTo>
                                    <a:pt x="19" y="36"/>
                                  </a:lnTo>
                                  <a:lnTo>
                                    <a:pt x="27" y="34"/>
                                  </a:lnTo>
                                  <a:lnTo>
                                    <a:pt x="35" y="32"/>
                                  </a:lnTo>
                                  <a:lnTo>
                                    <a:pt x="44" y="29"/>
                                  </a:lnTo>
                                  <a:lnTo>
                                    <a:pt x="52" y="27"/>
                                  </a:lnTo>
                                  <a:lnTo>
                                    <a:pt x="60" y="25"/>
                                  </a:lnTo>
                                  <a:lnTo>
                                    <a:pt x="69" y="22"/>
                                  </a:lnTo>
                                  <a:lnTo>
                                    <a:pt x="77" y="20"/>
                                  </a:lnTo>
                                  <a:lnTo>
                                    <a:pt x="85" y="17"/>
                                  </a:lnTo>
                                  <a:lnTo>
                                    <a:pt x="94" y="15"/>
                                  </a:lnTo>
                                  <a:lnTo>
                                    <a:pt x="103" y="13"/>
                                  </a:lnTo>
                                  <a:lnTo>
                                    <a:pt x="112" y="10"/>
                                  </a:lnTo>
                                  <a:lnTo>
                                    <a:pt x="121" y="8"/>
                                  </a:lnTo>
                                  <a:lnTo>
                                    <a:pt x="129" y="5"/>
                                  </a:lnTo>
                                  <a:lnTo>
                                    <a:pt x="138" y="3"/>
                                  </a:lnTo>
                                  <a:lnTo>
                                    <a:pt x="147" y="0"/>
                                  </a:lnTo>
                                  <a:lnTo>
                                    <a:pt x="147" y="21"/>
                                  </a:lnTo>
                                  <a:lnTo>
                                    <a:pt x="147" y="42"/>
                                  </a:lnTo>
                                  <a:lnTo>
                                    <a:pt x="146" y="63"/>
                                  </a:lnTo>
                                  <a:lnTo>
                                    <a:pt x="146" y="84"/>
                                  </a:lnTo>
                                  <a:lnTo>
                                    <a:pt x="146" y="105"/>
                                  </a:lnTo>
                                  <a:lnTo>
                                    <a:pt x="146" y="126"/>
                                  </a:lnTo>
                                  <a:lnTo>
                                    <a:pt x="145" y="147"/>
                                  </a:lnTo>
                                  <a:lnTo>
                                    <a:pt x="145" y="168"/>
                                  </a:lnTo>
                                  <a:lnTo>
                                    <a:pt x="145" y="189"/>
                                  </a:lnTo>
                                  <a:lnTo>
                                    <a:pt x="144" y="210"/>
                                  </a:lnTo>
                                  <a:lnTo>
                                    <a:pt x="144" y="231"/>
                                  </a:lnTo>
                                  <a:lnTo>
                                    <a:pt x="144" y="253"/>
                                  </a:lnTo>
                                  <a:lnTo>
                                    <a:pt x="143" y="274"/>
                                  </a:lnTo>
                                  <a:lnTo>
                                    <a:pt x="143" y="295"/>
                                  </a:lnTo>
                                  <a:lnTo>
                                    <a:pt x="143" y="316"/>
                                  </a:lnTo>
                                  <a:lnTo>
                                    <a:pt x="143" y="338"/>
                                  </a:lnTo>
                                  <a:lnTo>
                                    <a:pt x="142" y="359"/>
                                  </a:lnTo>
                                  <a:lnTo>
                                    <a:pt x="142" y="380"/>
                                  </a:lnTo>
                                  <a:lnTo>
                                    <a:pt x="141" y="401"/>
                                  </a:lnTo>
                                  <a:lnTo>
                                    <a:pt x="141" y="423"/>
                                  </a:lnTo>
                                  <a:lnTo>
                                    <a:pt x="141" y="444"/>
                                  </a:lnTo>
                                  <a:lnTo>
                                    <a:pt x="141" y="465"/>
                                  </a:lnTo>
                                  <a:lnTo>
                                    <a:pt x="140" y="487"/>
                                  </a:lnTo>
                                  <a:lnTo>
                                    <a:pt x="140" y="508"/>
                                  </a:lnTo>
                                  <a:lnTo>
                                    <a:pt x="140" y="530"/>
                                  </a:lnTo>
                                  <a:lnTo>
                                    <a:pt x="139" y="551"/>
                                  </a:lnTo>
                                  <a:lnTo>
                                    <a:pt x="139" y="573"/>
                                  </a:lnTo>
                                  <a:lnTo>
                                    <a:pt x="139" y="595"/>
                                  </a:lnTo>
                                  <a:lnTo>
                                    <a:pt x="138" y="616"/>
                                  </a:lnTo>
                                  <a:lnTo>
                                    <a:pt x="138" y="638"/>
                                  </a:lnTo>
                                  <a:lnTo>
                                    <a:pt x="138" y="659"/>
                                  </a:lnTo>
                                  <a:lnTo>
                                    <a:pt x="138" y="681"/>
                                  </a:lnTo>
                                  <a:lnTo>
                                    <a:pt x="128" y="680"/>
                                  </a:lnTo>
                                  <a:lnTo>
                                    <a:pt x="119" y="679"/>
                                  </a:lnTo>
                                  <a:lnTo>
                                    <a:pt x="110" y="679"/>
                                  </a:lnTo>
                                  <a:lnTo>
                                    <a:pt x="101" y="678"/>
                                  </a:lnTo>
                                  <a:lnTo>
                                    <a:pt x="92" y="677"/>
                                  </a:lnTo>
                                  <a:lnTo>
                                    <a:pt x="83" y="677"/>
                                  </a:lnTo>
                                  <a:lnTo>
                                    <a:pt x="75" y="676"/>
                                  </a:lnTo>
                                  <a:lnTo>
                                    <a:pt x="66" y="676"/>
                                  </a:lnTo>
                                  <a:lnTo>
                                    <a:pt x="57" y="675"/>
                                  </a:lnTo>
                                  <a:lnTo>
                                    <a:pt x="49" y="675"/>
                                  </a:lnTo>
                                  <a:lnTo>
                                    <a:pt x="41" y="674"/>
                                  </a:lnTo>
                                  <a:lnTo>
                                    <a:pt x="33" y="673"/>
                                  </a:lnTo>
                                  <a:lnTo>
                                    <a:pt x="24" y="673"/>
                                  </a:lnTo>
                                  <a:lnTo>
                                    <a:pt x="16" y="672"/>
                                  </a:lnTo>
                                  <a:lnTo>
                                    <a:pt x="8" y="671"/>
                                  </a:lnTo>
                                  <a:lnTo>
                                    <a:pt x="0" y="671"/>
                                  </a:lnTo>
                                  <a:lnTo>
                                    <a:pt x="0" y="651"/>
                                  </a:lnTo>
                                  <a:lnTo>
                                    <a:pt x="0" y="631"/>
                                  </a:lnTo>
                                  <a:lnTo>
                                    <a:pt x="1" y="611"/>
                                  </a:lnTo>
                                  <a:lnTo>
                                    <a:pt x="1" y="591"/>
                                  </a:lnTo>
                                  <a:lnTo>
                                    <a:pt x="1" y="571"/>
                                  </a:lnTo>
                                  <a:lnTo>
                                    <a:pt x="2" y="551"/>
                                  </a:lnTo>
                                  <a:lnTo>
                                    <a:pt x="2" y="531"/>
                                  </a:lnTo>
                                  <a:lnTo>
                                    <a:pt x="3" y="511"/>
                                  </a:lnTo>
                                  <a:lnTo>
                                    <a:pt x="3" y="491"/>
                                  </a:lnTo>
                                  <a:lnTo>
                                    <a:pt x="3" y="471"/>
                                  </a:lnTo>
                                  <a:lnTo>
                                    <a:pt x="3" y="451"/>
                                  </a:lnTo>
                                  <a:lnTo>
                                    <a:pt x="4" y="431"/>
                                  </a:lnTo>
                                  <a:lnTo>
                                    <a:pt x="4" y="412"/>
                                  </a:lnTo>
                                  <a:lnTo>
                                    <a:pt x="5" y="392"/>
                                  </a:lnTo>
                                  <a:lnTo>
                                    <a:pt x="5" y="372"/>
                                  </a:lnTo>
                                  <a:lnTo>
                                    <a:pt x="6" y="353"/>
                                  </a:lnTo>
                                  <a:lnTo>
                                    <a:pt x="6" y="333"/>
                                  </a:lnTo>
                                  <a:lnTo>
                                    <a:pt x="6" y="313"/>
                                  </a:lnTo>
                                  <a:lnTo>
                                    <a:pt x="6" y="293"/>
                                  </a:lnTo>
                                  <a:lnTo>
                                    <a:pt x="7" y="273"/>
                                  </a:lnTo>
                                  <a:lnTo>
                                    <a:pt x="7" y="254"/>
                                  </a:lnTo>
                                  <a:lnTo>
                                    <a:pt x="8" y="234"/>
                                  </a:lnTo>
                                  <a:lnTo>
                                    <a:pt x="8" y="214"/>
                                  </a:lnTo>
                                  <a:lnTo>
                                    <a:pt x="9" y="195"/>
                                  </a:lnTo>
                                  <a:lnTo>
                                    <a:pt x="9" y="175"/>
                                  </a:lnTo>
                                  <a:lnTo>
                                    <a:pt x="9" y="155"/>
                                  </a:lnTo>
                                  <a:lnTo>
                                    <a:pt x="9" y="135"/>
                                  </a:lnTo>
                                  <a:lnTo>
                                    <a:pt x="10" y="116"/>
                                  </a:lnTo>
                                  <a:lnTo>
                                    <a:pt x="10" y="96"/>
                                  </a:lnTo>
                                  <a:lnTo>
                                    <a:pt x="10" y="77"/>
                                  </a:lnTo>
                                  <a:lnTo>
                                    <a:pt x="11" y="58"/>
                                  </a:lnTo>
                                  <a:lnTo>
                                    <a:pt x="11" y="38"/>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0" name="Freeform 2844"/>
                          <wps:cNvSpPr>
                            <a:spLocks/>
                          </wps:cNvSpPr>
                          <wps:spPr bwMode="auto">
                            <a:xfrm>
                              <a:off x="1456" y="1993"/>
                              <a:ext cx="33" cy="642"/>
                            </a:xfrm>
                            <a:custGeom>
                              <a:avLst/>
                              <a:gdLst>
                                <a:gd name="T0" fmla="*/ 13 w 33"/>
                                <a:gd name="T1" fmla="*/ 5 h 642"/>
                                <a:gd name="T2" fmla="*/ 19 w 33"/>
                                <a:gd name="T3" fmla="*/ 4 h 642"/>
                                <a:gd name="T4" fmla="*/ 24 w 33"/>
                                <a:gd name="T5" fmla="*/ 2 h 642"/>
                                <a:gd name="T6" fmla="*/ 30 w 33"/>
                                <a:gd name="T7" fmla="*/ 1 h 642"/>
                                <a:gd name="T8" fmla="*/ 33 w 33"/>
                                <a:gd name="T9" fmla="*/ 20 h 642"/>
                                <a:gd name="T10" fmla="*/ 32 w 33"/>
                                <a:gd name="T11" fmla="*/ 59 h 642"/>
                                <a:gd name="T12" fmla="*/ 31 w 33"/>
                                <a:gd name="T13" fmla="*/ 99 h 642"/>
                                <a:gd name="T14" fmla="*/ 31 w 33"/>
                                <a:gd name="T15" fmla="*/ 139 h 642"/>
                                <a:gd name="T16" fmla="*/ 30 w 33"/>
                                <a:gd name="T17" fmla="*/ 178 h 642"/>
                                <a:gd name="T18" fmla="*/ 30 w 33"/>
                                <a:gd name="T19" fmla="*/ 218 h 642"/>
                                <a:gd name="T20" fmla="*/ 29 w 33"/>
                                <a:gd name="T21" fmla="*/ 258 h 642"/>
                                <a:gd name="T22" fmla="*/ 28 w 33"/>
                                <a:gd name="T23" fmla="*/ 298 h 642"/>
                                <a:gd name="T24" fmla="*/ 28 w 33"/>
                                <a:gd name="T25" fmla="*/ 338 h 642"/>
                                <a:gd name="T26" fmla="*/ 27 w 33"/>
                                <a:gd name="T27" fmla="*/ 378 h 642"/>
                                <a:gd name="T28" fmla="*/ 26 w 33"/>
                                <a:gd name="T29" fmla="*/ 419 h 642"/>
                                <a:gd name="T30" fmla="*/ 26 w 33"/>
                                <a:gd name="T31" fmla="*/ 459 h 642"/>
                                <a:gd name="T32" fmla="*/ 25 w 33"/>
                                <a:gd name="T33" fmla="*/ 499 h 642"/>
                                <a:gd name="T34" fmla="*/ 24 w 33"/>
                                <a:gd name="T35" fmla="*/ 540 h 642"/>
                                <a:gd name="T36" fmla="*/ 24 w 33"/>
                                <a:gd name="T37" fmla="*/ 581 h 642"/>
                                <a:gd name="T38" fmla="*/ 23 w 33"/>
                                <a:gd name="T39" fmla="*/ 621 h 642"/>
                                <a:gd name="T40" fmla="*/ 20 w 33"/>
                                <a:gd name="T41" fmla="*/ 641 h 642"/>
                                <a:gd name="T42" fmla="*/ 14 w 33"/>
                                <a:gd name="T43" fmla="*/ 641 h 642"/>
                                <a:gd name="T44" fmla="*/ 8 w 33"/>
                                <a:gd name="T45" fmla="*/ 641 h 642"/>
                                <a:gd name="T46" fmla="*/ 2 w 33"/>
                                <a:gd name="T47" fmla="*/ 641 h 642"/>
                                <a:gd name="T48" fmla="*/ 0 w 33"/>
                                <a:gd name="T49" fmla="*/ 620 h 642"/>
                                <a:gd name="T50" fmla="*/ 1 w 33"/>
                                <a:gd name="T51" fmla="*/ 580 h 642"/>
                                <a:gd name="T52" fmla="*/ 1 w 33"/>
                                <a:gd name="T53" fmla="*/ 539 h 642"/>
                                <a:gd name="T54" fmla="*/ 2 w 33"/>
                                <a:gd name="T55" fmla="*/ 499 h 642"/>
                                <a:gd name="T56" fmla="*/ 2 w 33"/>
                                <a:gd name="T57" fmla="*/ 460 h 642"/>
                                <a:gd name="T58" fmla="*/ 3 w 33"/>
                                <a:gd name="T59" fmla="*/ 420 h 642"/>
                                <a:gd name="T60" fmla="*/ 4 w 33"/>
                                <a:gd name="T61" fmla="*/ 380 h 642"/>
                                <a:gd name="T62" fmla="*/ 5 w 33"/>
                                <a:gd name="T63" fmla="*/ 340 h 642"/>
                                <a:gd name="T64" fmla="*/ 5 w 33"/>
                                <a:gd name="T65" fmla="*/ 301 h 642"/>
                                <a:gd name="T66" fmla="*/ 6 w 33"/>
                                <a:gd name="T67" fmla="*/ 261 h 642"/>
                                <a:gd name="T68" fmla="*/ 7 w 33"/>
                                <a:gd name="T69" fmla="*/ 221 h 642"/>
                                <a:gd name="T70" fmla="*/ 7 w 33"/>
                                <a:gd name="T71" fmla="*/ 182 h 642"/>
                                <a:gd name="T72" fmla="*/ 8 w 33"/>
                                <a:gd name="T73" fmla="*/ 143 h 642"/>
                                <a:gd name="T74" fmla="*/ 9 w 33"/>
                                <a:gd name="T75" fmla="*/ 104 h 642"/>
                                <a:gd name="T76" fmla="*/ 9 w 33"/>
                                <a:gd name="T77" fmla="*/ 65 h 642"/>
                                <a:gd name="T78" fmla="*/ 10 w 33"/>
                                <a:gd name="T79" fmla="*/ 26 h 6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33" h="642">
                                  <a:moveTo>
                                    <a:pt x="10" y="6"/>
                                  </a:moveTo>
                                  <a:lnTo>
                                    <a:pt x="13" y="5"/>
                                  </a:lnTo>
                                  <a:lnTo>
                                    <a:pt x="16" y="5"/>
                                  </a:lnTo>
                                  <a:lnTo>
                                    <a:pt x="19" y="4"/>
                                  </a:lnTo>
                                  <a:lnTo>
                                    <a:pt x="22" y="3"/>
                                  </a:lnTo>
                                  <a:lnTo>
                                    <a:pt x="24" y="2"/>
                                  </a:lnTo>
                                  <a:lnTo>
                                    <a:pt x="27" y="1"/>
                                  </a:lnTo>
                                  <a:lnTo>
                                    <a:pt x="30" y="1"/>
                                  </a:lnTo>
                                  <a:lnTo>
                                    <a:pt x="33" y="0"/>
                                  </a:lnTo>
                                  <a:lnTo>
                                    <a:pt x="33" y="20"/>
                                  </a:lnTo>
                                  <a:lnTo>
                                    <a:pt x="32" y="40"/>
                                  </a:lnTo>
                                  <a:lnTo>
                                    <a:pt x="32" y="59"/>
                                  </a:lnTo>
                                  <a:lnTo>
                                    <a:pt x="32" y="79"/>
                                  </a:lnTo>
                                  <a:lnTo>
                                    <a:pt x="31" y="99"/>
                                  </a:lnTo>
                                  <a:lnTo>
                                    <a:pt x="31" y="119"/>
                                  </a:lnTo>
                                  <a:lnTo>
                                    <a:pt x="31" y="139"/>
                                  </a:lnTo>
                                  <a:lnTo>
                                    <a:pt x="31" y="159"/>
                                  </a:lnTo>
                                  <a:lnTo>
                                    <a:pt x="30" y="178"/>
                                  </a:lnTo>
                                  <a:lnTo>
                                    <a:pt x="30" y="198"/>
                                  </a:lnTo>
                                  <a:lnTo>
                                    <a:pt x="30" y="218"/>
                                  </a:lnTo>
                                  <a:lnTo>
                                    <a:pt x="29" y="238"/>
                                  </a:lnTo>
                                  <a:lnTo>
                                    <a:pt x="29" y="258"/>
                                  </a:lnTo>
                                  <a:lnTo>
                                    <a:pt x="29" y="278"/>
                                  </a:lnTo>
                                  <a:lnTo>
                                    <a:pt x="28" y="298"/>
                                  </a:lnTo>
                                  <a:lnTo>
                                    <a:pt x="28" y="318"/>
                                  </a:lnTo>
                                  <a:lnTo>
                                    <a:pt x="28" y="338"/>
                                  </a:lnTo>
                                  <a:lnTo>
                                    <a:pt x="27" y="358"/>
                                  </a:lnTo>
                                  <a:lnTo>
                                    <a:pt x="27" y="378"/>
                                  </a:lnTo>
                                  <a:lnTo>
                                    <a:pt x="27" y="399"/>
                                  </a:lnTo>
                                  <a:lnTo>
                                    <a:pt x="26" y="419"/>
                                  </a:lnTo>
                                  <a:lnTo>
                                    <a:pt x="26" y="439"/>
                                  </a:lnTo>
                                  <a:lnTo>
                                    <a:pt x="26" y="459"/>
                                  </a:lnTo>
                                  <a:lnTo>
                                    <a:pt x="26" y="479"/>
                                  </a:lnTo>
                                  <a:lnTo>
                                    <a:pt x="25" y="499"/>
                                  </a:lnTo>
                                  <a:lnTo>
                                    <a:pt x="25" y="520"/>
                                  </a:lnTo>
                                  <a:lnTo>
                                    <a:pt x="24" y="540"/>
                                  </a:lnTo>
                                  <a:lnTo>
                                    <a:pt x="24" y="561"/>
                                  </a:lnTo>
                                  <a:lnTo>
                                    <a:pt x="24" y="581"/>
                                  </a:lnTo>
                                  <a:lnTo>
                                    <a:pt x="23" y="601"/>
                                  </a:lnTo>
                                  <a:lnTo>
                                    <a:pt x="23" y="621"/>
                                  </a:lnTo>
                                  <a:lnTo>
                                    <a:pt x="23" y="642"/>
                                  </a:lnTo>
                                  <a:lnTo>
                                    <a:pt x="20" y="641"/>
                                  </a:lnTo>
                                  <a:lnTo>
                                    <a:pt x="17" y="641"/>
                                  </a:lnTo>
                                  <a:lnTo>
                                    <a:pt x="14" y="641"/>
                                  </a:lnTo>
                                  <a:lnTo>
                                    <a:pt x="11" y="641"/>
                                  </a:lnTo>
                                  <a:lnTo>
                                    <a:pt x="8" y="641"/>
                                  </a:lnTo>
                                  <a:lnTo>
                                    <a:pt x="5" y="641"/>
                                  </a:lnTo>
                                  <a:lnTo>
                                    <a:pt x="2" y="641"/>
                                  </a:lnTo>
                                  <a:lnTo>
                                    <a:pt x="0" y="641"/>
                                  </a:lnTo>
                                  <a:lnTo>
                                    <a:pt x="0" y="620"/>
                                  </a:lnTo>
                                  <a:lnTo>
                                    <a:pt x="0" y="600"/>
                                  </a:lnTo>
                                  <a:lnTo>
                                    <a:pt x="1" y="580"/>
                                  </a:lnTo>
                                  <a:lnTo>
                                    <a:pt x="1" y="560"/>
                                  </a:lnTo>
                                  <a:lnTo>
                                    <a:pt x="1" y="539"/>
                                  </a:lnTo>
                                  <a:lnTo>
                                    <a:pt x="2" y="519"/>
                                  </a:lnTo>
                                  <a:lnTo>
                                    <a:pt x="2" y="499"/>
                                  </a:lnTo>
                                  <a:lnTo>
                                    <a:pt x="2" y="480"/>
                                  </a:lnTo>
                                  <a:lnTo>
                                    <a:pt x="2" y="460"/>
                                  </a:lnTo>
                                  <a:lnTo>
                                    <a:pt x="3" y="440"/>
                                  </a:lnTo>
                                  <a:lnTo>
                                    <a:pt x="3" y="420"/>
                                  </a:lnTo>
                                  <a:lnTo>
                                    <a:pt x="4" y="400"/>
                                  </a:lnTo>
                                  <a:lnTo>
                                    <a:pt x="4" y="380"/>
                                  </a:lnTo>
                                  <a:lnTo>
                                    <a:pt x="4" y="360"/>
                                  </a:lnTo>
                                  <a:lnTo>
                                    <a:pt x="5" y="340"/>
                                  </a:lnTo>
                                  <a:lnTo>
                                    <a:pt x="5" y="321"/>
                                  </a:lnTo>
                                  <a:lnTo>
                                    <a:pt x="5" y="301"/>
                                  </a:lnTo>
                                  <a:lnTo>
                                    <a:pt x="6" y="281"/>
                                  </a:lnTo>
                                  <a:lnTo>
                                    <a:pt x="6" y="261"/>
                                  </a:lnTo>
                                  <a:lnTo>
                                    <a:pt x="6" y="241"/>
                                  </a:lnTo>
                                  <a:lnTo>
                                    <a:pt x="7" y="221"/>
                                  </a:lnTo>
                                  <a:lnTo>
                                    <a:pt x="7" y="202"/>
                                  </a:lnTo>
                                  <a:lnTo>
                                    <a:pt x="7" y="182"/>
                                  </a:lnTo>
                                  <a:lnTo>
                                    <a:pt x="8" y="163"/>
                                  </a:lnTo>
                                  <a:lnTo>
                                    <a:pt x="8" y="143"/>
                                  </a:lnTo>
                                  <a:lnTo>
                                    <a:pt x="8" y="123"/>
                                  </a:lnTo>
                                  <a:lnTo>
                                    <a:pt x="9" y="104"/>
                                  </a:lnTo>
                                  <a:lnTo>
                                    <a:pt x="9" y="84"/>
                                  </a:lnTo>
                                  <a:lnTo>
                                    <a:pt x="9" y="65"/>
                                  </a:lnTo>
                                  <a:lnTo>
                                    <a:pt x="10" y="45"/>
                                  </a:lnTo>
                                  <a:lnTo>
                                    <a:pt x="10" y="26"/>
                                  </a:lnTo>
                                  <a:lnTo>
                                    <a:pt x="10" y="6"/>
                                  </a:lnTo>
                                  <a:close/>
                                </a:path>
                              </a:pathLst>
                            </a:custGeom>
                            <a:solidFill>
                              <a:srgbClr val="7370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1" name="Freeform 2845"/>
                          <wps:cNvSpPr>
                            <a:spLocks/>
                          </wps:cNvSpPr>
                          <wps:spPr bwMode="auto">
                            <a:xfrm>
                              <a:off x="1465" y="1977"/>
                              <a:ext cx="15" cy="657"/>
                            </a:xfrm>
                            <a:custGeom>
                              <a:avLst/>
                              <a:gdLst>
                                <a:gd name="T0" fmla="*/ 13 w 15"/>
                                <a:gd name="T1" fmla="*/ 0 h 657"/>
                                <a:gd name="T2" fmla="*/ 15 w 15"/>
                                <a:gd name="T3" fmla="*/ 20 h 657"/>
                                <a:gd name="T4" fmla="*/ 14 w 15"/>
                                <a:gd name="T5" fmla="*/ 60 h 657"/>
                                <a:gd name="T6" fmla="*/ 13 w 15"/>
                                <a:gd name="T7" fmla="*/ 101 h 657"/>
                                <a:gd name="T8" fmla="*/ 13 w 15"/>
                                <a:gd name="T9" fmla="*/ 141 h 657"/>
                                <a:gd name="T10" fmla="*/ 12 w 15"/>
                                <a:gd name="T11" fmla="*/ 182 h 657"/>
                                <a:gd name="T12" fmla="*/ 11 w 15"/>
                                <a:gd name="T13" fmla="*/ 223 h 657"/>
                                <a:gd name="T14" fmla="*/ 11 w 15"/>
                                <a:gd name="T15" fmla="*/ 264 h 657"/>
                                <a:gd name="T16" fmla="*/ 10 w 15"/>
                                <a:gd name="T17" fmla="*/ 305 h 657"/>
                                <a:gd name="T18" fmla="*/ 9 w 15"/>
                                <a:gd name="T19" fmla="*/ 346 h 657"/>
                                <a:gd name="T20" fmla="*/ 9 w 15"/>
                                <a:gd name="T21" fmla="*/ 387 h 657"/>
                                <a:gd name="T22" fmla="*/ 8 w 15"/>
                                <a:gd name="T23" fmla="*/ 428 h 657"/>
                                <a:gd name="T24" fmla="*/ 7 w 15"/>
                                <a:gd name="T25" fmla="*/ 470 h 657"/>
                                <a:gd name="T26" fmla="*/ 7 w 15"/>
                                <a:gd name="T27" fmla="*/ 512 h 657"/>
                                <a:gd name="T28" fmla="*/ 6 w 15"/>
                                <a:gd name="T29" fmla="*/ 553 h 657"/>
                                <a:gd name="T30" fmla="*/ 5 w 15"/>
                                <a:gd name="T31" fmla="*/ 595 h 657"/>
                                <a:gd name="T32" fmla="*/ 5 w 15"/>
                                <a:gd name="T33" fmla="*/ 637 h 657"/>
                                <a:gd name="T34" fmla="*/ 2 w 15"/>
                                <a:gd name="T35" fmla="*/ 657 h 657"/>
                                <a:gd name="T36" fmla="*/ 0 w 15"/>
                                <a:gd name="T37" fmla="*/ 636 h 657"/>
                                <a:gd name="T38" fmla="*/ 1 w 15"/>
                                <a:gd name="T39" fmla="*/ 594 h 657"/>
                                <a:gd name="T40" fmla="*/ 2 w 15"/>
                                <a:gd name="T41" fmla="*/ 553 h 657"/>
                                <a:gd name="T42" fmla="*/ 2 w 15"/>
                                <a:gd name="T43" fmla="*/ 512 h 657"/>
                                <a:gd name="T44" fmla="*/ 3 w 15"/>
                                <a:gd name="T45" fmla="*/ 470 h 657"/>
                                <a:gd name="T46" fmla="*/ 3 w 15"/>
                                <a:gd name="T47" fmla="*/ 429 h 657"/>
                                <a:gd name="T48" fmla="*/ 4 w 15"/>
                                <a:gd name="T49" fmla="*/ 388 h 657"/>
                                <a:gd name="T50" fmla="*/ 5 w 15"/>
                                <a:gd name="T51" fmla="*/ 346 h 657"/>
                                <a:gd name="T52" fmla="*/ 5 w 15"/>
                                <a:gd name="T53" fmla="*/ 305 h 657"/>
                                <a:gd name="T54" fmla="*/ 6 w 15"/>
                                <a:gd name="T55" fmla="*/ 264 h 657"/>
                                <a:gd name="T56" fmla="*/ 7 w 15"/>
                                <a:gd name="T57" fmla="*/ 223 h 657"/>
                                <a:gd name="T58" fmla="*/ 8 w 15"/>
                                <a:gd name="T59" fmla="*/ 183 h 657"/>
                                <a:gd name="T60" fmla="*/ 8 w 15"/>
                                <a:gd name="T61" fmla="*/ 142 h 657"/>
                                <a:gd name="T62" fmla="*/ 9 w 15"/>
                                <a:gd name="T63" fmla="*/ 102 h 657"/>
                                <a:gd name="T64" fmla="*/ 10 w 15"/>
                                <a:gd name="T65" fmla="*/ 61 h 657"/>
                                <a:gd name="T66" fmla="*/ 10 w 15"/>
                                <a:gd name="T67" fmla="*/ 21 h 6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5" h="657">
                                  <a:moveTo>
                                    <a:pt x="11" y="1"/>
                                  </a:moveTo>
                                  <a:lnTo>
                                    <a:pt x="13" y="0"/>
                                  </a:lnTo>
                                  <a:lnTo>
                                    <a:pt x="15" y="0"/>
                                  </a:lnTo>
                                  <a:lnTo>
                                    <a:pt x="15" y="20"/>
                                  </a:lnTo>
                                  <a:lnTo>
                                    <a:pt x="15" y="40"/>
                                  </a:lnTo>
                                  <a:lnTo>
                                    <a:pt x="14" y="60"/>
                                  </a:lnTo>
                                  <a:lnTo>
                                    <a:pt x="14" y="81"/>
                                  </a:lnTo>
                                  <a:lnTo>
                                    <a:pt x="13" y="101"/>
                                  </a:lnTo>
                                  <a:lnTo>
                                    <a:pt x="13" y="121"/>
                                  </a:lnTo>
                                  <a:lnTo>
                                    <a:pt x="13" y="141"/>
                                  </a:lnTo>
                                  <a:lnTo>
                                    <a:pt x="12" y="162"/>
                                  </a:lnTo>
                                  <a:lnTo>
                                    <a:pt x="12" y="182"/>
                                  </a:lnTo>
                                  <a:lnTo>
                                    <a:pt x="12" y="203"/>
                                  </a:lnTo>
                                  <a:lnTo>
                                    <a:pt x="11" y="223"/>
                                  </a:lnTo>
                                  <a:lnTo>
                                    <a:pt x="11" y="244"/>
                                  </a:lnTo>
                                  <a:lnTo>
                                    <a:pt x="11" y="264"/>
                                  </a:lnTo>
                                  <a:lnTo>
                                    <a:pt x="10" y="285"/>
                                  </a:lnTo>
                                  <a:lnTo>
                                    <a:pt x="10" y="305"/>
                                  </a:lnTo>
                                  <a:lnTo>
                                    <a:pt x="10" y="326"/>
                                  </a:lnTo>
                                  <a:lnTo>
                                    <a:pt x="9" y="346"/>
                                  </a:lnTo>
                                  <a:lnTo>
                                    <a:pt x="9" y="366"/>
                                  </a:lnTo>
                                  <a:lnTo>
                                    <a:pt x="9" y="387"/>
                                  </a:lnTo>
                                  <a:lnTo>
                                    <a:pt x="9" y="408"/>
                                  </a:lnTo>
                                  <a:lnTo>
                                    <a:pt x="8" y="428"/>
                                  </a:lnTo>
                                  <a:lnTo>
                                    <a:pt x="8" y="449"/>
                                  </a:lnTo>
                                  <a:lnTo>
                                    <a:pt x="7" y="470"/>
                                  </a:lnTo>
                                  <a:lnTo>
                                    <a:pt x="7" y="491"/>
                                  </a:lnTo>
                                  <a:lnTo>
                                    <a:pt x="7" y="512"/>
                                  </a:lnTo>
                                  <a:lnTo>
                                    <a:pt x="6" y="532"/>
                                  </a:lnTo>
                                  <a:lnTo>
                                    <a:pt x="6" y="553"/>
                                  </a:lnTo>
                                  <a:lnTo>
                                    <a:pt x="6" y="574"/>
                                  </a:lnTo>
                                  <a:lnTo>
                                    <a:pt x="5" y="595"/>
                                  </a:lnTo>
                                  <a:lnTo>
                                    <a:pt x="5" y="616"/>
                                  </a:lnTo>
                                  <a:lnTo>
                                    <a:pt x="5" y="637"/>
                                  </a:lnTo>
                                  <a:lnTo>
                                    <a:pt x="4" y="657"/>
                                  </a:lnTo>
                                  <a:lnTo>
                                    <a:pt x="2" y="657"/>
                                  </a:lnTo>
                                  <a:lnTo>
                                    <a:pt x="0" y="657"/>
                                  </a:lnTo>
                                  <a:lnTo>
                                    <a:pt x="0" y="636"/>
                                  </a:lnTo>
                                  <a:lnTo>
                                    <a:pt x="1" y="615"/>
                                  </a:lnTo>
                                  <a:lnTo>
                                    <a:pt x="1" y="594"/>
                                  </a:lnTo>
                                  <a:lnTo>
                                    <a:pt x="1" y="574"/>
                                  </a:lnTo>
                                  <a:lnTo>
                                    <a:pt x="2" y="553"/>
                                  </a:lnTo>
                                  <a:lnTo>
                                    <a:pt x="2" y="532"/>
                                  </a:lnTo>
                                  <a:lnTo>
                                    <a:pt x="2" y="512"/>
                                  </a:lnTo>
                                  <a:lnTo>
                                    <a:pt x="3" y="491"/>
                                  </a:lnTo>
                                  <a:lnTo>
                                    <a:pt x="3" y="470"/>
                                  </a:lnTo>
                                  <a:lnTo>
                                    <a:pt x="3" y="450"/>
                                  </a:lnTo>
                                  <a:lnTo>
                                    <a:pt x="3" y="429"/>
                                  </a:lnTo>
                                  <a:lnTo>
                                    <a:pt x="4" y="408"/>
                                  </a:lnTo>
                                  <a:lnTo>
                                    <a:pt x="4" y="388"/>
                                  </a:lnTo>
                                  <a:lnTo>
                                    <a:pt x="5" y="367"/>
                                  </a:lnTo>
                                  <a:lnTo>
                                    <a:pt x="5" y="346"/>
                                  </a:lnTo>
                                  <a:lnTo>
                                    <a:pt x="5" y="326"/>
                                  </a:lnTo>
                                  <a:lnTo>
                                    <a:pt x="5" y="305"/>
                                  </a:lnTo>
                                  <a:lnTo>
                                    <a:pt x="6" y="285"/>
                                  </a:lnTo>
                                  <a:lnTo>
                                    <a:pt x="6" y="264"/>
                                  </a:lnTo>
                                  <a:lnTo>
                                    <a:pt x="7" y="244"/>
                                  </a:lnTo>
                                  <a:lnTo>
                                    <a:pt x="7" y="223"/>
                                  </a:lnTo>
                                  <a:lnTo>
                                    <a:pt x="7" y="203"/>
                                  </a:lnTo>
                                  <a:lnTo>
                                    <a:pt x="8" y="183"/>
                                  </a:lnTo>
                                  <a:lnTo>
                                    <a:pt x="8" y="162"/>
                                  </a:lnTo>
                                  <a:lnTo>
                                    <a:pt x="8" y="142"/>
                                  </a:lnTo>
                                  <a:lnTo>
                                    <a:pt x="9" y="122"/>
                                  </a:lnTo>
                                  <a:lnTo>
                                    <a:pt x="9" y="102"/>
                                  </a:lnTo>
                                  <a:lnTo>
                                    <a:pt x="9" y="82"/>
                                  </a:lnTo>
                                  <a:lnTo>
                                    <a:pt x="10" y="61"/>
                                  </a:lnTo>
                                  <a:lnTo>
                                    <a:pt x="10" y="41"/>
                                  </a:lnTo>
                                  <a:lnTo>
                                    <a:pt x="10" y="21"/>
                                  </a:lnTo>
                                  <a:lnTo>
                                    <a:pt x="11" y="1"/>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2" name="Freeform 2846"/>
                          <wps:cNvSpPr>
                            <a:spLocks/>
                          </wps:cNvSpPr>
                          <wps:spPr bwMode="auto">
                            <a:xfrm>
                              <a:off x="1412" y="2011"/>
                              <a:ext cx="133" cy="56"/>
                            </a:xfrm>
                            <a:custGeom>
                              <a:avLst/>
                              <a:gdLst>
                                <a:gd name="T0" fmla="*/ 1 w 133"/>
                                <a:gd name="T1" fmla="*/ 33 h 56"/>
                                <a:gd name="T2" fmla="*/ 9 w 133"/>
                                <a:gd name="T3" fmla="*/ 31 h 56"/>
                                <a:gd name="T4" fmla="*/ 17 w 133"/>
                                <a:gd name="T5" fmla="*/ 29 h 56"/>
                                <a:gd name="T6" fmla="*/ 24 w 133"/>
                                <a:gd name="T7" fmla="*/ 27 h 56"/>
                                <a:gd name="T8" fmla="*/ 32 w 133"/>
                                <a:gd name="T9" fmla="*/ 25 h 56"/>
                                <a:gd name="T10" fmla="*/ 40 w 133"/>
                                <a:gd name="T11" fmla="*/ 23 h 56"/>
                                <a:gd name="T12" fmla="*/ 48 w 133"/>
                                <a:gd name="T13" fmla="*/ 21 h 56"/>
                                <a:gd name="T14" fmla="*/ 56 w 133"/>
                                <a:gd name="T15" fmla="*/ 19 h 56"/>
                                <a:gd name="T16" fmla="*/ 65 w 133"/>
                                <a:gd name="T17" fmla="*/ 17 h 56"/>
                                <a:gd name="T18" fmla="*/ 73 w 133"/>
                                <a:gd name="T19" fmla="*/ 15 h 56"/>
                                <a:gd name="T20" fmla="*/ 81 w 133"/>
                                <a:gd name="T21" fmla="*/ 12 h 56"/>
                                <a:gd name="T22" fmla="*/ 90 w 133"/>
                                <a:gd name="T23" fmla="*/ 10 h 56"/>
                                <a:gd name="T24" fmla="*/ 98 w 133"/>
                                <a:gd name="T25" fmla="*/ 8 h 56"/>
                                <a:gd name="T26" fmla="*/ 107 w 133"/>
                                <a:gd name="T27" fmla="*/ 6 h 56"/>
                                <a:gd name="T28" fmla="*/ 115 w 133"/>
                                <a:gd name="T29" fmla="*/ 4 h 56"/>
                                <a:gd name="T30" fmla="*/ 124 w 133"/>
                                <a:gd name="T31" fmla="*/ 2 h 56"/>
                                <a:gd name="T32" fmla="*/ 133 w 133"/>
                                <a:gd name="T33" fmla="*/ 0 h 56"/>
                                <a:gd name="T34" fmla="*/ 132 w 133"/>
                                <a:gd name="T35" fmla="*/ 2 h 56"/>
                                <a:gd name="T36" fmla="*/ 132 w 133"/>
                                <a:gd name="T37" fmla="*/ 5 h 56"/>
                                <a:gd name="T38" fmla="*/ 132 w 133"/>
                                <a:gd name="T39" fmla="*/ 8 h 56"/>
                                <a:gd name="T40" fmla="*/ 132 w 133"/>
                                <a:gd name="T41" fmla="*/ 12 h 56"/>
                                <a:gd name="T42" fmla="*/ 132 w 133"/>
                                <a:gd name="T43" fmla="*/ 15 h 56"/>
                                <a:gd name="T44" fmla="*/ 132 w 133"/>
                                <a:gd name="T45" fmla="*/ 18 h 56"/>
                                <a:gd name="T46" fmla="*/ 132 w 133"/>
                                <a:gd name="T47" fmla="*/ 21 h 56"/>
                                <a:gd name="T48" fmla="*/ 132 w 133"/>
                                <a:gd name="T49" fmla="*/ 24 h 56"/>
                                <a:gd name="T50" fmla="*/ 123 w 133"/>
                                <a:gd name="T51" fmla="*/ 26 h 56"/>
                                <a:gd name="T52" fmla="*/ 115 w 133"/>
                                <a:gd name="T53" fmla="*/ 28 h 56"/>
                                <a:gd name="T54" fmla="*/ 106 w 133"/>
                                <a:gd name="T55" fmla="*/ 30 h 56"/>
                                <a:gd name="T56" fmla="*/ 98 w 133"/>
                                <a:gd name="T57" fmla="*/ 32 h 56"/>
                                <a:gd name="T58" fmla="*/ 89 w 133"/>
                                <a:gd name="T59" fmla="*/ 34 h 56"/>
                                <a:gd name="T60" fmla="*/ 81 w 133"/>
                                <a:gd name="T61" fmla="*/ 36 h 56"/>
                                <a:gd name="T62" fmla="*/ 72 w 133"/>
                                <a:gd name="T63" fmla="*/ 38 h 56"/>
                                <a:gd name="T64" fmla="*/ 64 w 133"/>
                                <a:gd name="T65" fmla="*/ 41 h 56"/>
                                <a:gd name="T66" fmla="*/ 56 w 133"/>
                                <a:gd name="T67" fmla="*/ 42 h 56"/>
                                <a:gd name="T68" fmla="*/ 48 w 133"/>
                                <a:gd name="T69" fmla="*/ 44 h 56"/>
                                <a:gd name="T70" fmla="*/ 39 w 133"/>
                                <a:gd name="T71" fmla="*/ 46 h 56"/>
                                <a:gd name="T72" fmla="*/ 32 w 133"/>
                                <a:gd name="T73" fmla="*/ 48 h 56"/>
                                <a:gd name="T74" fmla="*/ 24 w 133"/>
                                <a:gd name="T75" fmla="*/ 50 h 56"/>
                                <a:gd name="T76" fmla="*/ 16 w 133"/>
                                <a:gd name="T77" fmla="*/ 52 h 56"/>
                                <a:gd name="T78" fmla="*/ 8 w 133"/>
                                <a:gd name="T79" fmla="*/ 54 h 56"/>
                                <a:gd name="T80" fmla="*/ 0 w 133"/>
                                <a:gd name="T81" fmla="*/ 56 h 56"/>
                                <a:gd name="T82" fmla="*/ 0 w 133"/>
                                <a:gd name="T83" fmla="*/ 53 h 56"/>
                                <a:gd name="T84" fmla="*/ 0 w 133"/>
                                <a:gd name="T85" fmla="*/ 50 h 56"/>
                                <a:gd name="T86" fmla="*/ 0 w 133"/>
                                <a:gd name="T87" fmla="*/ 47 h 56"/>
                                <a:gd name="T88" fmla="*/ 0 w 133"/>
                                <a:gd name="T89" fmla="*/ 44 h 56"/>
                                <a:gd name="T90" fmla="*/ 0 w 133"/>
                                <a:gd name="T91" fmla="*/ 42 h 56"/>
                                <a:gd name="T92" fmla="*/ 1 w 133"/>
                                <a:gd name="T93" fmla="*/ 39 h 56"/>
                                <a:gd name="T94" fmla="*/ 1 w 133"/>
                                <a:gd name="T95" fmla="*/ 36 h 56"/>
                                <a:gd name="T96" fmla="*/ 1 w 133"/>
                                <a:gd name="T97" fmla="*/ 33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56">
                                  <a:moveTo>
                                    <a:pt x="1" y="33"/>
                                  </a:moveTo>
                                  <a:lnTo>
                                    <a:pt x="9" y="31"/>
                                  </a:lnTo>
                                  <a:lnTo>
                                    <a:pt x="17" y="29"/>
                                  </a:lnTo>
                                  <a:lnTo>
                                    <a:pt x="24" y="27"/>
                                  </a:lnTo>
                                  <a:lnTo>
                                    <a:pt x="32" y="25"/>
                                  </a:lnTo>
                                  <a:lnTo>
                                    <a:pt x="40" y="23"/>
                                  </a:lnTo>
                                  <a:lnTo>
                                    <a:pt x="48" y="21"/>
                                  </a:lnTo>
                                  <a:lnTo>
                                    <a:pt x="56" y="19"/>
                                  </a:lnTo>
                                  <a:lnTo>
                                    <a:pt x="65" y="17"/>
                                  </a:lnTo>
                                  <a:lnTo>
                                    <a:pt x="73" y="15"/>
                                  </a:lnTo>
                                  <a:lnTo>
                                    <a:pt x="81" y="12"/>
                                  </a:lnTo>
                                  <a:lnTo>
                                    <a:pt x="90" y="10"/>
                                  </a:lnTo>
                                  <a:lnTo>
                                    <a:pt x="98" y="8"/>
                                  </a:lnTo>
                                  <a:lnTo>
                                    <a:pt x="107" y="6"/>
                                  </a:lnTo>
                                  <a:lnTo>
                                    <a:pt x="115" y="4"/>
                                  </a:lnTo>
                                  <a:lnTo>
                                    <a:pt x="124" y="2"/>
                                  </a:lnTo>
                                  <a:lnTo>
                                    <a:pt x="133" y="0"/>
                                  </a:lnTo>
                                  <a:lnTo>
                                    <a:pt x="132" y="2"/>
                                  </a:lnTo>
                                  <a:lnTo>
                                    <a:pt x="132" y="5"/>
                                  </a:lnTo>
                                  <a:lnTo>
                                    <a:pt x="132" y="8"/>
                                  </a:lnTo>
                                  <a:lnTo>
                                    <a:pt x="132" y="12"/>
                                  </a:lnTo>
                                  <a:lnTo>
                                    <a:pt x="132" y="15"/>
                                  </a:lnTo>
                                  <a:lnTo>
                                    <a:pt x="132" y="18"/>
                                  </a:lnTo>
                                  <a:lnTo>
                                    <a:pt x="132" y="21"/>
                                  </a:lnTo>
                                  <a:lnTo>
                                    <a:pt x="132" y="24"/>
                                  </a:lnTo>
                                  <a:lnTo>
                                    <a:pt x="123" y="26"/>
                                  </a:lnTo>
                                  <a:lnTo>
                                    <a:pt x="115" y="28"/>
                                  </a:lnTo>
                                  <a:lnTo>
                                    <a:pt x="106" y="30"/>
                                  </a:lnTo>
                                  <a:lnTo>
                                    <a:pt x="98" y="32"/>
                                  </a:lnTo>
                                  <a:lnTo>
                                    <a:pt x="89" y="34"/>
                                  </a:lnTo>
                                  <a:lnTo>
                                    <a:pt x="81" y="36"/>
                                  </a:lnTo>
                                  <a:lnTo>
                                    <a:pt x="72" y="38"/>
                                  </a:lnTo>
                                  <a:lnTo>
                                    <a:pt x="64" y="41"/>
                                  </a:lnTo>
                                  <a:lnTo>
                                    <a:pt x="56" y="42"/>
                                  </a:lnTo>
                                  <a:lnTo>
                                    <a:pt x="48" y="44"/>
                                  </a:lnTo>
                                  <a:lnTo>
                                    <a:pt x="39" y="46"/>
                                  </a:lnTo>
                                  <a:lnTo>
                                    <a:pt x="32" y="48"/>
                                  </a:lnTo>
                                  <a:lnTo>
                                    <a:pt x="24" y="50"/>
                                  </a:lnTo>
                                  <a:lnTo>
                                    <a:pt x="16" y="52"/>
                                  </a:lnTo>
                                  <a:lnTo>
                                    <a:pt x="8" y="54"/>
                                  </a:lnTo>
                                  <a:lnTo>
                                    <a:pt x="0" y="56"/>
                                  </a:lnTo>
                                  <a:lnTo>
                                    <a:pt x="0" y="53"/>
                                  </a:lnTo>
                                  <a:lnTo>
                                    <a:pt x="0" y="50"/>
                                  </a:lnTo>
                                  <a:lnTo>
                                    <a:pt x="0" y="47"/>
                                  </a:lnTo>
                                  <a:lnTo>
                                    <a:pt x="0" y="44"/>
                                  </a:lnTo>
                                  <a:lnTo>
                                    <a:pt x="0" y="42"/>
                                  </a:lnTo>
                                  <a:lnTo>
                                    <a:pt x="1" y="39"/>
                                  </a:lnTo>
                                  <a:lnTo>
                                    <a:pt x="1" y="36"/>
                                  </a:lnTo>
                                  <a:lnTo>
                                    <a:pt x="1" y="33"/>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3" name="Freeform 2847"/>
                          <wps:cNvSpPr>
                            <a:spLocks/>
                          </wps:cNvSpPr>
                          <wps:spPr bwMode="auto">
                            <a:xfrm>
                              <a:off x="1411" y="2065"/>
                              <a:ext cx="133" cy="58"/>
                            </a:xfrm>
                            <a:custGeom>
                              <a:avLst/>
                              <a:gdLst>
                                <a:gd name="T0" fmla="*/ 1 w 133"/>
                                <a:gd name="T1" fmla="*/ 30 h 58"/>
                                <a:gd name="T2" fmla="*/ 9 w 133"/>
                                <a:gd name="T3" fmla="*/ 28 h 58"/>
                                <a:gd name="T4" fmla="*/ 16 w 133"/>
                                <a:gd name="T5" fmla="*/ 26 h 58"/>
                                <a:gd name="T6" fmla="*/ 24 w 133"/>
                                <a:gd name="T7" fmla="*/ 24 h 58"/>
                                <a:gd name="T8" fmla="*/ 32 w 133"/>
                                <a:gd name="T9" fmla="*/ 23 h 58"/>
                                <a:gd name="T10" fmla="*/ 40 w 133"/>
                                <a:gd name="T11" fmla="*/ 21 h 58"/>
                                <a:gd name="T12" fmla="*/ 48 w 133"/>
                                <a:gd name="T13" fmla="*/ 19 h 58"/>
                                <a:gd name="T14" fmla="*/ 56 w 133"/>
                                <a:gd name="T15" fmla="*/ 17 h 58"/>
                                <a:gd name="T16" fmla="*/ 65 w 133"/>
                                <a:gd name="T17" fmla="*/ 16 h 58"/>
                                <a:gd name="T18" fmla="*/ 73 w 133"/>
                                <a:gd name="T19" fmla="*/ 14 h 58"/>
                                <a:gd name="T20" fmla="*/ 81 w 133"/>
                                <a:gd name="T21" fmla="*/ 12 h 58"/>
                                <a:gd name="T22" fmla="*/ 90 w 133"/>
                                <a:gd name="T23" fmla="*/ 10 h 58"/>
                                <a:gd name="T24" fmla="*/ 98 w 133"/>
                                <a:gd name="T25" fmla="*/ 8 h 58"/>
                                <a:gd name="T26" fmla="*/ 107 w 133"/>
                                <a:gd name="T27" fmla="*/ 6 h 58"/>
                                <a:gd name="T28" fmla="*/ 116 w 133"/>
                                <a:gd name="T29" fmla="*/ 4 h 58"/>
                                <a:gd name="T30" fmla="*/ 124 w 133"/>
                                <a:gd name="T31" fmla="*/ 2 h 58"/>
                                <a:gd name="T32" fmla="*/ 133 w 133"/>
                                <a:gd name="T33" fmla="*/ 0 h 58"/>
                                <a:gd name="T34" fmla="*/ 133 w 133"/>
                                <a:gd name="T35" fmla="*/ 4 h 58"/>
                                <a:gd name="T36" fmla="*/ 133 w 133"/>
                                <a:gd name="T37" fmla="*/ 8 h 58"/>
                                <a:gd name="T38" fmla="*/ 133 w 133"/>
                                <a:gd name="T39" fmla="*/ 11 h 58"/>
                                <a:gd name="T40" fmla="*/ 133 w 133"/>
                                <a:gd name="T41" fmla="*/ 15 h 58"/>
                                <a:gd name="T42" fmla="*/ 133 w 133"/>
                                <a:gd name="T43" fmla="*/ 19 h 58"/>
                                <a:gd name="T44" fmla="*/ 133 w 133"/>
                                <a:gd name="T45" fmla="*/ 23 h 58"/>
                                <a:gd name="T46" fmla="*/ 133 w 133"/>
                                <a:gd name="T47" fmla="*/ 26 h 58"/>
                                <a:gd name="T48" fmla="*/ 133 w 133"/>
                                <a:gd name="T49" fmla="*/ 30 h 58"/>
                                <a:gd name="T50" fmla="*/ 124 w 133"/>
                                <a:gd name="T51" fmla="*/ 32 h 58"/>
                                <a:gd name="T52" fmla="*/ 115 w 133"/>
                                <a:gd name="T53" fmla="*/ 33 h 58"/>
                                <a:gd name="T54" fmla="*/ 106 w 133"/>
                                <a:gd name="T55" fmla="*/ 35 h 58"/>
                                <a:gd name="T56" fmla="*/ 98 w 133"/>
                                <a:gd name="T57" fmla="*/ 37 h 58"/>
                                <a:gd name="T58" fmla="*/ 89 w 133"/>
                                <a:gd name="T59" fmla="*/ 39 h 58"/>
                                <a:gd name="T60" fmla="*/ 81 w 133"/>
                                <a:gd name="T61" fmla="*/ 41 h 58"/>
                                <a:gd name="T62" fmla="*/ 73 w 133"/>
                                <a:gd name="T63" fmla="*/ 43 h 58"/>
                                <a:gd name="T64" fmla="*/ 64 w 133"/>
                                <a:gd name="T65" fmla="*/ 45 h 58"/>
                                <a:gd name="T66" fmla="*/ 56 w 133"/>
                                <a:gd name="T67" fmla="*/ 46 h 58"/>
                                <a:gd name="T68" fmla="*/ 48 w 133"/>
                                <a:gd name="T69" fmla="*/ 48 h 58"/>
                                <a:gd name="T70" fmla="*/ 40 w 133"/>
                                <a:gd name="T71" fmla="*/ 49 h 58"/>
                                <a:gd name="T72" fmla="*/ 32 w 133"/>
                                <a:gd name="T73" fmla="*/ 51 h 58"/>
                                <a:gd name="T74" fmla="*/ 24 w 133"/>
                                <a:gd name="T75" fmla="*/ 52 h 58"/>
                                <a:gd name="T76" fmla="*/ 16 w 133"/>
                                <a:gd name="T77" fmla="*/ 54 h 58"/>
                                <a:gd name="T78" fmla="*/ 8 w 133"/>
                                <a:gd name="T79" fmla="*/ 56 h 58"/>
                                <a:gd name="T80" fmla="*/ 0 w 133"/>
                                <a:gd name="T81" fmla="*/ 58 h 58"/>
                                <a:gd name="T82" fmla="*/ 0 w 133"/>
                                <a:gd name="T83" fmla="*/ 54 h 58"/>
                                <a:gd name="T84" fmla="*/ 0 w 133"/>
                                <a:gd name="T85" fmla="*/ 51 h 58"/>
                                <a:gd name="T86" fmla="*/ 0 w 133"/>
                                <a:gd name="T87" fmla="*/ 47 h 58"/>
                                <a:gd name="T88" fmla="*/ 1 w 133"/>
                                <a:gd name="T89" fmla="*/ 44 h 58"/>
                                <a:gd name="T90" fmla="*/ 1 w 133"/>
                                <a:gd name="T91" fmla="*/ 40 h 58"/>
                                <a:gd name="T92" fmla="*/ 1 w 133"/>
                                <a:gd name="T93" fmla="*/ 37 h 58"/>
                                <a:gd name="T94" fmla="*/ 1 w 133"/>
                                <a:gd name="T95" fmla="*/ 33 h 58"/>
                                <a:gd name="T96" fmla="*/ 1 w 133"/>
                                <a:gd name="T97" fmla="*/ 3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58">
                                  <a:moveTo>
                                    <a:pt x="1" y="30"/>
                                  </a:moveTo>
                                  <a:lnTo>
                                    <a:pt x="9" y="28"/>
                                  </a:lnTo>
                                  <a:lnTo>
                                    <a:pt x="16" y="26"/>
                                  </a:lnTo>
                                  <a:lnTo>
                                    <a:pt x="24" y="24"/>
                                  </a:lnTo>
                                  <a:lnTo>
                                    <a:pt x="32" y="23"/>
                                  </a:lnTo>
                                  <a:lnTo>
                                    <a:pt x="40" y="21"/>
                                  </a:lnTo>
                                  <a:lnTo>
                                    <a:pt x="48" y="19"/>
                                  </a:lnTo>
                                  <a:lnTo>
                                    <a:pt x="56" y="17"/>
                                  </a:lnTo>
                                  <a:lnTo>
                                    <a:pt x="65" y="16"/>
                                  </a:lnTo>
                                  <a:lnTo>
                                    <a:pt x="73" y="14"/>
                                  </a:lnTo>
                                  <a:lnTo>
                                    <a:pt x="81" y="12"/>
                                  </a:lnTo>
                                  <a:lnTo>
                                    <a:pt x="90" y="10"/>
                                  </a:lnTo>
                                  <a:lnTo>
                                    <a:pt x="98" y="8"/>
                                  </a:lnTo>
                                  <a:lnTo>
                                    <a:pt x="107" y="6"/>
                                  </a:lnTo>
                                  <a:lnTo>
                                    <a:pt x="116" y="4"/>
                                  </a:lnTo>
                                  <a:lnTo>
                                    <a:pt x="124" y="2"/>
                                  </a:lnTo>
                                  <a:lnTo>
                                    <a:pt x="133" y="0"/>
                                  </a:lnTo>
                                  <a:lnTo>
                                    <a:pt x="133" y="4"/>
                                  </a:lnTo>
                                  <a:lnTo>
                                    <a:pt x="133" y="8"/>
                                  </a:lnTo>
                                  <a:lnTo>
                                    <a:pt x="133" y="11"/>
                                  </a:lnTo>
                                  <a:lnTo>
                                    <a:pt x="133" y="15"/>
                                  </a:lnTo>
                                  <a:lnTo>
                                    <a:pt x="133" y="19"/>
                                  </a:lnTo>
                                  <a:lnTo>
                                    <a:pt x="133" y="23"/>
                                  </a:lnTo>
                                  <a:lnTo>
                                    <a:pt x="133" y="26"/>
                                  </a:lnTo>
                                  <a:lnTo>
                                    <a:pt x="133" y="30"/>
                                  </a:lnTo>
                                  <a:lnTo>
                                    <a:pt x="124" y="32"/>
                                  </a:lnTo>
                                  <a:lnTo>
                                    <a:pt x="115" y="33"/>
                                  </a:lnTo>
                                  <a:lnTo>
                                    <a:pt x="106" y="35"/>
                                  </a:lnTo>
                                  <a:lnTo>
                                    <a:pt x="98" y="37"/>
                                  </a:lnTo>
                                  <a:lnTo>
                                    <a:pt x="89" y="39"/>
                                  </a:lnTo>
                                  <a:lnTo>
                                    <a:pt x="81" y="41"/>
                                  </a:lnTo>
                                  <a:lnTo>
                                    <a:pt x="73" y="43"/>
                                  </a:lnTo>
                                  <a:lnTo>
                                    <a:pt x="64" y="45"/>
                                  </a:lnTo>
                                  <a:lnTo>
                                    <a:pt x="56" y="46"/>
                                  </a:lnTo>
                                  <a:lnTo>
                                    <a:pt x="48" y="48"/>
                                  </a:lnTo>
                                  <a:lnTo>
                                    <a:pt x="40" y="49"/>
                                  </a:lnTo>
                                  <a:lnTo>
                                    <a:pt x="32" y="51"/>
                                  </a:lnTo>
                                  <a:lnTo>
                                    <a:pt x="24" y="52"/>
                                  </a:lnTo>
                                  <a:lnTo>
                                    <a:pt x="16" y="54"/>
                                  </a:lnTo>
                                  <a:lnTo>
                                    <a:pt x="8" y="56"/>
                                  </a:lnTo>
                                  <a:lnTo>
                                    <a:pt x="0" y="58"/>
                                  </a:lnTo>
                                  <a:lnTo>
                                    <a:pt x="0" y="54"/>
                                  </a:lnTo>
                                  <a:lnTo>
                                    <a:pt x="0" y="51"/>
                                  </a:lnTo>
                                  <a:lnTo>
                                    <a:pt x="0" y="47"/>
                                  </a:lnTo>
                                  <a:lnTo>
                                    <a:pt x="1" y="44"/>
                                  </a:lnTo>
                                  <a:lnTo>
                                    <a:pt x="1" y="40"/>
                                  </a:lnTo>
                                  <a:lnTo>
                                    <a:pt x="1" y="37"/>
                                  </a:lnTo>
                                  <a:lnTo>
                                    <a:pt x="1" y="33"/>
                                  </a:lnTo>
                                  <a:lnTo>
                                    <a:pt x="1" y="30"/>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4" name="Freeform 2848"/>
                          <wps:cNvSpPr>
                            <a:spLocks/>
                          </wps:cNvSpPr>
                          <wps:spPr bwMode="auto">
                            <a:xfrm>
                              <a:off x="1410" y="2125"/>
                              <a:ext cx="133" cy="54"/>
                            </a:xfrm>
                            <a:custGeom>
                              <a:avLst/>
                              <a:gdLst>
                                <a:gd name="T0" fmla="*/ 1 w 133"/>
                                <a:gd name="T1" fmla="*/ 26 h 54"/>
                                <a:gd name="T2" fmla="*/ 8 w 133"/>
                                <a:gd name="T3" fmla="*/ 24 h 54"/>
                                <a:gd name="T4" fmla="*/ 16 w 133"/>
                                <a:gd name="T5" fmla="*/ 22 h 54"/>
                                <a:gd name="T6" fmla="*/ 24 w 133"/>
                                <a:gd name="T7" fmla="*/ 21 h 54"/>
                                <a:gd name="T8" fmla="*/ 32 w 133"/>
                                <a:gd name="T9" fmla="*/ 19 h 54"/>
                                <a:gd name="T10" fmla="*/ 40 w 133"/>
                                <a:gd name="T11" fmla="*/ 18 h 54"/>
                                <a:gd name="T12" fmla="*/ 48 w 133"/>
                                <a:gd name="T13" fmla="*/ 16 h 54"/>
                                <a:gd name="T14" fmla="*/ 57 w 133"/>
                                <a:gd name="T15" fmla="*/ 15 h 54"/>
                                <a:gd name="T16" fmla="*/ 65 w 133"/>
                                <a:gd name="T17" fmla="*/ 13 h 54"/>
                                <a:gd name="T18" fmla="*/ 73 w 133"/>
                                <a:gd name="T19" fmla="*/ 11 h 54"/>
                                <a:gd name="T20" fmla="*/ 81 w 133"/>
                                <a:gd name="T21" fmla="*/ 10 h 54"/>
                                <a:gd name="T22" fmla="*/ 90 w 133"/>
                                <a:gd name="T23" fmla="*/ 8 h 54"/>
                                <a:gd name="T24" fmla="*/ 98 w 133"/>
                                <a:gd name="T25" fmla="*/ 7 h 54"/>
                                <a:gd name="T26" fmla="*/ 107 w 133"/>
                                <a:gd name="T27" fmla="*/ 5 h 54"/>
                                <a:gd name="T28" fmla="*/ 116 w 133"/>
                                <a:gd name="T29" fmla="*/ 3 h 54"/>
                                <a:gd name="T30" fmla="*/ 124 w 133"/>
                                <a:gd name="T31" fmla="*/ 2 h 54"/>
                                <a:gd name="T32" fmla="*/ 133 w 133"/>
                                <a:gd name="T33" fmla="*/ 0 h 54"/>
                                <a:gd name="T34" fmla="*/ 133 w 133"/>
                                <a:gd name="T35" fmla="*/ 4 h 54"/>
                                <a:gd name="T36" fmla="*/ 133 w 133"/>
                                <a:gd name="T37" fmla="*/ 8 h 54"/>
                                <a:gd name="T38" fmla="*/ 133 w 133"/>
                                <a:gd name="T39" fmla="*/ 11 h 54"/>
                                <a:gd name="T40" fmla="*/ 133 w 133"/>
                                <a:gd name="T41" fmla="*/ 15 h 54"/>
                                <a:gd name="T42" fmla="*/ 133 w 133"/>
                                <a:gd name="T43" fmla="*/ 19 h 54"/>
                                <a:gd name="T44" fmla="*/ 133 w 133"/>
                                <a:gd name="T45" fmla="*/ 22 h 54"/>
                                <a:gd name="T46" fmla="*/ 133 w 133"/>
                                <a:gd name="T47" fmla="*/ 26 h 54"/>
                                <a:gd name="T48" fmla="*/ 133 w 133"/>
                                <a:gd name="T49" fmla="*/ 30 h 54"/>
                                <a:gd name="T50" fmla="*/ 124 w 133"/>
                                <a:gd name="T51" fmla="*/ 31 h 54"/>
                                <a:gd name="T52" fmla="*/ 115 w 133"/>
                                <a:gd name="T53" fmla="*/ 33 h 54"/>
                                <a:gd name="T54" fmla="*/ 106 w 133"/>
                                <a:gd name="T55" fmla="*/ 34 h 54"/>
                                <a:gd name="T56" fmla="*/ 98 w 133"/>
                                <a:gd name="T57" fmla="*/ 36 h 54"/>
                                <a:gd name="T58" fmla="*/ 89 w 133"/>
                                <a:gd name="T59" fmla="*/ 37 h 54"/>
                                <a:gd name="T60" fmla="*/ 81 w 133"/>
                                <a:gd name="T61" fmla="*/ 39 h 54"/>
                                <a:gd name="T62" fmla="*/ 72 w 133"/>
                                <a:gd name="T63" fmla="*/ 41 h 54"/>
                                <a:gd name="T64" fmla="*/ 64 w 133"/>
                                <a:gd name="T65" fmla="*/ 43 h 54"/>
                                <a:gd name="T66" fmla="*/ 56 w 133"/>
                                <a:gd name="T67" fmla="*/ 44 h 54"/>
                                <a:gd name="T68" fmla="*/ 47 w 133"/>
                                <a:gd name="T69" fmla="*/ 45 h 54"/>
                                <a:gd name="T70" fmla="*/ 39 w 133"/>
                                <a:gd name="T71" fmla="*/ 47 h 54"/>
                                <a:gd name="T72" fmla="*/ 32 w 133"/>
                                <a:gd name="T73" fmla="*/ 48 h 54"/>
                                <a:gd name="T74" fmla="*/ 24 w 133"/>
                                <a:gd name="T75" fmla="*/ 49 h 54"/>
                                <a:gd name="T76" fmla="*/ 16 w 133"/>
                                <a:gd name="T77" fmla="*/ 51 h 54"/>
                                <a:gd name="T78" fmla="*/ 8 w 133"/>
                                <a:gd name="T79" fmla="*/ 52 h 54"/>
                                <a:gd name="T80" fmla="*/ 0 w 133"/>
                                <a:gd name="T81" fmla="*/ 54 h 54"/>
                                <a:gd name="T82" fmla="*/ 0 w 133"/>
                                <a:gd name="T83" fmla="*/ 50 h 54"/>
                                <a:gd name="T84" fmla="*/ 0 w 133"/>
                                <a:gd name="T85" fmla="*/ 47 h 54"/>
                                <a:gd name="T86" fmla="*/ 0 w 133"/>
                                <a:gd name="T87" fmla="*/ 43 h 54"/>
                                <a:gd name="T88" fmla="*/ 0 w 133"/>
                                <a:gd name="T89" fmla="*/ 40 h 54"/>
                                <a:gd name="T90" fmla="*/ 0 w 133"/>
                                <a:gd name="T91" fmla="*/ 36 h 54"/>
                                <a:gd name="T92" fmla="*/ 0 w 133"/>
                                <a:gd name="T93" fmla="*/ 32 h 54"/>
                                <a:gd name="T94" fmla="*/ 0 w 133"/>
                                <a:gd name="T95" fmla="*/ 29 h 54"/>
                                <a:gd name="T96" fmla="*/ 1 w 133"/>
                                <a:gd name="T97" fmla="*/ 26 h 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54">
                                  <a:moveTo>
                                    <a:pt x="1" y="26"/>
                                  </a:moveTo>
                                  <a:lnTo>
                                    <a:pt x="8" y="24"/>
                                  </a:lnTo>
                                  <a:lnTo>
                                    <a:pt x="16" y="22"/>
                                  </a:lnTo>
                                  <a:lnTo>
                                    <a:pt x="24" y="21"/>
                                  </a:lnTo>
                                  <a:lnTo>
                                    <a:pt x="32" y="19"/>
                                  </a:lnTo>
                                  <a:lnTo>
                                    <a:pt x="40" y="18"/>
                                  </a:lnTo>
                                  <a:lnTo>
                                    <a:pt x="48" y="16"/>
                                  </a:lnTo>
                                  <a:lnTo>
                                    <a:pt x="57" y="15"/>
                                  </a:lnTo>
                                  <a:lnTo>
                                    <a:pt x="65" y="13"/>
                                  </a:lnTo>
                                  <a:lnTo>
                                    <a:pt x="73" y="11"/>
                                  </a:lnTo>
                                  <a:lnTo>
                                    <a:pt x="81" y="10"/>
                                  </a:lnTo>
                                  <a:lnTo>
                                    <a:pt x="90" y="8"/>
                                  </a:lnTo>
                                  <a:lnTo>
                                    <a:pt x="98" y="7"/>
                                  </a:lnTo>
                                  <a:lnTo>
                                    <a:pt x="107" y="5"/>
                                  </a:lnTo>
                                  <a:lnTo>
                                    <a:pt x="116" y="3"/>
                                  </a:lnTo>
                                  <a:lnTo>
                                    <a:pt x="124" y="2"/>
                                  </a:lnTo>
                                  <a:lnTo>
                                    <a:pt x="133" y="0"/>
                                  </a:lnTo>
                                  <a:lnTo>
                                    <a:pt x="133" y="4"/>
                                  </a:lnTo>
                                  <a:lnTo>
                                    <a:pt x="133" y="8"/>
                                  </a:lnTo>
                                  <a:lnTo>
                                    <a:pt x="133" y="11"/>
                                  </a:lnTo>
                                  <a:lnTo>
                                    <a:pt x="133" y="15"/>
                                  </a:lnTo>
                                  <a:lnTo>
                                    <a:pt x="133" y="19"/>
                                  </a:lnTo>
                                  <a:lnTo>
                                    <a:pt x="133" y="22"/>
                                  </a:lnTo>
                                  <a:lnTo>
                                    <a:pt x="133" y="26"/>
                                  </a:lnTo>
                                  <a:lnTo>
                                    <a:pt x="133" y="30"/>
                                  </a:lnTo>
                                  <a:lnTo>
                                    <a:pt x="124" y="31"/>
                                  </a:lnTo>
                                  <a:lnTo>
                                    <a:pt x="115" y="33"/>
                                  </a:lnTo>
                                  <a:lnTo>
                                    <a:pt x="106" y="34"/>
                                  </a:lnTo>
                                  <a:lnTo>
                                    <a:pt x="98" y="36"/>
                                  </a:lnTo>
                                  <a:lnTo>
                                    <a:pt x="89" y="37"/>
                                  </a:lnTo>
                                  <a:lnTo>
                                    <a:pt x="81" y="39"/>
                                  </a:lnTo>
                                  <a:lnTo>
                                    <a:pt x="72" y="41"/>
                                  </a:lnTo>
                                  <a:lnTo>
                                    <a:pt x="64" y="43"/>
                                  </a:lnTo>
                                  <a:lnTo>
                                    <a:pt x="56" y="44"/>
                                  </a:lnTo>
                                  <a:lnTo>
                                    <a:pt x="47" y="45"/>
                                  </a:lnTo>
                                  <a:lnTo>
                                    <a:pt x="39" y="47"/>
                                  </a:lnTo>
                                  <a:lnTo>
                                    <a:pt x="32" y="48"/>
                                  </a:lnTo>
                                  <a:lnTo>
                                    <a:pt x="24" y="49"/>
                                  </a:lnTo>
                                  <a:lnTo>
                                    <a:pt x="16" y="51"/>
                                  </a:lnTo>
                                  <a:lnTo>
                                    <a:pt x="8" y="52"/>
                                  </a:lnTo>
                                  <a:lnTo>
                                    <a:pt x="0" y="54"/>
                                  </a:lnTo>
                                  <a:lnTo>
                                    <a:pt x="0" y="50"/>
                                  </a:lnTo>
                                  <a:lnTo>
                                    <a:pt x="0" y="47"/>
                                  </a:lnTo>
                                  <a:lnTo>
                                    <a:pt x="0" y="43"/>
                                  </a:lnTo>
                                  <a:lnTo>
                                    <a:pt x="0" y="40"/>
                                  </a:lnTo>
                                  <a:lnTo>
                                    <a:pt x="0" y="36"/>
                                  </a:lnTo>
                                  <a:lnTo>
                                    <a:pt x="0" y="32"/>
                                  </a:lnTo>
                                  <a:lnTo>
                                    <a:pt x="0" y="29"/>
                                  </a:lnTo>
                                  <a:lnTo>
                                    <a:pt x="1" y="26"/>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5" name="Freeform 2849"/>
                          <wps:cNvSpPr>
                            <a:spLocks/>
                          </wps:cNvSpPr>
                          <wps:spPr bwMode="auto">
                            <a:xfrm>
                              <a:off x="1409" y="2185"/>
                              <a:ext cx="133" cy="50"/>
                            </a:xfrm>
                            <a:custGeom>
                              <a:avLst/>
                              <a:gdLst>
                                <a:gd name="T0" fmla="*/ 1 w 133"/>
                                <a:gd name="T1" fmla="*/ 22 h 50"/>
                                <a:gd name="T2" fmla="*/ 8 w 133"/>
                                <a:gd name="T3" fmla="*/ 20 h 50"/>
                                <a:gd name="T4" fmla="*/ 17 w 133"/>
                                <a:gd name="T5" fmla="*/ 19 h 50"/>
                                <a:gd name="T6" fmla="*/ 24 w 133"/>
                                <a:gd name="T7" fmla="*/ 18 h 50"/>
                                <a:gd name="T8" fmla="*/ 32 w 133"/>
                                <a:gd name="T9" fmla="*/ 16 h 50"/>
                                <a:gd name="T10" fmla="*/ 40 w 133"/>
                                <a:gd name="T11" fmla="*/ 15 h 50"/>
                                <a:gd name="T12" fmla="*/ 48 w 133"/>
                                <a:gd name="T13" fmla="*/ 14 h 50"/>
                                <a:gd name="T14" fmla="*/ 57 w 133"/>
                                <a:gd name="T15" fmla="*/ 12 h 50"/>
                                <a:gd name="T16" fmla="*/ 65 w 133"/>
                                <a:gd name="T17" fmla="*/ 11 h 50"/>
                                <a:gd name="T18" fmla="*/ 73 w 133"/>
                                <a:gd name="T19" fmla="*/ 10 h 50"/>
                                <a:gd name="T20" fmla="*/ 81 w 133"/>
                                <a:gd name="T21" fmla="*/ 8 h 50"/>
                                <a:gd name="T22" fmla="*/ 90 w 133"/>
                                <a:gd name="T23" fmla="*/ 7 h 50"/>
                                <a:gd name="T24" fmla="*/ 98 w 133"/>
                                <a:gd name="T25" fmla="*/ 6 h 50"/>
                                <a:gd name="T26" fmla="*/ 107 w 133"/>
                                <a:gd name="T27" fmla="*/ 4 h 50"/>
                                <a:gd name="T28" fmla="*/ 116 w 133"/>
                                <a:gd name="T29" fmla="*/ 3 h 50"/>
                                <a:gd name="T30" fmla="*/ 124 w 133"/>
                                <a:gd name="T31" fmla="*/ 2 h 50"/>
                                <a:gd name="T32" fmla="*/ 133 w 133"/>
                                <a:gd name="T33" fmla="*/ 0 h 50"/>
                                <a:gd name="T34" fmla="*/ 133 w 133"/>
                                <a:gd name="T35" fmla="*/ 4 h 50"/>
                                <a:gd name="T36" fmla="*/ 133 w 133"/>
                                <a:gd name="T37" fmla="*/ 8 h 50"/>
                                <a:gd name="T38" fmla="*/ 133 w 133"/>
                                <a:gd name="T39" fmla="*/ 11 h 50"/>
                                <a:gd name="T40" fmla="*/ 133 w 133"/>
                                <a:gd name="T41" fmla="*/ 15 h 50"/>
                                <a:gd name="T42" fmla="*/ 133 w 133"/>
                                <a:gd name="T43" fmla="*/ 19 h 50"/>
                                <a:gd name="T44" fmla="*/ 133 w 133"/>
                                <a:gd name="T45" fmla="*/ 23 h 50"/>
                                <a:gd name="T46" fmla="*/ 133 w 133"/>
                                <a:gd name="T47" fmla="*/ 26 h 50"/>
                                <a:gd name="T48" fmla="*/ 133 w 133"/>
                                <a:gd name="T49" fmla="*/ 30 h 50"/>
                                <a:gd name="T50" fmla="*/ 124 w 133"/>
                                <a:gd name="T51" fmla="*/ 31 h 50"/>
                                <a:gd name="T52" fmla="*/ 115 w 133"/>
                                <a:gd name="T53" fmla="*/ 32 h 50"/>
                                <a:gd name="T54" fmla="*/ 107 w 133"/>
                                <a:gd name="T55" fmla="*/ 34 h 50"/>
                                <a:gd name="T56" fmla="*/ 98 w 133"/>
                                <a:gd name="T57" fmla="*/ 35 h 50"/>
                                <a:gd name="T58" fmla="*/ 89 w 133"/>
                                <a:gd name="T59" fmla="*/ 36 h 50"/>
                                <a:gd name="T60" fmla="*/ 81 w 133"/>
                                <a:gd name="T61" fmla="*/ 38 h 50"/>
                                <a:gd name="T62" fmla="*/ 73 w 133"/>
                                <a:gd name="T63" fmla="*/ 39 h 50"/>
                                <a:gd name="T64" fmla="*/ 64 w 133"/>
                                <a:gd name="T65" fmla="*/ 40 h 50"/>
                                <a:gd name="T66" fmla="*/ 56 w 133"/>
                                <a:gd name="T67" fmla="*/ 41 h 50"/>
                                <a:gd name="T68" fmla="*/ 48 w 133"/>
                                <a:gd name="T69" fmla="*/ 43 h 50"/>
                                <a:gd name="T70" fmla="*/ 40 w 133"/>
                                <a:gd name="T71" fmla="*/ 44 h 50"/>
                                <a:gd name="T72" fmla="*/ 32 w 133"/>
                                <a:gd name="T73" fmla="*/ 45 h 50"/>
                                <a:gd name="T74" fmla="*/ 24 w 133"/>
                                <a:gd name="T75" fmla="*/ 46 h 50"/>
                                <a:gd name="T76" fmla="*/ 16 w 133"/>
                                <a:gd name="T77" fmla="*/ 47 h 50"/>
                                <a:gd name="T78" fmla="*/ 8 w 133"/>
                                <a:gd name="T79" fmla="*/ 48 h 50"/>
                                <a:gd name="T80" fmla="*/ 0 w 133"/>
                                <a:gd name="T81" fmla="*/ 50 h 50"/>
                                <a:gd name="T82" fmla="*/ 0 w 133"/>
                                <a:gd name="T83" fmla="*/ 46 h 50"/>
                                <a:gd name="T84" fmla="*/ 0 w 133"/>
                                <a:gd name="T85" fmla="*/ 43 h 50"/>
                                <a:gd name="T86" fmla="*/ 0 w 133"/>
                                <a:gd name="T87" fmla="*/ 39 h 50"/>
                                <a:gd name="T88" fmla="*/ 0 w 133"/>
                                <a:gd name="T89" fmla="*/ 36 h 50"/>
                                <a:gd name="T90" fmla="*/ 0 w 133"/>
                                <a:gd name="T91" fmla="*/ 32 h 50"/>
                                <a:gd name="T92" fmla="*/ 1 w 133"/>
                                <a:gd name="T93" fmla="*/ 29 h 50"/>
                                <a:gd name="T94" fmla="*/ 1 w 133"/>
                                <a:gd name="T95" fmla="*/ 25 h 50"/>
                                <a:gd name="T96" fmla="*/ 1 w 133"/>
                                <a:gd name="T97" fmla="*/ 22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50">
                                  <a:moveTo>
                                    <a:pt x="1" y="22"/>
                                  </a:moveTo>
                                  <a:lnTo>
                                    <a:pt x="8" y="20"/>
                                  </a:lnTo>
                                  <a:lnTo>
                                    <a:pt x="17" y="19"/>
                                  </a:lnTo>
                                  <a:lnTo>
                                    <a:pt x="24" y="18"/>
                                  </a:lnTo>
                                  <a:lnTo>
                                    <a:pt x="32" y="16"/>
                                  </a:lnTo>
                                  <a:lnTo>
                                    <a:pt x="40" y="15"/>
                                  </a:lnTo>
                                  <a:lnTo>
                                    <a:pt x="48" y="14"/>
                                  </a:lnTo>
                                  <a:lnTo>
                                    <a:pt x="57" y="12"/>
                                  </a:lnTo>
                                  <a:lnTo>
                                    <a:pt x="65" y="11"/>
                                  </a:lnTo>
                                  <a:lnTo>
                                    <a:pt x="73" y="10"/>
                                  </a:lnTo>
                                  <a:lnTo>
                                    <a:pt x="81" y="8"/>
                                  </a:lnTo>
                                  <a:lnTo>
                                    <a:pt x="90" y="7"/>
                                  </a:lnTo>
                                  <a:lnTo>
                                    <a:pt x="98" y="6"/>
                                  </a:lnTo>
                                  <a:lnTo>
                                    <a:pt x="107" y="4"/>
                                  </a:lnTo>
                                  <a:lnTo>
                                    <a:pt x="116" y="3"/>
                                  </a:lnTo>
                                  <a:lnTo>
                                    <a:pt x="124" y="2"/>
                                  </a:lnTo>
                                  <a:lnTo>
                                    <a:pt x="133" y="0"/>
                                  </a:lnTo>
                                  <a:lnTo>
                                    <a:pt x="133" y="4"/>
                                  </a:lnTo>
                                  <a:lnTo>
                                    <a:pt x="133" y="8"/>
                                  </a:lnTo>
                                  <a:lnTo>
                                    <a:pt x="133" y="11"/>
                                  </a:lnTo>
                                  <a:lnTo>
                                    <a:pt x="133" y="15"/>
                                  </a:lnTo>
                                  <a:lnTo>
                                    <a:pt x="133" y="19"/>
                                  </a:lnTo>
                                  <a:lnTo>
                                    <a:pt x="133" y="23"/>
                                  </a:lnTo>
                                  <a:lnTo>
                                    <a:pt x="133" y="26"/>
                                  </a:lnTo>
                                  <a:lnTo>
                                    <a:pt x="133" y="30"/>
                                  </a:lnTo>
                                  <a:lnTo>
                                    <a:pt x="124" y="31"/>
                                  </a:lnTo>
                                  <a:lnTo>
                                    <a:pt x="115" y="32"/>
                                  </a:lnTo>
                                  <a:lnTo>
                                    <a:pt x="107" y="34"/>
                                  </a:lnTo>
                                  <a:lnTo>
                                    <a:pt x="98" y="35"/>
                                  </a:lnTo>
                                  <a:lnTo>
                                    <a:pt x="89" y="36"/>
                                  </a:lnTo>
                                  <a:lnTo>
                                    <a:pt x="81" y="38"/>
                                  </a:lnTo>
                                  <a:lnTo>
                                    <a:pt x="73" y="39"/>
                                  </a:lnTo>
                                  <a:lnTo>
                                    <a:pt x="64" y="40"/>
                                  </a:lnTo>
                                  <a:lnTo>
                                    <a:pt x="56" y="41"/>
                                  </a:lnTo>
                                  <a:lnTo>
                                    <a:pt x="48" y="43"/>
                                  </a:lnTo>
                                  <a:lnTo>
                                    <a:pt x="40" y="44"/>
                                  </a:lnTo>
                                  <a:lnTo>
                                    <a:pt x="32" y="45"/>
                                  </a:lnTo>
                                  <a:lnTo>
                                    <a:pt x="24" y="46"/>
                                  </a:lnTo>
                                  <a:lnTo>
                                    <a:pt x="16" y="47"/>
                                  </a:lnTo>
                                  <a:lnTo>
                                    <a:pt x="8" y="48"/>
                                  </a:lnTo>
                                  <a:lnTo>
                                    <a:pt x="0" y="50"/>
                                  </a:lnTo>
                                  <a:lnTo>
                                    <a:pt x="0" y="46"/>
                                  </a:lnTo>
                                  <a:lnTo>
                                    <a:pt x="0" y="43"/>
                                  </a:lnTo>
                                  <a:lnTo>
                                    <a:pt x="0" y="39"/>
                                  </a:lnTo>
                                  <a:lnTo>
                                    <a:pt x="0" y="36"/>
                                  </a:lnTo>
                                  <a:lnTo>
                                    <a:pt x="0" y="32"/>
                                  </a:lnTo>
                                  <a:lnTo>
                                    <a:pt x="1" y="29"/>
                                  </a:lnTo>
                                  <a:lnTo>
                                    <a:pt x="1" y="25"/>
                                  </a:lnTo>
                                  <a:lnTo>
                                    <a:pt x="1" y="22"/>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6" name="Freeform 2850"/>
                          <wps:cNvSpPr>
                            <a:spLocks/>
                          </wps:cNvSpPr>
                          <wps:spPr bwMode="auto">
                            <a:xfrm>
                              <a:off x="1408" y="2246"/>
                              <a:ext cx="133" cy="45"/>
                            </a:xfrm>
                            <a:custGeom>
                              <a:avLst/>
                              <a:gdLst>
                                <a:gd name="T0" fmla="*/ 1 w 133"/>
                                <a:gd name="T1" fmla="*/ 17 h 45"/>
                                <a:gd name="T2" fmla="*/ 8 w 133"/>
                                <a:gd name="T3" fmla="*/ 16 h 45"/>
                                <a:gd name="T4" fmla="*/ 16 w 133"/>
                                <a:gd name="T5" fmla="*/ 15 h 45"/>
                                <a:gd name="T6" fmla="*/ 24 w 133"/>
                                <a:gd name="T7" fmla="*/ 14 h 45"/>
                                <a:gd name="T8" fmla="*/ 32 w 133"/>
                                <a:gd name="T9" fmla="*/ 13 h 45"/>
                                <a:gd name="T10" fmla="*/ 40 w 133"/>
                                <a:gd name="T11" fmla="*/ 12 h 45"/>
                                <a:gd name="T12" fmla="*/ 48 w 133"/>
                                <a:gd name="T13" fmla="*/ 11 h 45"/>
                                <a:gd name="T14" fmla="*/ 56 w 133"/>
                                <a:gd name="T15" fmla="*/ 10 h 45"/>
                                <a:gd name="T16" fmla="*/ 65 w 133"/>
                                <a:gd name="T17" fmla="*/ 9 h 45"/>
                                <a:gd name="T18" fmla="*/ 73 w 133"/>
                                <a:gd name="T19" fmla="*/ 7 h 45"/>
                                <a:gd name="T20" fmla="*/ 81 w 133"/>
                                <a:gd name="T21" fmla="*/ 6 h 45"/>
                                <a:gd name="T22" fmla="*/ 90 w 133"/>
                                <a:gd name="T23" fmla="*/ 5 h 45"/>
                                <a:gd name="T24" fmla="*/ 98 w 133"/>
                                <a:gd name="T25" fmla="*/ 4 h 45"/>
                                <a:gd name="T26" fmla="*/ 107 w 133"/>
                                <a:gd name="T27" fmla="*/ 3 h 45"/>
                                <a:gd name="T28" fmla="*/ 116 w 133"/>
                                <a:gd name="T29" fmla="*/ 2 h 45"/>
                                <a:gd name="T30" fmla="*/ 124 w 133"/>
                                <a:gd name="T31" fmla="*/ 1 h 45"/>
                                <a:gd name="T32" fmla="*/ 133 w 133"/>
                                <a:gd name="T33" fmla="*/ 0 h 45"/>
                                <a:gd name="T34" fmla="*/ 133 w 133"/>
                                <a:gd name="T35" fmla="*/ 3 h 45"/>
                                <a:gd name="T36" fmla="*/ 133 w 133"/>
                                <a:gd name="T37" fmla="*/ 7 h 45"/>
                                <a:gd name="T38" fmla="*/ 133 w 133"/>
                                <a:gd name="T39" fmla="*/ 11 h 45"/>
                                <a:gd name="T40" fmla="*/ 133 w 133"/>
                                <a:gd name="T41" fmla="*/ 15 h 45"/>
                                <a:gd name="T42" fmla="*/ 133 w 133"/>
                                <a:gd name="T43" fmla="*/ 18 h 45"/>
                                <a:gd name="T44" fmla="*/ 133 w 133"/>
                                <a:gd name="T45" fmla="*/ 22 h 45"/>
                                <a:gd name="T46" fmla="*/ 133 w 133"/>
                                <a:gd name="T47" fmla="*/ 26 h 45"/>
                                <a:gd name="T48" fmla="*/ 133 w 133"/>
                                <a:gd name="T49" fmla="*/ 30 h 45"/>
                                <a:gd name="T50" fmla="*/ 124 w 133"/>
                                <a:gd name="T51" fmla="*/ 31 h 45"/>
                                <a:gd name="T52" fmla="*/ 115 w 133"/>
                                <a:gd name="T53" fmla="*/ 32 h 45"/>
                                <a:gd name="T54" fmla="*/ 107 w 133"/>
                                <a:gd name="T55" fmla="*/ 33 h 45"/>
                                <a:gd name="T56" fmla="*/ 98 w 133"/>
                                <a:gd name="T57" fmla="*/ 34 h 45"/>
                                <a:gd name="T58" fmla="*/ 89 w 133"/>
                                <a:gd name="T59" fmla="*/ 35 h 45"/>
                                <a:gd name="T60" fmla="*/ 81 w 133"/>
                                <a:gd name="T61" fmla="*/ 36 h 45"/>
                                <a:gd name="T62" fmla="*/ 73 w 133"/>
                                <a:gd name="T63" fmla="*/ 37 h 45"/>
                                <a:gd name="T64" fmla="*/ 64 w 133"/>
                                <a:gd name="T65" fmla="*/ 38 h 45"/>
                                <a:gd name="T66" fmla="*/ 56 w 133"/>
                                <a:gd name="T67" fmla="*/ 39 h 45"/>
                                <a:gd name="T68" fmla="*/ 48 w 133"/>
                                <a:gd name="T69" fmla="*/ 40 h 45"/>
                                <a:gd name="T70" fmla="*/ 40 w 133"/>
                                <a:gd name="T71" fmla="*/ 40 h 45"/>
                                <a:gd name="T72" fmla="*/ 32 w 133"/>
                                <a:gd name="T73" fmla="*/ 41 h 45"/>
                                <a:gd name="T74" fmla="*/ 24 w 133"/>
                                <a:gd name="T75" fmla="*/ 42 h 45"/>
                                <a:gd name="T76" fmla="*/ 16 w 133"/>
                                <a:gd name="T77" fmla="*/ 43 h 45"/>
                                <a:gd name="T78" fmla="*/ 8 w 133"/>
                                <a:gd name="T79" fmla="*/ 44 h 45"/>
                                <a:gd name="T80" fmla="*/ 0 w 133"/>
                                <a:gd name="T81" fmla="*/ 45 h 45"/>
                                <a:gd name="T82" fmla="*/ 0 w 133"/>
                                <a:gd name="T83" fmla="*/ 41 h 45"/>
                                <a:gd name="T84" fmla="*/ 0 w 133"/>
                                <a:gd name="T85" fmla="*/ 38 h 45"/>
                                <a:gd name="T86" fmla="*/ 0 w 133"/>
                                <a:gd name="T87" fmla="*/ 34 h 45"/>
                                <a:gd name="T88" fmla="*/ 0 w 133"/>
                                <a:gd name="T89" fmla="*/ 31 h 45"/>
                                <a:gd name="T90" fmla="*/ 0 w 133"/>
                                <a:gd name="T91" fmla="*/ 27 h 45"/>
                                <a:gd name="T92" fmla="*/ 0 w 133"/>
                                <a:gd name="T93" fmla="*/ 24 h 45"/>
                                <a:gd name="T94" fmla="*/ 1 w 133"/>
                                <a:gd name="T95" fmla="*/ 20 h 45"/>
                                <a:gd name="T96" fmla="*/ 1 w 133"/>
                                <a:gd name="T97" fmla="*/ 17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45">
                                  <a:moveTo>
                                    <a:pt x="1" y="17"/>
                                  </a:moveTo>
                                  <a:lnTo>
                                    <a:pt x="8" y="16"/>
                                  </a:lnTo>
                                  <a:lnTo>
                                    <a:pt x="16" y="15"/>
                                  </a:lnTo>
                                  <a:lnTo>
                                    <a:pt x="24" y="14"/>
                                  </a:lnTo>
                                  <a:lnTo>
                                    <a:pt x="32" y="13"/>
                                  </a:lnTo>
                                  <a:lnTo>
                                    <a:pt x="40" y="12"/>
                                  </a:lnTo>
                                  <a:lnTo>
                                    <a:pt x="48" y="11"/>
                                  </a:lnTo>
                                  <a:lnTo>
                                    <a:pt x="56" y="10"/>
                                  </a:lnTo>
                                  <a:lnTo>
                                    <a:pt x="65" y="9"/>
                                  </a:lnTo>
                                  <a:lnTo>
                                    <a:pt x="73" y="7"/>
                                  </a:lnTo>
                                  <a:lnTo>
                                    <a:pt x="81" y="6"/>
                                  </a:lnTo>
                                  <a:lnTo>
                                    <a:pt x="90" y="5"/>
                                  </a:lnTo>
                                  <a:lnTo>
                                    <a:pt x="98" y="4"/>
                                  </a:lnTo>
                                  <a:lnTo>
                                    <a:pt x="107" y="3"/>
                                  </a:lnTo>
                                  <a:lnTo>
                                    <a:pt x="116" y="2"/>
                                  </a:lnTo>
                                  <a:lnTo>
                                    <a:pt x="124" y="1"/>
                                  </a:lnTo>
                                  <a:lnTo>
                                    <a:pt x="133" y="0"/>
                                  </a:lnTo>
                                  <a:lnTo>
                                    <a:pt x="133" y="3"/>
                                  </a:lnTo>
                                  <a:lnTo>
                                    <a:pt x="133" y="7"/>
                                  </a:lnTo>
                                  <a:lnTo>
                                    <a:pt x="133" y="11"/>
                                  </a:lnTo>
                                  <a:lnTo>
                                    <a:pt x="133" y="15"/>
                                  </a:lnTo>
                                  <a:lnTo>
                                    <a:pt x="133" y="18"/>
                                  </a:lnTo>
                                  <a:lnTo>
                                    <a:pt x="133" y="22"/>
                                  </a:lnTo>
                                  <a:lnTo>
                                    <a:pt x="133" y="26"/>
                                  </a:lnTo>
                                  <a:lnTo>
                                    <a:pt x="133" y="30"/>
                                  </a:lnTo>
                                  <a:lnTo>
                                    <a:pt x="124" y="31"/>
                                  </a:lnTo>
                                  <a:lnTo>
                                    <a:pt x="115" y="32"/>
                                  </a:lnTo>
                                  <a:lnTo>
                                    <a:pt x="107" y="33"/>
                                  </a:lnTo>
                                  <a:lnTo>
                                    <a:pt x="98" y="34"/>
                                  </a:lnTo>
                                  <a:lnTo>
                                    <a:pt x="89" y="35"/>
                                  </a:lnTo>
                                  <a:lnTo>
                                    <a:pt x="81" y="36"/>
                                  </a:lnTo>
                                  <a:lnTo>
                                    <a:pt x="73" y="37"/>
                                  </a:lnTo>
                                  <a:lnTo>
                                    <a:pt x="64" y="38"/>
                                  </a:lnTo>
                                  <a:lnTo>
                                    <a:pt x="56" y="39"/>
                                  </a:lnTo>
                                  <a:lnTo>
                                    <a:pt x="48" y="40"/>
                                  </a:lnTo>
                                  <a:lnTo>
                                    <a:pt x="40" y="40"/>
                                  </a:lnTo>
                                  <a:lnTo>
                                    <a:pt x="32" y="41"/>
                                  </a:lnTo>
                                  <a:lnTo>
                                    <a:pt x="24" y="42"/>
                                  </a:lnTo>
                                  <a:lnTo>
                                    <a:pt x="16" y="43"/>
                                  </a:lnTo>
                                  <a:lnTo>
                                    <a:pt x="8" y="44"/>
                                  </a:lnTo>
                                  <a:lnTo>
                                    <a:pt x="0" y="45"/>
                                  </a:lnTo>
                                  <a:lnTo>
                                    <a:pt x="0" y="41"/>
                                  </a:lnTo>
                                  <a:lnTo>
                                    <a:pt x="0" y="38"/>
                                  </a:lnTo>
                                  <a:lnTo>
                                    <a:pt x="0" y="34"/>
                                  </a:lnTo>
                                  <a:lnTo>
                                    <a:pt x="0" y="31"/>
                                  </a:lnTo>
                                  <a:lnTo>
                                    <a:pt x="0" y="27"/>
                                  </a:lnTo>
                                  <a:lnTo>
                                    <a:pt x="0" y="24"/>
                                  </a:lnTo>
                                  <a:lnTo>
                                    <a:pt x="1" y="20"/>
                                  </a:lnTo>
                                  <a:lnTo>
                                    <a:pt x="1" y="17"/>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7" name="Freeform 2851"/>
                          <wps:cNvSpPr>
                            <a:spLocks/>
                          </wps:cNvSpPr>
                          <wps:spPr bwMode="auto">
                            <a:xfrm>
                              <a:off x="1407" y="2306"/>
                              <a:ext cx="133" cy="42"/>
                            </a:xfrm>
                            <a:custGeom>
                              <a:avLst/>
                              <a:gdLst>
                                <a:gd name="T0" fmla="*/ 1 w 133"/>
                                <a:gd name="T1" fmla="*/ 13 h 42"/>
                                <a:gd name="T2" fmla="*/ 8 w 133"/>
                                <a:gd name="T3" fmla="*/ 12 h 42"/>
                                <a:gd name="T4" fmla="*/ 16 w 133"/>
                                <a:gd name="T5" fmla="*/ 11 h 42"/>
                                <a:gd name="T6" fmla="*/ 24 w 133"/>
                                <a:gd name="T7" fmla="*/ 10 h 42"/>
                                <a:gd name="T8" fmla="*/ 32 w 133"/>
                                <a:gd name="T9" fmla="*/ 10 h 42"/>
                                <a:gd name="T10" fmla="*/ 40 w 133"/>
                                <a:gd name="T11" fmla="*/ 9 h 42"/>
                                <a:gd name="T12" fmla="*/ 48 w 133"/>
                                <a:gd name="T13" fmla="*/ 8 h 42"/>
                                <a:gd name="T14" fmla="*/ 57 w 133"/>
                                <a:gd name="T15" fmla="*/ 7 h 42"/>
                                <a:gd name="T16" fmla="*/ 65 w 133"/>
                                <a:gd name="T17" fmla="*/ 7 h 42"/>
                                <a:gd name="T18" fmla="*/ 73 w 133"/>
                                <a:gd name="T19" fmla="*/ 6 h 42"/>
                                <a:gd name="T20" fmla="*/ 81 w 133"/>
                                <a:gd name="T21" fmla="*/ 5 h 42"/>
                                <a:gd name="T22" fmla="*/ 90 w 133"/>
                                <a:gd name="T23" fmla="*/ 4 h 42"/>
                                <a:gd name="T24" fmla="*/ 99 w 133"/>
                                <a:gd name="T25" fmla="*/ 3 h 42"/>
                                <a:gd name="T26" fmla="*/ 107 w 133"/>
                                <a:gd name="T27" fmla="*/ 2 h 42"/>
                                <a:gd name="T28" fmla="*/ 116 w 133"/>
                                <a:gd name="T29" fmla="*/ 2 h 42"/>
                                <a:gd name="T30" fmla="*/ 124 w 133"/>
                                <a:gd name="T31" fmla="*/ 1 h 42"/>
                                <a:gd name="T32" fmla="*/ 133 w 133"/>
                                <a:gd name="T33" fmla="*/ 0 h 42"/>
                                <a:gd name="T34" fmla="*/ 133 w 133"/>
                                <a:gd name="T35" fmla="*/ 4 h 42"/>
                                <a:gd name="T36" fmla="*/ 133 w 133"/>
                                <a:gd name="T37" fmla="*/ 7 h 42"/>
                                <a:gd name="T38" fmla="*/ 133 w 133"/>
                                <a:gd name="T39" fmla="*/ 11 h 42"/>
                                <a:gd name="T40" fmla="*/ 133 w 133"/>
                                <a:gd name="T41" fmla="*/ 15 h 42"/>
                                <a:gd name="T42" fmla="*/ 133 w 133"/>
                                <a:gd name="T43" fmla="*/ 19 h 42"/>
                                <a:gd name="T44" fmla="*/ 133 w 133"/>
                                <a:gd name="T45" fmla="*/ 23 h 42"/>
                                <a:gd name="T46" fmla="*/ 133 w 133"/>
                                <a:gd name="T47" fmla="*/ 27 h 42"/>
                                <a:gd name="T48" fmla="*/ 133 w 133"/>
                                <a:gd name="T49" fmla="*/ 30 h 42"/>
                                <a:gd name="T50" fmla="*/ 124 w 133"/>
                                <a:gd name="T51" fmla="*/ 31 h 42"/>
                                <a:gd name="T52" fmla="*/ 115 w 133"/>
                                <a:gd name="T53" fmla="*/ 32 h 42"/>
                                <a:gd name="T54" fmla="*/ 107 w 133"/>
                                <a:gd name="T55" fmla="*/ 32 h 42"/>
                                <a:gd name="T56" fmla="*/ 98 w 133"/>
                                <a:gd name="T57" fmla="*/ 33 h 42"/>
                                <a:gd name="T58" fmla="*/ 89 w 133"/>
                                <a:gd name="T59" fmla="*/ 34 h 42"/>
                                <a:gd name="T60" fmla="*/ 81 w 133"/>
                                <a:gd name="T61" fmla="*/ 35 h 42"/>
                                <a:gd name="T62" fmla="*/ 72 w 133"/>
                                <a:gd name="T63" fmla="*/ 35 h 42"/>
                                <a:gd name="T64" fmla="*/ 64 w 133"/>
                                <a:gd name="T65" fmla="*/ 36 h 42"/>
                                <a:gd name="T66" fmla="*/ 56 w 133"/>
                                <a:gd name="T67" fmla="*/ 37 h 42"/>
                                <a:gd name="T68" fmla="*/ 47 w 133"/>
                                <a:gd name="T69" fmla="*/ 37 h 42"/>
                                <a:gd name="T70" fmla="*/ 39 w 133"/>
                                <a:gd name="T71" fmla="*/ 38 h 42"/>
                                <a:gd name="T72" fmla="*/ 32 w 133"/>
                                <a:gd name="T73" fmla="*/ 39 h 42"/>
                                <a:gd name="T74" fmla="*/ 24 w 133"/>
                                <a:gd name="T75" fmla="*/ 40 h 42"/>
                                <a:gd name="T76" fmla="*/ 16 w 133"/>
                                <a:gd name="T77" fmla="*/ 40 h 42"/>
                                <a:gd name="T78" fmla="*/ 8 w 133"/>
                                <a:gd name="T79" fmla="*/ 41 h 42"/>
                                <a:gd name="T80" fmla="*/ 0 w 133"/>
                                <a:gd name="T81" fmla="*/ 42 h 42"/>
                                <a:gd name="T82" fmla="*/ 0 w 133"/>
                                <a:gd name="T83" fmla="*/ 38 h 42"/>
                                <a:gd name="T84" fmla="*/ 0 w 133"/>
                                <a:gd name="T85" fmla="*/ 34 h 42"/>
                                <a:gd name="T86" fmla="*/ 0 w 133"/>
                                <a:gd name="T87" fmla="*/ 31 h 42"/>
                                <a:gd name="T88" fmla="*/ 0 w 133"/>
                                <a:gd name="T89" fmla="*/ 27 h 42"/>
                                <a:gd name="T90" fmla="*/ 0 w 133"/>
                                <a:gd name="T91" fmla="*/ 24 h 42"/>
                                <a:gd name="T92" fmla="*/ 0 w 133"/>
                                <a:gd name="T93" fmla="*/ 20 h 42"/>
                                <a:gd name="T94" fmla="*/ 1 w 133"/>
                                <a:gd name="T95" fmla="*/ 16 h 42"/>
                                <a:gd name="T96" fmla="*/ 1 w 133"/>
                                <a:gd name="T97" fmla="*/ 13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42">
                                  <a:moveTo>
                                    <a:pt x="1" y="13"/>
                                  </a:moveTo>
                                  <a:lnTo>
                                    <a:pt x="8" y="12"/>
                                  </a:lnTo>
                                  <a:lnTo>
                                    <a:pt x="16" y="11"/>
                                  </a:lnTo>
                                  <a:lnTo>
                                    <a:pt x="24" y="10"/>
                                  </a:lnTo>
                                  <a:lnTo>
                                    <a:pt x="32" y="10"/>
                                  </a:lnTo>
                                  <a:lnTo>
                                    <a:pt x="40" y="9"/>
                                  </a:lnTo>
                                  <a:lnTo>
                                    <a:pt x="48" y="8"/>
                                  </a:lnTo>
                                  <a:lnTo>
                                    <a:pt x="57" y="7"/>
                                  </a:lnTo>
                                  <a:lnTo>
                                    <a:pt x="65" y="7"/>
                                  </a:lnTo>
                                  <a:lnTo>
                                    <a:pt x="73" y="6"/>
                                  </a:lnTo>
                                  <a:lnTo>
                                    <a:pt x="81" y="5"/>
                                  </a:lnTo>
                                  <a:lnTo>
                                    <a:pt x="90" y="4"/>
                                  </a:lnTo>
                                  <a:lnTo>
                                    <a:pt x="99" y="3"/>
                                  </a:lnTo>
                                  <a:lnTo>
                                    <a:pt x="107" y="2"/>
                                  </a:lnTo>
                                  <a:lnTo>
                                    <a:pt x="116" y="2"/>
                                  </a:lnTo>
                                  <a:lnTo>
                                    <a:pt x="124" y="1"/>
                                  </a:lnTo>
                                  <a:lnTo>
                                    <a:pt x="133" y="0"/>
                                  </a:lnTo>
                                  <a:lnTo>
                                    <a:pt x="133" y="4"/>
                                  </a:lnTo>
                                  <a:lnTo>
                                    <a:pt x="133" y="7"/>
                                  </a:lnTo>
                                  <a:lnTo>
                                    <a:pt x="133" y="11"/>
                                  </a:lnTo>
                                  <a:lnTo>
                                    <a:pt x="133" y="15"/>
                                  </a:lnTo>
                                  <a:lnTo>
                                    <a:pt x="133" y="19"/>
                                  </a:lnTo>
                                  <a:lnTo>
                                    <a:pt x="133" y="23"/>
                                  </a:lnTo>
                                  <a:lnTo>
                                    <a:pt x="133" y="27"/>
                                  </a:lnTo>
                                  <a:lnTo>
                                    <a:pt x="133" y="30"/>
                                  </a:lnTo>
                                  <a:lnTo>
                                    <a:pt x="124" y="31"/>
                                  </a:lnTo>
                                  <a:lnTo>
                                    <a:pt x="115" y="32"/>
                                  </a:lnTo>
                                  <a:lnTo>
                                    <a:pt x="107" y="32"/>
                                  </a:lnTo>
                                  <a:lnTo>
                                    <a:pt x="98" y="33"/>
                                  </a:lnTo>
                                  <a:lnTo>
                                    <a:pt x="89" y="34"/>
                                  </a:lnTo>
                                  <a:lnTo>
                                    <a:pt x="81" y="35"/>
                                  </a:lnTo>
                                  <a:lnTo>
                                    <a:pt x="72" y="35"/>
                                  </a:lnTo>
                                  <a:lnTo>
                                    <a:pt x="64" y="36"/>
                                  </a:lnTo>
                                  <a:lnTo>
                                    <a:pt x="56" y="37"/>
                                  </a:lnTo>
                                  <a:lnTo>
                                    <a:pt x="47" y="37"/>
                                  </a:lnTo>
                                  <a:lnTo>
                                    <a:pt x="39" y="38"/>
                                  </a:lnTo>
                                  <a:lnTo>
                                    <a:pt x="32" y="39"/>
                                  </a:lnTo>
                                  <a:lnTo>
                                    <a:pt x="24" y="40"/>
                                  </a:lnTo>
                                  <a:lnTo>
                                    <a:pt x="16" y="40"/>
                                  </a:lnTo>
                                  <a:lnTo>
                                    <a:pt x="8" y="41"/>
                                  </a:lnTo>
                                  <a:lnTo>
                                    <a:pt x="0" y="42"/>
                                  </a:lnTo>
                                  <a:lnTo>
                                    <a:pt x="0" y="38"/>
                                  </a:lnTo>
                                  <a:lnTo>
                                    <a:pt x="0" y="34"/>
                                  </a:lnTo>
                                  <a:lnTo>
                                    <a:pt x="0" y="31"/>
                                  </a:lnTo>
                                  <a:lnTo>
                                    <a:pt x="0" y="27"/>
                                  </a:lnTo>
                                  <a:lnTo>
                                    <a:pt x="0" y="24"/>
                                  </a:lnTo>
                                  <a:lnTo>
                                    <a:pt x="0" y="20"/>
                                  </a:lnTo>
                                  <a:lnTo>
                                    <a:pt x="1" y="16"/>
                                  </a:lnTo>
                                  <a:lnTo>
                                    <a:pt x="1" y="13"/>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8" name="Freeform 2852"/>
                          <wps:cNvSpPr>
                            <a:spLocks/>
                          </wps:cNvSpPr>
                          <wps:spPr bwMode="auto">
                            <a:xfrm>
                              <a:off x="1406" y="2367"/>
                              <a:ext cx="134" cy="37"/>
                            </a:xfrm>
                            <a:custGeom>
                              <a:avLst/>
                              <a:gdLst>
                                <a:gd name="T0" fmla="*/ 1 w 134"/>
                                <a:gd name="T1" fmla="*/ 8 h 37"/>
                                <a:gd name="T2" fmla="*/ 8 w 134"/>
                                <a:gd name="T3" fmla="*/ 8 h 37"/>
                                <a:gd name="T4" fmla="*/ 16 w 134"/>
                                <a:gd name="T5" fmla="*/ 7 h 37"/>
                                <a:gd name="T6" fmla="*/ 24 w 134"/>
                                <a:gd name="T7" fmla="*/ 7 h 37"/>
                                <a:gd name="T8" fmla="*/ 32 w 134"/>
                                <a:gd name="T9" fmla="*/ 6 h 37"/>
                                <a:gd name="T10" fmla="*/ 40 w 134"/>
                                <a:gd name="T11" fmla="*/ 6 h 37"/>
                                <a:gd name="T12" fmla="*/ 48 w 134"/>
                                <a:gd name="T13" fmla="*/ 6 h 37"/>
                                <a:gd name="T14" fmla="*/ 56 w 134"/>
                                <a:gd name="T15" fmla="*/ 5 h 37"/>
                                <a:gd name="T16" fmla="*/ 65 w 134"/>
                                <a:gd name="T17" fmla="*/ 5 h 37"/>
                                <a:gd name="T18" fmla="*/ 73 w 134"/>
                                <a:gd name="T19" fmla="*/ 4 h 37"/>
                                <a:gd name="T20" fmla="*/ 81 w 134"/>
                                <a:gd name="T21" fmla="*/ 3 h 37"/>
                                <a:gd name="T22" fmla="*/ 90 w 134"/>
                                <a:gd name="T23" fmla="*/ 3 h 37"/>
                                <a:gd name="T24" fmla="*/ 99 w 134"/>
                                <a:gd name="T25" fmla="*/ 2 h 37"/>
                                <a:gd name="T26" fmla="*/ 107 w 134"/>
                                <a:gd name="T27" fmla="*/ 1 h 37"/>
                                <a:gd name="T28" fmla="*/ 116 w 134"/>
                                <a:gd name="T29" fmla="*/ 1 h 37"/>
                                <a:gd name="T30" fmla="*/ 125 w 134"/>
                                <a:gd name="T31" fmla="*/ 0 h 37"/>
                                <a:gd name="T32" fmla="*/ 134 w 134"/>
                                <a:gd name="T33" fmla="*/ 0 h 37"/>
                                <a:gd name="T34" fmla="*/ 133 w 134"/>
                                <a:gd name="T35" fmla="*/ 4 h 37"/>
                                <a:gd name="T36" fmla="*/ 133 w 134"/>
                                <a:gd name="T37" fmla="*/ 7 h 37"/>
                                <a:gd name="T38" fmla="*/ 133 w 134"/>
                                <a:gd name="T39" fmla="*/ 11 h 37"/>
                                <a:gd name="T40" fmla="*/ 133 w 134"/>
                                <a:gd name="T41" fmla="*/ 15 h 37"/>
                                <a:gd name="T42" fmla="*/ 133 w 134"/>
                                <a:gd name="T43" fmla="*/ 19 h 37"/>
                                <a:gd name="T44" fmla="*/ 133 w 134"/>
                                <a:gd name="T45" fmla="*/ 23 h 37"/>
                                <a:gd name="T46" fmla="*/ 133 w 134"/>
                                <a:gd name="T47" fmla="*/ 27 h 37"/>
                                <a:gd name="T48" fmla="*/ 133 w 134"/>
                                <a:gd name="T49" fmla="*/ 30 h 37"/>
                                <a:gd name="T50" fmla="*/ 124 w 134"/>
                                <a:gd name="T51" fmla="*/ 31 h 37"/>
                                <a:gd name="T52" fmla="*/ 115 w 134"/>
                                <a:gd name="T53" fmla="*/ 31 h 37"/>
                                <a:gd name="T54" fmla="*/ 107 w 134"/>
                                <a:gd name="T55" fmla="*/ 31 h 37"/>
                                <a:gd name="T56" fmla="*/ 98 w 134"/>
                                <a:gd name="T57" fmla="*/ 32 h 37"/>
                                <a:gd name="T58" fmla="*/ 89 w 134"/>
                                <a:gd name="T59" fmla="*/ 32 h 37"/>
                                <a:gd name="T60" fmla="*/ 81 w 134"/>
                                <a:gd name="T61" fmla="*/ 33 h 37"/>
                                <a:gd name="T62" fmla="*/ 73 w 134"/>
                                <a:gd name="T63" fmla="*/ 33 h 37"/>
                                <a:gd name="T64" fmla="*/ 64 w 134"/>
                                <a:gd name="T65" fmla="*/ 34 h 37"/>
                                <a:gd name="T66" fmla="*/ 56 w 134"/>
                                <a:gd name="T67" fmla="*/ 34 h 37"/>
                                <a:gd name="T68" fmla="*/ 48 w 134"/>
                                <a:gd name="T69" fmla="*/ 34 h 37"/>
                                <a:gd name="T70" fmla="*/ 40 w 134"/>
                                <a:gd name="T71" fmla="*/ 35 h 37"/>
                                <a:gd name="T72" fmla="*/ 32 w 134"/>
                                <a:gd name="T73" fmla="*/ 35 h 37"/>
                                <a:gd name="T74" fmla="*/ 24 w 134"/>
                                <a:gd name="T75" fmla="*/ 36 h 37"/>
                                <a:gd name="T76" fmla="*/ 16 w 134"/>
                                <a:gd name="T77" fmla="*/ 36 h 37"/>
                                <a:gd name="T78" fmla="*/ 8 w 134"/>
                                <a:gd name="T79" fmla="*/ 36 h 37"/>
                                <a:gd name="T80" fmla="*/ 0 w 134"/>
                                <a:gd name="T81" fmla="*/ 37 h 37"/>
                                <a:gd name="T82" fmla="*/ 0 w 134"/>
                                <a:gd name="T83" fmla="*/ 33 h 37"/>
                                <a:gd name="T84" fmla="*/ 0 w 134"/>
                                <a:gd name="T85" fmla="*/ 30 h 37"/>
                                <a:gd name="T86" fmla="*/ 0 w 134"/>
                                <a:gd name="T87" fmla="*/ 26 h 37"/>
                                <a:gd name="T88" fmla="*/ 0 w 134"/>
                                <a:gd name="T89" fmla="*/ 23 h 37"/>
                                <a:gd name="T90" fmla="*/ 0 w 134"/>
                                <a:gd name="T91" fmla="*/ 19 h 37"/>
                                <a:gd name="T92" fmla="*/ 0 w 134"/>
                                <a:gd name="T93" fmla="*/ 16 h 37"/>
                                <a:gd name="T94" fmla="*/ 0 w 134"/>
                                <a:gd name="T95" fmla="*/ 12 h 37"/>
                                <a:gd name="T96" fmla="*/ 1 w 134"/>
                                <a:gd name="T97" fmla="*/ 8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4" h="37">
                                  <a:moveTo>
                                    <a:pt x="1" y="8"/>
                                  </a:moveTo>
                                  <a:lnTo>
                                    <a:pt x="8" y="8"/>
                                  </a:lnTo>
                                  <a:lnTo>
                                    <a:pt x="16" y="7"/>
                                  </a:lnTo>
                                  <a:lnTo>
                                    <a:pt x="24" y="7"/>
                                  </a:lnTo>
                                  <a:lnTo>
                                    <a:pt x="32" y="6"/>
                                  </a:lnTo>
                                  <a:lnTo>
                                    <a:pt x="40" y="6"/>
                                  </a:lnTo>
                                  <a:lnTo>
                                    <a:pt x="48" y="6"/>
                                  </a:lnTo>
                                  <a:lnTo>
                                    <a:pt x="56" y="5"/>
                                  </a:lnTo>
                                  <a:lnTo>
                                    <a:pt x="65" y="5"/>
                                  </a:lnTo>
                                  <a:lnTo>
                                    <a:pt x="73" y="4"/>
                                  </a:lnTo>
                                  <a:lnTo>
                                    <a:pt x="81" y="3"/>
                                  </a:lnTo>
                                  <a:lnTo>
                                    <a:pt x="90" y="3"/>
                                  </a:lnTo>
                                  <a:lnTo>
                                    <a:pt x="99" y="2"/>
                                  </a:lnTo>
                                  <a:lnTo>
                                    <a:pt x="107" y="1"/>
                                  </a:lnTo>
                                  <a:lnTo>
                                    <a:pt x="116" y="1"/>
                                  </a:lnTo>
                                  <a:lnTo>
                                    <a:pt x="125" y="0"/>
                                  </a:lnTo>
                                  <a:lnTo>
                                    <a:pt x="134" y="0"/>
                                  </a:lnTo>
                                  <a:lnTo>
                                    <a:pt x="133" y="4"/>
                                  </a:lnTo>
                                  <a:lnTo>
                                    <a:pt x="133" y="7"/>
                                  </a:lnTo>
                                  <a:lnTo>
                                    <a:pt x="133" y="11"/>
                                  </a:lnTo>
                                  <a:lnTo>
                                    <a:pt x="133" y="15"/>
                                  </a:lnTo>
                                  <a:lnTo>
                                    <a:pt x="133" y="19"/>
                                  </a:lnTo>
                                  <a:lnTo>
                                    <a:pt x="133" y="23"/>
                                  </a:lnTo>
                                  <a:lnTo>
                                    <a:pt x="133" y="27"/>
                                  </a:lnTo>
                                  <a:lnTo>
                                    <a:pt x="133" y="30"/>
                                  </a:lnTo>
                                  <a:lnTo>
                                    <a:pt x="124" y="31"/>
                                  </a:lnTo>
                                  <a:lnTo>
                                    <a:pt x="115" y="31"/>
                                  </a:lnTo>
                                  <a:lnTo>
                                    <a:pt x="107" y="31"/>
                                  </a:lnTo>
                                  <a:lnTo>
                                    <a:pt x="98" y="32"/>
                                  </a:lnTo>
                                  <a:lnTo>
                                    <a:pt x="89" y="32"/>
                                  </a:lnTo>
                                  <a:lnTo>
                                    <a:pt x="81" y="33"/>
                                  </a:lnTo>
                                  <a:lnTo>
                                    <a:pt x="73" y="33"/>
                                  </a:lnTo>
                                  <a:lnTo>
                                    <a:pt x="64" y="34"/>
                                  </a:lnTo>
                                  <a:lnTo>
                                    <a:pt x="56" y="34"/>
                                  </a:lnTo>
                                  <a:lnTo>
                                    <a:pt x="48" y="34"/>
                                  </a:lnTo>
                                  <a:lnTo>
                                    <a:pt x="40" y="35"/>
                                  </a:lnTo>
                                  <a:lnTo>
                                    <a:pt x="32" y="35"/>
                                  </a:lnTo>
                                  <a:lnTo>
                                    <a:pt x="24" y="36"/>
                                  </a:lnTo>
                                  <a:lnTo>
                                    <a:pt x="16" y="36"/>
                                  </a:lnTo>
                                  <a:lnTo>
                                    <a:pt x="8" y="36"/>
                                  </a:lnTo>
                                  <a:lnTo>
                                    <a:pt x="0" y="37"/>
                                  </a:lnTo>
                                  <a:lnTo>
                                    <a:pt x="0" y="33"/>
                                  </a:lnTo>
                                  <a:lnTo>
                                    <a:pt x="0" y="30"/>
                                  </a:lnTo>
                                  <a:lnTo>
                                    <a:pt x="0" y="26"/>
                                  </a:lnTo>
                                  <a:lnTo>
                                    <a:pt x="0" y="23"/>
                                  </a:lnTo>
                                  <a:lnTo>
                                    <a:pt x="0" y="19"/>
                                  </a:lnTo>
                                  <a:lnTo>
                                    <a:pt x="0" y="16"/>
                                  </a:lnTo>
                                  <a:lnTo>
                                    <a:pt x="0" y="12"/>
                                  </a:lnTo>
                                  <a:lnTo>
                                    <a:pt x="1" y="8"/>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9" name="Freeform 2853"/>
                          <wps:cNvSpPr>
                            <a:spLocks/>
                          </wps:cNvSpPr>
                          <wps:spPr bwMode="auto">
                            <a:xfrm>
                              <a:off x="1405" y="2429"/>
                              <a:ext cx="133" cy="32"/>
                            </a:xfrm>
                            <a:custGeom>
                              <a:avLst/>
                              <a:gdLst>
                                <a:gd name="T0" fmla="*/ 1 w 133"/>
                                <a:gd name="T1" fmla="*/ 5 h 32"/>
                                <a:gd name="T2" fmla="*/ 8 w 133"/>
                                <a:gd name="T3" fmla="*/ 4 h 32"/>
                                <a:gd name="T4" fmla="*/ 17 w 133"/>
                                <a:gd name="T5" fmla="*/ 4 h 32"/>
                                <a:gd name="T6" fmla="*/ 24 w 133"/>
                                <a:gd name="T7" fmla="*/ 3 h 32"/>
                                <a:gd name="T8" fmla="*/ 32 w 133"/>
                                <a:gd name="T9" fmla="*/ 3 h 32"/>
                                <a:gd name="T10" fmla="*/ 40 w 133"/>
                                <a:gd name="T11" fmla="*/ 3 h 32"/>
                                <a:gd name="T12" fmla="*/ 48 w 133"/>
                                <a:gd name="T13" fmla="*/ 3 h 32"/>
                                <a:gd name="T14" fmla="*/ 57 w 133"/>
                                <a:gd name="T15" fmla="*/ 2 h 32"/>
                                <a:gd name="T16" fmla="*/ 65 w 133"/>
                                <a:gd name="T17" fmla="*/ 2 h 32"/>
                                <a:gd name="T18" fmla="*/ 73 w 133"/>
                                <a:gd name="T19" fmla="*/ 2 h 32"/>
                                <a:gd name="T20" fmla="*/ 82 w 133"/>
                                <a:gd name="T21" fmla="*/ 1 h 32"/>
                                <a:gd name="T22" fmla="*/ 90 w 133"/>
                                <a:gd name="T23" fmla="*/ 1 h 32"/>
                                <a:gd name="T24" fmla="*/ 99 w 133"/>
                                <a:gd name="T25" fmla="*/ 1 h 32"/>
                                <a:gd name="T26" fmla="*/ 107 w 133"/>
                                <a:gd name="T27" fmla="*/ 0 h 32"/>
                                <a:gd name="T28" fmla="*/ 116 w 133"/>
                                <a:gd name="T29" fmla="*/ 0 h 32"/>
                                <a:gd name="T30" fmla="*/ 125 w 133"/>
                                <a:gd name="T31" fmla="*/ 0 h 32"/>
                                <a:gd name="T32" fmla="*/ 133 w 133"/>
                                <a:gd name="T33" fmla="*/ 0 h 32"/>
                                <a:gd name="T34" fmla="*/ 133 w 133"/>
                                <a:gd name="T35" fmla="*/ 3 h 32"/>
                                <a:gd name="T36" fmla="*/ 133 w 133"/>
                                <a:gd name="T37" fmla="*/ 7 h 32"/>
                                <a:gd name="T38" fmla="*/ 133 w 133"/>
                                <a:gd name="T39" fmla="*/ 11 h 32"/>
                                <a:gd name="T40" fmla="*/ 133 w 133"/>
                                <a:gd name="T41" fmla="*/ 15 h 32"/>
                                <a:gd name="T42" fmla="*/ 133 w 133"/>
                                <a:gd name="T43" fmla="*/ 18 h 32"/>
                                <a:gd name="T44" fmla="*/ 133 w 133"/>
                                <a:gd name="T45" fmla="*/ 22 h 32"/>
                                <a:gd name="T46" fmla="*/ 133 w 133"/>
                                <a:gd name="T47" fmla="*/ 26 h 32"/>
                                <a:gd name="T48" fmla="*/ 133 w 133"/>
                                <a:gd name="T49" fmla="*/ 30 h 32"/>
                                <a:gd name="T50" fmla="*/ 124 w 133"/>
                                <a:gd name="T51" fmla="*/ 30 h 32"/>
                                <a:gd name="T52" fmla="*/ 116 w 133"/>
                                <a:gd name="T53" fmla="*/ 30 h 32"/>
                                <a:gd name="T54" fmla="*/ 107 w 133"/>
                                <a:gd name="T55" fmla="*/ 30 h 32"/>
                                <a:gd name="T56" fmla="*/ 98 w 133"/>
                                <a:gd name="T57" fmla="*/ 31 h 32"/>
                                <a:gd name="T58" fmla="*/ 90 w 133"/>
                                <a:gd name="T59" fmla="*/ 31 h 32"/>
                                <a:gd name="T60" fmla="*/ 81 w 133"/>
                                <a:gd name="T61" fmla="*/ 31 h 32"/>
                                <a:gd name="T62" fmla="*/ 73 w 133"/>
                                <a:gd name="T63" fmla="*/ 31 h 32"/>
                                <a:gd name="T64" fmla="*/ 64 w 133"/>
                                <a:gd name="T65" fmla="*/ 32 h 32"/>
                                <a:gd name="T66" fmla="*/ 56 w 133"/>
                                <a:gd name="T67" fmla="*/ 32 h 32"/>
                                <a:gd name="T68" fmla="*/ 48 w 133"/>
                                <a:gd name="T69" fmla="*/ 32 h 32"/>
                                <a:gd name="T70" fmla="*/ 40 w 133"/>
                                <a:gd name="T71" fmla="*/ 32 h 32"/>
                                <a:gd name="T72" fmla="*/ 32 w 133"/>
                                <a:gd name="T73" fmla="*/ 32 h 32"/>
                                <a:gd name="T74" fmla="*/ 24 w 133"/>
                                <a:gd name="T75" fmla="*/ 32 h 32"/>
                                <a:gd name="T76" fmla="*/ 16 w 133"/>
                                <a:gd name="T77" fmla="*/ 32 h 32"/>
                                <a:gd name="T78" fmla="*/ 8 w 133"/>
                                <a:gd name="T79" fmla="*/ 32 h 32"/>
                                <a:gd name="T80" fmla="*/ 0 w 133"/>
                                <a:gd name="T81" fmla="*/ 32 h 32"/>
                                <a:gd name="T82" fmla="*/ 0 w 133"/>
                                <a:gd name="T83" fmla="*/ 29 h 32"/>
                                <a:gd name="T84" fmla="*/ 0 w 133"/>
                                <a:gd name="T85" fmla="*/ 25 h 32"/>
                                <a:gd name="T86" fmla="*/ 0 w 133"/>
                                <a:gd name="T87" fmla="*/ 22 h 32"/>
                                <a:gd name="T88" fmla="*/ 0 w 133"/>
                                <a:gd name="T89" fmla="*/ 18 h 32"/>
                                <a:gd name="T90" fmla="*/ 0 w 133"/>
                                <a:gd name="T91" fmla="*/ 15 h 32"/>
                                <a:gd name="T92" fmla="*/ 0 w 133"/>
                                <a:gd name="T93" fmla="*/ 11 h 32"/>
                                <a:gd name="T94" fmla="*/ 0 w 133"/>
                                <a:gd name="T95" fmla="*/ 8 h 32"/>
                                <a:gd name="T96" fmla="*/ 1 w 133"/>
                                <a:gd name="T97" fmla="*/ 5 h 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32">
                                  <a:moveTo>
                                    <a:pt x="1" y="5"/>
                                  </a:moveTo>
                                  <a:lnTo>
                                    <a:pt x="8" y="4"/>
                                  </a:lnTo>
                                  <a:lnTo>
                                    <a:pt x="17" y="4"/>
                                  </a:lnTo>
                                  <a:lnTo>
                                    <a:pt x="24" y="3"/>
                                  </a:lnTo>
                                  <a:lnTo>
                                    <a:pt x="32" y="3"/>
                                  </a:lnTo>
                                  <a:lnTo>
                                    <a:pt x="40" y="3"/>
                                  </a:lnTo>
                                  <a:lnTo>
                                    <a:pt x="48" y="3"/>
                                  </a:lnTo>
                                  <a:lnTo>
                                    <a:pt x="57" y="2"/>
                                  </a:lnTo>
                                  <a:lnTo>
                                    <a:pt x="65" y="2"/>
                                  </a:lnTo>
                                  <a:lnTo>
                                    <a:pt x="73" y="2"/>
                                  </a:lnTo>
                                  <a:lnTo>
                                    <a:pt x="82" y="1"/>
                                  </a:lnTo>
                                  <a:lnTo>
                                    <a:pt x="90" y="1"/>
                                  </a:lnTo>
                                  <a:lnTo>
                                    <a:pt x="99" y="1"/>
                                  </a:lnTo>
                                  <a:lnTo>
                                    <a:pt x="107" y="0"/>
                                  </a:lnTo>
                                  <a:lnTo>
                                    <a:pt x="116" y="0"/>
                                  </a:lnTo>
                                  <a:lnTo>
                                    <a:pt x="125" y="0"/>
                                  </a:lnTo>
                                  <a:lnTo>
                                    <a:pt x="133" y="0"/>
                                  </a:lnTo>
                                  <a:lnTo>
                                    <a:pt x="133" y="3"/>
                                  </a:lnTo>
                                  <a:lnTo>
                                    <a:pt x="133" y="7"/>
                                  </a:lnTo>
                                  <a:lnTo>
                                    <a:pt x="133" y="11"/>
                                  </a:lnTo>
                                  <a:lnTo>
                                    <a:pt x="133" y="15"/>
                                  </a:lnTo>
                                  <a:lnTo>
                                    <a:pt x="133" y="18"/>
                                  </a:lnTo>
                                  <a:lnTo>
                                    <a:pt x="133" y="22"/>
                                  </a:lnTo>
                                  <a:lnTo>
                                    <a:pt x="133" y="26"/>
                                  </a:lnTo>
                                  <a:lnTo>
                                    <a:pt x="133" y="30"/>
                                  </a:lnTo>
                                  <a:lnTo>
                                    <a:pt x="124" y="30"/>
                                  </a:lnTo>
                                  <a:lnTo>
                                    <a:pt x="116" y="30"/>
                                  </a:lnTo>
                                  <a:lnTo>
                                    <a:pt x="107" y="30"/>
                                  </a:lnTo>
                                  <a:lnTo>
                                    <a:pt x="98" y="31"/>
                                  </a:lnTo>
                                  <a:lnTo>
                                    <a:pt x="90" y="31"/>
                                  </a:lnTo>
                                  <a:lnTo>
                                    <a:pt x="81" y="31"/>
                                  </a:lnTo>
                                  <a:lnTo>
                                    <a:pt x="73" y="31"/>
                                  </a:lnTo>
                                  <a:lnTo>
                                    <a:pt x="64" y="32"/>
                                  </a:lnTo>
                                  <a:lnTo>
                                    <a:pt x="56" y="32"/>
                                  </a:lnTo>
                                  <a:lnTo>
                                    <a:pt x="48" y="32"/>
                                  </a:lnTo>
                                  <a:lnTo>
                                    <a:pt x="40" y="32"/>
                                  </a:lnTo>
                                  <a:lnTo>
                                    <a:pt x="32" y="32"/>
                                  </a:lnTo>
                                  <a:lnTo>
                                    <a:pt x="24" y="32"/>
                                  </a:lnTo>
                                  <a:lnTo>
                                    <a:pt x="16" y="32"/>
                                  </a:lnTo>
                                  <a:lnTo>
                                    <a:pt x="8" y="32"/>
                                  </a:lnTo>
                                  <a:lnTo>
                                    <a:pt x="0" y="32"/>
                                  </a:lnTo>
                                  <a:lnTo>
                                    <a:pt x="0" y="29"/>
                                  </a:lnTo>
                                  <a:lnTo>
                                    <a:pt x="0" y="25"/>
                                  </a:lnTo>
                                  <a:lnTo>
                                    <a:pt x="0" y="22"/>
                                  </a:lnTo>
                                  <a:lnTo>
                                    <a:pt x="0" y="18"/>
                                  </a:lnTo>
                                  <a:lnTo>
                                    <a:pt x="0" y="15"/>
                                  </a:lnTo>
                                  <a:lnTo>
                                    <a:pt x="0" y="11"/>
                                  </a:lnTo>
                                  <a:lnTo>
                                    <a:pt x="0" y="8"/>
                                  </a:lnTo>
                                  <a:lnTo>
                                    <a:pt x="1" y="5"/>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0" name="Freeform 2854"/>
                          <wps:cNvSpPr>
                            <a:spLocks/>
                          </wps:cNvSpPr>
                          <wps:spPr bwMode="auto">
                            <a:xfrm>
                              <a:off x="1404" y="2491"/>
                              <a:ext cx="134" cy="30"/>
                            </a:xfrm>
                            <a:custGeom>
                              <a:avLst/>
                              <a:gdLst>
                                <a:gd name="T0" fmla="*/ 0 w 134"/>
                                <a:gd name="T1" fmla="*/ 0 h 30"/>
                                <a:gd name="T2" fmla="*/ 8 w 134"/>
                                <a:gd name="T3" fmla="*/ 0 h 30"/>
                                <a:gd name="T4" fmla="*/ 16 w 134"/>
                                <a:gd name="T5" fmla="*/ 0 h 30"/>
                                <a:gd name="T6" fmla="*/ 24 w 134"/>
                                <a:gd name="T7" fmla="*/ 0 h 30"/>
                                <a:gd name="T8" fmla="*/ 32 w 134"/>
                                <a:gd name="T9" fmla="*/ 0 h 30"/>
                                <a:gd name="T10" fmla="*/ 40 w 134"/>
                                <a:gd name="T11" fmla="*/ 0 h 30"/>
                                <a:gd name="T12" fmla="*/ 48 w 134"/>
                                <a:gd name="T13" fmla="*/ 0 h 30"/>
                                <a:gd name="T14" fmla="*/ 56 w 134"/>
                                <a:gd name="T15" fmla="*/ 0 h 30"/>
                                <a:gd name="T16" fmla="*/ 65 w 134"/>
                                <a:gd name="T17" fmla="*/ 0 h 30"/>
                                <a:gd name="T18" fmla="*/ 73 w 134"/>
                                <a:gd name="T19" fmla="*/ 0 h 30"/>
                                <a:gd name="T20" fmla="*/ 81 w 134"/>
                                <a:gd name="T21" fmla="*/ 0 h 30"/>
                                <a:gd name="T22" fmla="*/ 90 w 134"/>
                                <a:gd name="T23" fmla="*/ 0 h 30"/>
                                <a:gd name="T24" fmla="*/ 99 w 134"/>
                                <a:gd name="T25" fmla="*/ 0 h 30"/>
                                <a:gd name="T26" fmla="*/ 107 w 134"/>
                                <a:gd name="T27" fmla="*/ 0 h 30"/>
                                <a:gd name="T28" fmla="*/ 116 w 134"/>
                                <a:gd name="T29" fmla="*/ 0 h 30"/>
                                <a:gd name="T30" fmla="*/ 125 w 134"/>
                                <a:gd name="T31" fmla="*/ 0 h 30"/>
                                <a:gd name="T32" fmla="*/ 134 w 134"/>
                                <a:gd name="T33" fmla="*/ 0 h 30"/>
                                <a:gd name="T34" fmla="*/ 133 w 134"/>
                                <a:gd name="T35" fmla="*/ 3 h 30"/>
                                <a:gd name="T36" fmla="*/ 133 w 134"/>
                                <a:gd name="T37" fmla="*/ 7 h 30"/>
                                <a:gd name="T38" fmla="*/ 133 w 134"/>
                                <a:gd name="T39" fmla="*/ 11 h 30"/>
                                <a:gd name="T40" fmla="*/ 133 w 134"/>
                                <a:gd name="T41" fmla="*/ 15 h 30"/>
                                <a:gd name="T42" fmla="*/ 133 w 134"/>
                                <a:gd name="T43" fmla="*/ 18 h 30"/>
                                <a:gd name="T44" fmla="*/ 133 w 134"/>
                                <a:gd name="T45" fmla="*/ 22 h 30"/>
                                <a:gd name="T46" fmla="*/ 133 w 134"/>
                                <a:gd name="T47" fmla="*/ 26 h 30"/>
                                <a:gd name="T48" fmla="*/ 133 w 134"/>
                                <a:gd name="T49" fmla="*/ 30 h 30"/>
                                <a:gd name="T50" fmla="*/ 124 w 134"/>
                                <a:gd name="T51" fmla="*/ 30 h 30"/>
                                <a:gd name="T52" fmla="*/ 116 w 134"/>
                                <a:gd name="T53" fmla="*/ 30 h 30"/>
                                <a:gd name="T54" fmla="*/ 107 w 134"/>
                                <a:gd name="T55" fmla="*/ 30 h 30"/>
                                <a:gd name="T56" fmla="*/ 98 w 134"/>
                                <a:gd name="T57" fmla="*/ 30 h 30"/>
                                <a:gd name="T58" fmla="*/ 89 w 134"/>
                                <a:gd name="T59" fmla="*/ 29 h 30"/>
                                <a:gd name="T60" fmla="*/ 81 w 134"/>
                                <a:gd name="T61" fmla="*/ 29 h 30"/>
                                <a:gd name="T62" fmla="*/ 73 w 134"/>
                                <a:gd name="T63" fmla="*/ 29 h 30"/>
                                <a:gd name="T64" fmla="*/ 64 w 134"/>
                                <a:gd name="T65" fmla="*/ 29 h 30"/>
                                <a:gd name="T66" fmla="*/ 56 w 134"/>
                                <a:gd name="T67" fmla="*/ 29 h 30"/>
                                <a:gd name="T68" fmla="*/ 48 w 134"/>
                                <a:gd name="T69" fmla="*/ 29 h 30"/>
                                <a:gd name="T70" fmla="*/ 40 w 134"/>
                                <a:gd name="T71" fmla="*/ 29 h 30"/>
                                <a:gd name="T72" fmla="*/ 32 w 134"/>
                                <a:gd name="T73" fmla="*/ 29 h 30"/>
                                <a:gd name="T74" fmla="*/ 24 w 134"/>
                                <a:gd name="T75" fmla="*/ 28 h 30"/>
                                <a:gd name="T76" fmla="*/ 16 w 134"/>
                                <a:gd name="T77" fmla="*/ 28 h 30"/>
                                <a:gd name="T78" fmla="*/ 8 w 134"/>
                                <a:gd name="T79" fmla="*/ 28 h 30"/>
                                <a:gd name="T80" fmla="*/ 0 w 134"/>
                                <a:gd name="T81" fmla="*/ 28 h 30"/>
                                <a:gd name="T82" fmla="*/ 0 w 134"/>
                                <a:gd name="T83" fmla="*/ 24 h 30"/>
                                <a:gd name="T84" fmla="*/ 0 w 134"/>
                                <a:gd name="T85" fmla="*/ 21 h 30"/>
                                <a:gd name="T86" fmla="*/ 0 w 134"/>
                                <a:gd name="T87" fmla="*/ 17 h 30"/>
                                <a:gd name="T88" fmla="*/ 0 w 134"/>
                                <a:gd name="T89" fmla="*/ 14 h 30"/>
                                <a:gd name="T90" fmla="*/ 0 w 134"/>
                                <a:gd name="T91" fmla="*/ 10 h 30"/>
                                <a:gd name="T92" fmla="*/ 0 w 134"/>
                                <a:gd name="T93" fmla="*/ 7 h 30"/>
                                <a:gd name="T94" fmla="*/ 0 w 134"/>
                                <a:gd name="T95" fmla="*/ 3 h 30"/>
                                <a:gd name="T96" fmla="*/ 0 w 134"/>
                                <a:gd name="T97" fmla="*/ 0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4" h="30">
                                  <a:moveTo>
                                    <a:pt x="0" y="0"/>
                                  </a:moveTo>
                                  <a:lnTo>
                                    <a:pt x="8" y="0"/>
                                  </a:lnTo>
                                  <a:lnTo>
                                    <a:pt x="16" y="0"/>
                                  </a:lnTo>
                                  <a:lnTo>
                                    <a:pt x="24" y="0"/>
                                  </a:lnTo>
                                  <a:lnTo>
                                    <a:pt x="32" y="0"/>
                                  </a:lnTo>
                                  <a:lnTo>
                                    <a:pt x="40" y="0"/>
                                  </a:lnTo>
                                  <a:lnTo>
                                    <a:pt x="48" y="0"/>
                                  </a:lnTo>
                                  <a:lnTo>
                                    <a:pt x="56" y="0"/>
                                  </a:lnTo>
                                  <a:lnTo>
                                    <a:pt x="65" y="0"/>
                                  </a:lnTo>
                                  <a:lnTo>
                                    <a:pt x="73" y="0"/>
                                  </a:lnTo>
                                  <a:lnTo>
                                    <a:pt x="81" y="0"/>
                                  </a:lnTo>
                                  <a:lnTo>
                                    <a:pt x="90" y="0"/>
                                  </a:lnTo>
                                  <a:lnTo>
                                    <a:pt x="99" y="0"/>
                                  </a:lnTo>
                                  <a:lnTo>
                                    <a:pt x="107" y="0"/>
                                  </a:lnTo>
                                  <a:lnTo>
                                    <a:pt x="116" y="0"/>
                                  </a:lnTo>
                                  <a:lnTo>
                                    <a:pt x="125" y="0"/>
                                  </a:lnTo>
                                  <a:lnTo>
                                    <a:pt x="134" y="0"/>
                                  </a:lnTo>
                                  <a:lnTo>
                                    <a:pt x="133" y="3"/>
                                  </a:lnTo>
                                  <a:lnTo>
                                    <a:pt x="133" y="7"/>
                                  </a:lnTo>
                                  <a:lnTo>
                                    <a:pt x="133" y="11"/>
                                  </a:lnTo>
                                  <a:lnTo>
                                    <a:pt x="133" y="15"/>
                                  </a:lnTo>
                                  <a:lnTo>
                                    <a:pt x="133" y="18"/>
                                  </a:lnTo>
                                  <a:lnTo>
                                    <a:pt x="133" y="22"/>
                                  </a:lnTo>
                                  <a:lnTo>
                                    <a:pt x="133" y="26"/>
                                  </a:lnTo>
                                  <a:lnTo>
                                    <a:pt x="133" y="30"/>
                                  </a:lnTo>
                                  <a:lnTo>
                                    <a:pt x="124" y="30"/>
                                  </a:lnTo>
                                  <a:lnTo>
                                    <a:pt x="116" y="30"/>
                                  </a:lnTo>
                                  <a:lnTo>
                                    <a:pt x="107" y="30"/>
                                  </a:lnTo>
                                  <a:lnTo>
                                    <a:pt x="98" y="30"/>
                                  </a:lnTo>
                                  <a:lnTo>
                                    <a:pt x="89" y="29"/>
                                  </a:lnTo>
                                  <a:lnTo>
                                    <a:pt x="81" y="29"/>
                                  </a:lnTo>
                                  <a:lnTo>
                                    <a:pt x="73" y="29"/>
                                  </a:lnTo>
                                  <a:lnTo>
                                    <a:pt x="64" y="29"/>
                                  </a:lnTo>
                                  <a:lnTo>
                                    <a:pt x="56" y="29"/>
                                  </a:lnTo>
                                  <a:lnTo>
                                    <a:pt x="48" y="29"/>
                                  </a:lnTo>
                                  <a:lnTo>
                                    <a:pt x="40" y="29"/>
                                  </a:lnTo>
                                  <a:lnTo>
                                    <a:pt x="32" y="29"/>
                                  </a:lnTo>
                                  <a:lnTo>
                                    <a:pt x="24" y="28"/>
                                  </a:lnTo>
                                  <a:lnTo>
                                    <a:pt x="16" y="28"/>
                                  </a:lnTo>
                                  <a:lnTo>
                                    <a:pt x="8" y="28"/>
                                  </a:lnTo>
                                  <a:lnTo>
                                    <a:pt x="0" y="28"/>
                                  </a:lnTo>
                                  <a:lnTo>
                                    <a:pt x="0" y="24"/>
                                  </a:lnTo>
                                  <a:lnTo>
                                    <a:pt x="0" y="21"/>
                                  </a:lnTo>
                                  <a:lnTo>
                                    <a:pt x="0" y="17"/>
                                  </a:lnTo>
                                  <a:lnTo>
                                    <a:pt x="0" y="14"/>
                                  </a:lnTo>
                                  <a:lnTo>
                                    <a:pt x="0" y="10"/>
                                  </a:lnTo>
                                  <a:lnTo>
                                    <a:pt x="0" y="7"/>
                                  </a:lnTo>
                                  <a:lnTo>
                                    <a:pt x="0" y="3"/>
                                  </a:lnTo>
                                  <a:lnTo>
                                    <a:pt x="0" y="0"/>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1" name="Freeform 2855"/>
                          <wps:cNvSpPr>
                            <a:spLocks/>
                          </wps:cNvSpPr>
                          <wps:spPr bwMode="auto">
                            <a:xfrm>
                              <a:off x="1403" y="2549"/>
                              <a:ext cx="134" cy="34"/>
                            </a:xfrm>
                            <a:custGeom>
                              <a:avLst/>
                              <a:gdLst>
                                <a:gd name="T0" fmla="*/ 1 w 134"/>
                                <a:gd name="T1" fmla="*/ 0 h 34"/>
                                <a:gd name="T2" fmla="*/ 8 w 134"/>
                                <a:gd name="T3" fmla="*/ 0 h 34"/>
                                <a:gd name="T4" fmla="*/ 16 w 134"/>
                                <a:gd name="T5" fmla="*/ 0 h 34"/>
                                <a:gd name="T6" fmla="*/ 24 w 134"/>
                                <a:gd name="T7" fmla="*/ 0 h 34"/>
                                <a:gd name="T8" fmla="*/ 32 w 134"/>
                                <a:gd name="T9" fmla="*/ 1 h 34"/>
                                <a:gd name="T10" fmla="*/ 40 w 134"/>
                                <a:gd name="T11" fmla="*/ 1 h 34"/>
                                <a:gd name="T12" fmla="*/ 48 w 134"/>
                                <a:gd name="T13" fmla="*/ 1 h 34"/>
                                <a:gd name="T14" fmla="*/ 56 w 134"/>
                                <a:gd name="T15" fmla="*/ 1 h 34"/>
                                <a:gd name="T16" fmla="*/ 65 w 134"/>
                                <a:gd name="T17" fmla="*/ 2 h 34"/>
                                <a:gd name="T18" fmla="*/ 73 w 134"/>
                                <a:gd name="T19" fmla="*/ 2 h 34"/>
                                <a:gd name="T20" fmla="*/ 82 w 134"/>
                                <a:gd name="T21" fmla="*/ 2 h 34"/>
                                <a:gd name="T22" fmla="*/ 90 w 134"/>
                                <a:gd name="T23" fmla="*/ 2 h 34"/>
                                <a:gd name="T24" fmla="*/ 99 w 134"/>
                                <a:gd name="T25" fmla="*/ 3 h 34"/>
                                <a:gd name="T26" fmla="*/ 107 w 134"/>
                                <a:gd name="T27" fmla="*/ 3 h 34"/>
                                <a:gd name="T28" fmla="*/ 116 w 134"/>
                                <a:gd name="T29" fmla="*/ 3 h 34"/>
                                <a:gd name="T30" fmla="*/ 125 w 134"/>
                                <a:gd name="T31" fmla="*/ 3 h 34"/>
                                <a:gd name="T32" fmla="*/ 134 w 134"/>
                                <a:gd name="T33" fmla="*/ 4 h 34"/>
                                <a:gd name="T34" fmla="*/ 134 w 134"/>
                                <a:gd name="T35" fmla="*/ 7 h 34"/>
                                <a:gd name="T36" fmla="*/ 134 w 134"/>
                                <a:gd name="T37" fmla="*/ 11 h 34"/>
                                <a:gd name="T38" fmla="*/ 134 w 134"/>
                                <a:gd name="T39" fmla="*/ 15 h 34"/>
                                <a:gd name="T40" fmla="*/ 134 w 134"/>
                                <a:gd name="T41" fmla="*/ 19 h 34"/>
                                <a:gd name="T42" fmla="*/ 133 w 134"/>
                                <a:gd name="T43" fmla="*/ 23 h 34"/>
                                <a:gd name="T44" fmla="*/ 133 w 134"/>
                                <a:gd name="T45" fmla="*/ 26 h 34"/>
                                <a:gd name="T46" fmla="*/ 133 w 134"/>
                                <a:gd name="T47" fmla="*/ 30 h 34"/>
                                <a:gd name="T48" fmla="*/ 133 w 134"/>
                                <a:gd name="T49" fmla="*/ 34 h 34"/>
                                <a:gd name="T50" fmla="*/ 124 w 134"/>
                                <a:gd name="T51" fmla="*/ 34 h 34"/>
                                <a:gd name="T52" fmla="*/ 116 w 134"/>
                                <a:gd name="T53" fmla="*/ 33 h 34"/>
                                <a:gd name="T54" fmla="*/ 107 w 134"/>
                                <a:gd name="T55" fmla="*/ 33 h 34"/>
                                <a:gd name="T56" fmla="*/ 98 w 134"/>
                                <a:gd name="T57" fmla="*/ 33 h 34"/>
                                <a:gd name="T58" fmla="*/ 90 w 134"/>
                                <a:gd name="T59" fmla="*/ 32 h 34"/>
                                <a:gd name="T60" fmla="*/ 81 w 134"/>
                                <a:gd name="T61" fmla="*/ 32 h 34"/>
                                <a:gd name="T62" fmla="*/ 73 w 134"/>
                                <a:gd name="T63" fmla="*/ 31 h 34"/>
                                <a:gd name="T64" fmla="*/ 65 w 134"/>
                                <a:gd name="T65" fmla="*/ 31 h 34"/>
                                <a:gd name="T66" fmla="*/ 56 w 134"/>
                                <a:gd name="T67" fmla="*/ 31 h 34"/>
                                <a:gd name="T68" fmla="*/ 48 w 134"/>
                                <a:gd name="T69" fmla="*/ 30 h 34"/>
                                <a:gd name="T70" fmla="*/ 40 w 134"/>
                                <a:gd name="T71" fmla="*/ 30 h 34"/>
                                <a:gd name="T72" fmla="*/ 32 w 134"/>
                                <a:gd name="T73" fmla="*/ 30 h 34"/>
                                <a:gd name="T74" fmla="*/ 24 w 134"/>
                                <a:gd name="T75" fmla="*/ 29 h 34"/>
                                <a:gd name="T76" fmla="*/ 16 w 134"/>
                                <a:gd name="T77" fmla="*/ 29 h 34"/>
                                <a:gd name="T78" fmla="*/ 8 w 134"/>
                                <a:gd name="T79" fmla="*/ 28 h 34"/>
                                <a:gd name="T80" fmla="*/ 0 w 134"/>
                                <a:gd name="T81" fmla="*/ 28 h 34"/>
                                <a:gd name="T82" fmla="*/ 0 w 134"/>
                                <a:gd name="T83" fmla="*/ 25 h 34"/>
                                <a:gd name="T84" fmla="*/ 0 w 134"/>
                                <a:gd name="T85" fmla="*/ 21 h 34"/>
                                <a:gd name="T86" fmla="*/ 0 w 134"/>
                                <a:gd name="T87" fmla="*/ 17 h 34"/>
                                <a:gd name="T88" fmla="*/ 0 w 134"/>
                                <a:gd name="T89" fmla="*/ 14 h 34"/>
                                <a:gd name="T90" fmla="*/ 0 w 134"/>
                                <a:gd name="T91" fmla="*/ 10 h 34"/>
                                <a:gd name="T92" fmla="*/ 0 w 134"/>
                                <a:gd name="T93" fmla="*/ 7 h 34"/>
                                <a:gd name="T94" fmla="*/ 0 w 134"/>
                                <a:gd name="T95" fmla="*/ 3 h 34"/>
                                <a:gd name="T96" fmla="*/ 1 w 134"/>
                                <a:gd name="T97" fmla="*/ 0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4" h="34">
                                  <a:moveTo>
                                    <a:pt x="1" y="0"/>
                                  </a:moveTo>
                                  <a:lnTo>
                                    <a:pt x="8" y="0"/>
                                  </a:lnTo>
                                  <a:lnTo>
                                    <a:pt x="16" y="0"/>
                                  </a:lnTo>
                                  <a:lnTo>
                                    <a:pt x="24" y="0"/>
                                  </a:lnTo>
                                  <a:lnTo>
                                    <a:pt x="32" y="1"/>
                                  </a:lnTo>
                                  <a:lnTo>
                                    <a:pt x="40" y="1"/>
                                  </a:lnTo>
                                  <a:lnTo>
                                    <a:pt x="48" y="1"/>
                                  </a:lnTo>
                                  <a:lnTo>
                                    <a:pt x="56" y="1"/>
                                  </a:lnTo>
                                  <a:lnTo>
                                    <a:pt x="65" y="2"/>
                                  </a:lnTo>
                                  <a:lnTo>
                                    <a:pt x="73" y="2"/>
                                  </a:lnTo>
                                  <a:lnTo>
                                    <a:pt x="82" y="2"/>
                                  </a:lnTo>
                                  <a:lnTo>
                                    <a:pt x="90" y="2"/>
                                  </a:lnTo>
                                  <a:lnTo>
                                    <a:pt x="99" y="3"/>
                                  </a:lnTo>
                                  <a:lnTo>
                                    <a:pt x="107" y="3"/>
                                  </a:lnTo>
                                  <a:lnTo>
                                    <a:pt x="116" y="3"/>
                                  </a:lnTo>
                                  <a:lnTo>
                                    <a:pt x="125" y="3"/>
                                  </a:lnTo>
                                  <a:lnTo>
                                    <a:pt x="134" y="4"/>
                                  </a:lnTo>
                                  <a:lnTo>
                                    <a:pt x="134" y="7"/>
                                  </a:lnTo>
                                  <a:lnTo>
                                    <a:pt x="134" y="11"/>
                                  </a:lnTo>
                                  <a:lnTo>
                                    <a:pt x="134" y="15"/>
                                  </a:lnTo>
                                  <a:lnTo>
                                    <a:pt x="134" y="19"/>
                                  </a:lnTo>
                                  <a:lnTo>
                                    <a:pt x="133" y="23"/>
                                  </a:lnTo>
                                  <a:lnTo>
                                    <a:pt x="133" y="26"/>
                                  </a:lnTo>
                                  <a:lnTo>
                                    <a:pt x="133" y="30"/>
                                  </a:lnTo>
                                  <a:lnTo>
                                    <a:pt x="133" y="34"/>
                                  </a:lnTo>
                                  <a:lnTo>
                                    <a:pt x="124" y="34"/>
                                  </a:lnTo>
                                  <a:lnTo>
                                    <a:pt x="116" y="33"/>
                                  </a:lnTo>
                                  <a:lnTo>
                                    <a:pt x="107" y="33"/>
                                  </a:lnTo>
                                  <a:lnTo>
                                    <a:pt x="98" y="33"/>
                                  </a:lnTo>
                                  <a:lnTo>
                                    <a:pt x="90" y="32"/>
                                  </a:lnTo>
                                  <a:lnTo>
                                    <a:pt x="81" y="32"/>
                                  </a:lnTo>
                                  <a:lnTo>
                                    <a:pt x="73" y="31"/>
                                  </a:lnTo>
                                  <a:lnTo>
                                    <a:pt x="65" y="31"/>
                                  </a:lnTo>
                                  <a:lnTo>
                                    <a:pt x="56" y="31"/>
                                  </a:lnTo>
                                  <a:lnTo>
                                    <a:pt x="48" y="30"/>
                                  </a:lnTo>
                                  <a:lnTo>
                                    <a:pt x="40" y="30"/>
                                  </a:lnTo>
                                  <a:lnTo>
                                    <a:pt x="32" y="30"/>
                                  </a:lnTo>
                                  <a:lnTo>
                                    <a:pt x="24" y="29"/>
                                  </a:lnTo>
                                  <a:lnTo>
                                    <a:pt x="16" y="29"/>
                                  </a:lnTo>
                                  <a:lnTo>
                                    <a:pt x="8" y="28"/>
                                  </a:lnTo>
                                  <a:lnTo>
                                    <a:pt x="0" y="28"/>
                                  </a:lnTo>
                                  <a:lnTo>
                                    <a:pt x="0" y="25"/>
                                  </a:lnTo>
                                  <a:lnTo>
                                    <a:pt x="0" y="21"/>
                                  </a:lnTo>
                                  <a:lnTo>
                                    <a:pt x="0" y="17"/>
                                  </a:lnTo>
                                  <a:lnTo>
                                    <a:pt x="0" y="14"/>
                                  </a:lnTo>
                                  <a:lnTo>
                                    <a:pt x="0" y="10"/>
                                  </a:lnTo>
                                  <a:lnTo>
                                    <a:pt x="0" y="7"/>
                                  </a:lnTo>
                                  <a:lnTo>
                                    <a:pt x="0" y="3"/>
                                  </a:lnTo>
                                  <a:lnTo>
                                    <a:pt x="1" y="0"/>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2" name="Freeform 2856"/>
                          <wps:cNvSpPr>
                            <a:spLocks/>
                          </wps:cNvSpPr>
                          <wps:spPr bwMode="auto">
                            <a:xfrm>
                              <a:off x="1402" y="2607"/>
                              <a:ext cx="134" cy="32"/>
                            </a:xfrm>
                            <a:custGeom>
                              <a:avLst/>
                              <a:gdLst>
                                <a:gd name="T0" fmla="*/ 1 w 134"/>
                                <a:gd name="T1" fmla="*/ 0 h 32"/>
                                <a:gd name="T2" fmla="*/ 8 w 134"/>
                                <a:gd name="T3" fmla="*/ 0 h 32"/>
                                <a:gd name="T4" fmla="*/ 16 w 134"/>
                                <a:gd name="T5" fmla="*/ 1 h 32"/>
                                <a:gd name="T6" fmla="*/ 24 w 134"/>
                                <a:gd name="T7" fmla="*/ 1 h 32"/>
                                <a:gd name="T8" fmla="*/ 32 w 134"/>
                                <a:gd name="T9" fmla="*/ 2 h 32"/>
                                <a:gd name="T10" fmla="*/ 40 w 134"/>
                                <a:gd name="T11" fmla="*/ 2 h 32"/>
                                <a:gd name="T12" fmla="*/ 48 w 134"/>
                                <a:gd name="T13" fmla="*/ 3 h 32"/>
                                <a:gd name="T14" fmla="*/ 56 w 134"/>
                                <a:gd name="T15" fmla="*/ 3 h 32"/>
                                <a:gd name="T16" fmla="*/ 65 w 134"/>
                                <a:gd name="T17" fmla="*/ 4 h 32"/>
                                <a:gd name="T18" fmla="*/ 73 w 134"/>
                                <a:gd name="T19" fmla="*/ 4 h 32"/>
                                <a:gd name="T20" fmla="*/ 82 w 134"/>
                                <a:gd name="T21" fmla="*/ 5 h 32"/>
                                <a:gd name="T22" fmla="*/ 90 w 134"/>
                                <a:gd name="T23" fmla="*/ 5 h 32"/>
                                <a:gd name="T24" fmla="*/ 99 w 134"/>
                                <a:gd name="T25" fmla="*/ 6 h 32"/>
                                <a:gd name="T26" fmla="*/ 108 w 134"/>
                                <a:gd name="T27" fmla="*/ 6 h 32"/>
                                <a:gd name="T28" fmla="*/ 116 w 134"/>
                                <a:gd name="T29" fmla="*/ 7 h 32"/>
                                <a:gd name="T30" fmla="*/ 125 w 134"/>
                                <a:gd name="T31" fmla="*/ 7 h 32"/>
                                <a:gd name="T32" fmla="*/ 134 w 134"/>
                                <a:gd name="T33" fmla="*/ 8 h 32"/>
                                <a:gd name="T34" fmla="*/ 134 w 134"/>
                                <a:gd name="T35" fmla="*/ 11 h 32"/>
                                <a:gd name="T36" fmla="*/ 134 w 134"/>
                                <a:gd name="T37" fmla="*/ 14 h 32"/>
                                <a:gd name="T38" fmla="*/ 134 w 134"/>
                                <a:gd name="T39" fmla="*/ 17 h 32"/>
                                <a:gd name="T40" fmla="*/ 134 w 134"/>
                                <a:gd name="T41" fmla="*/ 20 h 32"/>
                                <a:gd name="T42" fmla="*/ 134 w 134"/>
                                <a:gd name="T43" fmla="*/ 23 h 32"/>
                                <a:gd name="T44" fmla="*/ 134 w 134"/>
                                <a:gd name="T45" fmla="*/ 26 h 32"/>
                                <a:gd name="T46" fmla="*/ 134 w 134"/>
                                <a:gd name="T47" fmla="*/ 29 h 32"/>
                                <a:gd name="T48" fmla="*/ 134 w 134"/>
                                <a:gd name="T49" fmla="*/ 32 h 32"/>
                                <a:gd name="T50" fmla="*/ 125 w 134"/>
                                <a:gd name="T51" fmla="*/ 31 h 32"/>
                                <a:gd name="T52" fmla="*/ 116 w 134"/>
                                <a:gd name="T53" fmla="*/ 31 h 32"/>
                                <a:gd name="T54" fmla="*/ 107 w 134"/>
                                <a:gd name="T55" fmla="*/ 30 h 32"/>
                                <a:gd name="T56" fmla="*/ 98 w 134"/>
                                <a:gd name="T57" fmla="*/ 29 h 32"/>
                                <a:gd name="T58" fmla="*/ 90 w 134"/>
                                <a:gd name="T59" fmla="*/ 28 h 32"/>
                                <a:gd name="T60" fmla="*/ 81 w 134"/>
                                <a:gd name="T61" fmla="*/ 28 h 32"/>
                                <a:gd name="T62" fmla="*/ 73 w 134"/>
                                <a:gd name="T63" fmla="*/ 27 h 32"/>
                                <a:gd name="T64" fmla="*/ 64 w 134"/>
                                <a:gd name="T65" fmla="*/ 27 h 32"/>
                                <a:gd name="T66" fmla="*/ 56 w 134"/>
                                <a:gd name="T67" fmla="*/ 26 h 32"/>
                                <a:gd name="T68" fmla="*/ 48 w 134"/>
                                <a:gd name="T69" fmla="*/ 26 h 32"/>
                                <a:gd name="T70" fmla="*/ 40 w 134"/>
                                <a:gd name="T71" fmla="*/ 25 h 32"/>
                                <a:gd name="T72" fmla="*/ 32 w 134"/>
                                <a:gd name="T73" fmla="*/ 25 h 32"/>
                                <a:gd name="T74" fmla="*/ 24 w 134"/>
                                <a:gd name="T75" fmla="*/ 24 h 32"/>
                                <a:gd name="T76" fmla="*/ 16 w 134"/>
                                <a:gd name="T77" fmla="*/ 23 h 32"/>
                                <a:gd name="T78" fmla="*/ 8 w 134"/>
                                <a:gd name="T79" fmla="*/ 22 h 32"/>
                                <a:gd name="T80" fmla="*/ 0 w 134"/>
                                <a:gd name="T81" fmla="*/ 22 h 32"/>
                                <a:gd name="T82" fmla="*/ 0 w 134"/>
                                <a:gd name="T83" fmla="*/ 19 h 32"/>
                                <a:gd name="T84" fmla="*/ 0 w 134"/>
                                <a:gd name="T85" fmla="*/ 16 h 32"/>
                                <a:gd name="T86" fmla="*/ 0 w 134"/>
                                <a:gd name="T87" fmla="*/ 13 h 32"/>
                                <a:gd name="T88" fmla="*/ 0 w 134"/>
                                <a:gd name="T89" fmla="*/ 11 h 32"/>
                                <a:gd name="T90" fmla="*/ 0 w 134"/>
                                <a:gd name="T91" fmla="*/ 8 h 32"/>
                                <a:gd name="T92" fmla="*/ 0 w 134"/>
                                <a:gd name="T93" fmla="*/ 5 h 32"/>
                                <a:gd name="T94" fmla="*/ 0 w 134"/>
                                <a:gd name="T95" fmla="*/ 3 h 32"/>
                                <a:gd name="T96" fmla="*/ 1 w 134"/>
                                <a:gd name="T97" fmla="*/ 0 h 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4" h="32">
                                  <a:moveTo>
                                    <a:pt x="1" y="0"/>
                                  </a:moveTo>
                                  <a:lnTo>
                                    <a:pt x="8" y="0"/>
                                  </a:lnTo>
                                  <a:lnTo>
                                    <a:pt x="16" y="1"/>
                                  </a:lnTo>
                                  <a:lnTo>
                                    <a:pt x="24" y="1"/>
                                  </a:lnTo>
                                  <a:lnTo>
                                    <a:pt x="32" y="2"/>
                                  </a:lnTo>
                                  <a:lnTo>
                                    <a:pt x="40" y="2"/>
                                  </a:lnTo>
                                  <a:lnTo>
                                    <a:pt x="48" y="3"/>
                                  </a:lnTo>
                                  <a:lnTo>
                                    <a:pt x="56" y="3"/>
                                  </a:lnTo>
                                  <a:lnTo>
                                    <a:pt x="65" y="4"/>
                                  </a:lnTo>
                                  <a:lnTo>
                                    <a:pt x="73" y="4"/>
                                  </a:lnTo>
                                  <a:lnTo>
                                    <a:pt x="82" y="5"/>
                                  </a:lnTo>
                                  <a:lnTo>
                                    <a:pt x="90" y="5"/>
                                  </a:lnTo>
                                  <a:lnTo>
                                    <a:pt x="99" y="6"/>
                                  </a:lnTo>
                                  <a:lnTo>
                                    <a:pt x="108" y="6"/>
                                  </a:lnTo>
                                  <a:lnTo>
                                    <a:pt x="116" y="7"/>
                                  </a:lnTo>
                                  <a:lnTo>
                                    <a:pt x="125" y="7"/>
                                  </a:lnTo>
                                  <a:lnTo>
                                    <a:pt x="134" y="8"/>
                                  </a:lnTo>
                                  <a:lnTo>
                                    <a:pt x="134" y="11"/>
                                  </a:lnTo>
                                  <a:lnTo>
                                    <a:pt x="134" y="14"/>
                                  </a:lnTo>
                                  <a:lnTo>
                                    <a:pt x="134" y="17"/>
                                  </a:lnTo>
                                  <a:lnTo>
                                    <a:pt x="134" y="20"/>
                                  </a:lnTo>
                                  <a:lnTo>
                                    <a:pt x="134" y="23"/>
                                  </a:lnTo>
                                  <a:lnTo>
                                    <a:pt x="134" y="26"/>
                                  </a:lnTo>
                                  <a:lnTo>
                                    <a:pt x="134" y="29"/>
                                  </a:lnTo>
                                  <a:lnTo>
                                    <a:pt x="134" y="32"/>
                                  </a:lnTo>
                                  <a:lnTo>
                                    <a:pt x="125" y="31"/>
                                  </a:lnTo>
                                  <a:lnTo>
                                    <a:pt x="116" y="31"/>
                                  </a:lnTo>
                                  <a:lnTo>
                                    <a:pt x="107" y="30"/>
                                  </a:lnTo>
                                  <a:lnTo>
                                    <a:pt x="98" y="29"/>
                                  </a:lnTo>
                                  <a:lnTo>
                                    <a:pt x="90" y="28"/>
                                  </a:lnTo>
                                  <a:lnTo>
                                    <a:pt x="81" y="28"/>
                                  </a:lnTo>
                                  <a:lnTo>
                                    <a:pt x="73" y="27"/>
                                  </a:lnTo>
                                  <a:lnTo>
                                    <a:pt x="64" y="27"/>
                                  </a:lnTo>
                                  <a:lnTo>
                                    <a:pt x="56" y="26"/>
                                  </a:lnTo>
                                  <a:lnTo>
                                    <a:pt x="48" y="26"/>
                                  </a:lnTo>
                                  <a:lnTo>
                                    <a:pt x="40" y="25"/>
                                  </a:lnTo>
                                  <a:lnTo>
                                    <a:pt x="32" y="25"/>
                                  </a:lnTo>
                                  <a:lnTo>
                                    <a:pt x="24" y="24"/>
                                  </a:lnTo>
                                  <a:lnTo>
                                    <a:pt x="16" y="23"/>
                                  </a:lnTo>
                                  <a:lnTo>
                                    <a:pt x="8" y="22"/>
                                  </a:lnTo>
                                  <a:lnTo>
                                    <a:pt x="0" y="22"/>
                                  </a:lnTo>
                                  <a:lnTo>
                                    <a:pt x="0" y="19"/>
                                  </a:lnTo>
                                  <a:lnTo>
                                    <a:pt x="0" y="16"/>
                                  </a:lnTo>
                                  <a:lnTo>
                                    <a:pt x="0" y="13"/>
                                  </a:lnTo>
                                  <a:lnTo>
                                    <a:pt x="0" y="11"/>
                                  </a:lnTo>
                                  <a:lnTo>
                                    <a:pt x="0" y="8"/>
                                  </a:lnTo>
                                  <a:lnTo>
                                    <a:pt x="0" y="5"/>
                                  </a:lnTo>
                                  <a:lnTo>
                                    <a:pt x="0" y="3"/>
                                  </a:lnTo>
                                  <a:lnTo>
                                    <a:pt x="1" y="0"/>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3" name="Freeform 2857"/>
                          <wps:cNvSpPr>
                            <a:spLocks/>
                          </wps:cNvSpPr>
                          <wps:spPr bwMode="auto">
                            <a:xfrm>
                              <a:off x="1404" y="2489"/>
                              <a:ext cx="134" cy="24"/>
                            </a:xfrm>
                            <a:custGeom>
                              <a:avLst/>
                              <a:gdLst>
                                <a:gd name="T0" fmla="*/ 1 w 134"/>
                                <a:gd name="T1" fmla="*/ 1 h 24"/>
                                <a:gd name="T2" fmla="*/ 8 w 134"/>
                                <a:gd name="T3" fmla="*/ 0 h 24"/>
                                <a:gd name="T4" fmla="*/ 17 w 134"/>
                                <a:gd name="T5" fmla="*/ 0 h 24"/>
                                <a:gd name="T6" fmla="*/ 24 w 134"/>
                                <a:gd name="T7" fmla="*/ 0 h 24"/>
                                <a:gd name="T8" fmla="*/ 32 w 134"/>
                                <a:gd name="T9" fmla="*/ 0 h 24"/>
                                <a:gd name="T10" fmla="*/ 40 w 134"/>
                                <a:gd name="T11" fmla="*/ 0 h 24"/>
                                <a:gd name="T12" fmla="*/ 48 w 134"/>
                                <a:gd name="T13" fmla="*/ 0 h 24"/>
                                <a:gd name="T14" fmla="*/ 56 w 134"/>
                                <a:gd name="T15" fmla="*/ 0 h 24"/>
                                <a:gd name="T16" fmla="*/ 65 w 134"/>
                                <a:gd name="T17" fmla="*/ 0 h 24"/>
                                <a:gd name="T18" fmla="*/ 73 w 134"/>
                                <a:gd name="T19" fmla="*/ 0 h 24"/>
                                <a:gd name="T20" fmla="*/ 82 w 134"/>
                                <a:gd name="T21" fmla="*/ 0 h 24"/>
                                <a:gd name="T22" fmla="*/ 90 w 134"/>
                                <a:gd name="T23" fmla="*/ 0 h 24"/>
                                <a:gd name="T24" fmla="*/ 99 w 134"/>
                                <a:gd name="T25" fmla="*/ 0 h 24"/>
                                <a:gd name="T26" fmla="*/ 107 w 134"/>
                                <a:gd name="T27" fmla="*/ 0 h 24"/>
                                <a:gd name="T28" fmla="*/ 116 w 134"/>
                                <a:gd name="T29" fmla="*/ 0 h 24"/>
                                <a:gd name="T30" fmla="*/ 125 w 134"/>
                                <a:gd name="T31" fmla="*/ 0 h 24"/>
                                <a:gd name="T32" fmla="*/ 134 w 134"/>
                                <a:gd name="T33" fmla="*/ 0 h 24"/>
                                <a:gd name="T34" fmla="*/ 133 w 134"/>
                                <a:gd name="T35" fmla="*/ 3 h 24"/>
                                <a:gd name="T36" fmla="*/ 133 w 134"/>
                                <a:gd name="T37" fmla="*/ 6 h 24"/>
                                <a:gd name="T38" fmla="*/ 133 w 134"/>
                                <a:gd name="T39" fmla="*/ 9 h 24"/>
                                <a:gd name="T40" fmla="*/ 133 w 134"/>
                                <a:gd name="T41" fmla="*/ 12 h 24"/>
                                <a:gd name="T42" fmla="*/ 133 w 134"/>
                                <a:gd name="T43" fmla="*/ 15 h 24"/>
                                <a:gd name="T44" fmla="*/ 133 w 134"/>
                                <a:gd name="T45" fmla="*/ 18 h 24"/>
                                <a:gd name="T46" fmla="*/ 133 w 134"/>
                                <a:gd name="T47" fmla="*/ 21 h 24"/>
                                <a:gd name="T48" fmla="*/ 133 w 134"/>
                                <a:gd name="T49" fmla="*/ 24 h 24"/>
                                <a:gd name="T50" fmla="*/ 124 w 134"/>
                                <a:gd name="T51" fmla="*/ 24 h 24"/>
                                <a:gd name="T52" fmla="*/ 116 w 134"/>
                                <a:gd name="T53" fmla="*/ 24 h 24"/>
                                <a:gd name="T54" fmla="*/ 107 w 134"/>
                                <a:gd name="T55" fmla="*/ 24 h 24"/>
                                <a:gd name="T56" fmla="*/ 98 w 134"/>
                                <a:gd name="T57" fmla="*/ 24 h 24"/>
                                <a:gd name="T58" fmla="*/ 90 w 134"/>
                                <a:gd name="T59" fmla="*/ 23 h 24"/>
                                <a:gd name="T60" fmla="*/ 81 w 134"/>
                                <a:gd name="T61" fmla="*/ 23 h 24"/>
                                <a:gd name="T62" fmla="*/ 73 w 134"/>
                                <a:gd name="T63" fmla="*/ 23 h 24"/>
                                <a:gd name="T64" fmla="*/ 65 w 134"/>
                                <a:gd name="T65" fmla="*/ 23 h 24"/>
                                <a:gd name="T66" fmla="*/ 56 w 134"/>
                                <a:gd name="T67" fmla="*/ 23 h 24"/>
                                <a:gd name="T68" fmla="*/ 48 w 134"/>
                                <a:gd name="T69" fmla="*/ 23 h 24"/>
                                <a:gd name="T70" fmla="*/ 40 w 134"/>
                                <a:gd name="T71" fmla="*/ 23 h 24"/>
                                <a:gd name="T72" fmla="*/ 32 w 134"/>
                                <a:gd name="T73" fmla="*/ 23 h 24"/>
                                <a:gd name="T74" fmla="*/ 24 w 134"/>
                                <a:gd name="T75" fmla="*/ 23 h 24"/>
                                <a:gd name="T76" fmla="*/ 16 w 134"/>
                                <a:gd name="T77" fmla="*/ 23 h 24"/>
                                <a:gd name="T78" fmla="*/ 8 w 134"/>
                                <a:gd name="T79" fmla="*/ 23 h 24"/>
                                <a:gd name="T80" fmla="*/ 0 w 134"/>
                                <a:gd name="T81" fmla="*/ 23 h 24"/>
                                <a:gd name="T82" fmla="*/ 0 w 134"/>
                                <a:gd name="T83" fmla="*/ 20 h 24"/>
                                <a:gd name="T84" fmla="*/ 0 w 134"/>
                                <a:gd name="T85" fmla="*/ 17 h 24"/>
                                <a:gd name="T86" fmla="*/ 0 w 134"/>
                                <a:gd name="T87" fmla="*/ 14 h 24"/>
                                <a:gd name="T88" fmla="*/ 0 w 134"/>
                                <a:gd name="T89" fmla="*/ 12 h 24"/>
                                <a:gd name="T90" fmla="*/ 0 w 134"/>
                                <a:gd name="T91" fmla="*/ 9 h 24"/>
                                <a:gd name="T92" fmla="*/ 0 w 134"/>
                                <a:gd name="T93" fmla="*/ 6 h 24"/>
                                <a:gd name="T94" fmla="*/ 1 w 134"/>
                                <a:gd name="T95" fmla="*/ 3 h 24"/>
                                <a:gd name="T96" fmla="*/ 1 w 134"/>
                                <a:gd name="T97" fmla="*/ 1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4" h="24">
                                  <a:moveTo>
                                    <a:pt x="1" y="1"/>
                                  </a:moveTo>
                                  <a:lnTo>
                                    <a:pt x="8" y="0"/>
                                  </a:lnTo>
                                  <a:lnTo>
                                    <a:pt x="17" y="0"/>
                                  </a:lnTo>
                                  <a:lnTo>
                                    <a:pt x="24" y="0"/>
                                  </a:lnTo>
                                  <a:lnTo>
                                    <a:pt x="32" y="0"/>
                                  </a:lnTo>
                                  <a:lnTo>
                                    <a:pt x="40" y="0"/>
                                  </a:lnTo>
                                  <a:lnTo>
                                    <a:pt x="48" y="0"/>
                                  </a:lnTo>
                                  <a:lnTo>
                                    <a:pt x="56" y="0"/>
                                  </a:lnTo>
                                  <a:lnTo>
                                    <a:pt x="65" y="0"/>
                                  </a:lnTo>
                                  <a:lnTo>
                                    <a:pt x="73" y="0"/>
                                  </a:lnTo>
                                  <a:lnTo>
                                    <a:pt x="82" y="0"/>
                                  </a:lnTo>
                                  <a:lnTo>
                                    <a:pt x="90" y="0"/>
                                  </a:lnTo>
                                  <a:lnTo>
                                    <a:pt x="99" y="0"/>
                                  </a:lnTo>
                                  <a:lnTo>
                                    <a:pt x="107" y="0"/>
                                  </a:lnTo>
                                  <a:lnTo>
                                    <a:pt x="116" y="0"/>
                                  </a:lnTo>
                                  <a:lnTo>
                                    <a:pt x="125" y="0"/>
                                  </a:lnTo>
                                  <a:lnTo>
                                    <a:pt x="134" y="0"/>
                                  </a:lnTo>
                                  <a:lnTo>
                                    <a:pt x="133" y="3"/>
                                  </a:lnTo>
                                  <a:lnTo>
                                    <a:pt x="133" y="6"/>
                                  </a:lnTo>
                                  <a:lnTo>
                                    <a:pt x="133" y="9"/>
                                  </a:lnTo>
                                  <a:lnTo>
                                    <a:pt x="133" y="12"/>
                                  </a:lnTo>
                                  <a:lnTo>
                                    <a:pt x="133" y="15"/>
                                  </a:lnTo>
                                  <a:lnTo>
                                    <a:pt x="133" y="18"/>
                                  </a:lnTo>
                                  <a:lnTo>
                                    <a:pt x="133" y="21"/>
                                  </a:lnTo>
                                  <a:lnTo>
                                    <a:pt x="133" y="24"/>
                                  </a:lnTo>
                                  <a:lnTo>
                                    <a:pt x="124" y="24"/>
                                  </a:lnTo>
                                  <a:lnTo>
                                    <a:pt x="116" y="24"/>
                                  </a:lnTo>
                                  <a:lnTo>
                                    <a:pt x="107" y="24"/>
                                  </a:lnTo>
                                  <a:lnTo>
                                    <a:pt x="98" y="24"/>
                                  </a:lnTo>
                                  <a:lnTo>
                                    <a:pt x="90" y="23"/>
                                  </a:lnTo>
                                  <a:lnTo>
                                    <a:pt x="81" y="23"/>
                                  </a:lnTo>
                                  <a:lnTo>
                                    <a:pt x="73" y="23"/>
                                  </a:lnTo>
                                  <a:lnTo>
                                    <a:pt x="65" y="23"/>
                                  </a:lnTo>
                                  <a:lnTo>
                                    <a:pt x="56" y="23"/>
                                  </a:lnTo>
                                  <a:lnTo>
                                    <a:pt x="48" y="23"/>
                                  </a:lnTo>
                                  <a:lnTo>
                                    <a:pt x="40" y="23"/>
                                  </a:lnTo>
                                  <a:lnTo>
                                    <a:pt x="32" y="23"/>
                                  </a:lnTo>
                                  <a:lnTo>
                                    <a:pt x="24" y="23"/>
                                  </a:lnTo>
                                  <a:lnTo>
                                    <a:pt x="16" y="23"/>
                                  </a:lnTo>
                                  <a:lnTo>
                                    <a:pt x="8" y="23"/>
                                  </a:lnTo>
                                  <a:lnTo>
                                    <a:pt x="0" y="23"/>
                                  </a:lnTo>
                                  <a:lnTo>
                                    <a:pt x="0" y="20"/>
                                  </a:lnTo>
                                  <a:lnTo>
                                    <a:pt x="0" y="17"/>
                                  </a:lnTo>
                                  <a:lnTo>
                                    <a:pt x="0" y="14"/>
                                  </a:lnTo>
                                  <a:lnTo>
                                    <a:pt x="0" y="12"/>
                                  </a:lnTo>
                                  <a:lnTo>
                                    <a:pt x="0" y="9"/>
                                  </a:lnTo>
                                  <a:lnTo>
                                    <a:pt x="0" y="6"/>
                                  </a:lnTo>
                                  <a:lnTo>
                                    <a:pt x="1" y="3"/>
                                  </a:lnTo>
                                  <a:lnTo>
                                    <a:pt x="1" y="1"/>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4" name="Freeform 2858"/>
                          <wps:cNvSpPr>
                            <a:spLocks/>
                          </wps:cNvSpPr>
                          <wps:spPr bwMode="auto">
                            <a:xfrm>
                              <a:off x="1408" y="1958"/>
                              <a:ext cx="137" cy="94"/>
                            </a:xfrm>
                            <a:custGeom>
                              <a:avLst/>
                              <a:gdLst>
                                <a:gd name="T0" fmla="*/ 1 w 137"/>
                                <a:gd name="T1" fmla="*/ 38 h 94"/>
                                <a:gd name="T2" fmla="*/ 9 w 137"/>
                                <a:gd name="T3" fmla="*/ 36 h 94"/>
                                <a:gd name="T4" fmla="*/ 17 w 137"/>
                                <a:gd name="T5" fmla="*/ 34 h 94"/>
                                <a:gd name="T6" fmla="*/ 25 w 137"/>
                                <a:gd name="T7" fmla="*/ 32 h 94"/>
                                <a:gd name="T8" fmla="*/ 34 w 137"/>
                                <a:gd name="T9" fmla="*/ 29 h 94"/>
                                <a:gd name="T10" fmla="*/ 42 w 137"/>
                                <a:gd name="T11" fmla="*/ 27 h 94"/>
                                <a:gd name="T12" fmla="*/ 50 w 137"/>
                                <a:gd name="T13" fmla="*/ 25 h 94"/>
                                <a:gd name="T14" fmla="*/ 59 w 137"/>
                                <a:gd name="T15" fmla="*/ 22 h 94"/>
                                <a:gd name="T16" fmla="*/ 67 w 137"/>
                                <a:gd name="T17" fmla="*/ 20 h 94"/>
                                <a:gd name="T18" fmla="*/ 75 w 137"/>
                                <a:gd name="T19" fmla="*/ 17 h 94"/>
                                <a:gd name="T20" fmla="*/ 84 w 137"/>
                                <a:gd name="T21" fmla="*/ 15 h 94"/>
                                <a:gd name="T22" fmla="*/ 93 w 137"/>
                                <a:gd name="T23" fmla="*/ 13 h 94"/>
                                <a:gd name="T24" fmla="*/ 102 w 137"/>
                                <a:gd name="T25" fmla="*/ 10 h 94"/>
                                <a:gd name="T26" fmla="*/ 111 w 137"/>
                                <a:gd name="T27" fmla="*/ 8 h 94"/>
                                <a:gd name="T28" fmla="*/ 119 w 137"/>
                                <a:gd name="T29" fmla="*/ 5 h 94"/>
                                <a:gd name="T30" fmla="*/ 128 w 137"/>
                                <a:gd name="T31" fmla="*/ 3 h 94"/>
                                <a:gd name="T32" fmla="*/ 137 w 137"/>
                                <a:gd name="T33" fmla="*/ 0 h 94"/>
                                <a:gd name="T34" fmla="*/ 137 w 137"/>
                                <a:gd name="T35" fmla="*/ 8 h 94"/>
                                <a:gd name="T36" fmla="*/ 137 w 137"/>
                                <a:gd name="T37" fmla="*/ 15 h 94"/>
                                <a:gd name="T38" fmla="*/ 137 w 137"/>
                                <a:gd name="T39" fmla="*/ 23 h 94"/>
                                <a:gd name="T40" fmla="*/ 137 w 137"/>
                                <a:gd name="T41" fmla="*/ 30 h 94"/>
                                <a:gd name="T42" fmla="*/ 137 w 137"/>
                                <a:gd name="T43" fmla="*/ 37 h 94"/>
                                <a:gd name="T44" fmla="*/ 137 w 137"/>
                                <a:gd name="T45" fmla="*/ 45 h 94"/>
                                <a:gd name="T46" fmla="*/ 137 w 137"/>
                                <a:gd name="T47" fmla="*/ 52 h 94"/>
                                <a:gd name="T48" fmla="*/ 137 w 137"/>
                                <a:gd name="T49" fmla="*/ 60 h 94"/>
                                <a:gd name="T50" fmla="*/ 127 w 137"/>
                                <a:gd name="T51" fmla="*/ 62 h 94"/>
                                <a:gd name="T52" fmla="*/ 118 w 137"/>
                                <a:gd name="T53" fmla="*/ 64 h 94"/>
                                <a:gd name="T54" fmla="*/ 110 w 137"/>
                                <a:gd name="T55" fmla="*/ 66 h 94"/>
                                <a:gd name="T56" fmla="*/ 101 w 137"/>
                                <a:gd name="T57" fmla="*/ 69 h 94"/>
                                <a:gd name="T58" fmla="*/ 92 w 137"/>
                                <a:gd name="T59" fmla="*/ 71 h 94"/>
                                <a:gd name="T60" fmla="*/ 83 w 137"/>
                                <a:gd name="T61" fmla="*/ 73 h 94"/>
                                <a:gd name="T62" fmla="*/ 74 w 137"/>
                                <a:gd name="T63" fmla="*/ 75 h 94"/>
                                <a:gd name="T64" fmla="*/ 66 w 137"/>
                                <a:gd name="T65" fmla="*/ 78 h 94"/>
                                <a:gd name="T66" fmla="*/ 58 w 137"/>
                                <a:gd name="T67" fmla="*/ 80 h 94"/>
                                <a:gd name="T68" fmla="*/ 49 w 137"/>
                                <a:gd name="T69" fmla="*/ 82 h 94"/>
                                <a:gd name="T70" fmla="*/ 41 w 137"/>
                                <a:gd name="T71" fmla="*/ 84 h 94"/>
                                <a:gd name="T72" fmla="*/ 33 w 137"/>
                                <a:gd name="T73" fmla="*/ 86 h 94"/>
                                <a:gd name="T74" fmla="*/ 24 w 137"/>
                                <a:gd name="T75" fmla="*/ 88 h 94"/>
                                <a:gd name="T76" fmla="*/ 16 w 137"/>
                                <a:gd name="T77" fmla="*/ 90 h 94"/>
                                <a:gd name="T78" fmla="*/ 8 w 137"/>
                                <a:gd name="T79" fmla="*/ 92 h 94"/>
                                <a:gd name="T80" fmla="*/ 0 w 137"/>
                                <a:gd name="T81" fmla="*/ 94 h 94"/>
                                <a:gd name="T82" fmla="*/ 0 w 137"/>
                                <a:gd name="T83" fmla="*/ 87 h 94"/>
                                <a:gd name="T84" fmla="*/ 0 w 137"/>
                                <a:gd name="T85" fmla="*/ 80 h 94"/>
                                <a:gd name="T86" fmla="*/ 0 w 137"/>
                                <a:gd name="T87" fmla="*/ 73 h 94"/>
                                <a:gd name="T88" fmla="*/ 1 w 137"/>
                                <a:gd name="T89" fmla="*/ 66 h 94"/>
                                <a:gd name="T90" fmla="*/ 1 w 137"/>
                                <a:gd name="T91" fmla="*/ 59 h 94"/>
                                <a:gd name="T92" fmla="*/ 1 w 137"/>
                                <a:gd name="T93" fmla="*/ 52 h 94"/>
                                <a:gd name="T94" fmla="*/ 1 w 137"/>
                                <a:gd name="T95" fmla="*/ 45 h 94"/>
                                <a:gd name="T96" fmla="*/ 1 w 137"/>
                                <a:gd name="T97" fmla="*/ 38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7" h="94">
                                  <a:moveTo>
                                    <a:pt x="1" y="38"/>
                                  </a:moveTo>
                                  <a:lnTo>
                                    <a:pt x="9" y="36"/>
                                  </a:lnTo>
                                  <a:lnTo>
                                    <a:pt x="17" y="34"/>
                                  </a:lnTo>
                                  <a:lnTo>
                                    <a:pt x="25" y="32"/>
                                  </a:lnTo>
                                  <a:lnTo>
                                    <a:pt x="34" y="29"/>
                                  </a:lnTo>
                                  <a:lnTo>
                                    <a:pt x="42" y="27"/>
                                  </a:lnTo>
                                  <a:lnTo>
                                    <a:pt x="50" y="25"/>
                                  </a:lnTo>
                                  <a:lnTo>
                                    <a:pt x="59" y="22"/>
                                  </a:lnTo>
                                  <a:lnTo>
                                    <a:pt x="67" y="20"/>
                                  </a:lnTo>
                                  <a:lnTo>
                                    <a:pt x="75" y="17"/>
                                  </a:lnTo>
                                  <a:lnTo>
                                    <a:pt x="84" y="15"/>
                                  </a:lnTo>
                                  <a:lnTo>
                                    <a:pt x="93" y="13"/>
                                  </a:lnTo>
                                  <a:lnTo>
                                    <a:pt x="102" y="10"/>
                                  </a:lnTo>
                                  <a:lnTo>
                                    <a:pt x="111" y="8"/>
                                  </a:lnTo>
                                  <a:lnTo>
                                    <a:pt x="119" y="5"/>
                                  </a:lnTo>
                                  <a:lnTo>
                                    <a:pt x="128" y="3"/>
                                  </a:lnTo>
                                  <a:lnTo>
                                    <a:pt x="137" y="0"/>
                                  </a:lnTo>
                                  <a:lnTo>
                                    <a:pt x="137" y="8"/>
                                  </a:lnTo>
                                  <a:lnTo>
                                    <a:pt x="137" y="15"/>
                                  </a:lnTo>
                                  <a:lnTo>
                                    <a:pt x="137" y="23"/>
                                  </a:lnTo>
                                  <a:lnTo>
                                    <a:pt x="137" y="30"/>
                                  </a:lnTo>
                                  <a:lnTo>
                                    <a:pt x="137" y="37"/>
                                  </a:lnTo>
                                  <a:lnTo>
                                    <a:pt x="137" y="45"/>
                                  </a:lnTo>
                                  <a:lnTo>
                                    <a:pt x="137" y="52"/>
                                  </a:lnTo>
                                  <a:lnTo>
                                    <a:pt x="137" y="60"/>
                                  </a:lnTo>
                                  <a:lnTo>
                                    <a:pt x="127" y="62"/>
                                  </a:lnTo>
                                  <a:lnTo>
                                    <a:pt x="118" y="64"/>
                                  </a:lnTo>
                                  <a:lnTo>
                                    <a:pt x="110" y="66"/>
                                  </a:lnTo>
                                  <a:lnTo>
                                    <a:pt x="101" y="69"/>
                                  </a:lnTo>
                                  <a:lnTo>
                                    <a:pt x="92" y="71"/>
                                  </a:lnTo>
                                  <a:lnTo>
                                    <a:pt x="83" y="73"/>
                                  </a:lnTo>
                                  <a:lnTo>
                                    <a:pt x="74" y="75"/>
                                  </a:lnTo>
                                  <a:lnTo>
                                    <a:pt x="66" y="78"/>
                                  </a:lnTo>
                                  <a:lnTo>
                                    <a:pt x="58" y="80"/>
                                  </a:lnTo>
                                  <a:lnTo>
                                    <a:pt x="49" y="82"/>
                                  </a:lnTo>
                                  <a:lnTo>
                                    <a:pt x="41" y="84"/>
                                  </a:lnTo>
                                  <a:lnTo>
                                    <a:pt x="33" y="86"/>
                                  </a:lnTo>
                                  <a:lnTo>
                                    <a:pt x="24" y="88"/>
                                  </a:lnTo>
                                  <a:lnTo>
                                    <a:pt x="16" y="90"/>
                                  </a:lnTo>
                                  <a:lnTo>
                                    <a:pt x="8" y="92"/>
                                  </a:lnTo>
                                  <a:lnTo>
                                    <a:pt x="0" y="94"/>
                                  </a:lnTo>
                                  <a:lnTo>
                                    <a:pt x="0" y="87"/>
                                  </a:lnTo>
                                  <a:lnTo>
                                    <a:pt x="0" y="80"/>
                                  </a:lnTo>
                                  <a:lnTo>
                                    <a:pt x="0" y="73"/>
                                  </a:lnTo>
                                  <a:lnTo>
                                    <a:pt x="1" y="66"/>
                                  </a:lnTo>
                                  <a:lnTo>
                                    <a:pt x="1" y="59"/>
                                  </a:lnTo>
                                  <a:lnTo>
                                    <a:pt x="1" y="52"/>
                                  </a:lnTo>
                                  <a:lnTo>
                                    <a:pt x="1" y="45"/>
                                  </a:lnTo>
                                  <a:lnTo>
                                    <a:pt x="1" y="38"/>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5" name="Freeform 2859"/>
                          <wps:cNvSpPr>
                            <a:spLocks/>
                          </wps:cNvSpPr>
                          <wps:spPr bwMode="auto">
                            <a:xfrm>
                              <a:off x="1417" y="1978"/>
                              <a:ext cx="128" cy="72"/>
                            </a:xfrm>
                            <a:custGeom>
                              <a:avLst/>
                              <a:gdLst>
                                <a:gd name="T0" fmla="*/ 1 w 128"/>
                                <a:gd name="T1" fmla="*/ 35 h 72"/>
                                <a:gd name="T2" fmla="*/ 8 w 128"/>
                                <a:gd name="T3" fmla="*/ 32 h 72"/>
                                <a:gd name="T4" fmla="*/ 16 w 128"/>
                                <a:gd name="T5" fmla="*/ 30 h 72"/>
                                <a:gd name="T6" fmla="*/ 23 w 128"/>
                                <a:gd name="T7" fmla="*/ 28 h 72"/>
                                <a:gd name="T8" fmla="*/ 31 w 128"/>
                                <a:gd name="T9" fmla="*/ 26 h 72"/>
                                <a:gd name="T10" fmla="*/ 39 w 128"/>
                                <a:gd name="T11" fmla="*/ 24 h 72"/>
                                <a:gd name="T12" fmla="*/ 47 w 128"/>
                                <a:gd name="T13" fmla="*/ 22 h 72"/>
                                <a:gd name="T14" fmla="*/ 54 w 128"/>
                                <a:gd name="T15" fmla="*/ 20 h 72"/>
                                <a:gd name="T16" fmla="*/ 62 w 128"/>
                                <a:gd name="T17" fmla="*/ 18 h 72"/>
                                <a:gd name="T18" fmla="*/ 70 w 128"/>
                                <a:gd name="T19" fmla="*/ 16 h 72"/>
                                <a:gd name="T20" fmla="*/ 78 w 128"/>
                                <a:gd name="T21" fmla="*/ 14 h 72"/>
                                <a:gd name="T22" fmla="*/ 86 w 128"/>
                                <a:gd name="T23" fmla="*/ 11 h 72"/>
                                <a:gd name="T24" fmla="*/ 95 w 128"/>
                                <a:gd name="T25" fmla="*/ 9 h 72"/>
                                <a:gd name="T26" fmla="*/ 103 w 128"/>
                                <a:gd name="T27" fmla="*/ 7 h 72"/>
                                <a:gd name="T28" fmla="*/ 111 w 128"/>
                                <a:gd name="T29" fmla="*/ 4 h 72"/>
                                <a:gd name="T30" fmla="*/ 120 w 128"/>
                                <a:gd name="T31" fmla="*/ 2 h 72"/>
                                <a:gd name="T32" fmla="*/ 128 w 128"/>
                                <a:gd name="T33" fmla="*/ 0 h 72"/>
                                <a:gd name="T34" fmla="*/ 128 w 128"/>
                                <a:gd name="T35" fmla="*/ 5 h 72"/>
                                <a:gd name="T36" fmla="*/ 128 w 128"/>
                                <a:gd name="T37" fmla="*/ 10 h 72"/>
                                <a:gd name="T38" fmla="*/ 128 w 128"/>
                                <a:gd name="T39" fmla="*/ 15 h 72"/>
                                <a:gd name="T40" fmla="*/ 128 w 128"/>
                                <a:gd name="T41" fmla="*/ 20 h 72"/>
                                <a:gd name="T42" fmla="*/ 128 w 128"/>
                                <a:gd name="T43" fmla="*/ 25 h 72"/>
                                <a:gd name="T44" fmla="*/ 128 w 128"/>
                                <a:gd name="T45" fmla="*/ 30 h 72"/>
                                <a:gd name="T46" fmla="*/ 128 w 128"/>
                                <a:gd name="T47" fmla="*/ 35 h 72"/>
                                <a:gd name="T48" fmla="*/ 128 w 128"/>
                                <a:gd name="T49" fmla="*/ 40 h 72"/>
                                <a:gd name="T50" fmla="*/ 119 w 128"/>
                                <a:gd name="T51" fmla="*/ 42 h 72"/>
                                <a:gd name="T52" fmla="*/ 111 w 128"/>
                                <a:gd name="T53" fmla="*/ 44 h 72"/>
                                <a:gd name="T54" fmla="*/ 103 w 128"/>
                                <a:gd name="T55" fmla="*/ 46 h 72"/>
                                <a:gd name="T56" fmla="*/ 94 w 128"/>
                                <a:gd name="T57" fmla="*/ 48 h 72"/>
                                <a:gd name="T58" fmla="*/ 86 w 128"/>
                                <a:gd name="T59" fmla="*/ 50 h 72"/>
                                <a:gd name="T60" fmla="*/ 78 w 128"/>
                                <a:gd name="T61" fmla="*/ 52 h 72"/>
                                <a:gd name="T62" fmla="*/ 69 w 128"/>
                                <a:gd name="T63" fmla="*/ 54 h 72"/>
                                <a:gd name="T64" fmla="*/ 62 w 128"/>
                                <a:gd name="T65" fmla="*/ 56 h 72"/>
                                <a:gd name="T66" fmla="*/ 54 w 128"/>
                                <a:gd name="T67" fmla="*/ 58 h 72"/>
                                <a:gd name="T68" fmla="*/ 46 w 128"/>
                                <a:gd name="T69" fmla="*/ 60 h 72"/>
                                <a:gd name="T70" fmla="*/ 38 w 128"/>
                                <a:gd name="T71" fmla="*/ 62 h 72"/>
                                <a:gd name="T72" fmla="*/ 30 w 128"/>
                                <a:gd name="T73" fmla="*/ 64 h 72"/>
                                <a:gd name="T74" fmla="*/ 23 w 128"/>
                                <a:gd name="T75" fmla="*/ 66 h 72"/>
                                <a:gd name="T76" fmla="*/ 15 w 128"/>
                                <a:gd name="T77" fmla="*/ 68 h 72"/>
                                <a:gd name="T78" fmla="*/ 8 w 128"/>
                                <a:gd name="T79" fmla="*/ 70 h 72"/>
                                <a:gd name="T80" fmla="*/ 0 w 128"/>
                                <a:gd name="T81" fmla="*/ 72 h 72"/>
                                <a:gd name="T82" fmla="*/ 0 w 128"/>
                                <a:gd name="T83" fmla="*/ 67 h 72"/>
                                <a:gd name="T84" fmla="*/ 0 w 128"/>
                                <a:gd name="T85" fmla="*/ 62 h 72"/>
                                <a:gd name="T86" fmla="*/ 0 w 128"/>
                                <a:gd name="T87" fmla="*/ 57 h 72"/>
                                <a:gd name="T88" fmla="*/ 0 w 128"/>
                                <a:gd name="T89" fmla="*/ 53 h 72"/>
                                <a:gd name="T90" fmla="*/ 0 w 128"/>
                                <a:gd name="T91" fmla="*/ 48 h 72"/>
                                <a:gd name="T92" fmla="*/ 0 w 128"/>
                                <a:gd name="T93" fmla="*/ 44 h 72"/>
                                <a:gd name="T94" fmla="*/ 0 w 128"/>
                                <a:gd name="T95" fmla="*/ 39 h 72"/>
                                <a:gd name="T96" fmla="*/ 1 w 128"/>
                                <a:gd name="T97" fmla="*/ 35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28" h="72">
                                  <a:moveTo>
                                    <a:pt x="1" y="35"/>
                                  </a:moveTo>
                                  <a:lnTo>
                                    <a:pt x="8" y="32"/>
                                  </a:lnTo>
                                  <a:lnTo>
                                    <a:pt x="16" y="30"/>
                                  </a:lnTo>
                                  <a:lnTo>
                                    <a:pt x="23" y="28"/>
                                  </a:lnTo>
                                  <a:lnTo>
                                    <a:pt x="31" y="26"/>
                                  </a:lnTo>
                                  <a:lnTo>
                                    <a:pt x="39" y="24"/>
                                  </a:lnTo>
                                  <a:lnTo>
                                    <a:pt x="47" y="22"/>
                                  </a:lnTo>
                                  <a:lnTo>
                                    <a:pt x="54" y="20"/>
                                  </a:lnTo>
                                  <a:lnTo>
                                    <a:pt x="62" y="18"/>
                                  </a:lnTo>
                                  <a:lnTo>
                                    <a:pt x="70" y="16"/>
                                  </a:lnTo>
                                  <a:lnTo>
                                    <a:pt x="78" y="14"/>
                                  </a:lnTo>
                                  <a:lnTo>
                                    <a:pt x="86" y="11"/>
                                  </a:lnTo>
                                  <a:lnTo>
                                    <a:pt x="95" y="9"/>
                                  </a:lnTo>
                                  <a:lnTo>
                                    <a:pt x="103" y="7"/>
                                  </a:lnTo>
                                  <a:lnTo>
                                    <a:pt x="111" y="4"/>
                                  </a:lnTo>
                                  <a:lnTo>
                                    <a:pt x="120" y="2"/>
                                  </a:lnTo>
                                  <a:lnTo>
                                    <a:pt x="128" y="0"/>
                                  </a:lnTo>
                                  <a:lnTo>
                                    <a:pt x="128" y="5"/>
                                  </a:lnTo>
                                  <a:lnTo>
                                    <a:pt x="128" y="10"/>
                                  </a:lnTo>
                                  <a:lnTo>
                                    <a:pt x="128" y="15"/>
                                  </a:lnTo>
                                  <a:lnTo>
                                    <a:pt x="128" y="20"/>
                                  </a:lnTo>
                                  <a:lnTo>
                                    <a:pt x="128" y="25"/>
                                  </a:lnTo>
                                  <a:lnTo>
                                    <a:pt x="128" y="30"/>
                                  </a:lnTo>
                                  <a:lnTo>
                                    <a:pt x="128" y="35"/>
                                  </a:lnTo>
                                  <a:lnTo>
                                    <a:pt x="128" y="40"/>
                                  </a:lnTo>
                                  <a:lnTo>
                                    <a:pt x="119" y="42"/>
                                  </a:lnTo>
                                  <a:lnTo>
                                    <a:pt x="111" y="44"/>
                                  </a:lnTo>
                                  <a:lnTo>
                                    <a:pt x="103" y="46"/>
                                  </a:lnTo>
                                  <a:lnTo>
                                    <a:pt x="94" y="48"/>
                                  </a:lnTo>
                                  <a:lnTo>
                                    <a:pt x="86" y="50"/>
                                  </a:lnTo>
                                  <a:lnTo>
                                    <a:pt x="78" y="52"/>
                                  </a:lnTo>
                                  <a:lnTo>
                                    <a:pt x="69" y="54"/>
                                  </a:lnTo>
                                  <a:lnTo>
                                    <a:pt x="62" y="56"/>
                                  </a:lnTo>
                                  <a:lnTo>
                                    <a:pt x="54" y="58"/>
                                  </a:lnTo>
                                  <a:lnTo>
                                    <a:pt x="46" y="60"/>
                                  </a:lnTo>
                                  <a:lnTo>
                                    <a:pt x="38" y="62"/>
                                  </a:lnTo>
                                  <a:lnTo>
                                    <a:pt x="30" y="64"/>
                                  </a:lnTo>
                                  <a:lnTo>
                                    <a:pt x="23" y="66"/>
                                  </a:lnTo>
                                  <a:lnTo>
                                    <a:pt x="15" y="68"/>
                                  </a:lnTo>
                                  <a:lnTo>
                                    <a:pt x="8" y="70"/>
                                  </a:lnTo>
                                  <a:lnTo>
                                    <a:pt x="0" y="72"/>
                                  </a:lnTo>
                                  <a:lnTo>
                                    <a:pt x="0" y="67"/>
                                  </a:lnTo>
                                  <a:lnTo>
                                    <a:pt x="0" y="62"/>
                                  </a:lnTo>
                                  <a:lnTo>
                                    <a:pt x="0" y="57"/>
                                  </a:lnTo>
                                  <a:lnTo>
                                    <a:pt x="0" y="53"/>
                                  </a:lnTo>
                                  <a:lnTo>
                                    <a:pt x="0" y="48"/>
                                  </a:lnTo>
                                  <a:lnTo>
                                    <a:pt x="0" y="44"/>
                                  </a:lnTo>
                                  <a:lnTo>
                                    <a:pt x="0" y="39"/>
                                  </a:lnTo>
                                  <a:lnTo>
                                    <a:pt x="1" y="35"/>
                                  </a:lnTo>
                                  <a:close/>
                                </a:path>
                              </a:pathLst>
                            </a:custGeom>
                            <a:solidFill>
                              <a:srgbClr val="615E5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6" name="Freeform 2860"/>
                          <wps:cNvSpPr>
                            <a:spLocks/>
                          </wps:cNvSpPr>
                          <wps:spPr bwMode="auto">
                            <a:xfrm>
                              <a:off x="1412" y="1991"/>
                              <a:ext cx="16" cy="60"/>
                            </a:xfrm>
                            <a:custGeom>
                              <a:avLst/>
                              <a:gdLst>
                                <a:gd name="T0" fmla="*/ 1 w 16"/>
                                <a:gd name="T1" fmla="*/ 4 h 60"/>
                                <a:gd name="T2" fmla="*/ 3 w 16"/>
                                <a:gd name="T3" fmla="*/ 4 h 60"/>
                                <a:gd name="T4" fmla="*/ 5 w 16"/>
                                <a:gd name="T5" fmla="*/ 3 h 60"/>
                                <a:gd name="T6" fmla="*/ 7 w 16"/>
                                <a:gd name="T7" fmla="*/ 2 h 60"/>
                                <a:gd name="T8" fmla="*/ 9 w 16"/>
                                <a:gd name="T9" fmla="*/ 2 h 60"/>
                                <a:gd name="T10" fmla="*/ 10 w 16"/>
                                <a:gd name="T11" fmla="*/ 2 h 60"/>
                                <a:gd name="T12" fmla="*/ 12 w 16"/>
                                <a:gd name="T13" fmla="*/ 1 h 60"/>
                                <a:gd name="T14" fmla="*/ 14 w 16"/>
                                <a:gd name="T15" fmla="*/ 1 h 60"/>
                                <a:gd name="T16" fmla="*/ 16 w 16"/>
                                <a:gd name="T17" fmla="*/ 0 h 60"/>
                                <a:gd name="T18" fmla="*/ 16 w 16"/>
                                <a:gd name="T19" fmla="*/ 7 h 60"/>
                                <a:gd name="T20" fmla="*/ 16 w 16"/>
                                <a:gd name="T21" fmla="*/ 14 h 60"/>
                                <a:gd name="T22" fmla="*/ 16 w 16"/>
                                <a:gd name="T23" fmla="*/ 21 h 60"/>
                                <a:gd name="T24" fmla="*/ 16 w 16"/>
                                <a:gd name="T25" fmla="*/ 28 h 60"/>
                                <a:gd name="T26" fmla="*/ 15 w 16"/>
                                <a:gd name="T27" fmla="*/ 35 h 60"/>
                                <a:gd name="T28" fmla="*/ 15 w 16"/>
                                <a:gd name="T29" fmla="*/ 42 h 60"/>
                                <a:gd name="T30" fmla="*/ 15 w 16"/>
                                <a:gd name="T31" fmla="*/ 49 h 60"/>
                                <a:gd name="T32" fmla="*/ 15 w 16"/>
                                <a:gd name="T33" fmla="*/ 56 h 60"/>
                                <a:gd name="T34" fmla="*/ 13 w 16"/>
                                <a:gd name="T35" fmla="*/ 56 h 60"/>
                                <a:gd name="T36" fmla="*/ 11 w 16"/>
                                <a:gd name="T37" fmla="*/ 57 h 60"/>
                                <a:gd name="T38" fmla="*/ 9 w 16"/>
                                <a:gd name="T39" fmla="*/ 57 h 60"/>
                                <a:gd name="T40" fmla="*/ 8 w 16"/>
                                <a:gd name="T41" fmla="*/ 58 h 60"/>
                                <a:gd name="T42" fmla="*/ 5 w 16"/>
                                <a:gd name="T43" fmla="*/ 58 h 60"/>
                                <a:gd name="T44" fmla="*/ 4 w 16"/>
                                <a:gd name="T45" fmla="*/ 59 h 60"/>
                                <a:gd name="T46" fmla="*/ 2 w 16"/>
                                <a:gd name="T47" fmla="*/ 59 h 60"/>
                                <a:gd name="T48" fmla="*/ 0 w 16"/>
                                <a:gd name="T49" fmla="*/ 60 h 60"/>
                                <a:gd name="T50" fmla="*/ 0 w 16"/>
                                <a:gd name="T51" fmla="*/ 53 h 60"/>
                                <a:gd name="T52" fmla="*/ 0 w 16"/>
                                <a:gd name="T53" fmla="*/ 46 h 60"/>
                                <a:gd name="T54" fmla="*/ 0 w 16"/>
                                <a:gd name="T55" fmla="*/ 39 h 60"/>
                                <a:gd name="T56" fmla="*/ 1 w 16"/>
                                <a:gd name="T57" fmla="*/ 32 h 60"/>
                                <a:gd name="T58" fmla="*/ 1 w 16"/>
                                <a:gd name="T59" fmla="*/ 25 h 60"/>
                                <a:gd name="T60" fmla="*/ 1 w 16"/>
                                <a:gd name="T61" fmla="*/ 18 h 60"/>
                                <a:gd name="T62" fmla="*/ 1 w 16"/>
                                <a:gd name="T63" fmla="*/ 11 h 60"/>
                                <a:gd name="T64" fmla="*/ 1 w 16"/>
                                <a:gd name="T65" fmla="*/ 4 h 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6" h="60">
                                  <a:moveTo>
                                    <a:pt x="1" y="4"/>
                                  </a:moveTo>
                                  <a:lnTo>
                                    <a:pt x="3" y="4"/>
                                  </a:lnTo>
                                  <a:lnTo>
                                    <a:pt x="5" y="3"/>
                                  </a:lnTo>
                                  <a:lnTo>
                                    <a:pt x="7" y="2"/>
                                  </a:lnTo>
                                  <a:lnTo>
                                    <a:pt x="9" y="2"/>
                                  </a:lnTo>
                                  <a:lnTo>
                                    <a:pt x="10" y="2"/>
                                  </a:lnTo>
                                  <a:lnTo>
                                    <a:pt x="12" y="1"/>
                                  </a:lnTo>
                                  <a:lnTo>
                                    <a:pt x="14" y="1"/>
                                  </a:lnTo>
                                  <a:lnTo>
                                    <a:pt x="16" y="0"/>
                                  </a:lnTo>
                                  <a:lnTo>
                                    <a:pt x="16" y="7"/>
                                  </a:lnTo>
                                  <a:lnTo>
                                    <a:pt x="16" y="14"/>
                                  </a:lnTo>
                                  <a:lnTo>
                                    <a:pt x="16" y="21"/>
                                  </a:lnTo>
                                  <a:lnTo>
                                    <a:pt x="16" y="28"/>
                                  </a:lnTo>
                                  <a:lnTo>
                                    <a:pt x="15" y="35"/>
                                  </a:lnTo>
                                  <a:lnTo>
                                    <a:pt x="15" y="42"/>
                                  </a:lnTo>
                                  <a:lnTo>
                                    <a:pt x="15" y="49"/>
                                  </a:lnTo>
                                  <a:lnTo>
                                    <a:pt x="15" y="56"/>
                                  </a:lnTo>
                                  <a:lnTo>
                                    <a:pt x="13" y="56"/>
                                  </a:lnTo>
                                  <a:lnTo>
                                    <a:pt x="11" y="57"/>
                                  </a:lnTo>
                                  <a:lnTo>
                                    <a:pt x="9" y="57"/>
                                  </a:lnTo>
                                  <a:lnTo>
                                    <a:pt x="8" y="58"/>
                                  </a:lnTo>
                                  <a:lnTo>
                                    <a:pt x="5" y="58"/>
                                  </a:lnTo>
                                  <a:lnTo>
                                    <a:pt x="4" y="59"/>
                                  </a:lnTo>
                                  <a:lnTo>
                                    <a:pt x="2" y="59"/>
                                  </a:lnTo>
                                  <a:lnTo>
                                    <a:pt x="0" y="60"/>
                                  </a:lnTo>
                                  <a:lnTo>
                                    <a:pt x="0" y="53"/>
                                  </a:lnTo>
                                  <a:lnTo>
                                    <a:pt x="0" y="46"/>
                                  </a:lnTo>
                                  <a:lnTo>
                                    <a:pt x="0" y="39"/>
                                  </a:lnTo>
                                  <a:lnTo>
                                    <a:pt x="1" y="32"/>
                                  </a:lnTo>
                                  <a:lnTo>
                                    <a:pt x="1" y="25"/>
                                  </a:lnTo>
                                  <a:lnTo>
                                    <a:pt x="1" y="18"/>
                                  </a:lnTo>
                                  <a:lnTo>
                                    <a:pt x="1" y="11"/>
                                  </a:lnTo>
                                  <a:lnTo>
                                    <a:pt x="1" y="4"/>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7" name="Freeform 2861"/>
                          <wps:cNvSpPr>
                            <a:spLocks/>
                          </wps:cNvSpPr>
                          <wps:spPr bwMode="auto">
                            <a:xfrm>
                              <a:off x="1450" y="1981"/>
                              <a:ext cx="16" cy="60"/>
                            </a:xfrm>
                            <a:custGeom>
                              <a:avLst/>
                              <a:gdLst>
                                <a:gd name="T0" fmla="*/ 1 w 16"/>
                                <a:gd name="T1" fmla="*/ 4 h 60"/>
                                <a:gd name="T2" fmla="*/ 2 w 16"/>
                                <a:gd name="T3" fmla="*/ 3 h 60"/>
                                <a:gd name="T4" fmla="*/ 4 w 16"/>
                                <a:gd name="T5" fmla="*/ 3 h 60"/>
                                <a:gd name="T6" fmla="*/ 6 w 16"/>
                                <a:gd name="T7" fmla="*/ 2 h 60"/>
                                <a:gd name="T8" fmla="*/ 8 w 16"/>
                                <a:gd name="T9" fmla="*/ 2 h 60"/>
                                <a:gd name="T10" fmla="*/ 10 w 16"/>
                                <a:gd name="T11" fmla="*/ 1 h 60"/>
                                <a:gd name="T12" fmla="*/ 12 w 16"/>
                                <a:gd name="T13" fmla="*/ 1 h 60"/>
                                <a:gd name="T14" fmla="*/ 14 w 16"/>
                                <a:gd name="T15" fmla="*/ 0 h 60"/>
                                <a:gd name="T16" fmla="*/ 16 w 16"/>
                                <a:gd name="T17" fmla="*/ 0 h 60"/>
                                <a:gd name="T18" fmla="*/ 16 w 16"/>
                                <a:gd name="T19" fmla="*/ 7 h 60"/>
                                <a:gd name="T20" fmla="*/ 16 w 16"/>
                                <a:gd name="T21" fmla="*/ 14 h 60"/>
                                <a:gd name="T22" fmla="*/ 16 w 16"/>
                                <a:gd name="T23" fmla="*/ 21 h 60"/>
                                <a:gd name="T24" fmla="*/ 16 w 16"/>
                                <a:gd name="T25" fmla="*/ 28 h 60"/>
                                <a:gd name="T26" fmla="*/ 16 w 16"/>
                                <a:gd name="T27" fmla="*/ 35 h 60"/>
                                <a:gd name="T28" fmla="*/ 16 w 16"/>
                                <a:gd name="T29" fmla="*/ 42 h 60"/>
                                <a:gd name="T30" fmla="*/ 16 w 16"/>
                                <a:gd name="T31" fmla="*/ 49 h 60"/>
                                <a:gd name="T32" fmla="*/ 16 w 16"/>
                                <a:gd name="T33" fmla="*/ 56 h 60"/>
                                <a:gd name="T34" fmla="*/ 13 w 16"/>
                                <a:gd name="T35" fmla="*/ 57 h 60"/>
                                <a:gd name="T36" fmla="*/ 11 w 16"/>
                                <a:gd name="T37" fmla="*/ 57 h 60"/>
                                <a:gd name="T38" fmla="*/ 9 w 16"/>
                                <a:gd name="T39" fmla="*/ 58 h 60"/>
                                <a:gd name="T40" fmla="*/ 7 w 16"/>
                                <a:gd name="T41" fmla="*/ 58 h 60"/>
                                <a:gd name="T42" fmla="*/ 5 w 16"/>
                                <a:gd name="T43" fmla="*/ 59 h 60"/>
                                <a:gd name="T44" fmla="*/ 3 w 16"/>
                                <a:gd name="T45" fmla="*/ 59 h 60"/>
                                <a:gd name="T46" fmla="*/ 1 w 16"/>
                                <a:gd name="T47" fmla="*/ 60 h 60"/>
                                <a:gd name="T48" fmla="*/ 0 w 16"/>
                                <a:gd name="T49" fmla="*/ 60 h 60"/>
                                <a:gd name="T50" fmla="*/ 0 w 16"/>
                                <a:gd name="T51" fmla="*/ 53 h 60"/>
                                <a:gd name="T52" fmla="*/ 0 w 16"/>
                                <a:gd name="T53" fmla="*/ 46 h 60"/>
                                <a:gd name="T54" fmla="*/ 0 w 16"/>
                                <a:gd name="T55" fmla="*/ 39 h 60"/>
                                <a:gd name="T56" fmla="*/ 0 w 16"/>
                                <a:gd name="T57" fmla="*/ 32 h 60"/>
                                <a:gd name="T58" fmla="*/ 0 w 16"/>
                                <a:gd name="T59" fmla="*/ 25 h 60"/>
                                <a:gd name="T60" fmla="*/ 0 w 16"/>
                                <a:gd name="T61" fmla="*/ 18 h 60"/>
                                <a:gd name="T62" fmla="*/ 0 w 16"/>
                                <a:gd name="T63" fmla="*/ 11 h 60"/>
                                <a:gd name="T64" fmla="*/ 1 w 16"/>
                                <a:gd name="T65" fmla="*/ 4 h 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6" h="60">
                                  <a:moveTo>
                                    <a:pt x="1" y="4"/>
                                  </a:moveTo>
                                  <a:lnTo>
                                    <a:pt x="2" y="3"/>
                                  </a:lnTo>
                                  <a:lnTo>
                                    <a:pt x="4" y="3"/>
                                  </a:lnTo>
                                  <a:lnTo>
                                    <a:pt x="6" y="2"/>
                                  </a:lnTo>
                                  <a:lnTo>
                                    <a:pt x="8" y="2"/>
                                  </a:lnTo>
                                  <a:lnTo>
                                    <a:pt x="10" y="1"/>
                                  </a:lnTo>
                                  <a:lnTo>
                                    <a:pt x="12" y="1"/>
                                  </a:lnTo>
                                  <a:lnTo>
                                    <a:pt x="14" y="0"/>
                                  </a:lnTo>
                                  <a:lnTo>
                                    <a:pt x="16" y="0"/>
                                  </a:lnTo>
                                  <a:lnTo>
                                    <a:pt x="16" y="7"/>
                                  </a:lnTo>
                                  <a:lnTo>
                                    <a:pt x="16" y="14"/>
                                  </a:lnTo>
                                  <a:lnTo>
                                    <a:pt x="16" y="21"/>
                                  </a:lnTo>
                                  <a:lnTo>
                                    <a:pt x="16" y="28"/>
                                  </a:lnTo>
                                  <a:lnTo>
                                    <a:pt x="16" y="35"/>
                                  </a:lnTo>
                                  <a:lnTo>
                                    <a:pt x="16" y="42"/>
                                  </a:lnTo>
                                  <a:lnTo>
                                    <a:pt x="16" y="49"/>
                                  </a:lnTo>
                                  <a:lnTo>
                                    <a:pt x="16" y="56"/>
                                  </a:lnTo>
                                  <a:lnTo>
                                    <a:pt x="13" y="57"/>
                                  </a:lnTo>
                                  <a:lnTo>
                                    <a:pt x="11" y="57"/>
                                  </a:lnTo>
                                  <a:lnTo>
                                    <a:pt x="9" y="58"/>
                                  </a:lnTo>
                                  <a:lnTo>
                                    <a:pt x="7" y="58"/>
                                  </a:lnTo>
                                  <a:lnTo>
                                    <a:pt x="5" y="59"/>
                                  </a:lnTo>
                                  <a:lnTo>
                                    <a:pt x="3" y="59"/>
                                  </a:lnTo>
                                  <a:lnTo>
                                    <a:pt x="1" y="60"/>
                                  </a:lnTo>
                                  <a:lnTo>
                                    <a:pt x="0" y="60"/>
                                  </a:lnTo>
                                  <a:lnTo>
                                    <a:pt x="0" y="53"/>
                                  </a:lnTo>
                                  <a:lnTo>
                                    <a:pt x="0" y="46"/>
                                  </a:lnTo>
                                  <a:lnTo>
                                    <a:pt x="0" y="39"/>
                                  </a:lnTo>
                                  <a:lnTo>
                                    <a:pt x="0" y="32"/>
                                  </a:lnTo>
                                  <a:lnTo>
                                    <a:pt x="0" y="25"/>
                                  </a:lnTo>
                                  <a:lnTo>
                                    <a:pt x="0" y="18"/>
                                  </a:lnTo>
                                  <a:lnTo>
                                    <a:pt x="0" y="11"/>
                                  </a:lnTo>
                                  <a:lnTo>
                                    <a:pt x="1" y="4"/>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8" name="Freeform 2862"/>
                          <wps:cNvSpPr>
                            <a:spLocks/>
                          </wps:cNvSpPr>
                          <wps:spPr bwMode="auto">
                            <a:xfrm>
                              <a:off x="1489" y="1970"/>
                              <a:ext cx="17" cy="62"/>
                            </a:xfrm>
                            <a:custGeom>
                              <a:avLst/>
                              <a:gdLst>
                                <a:gd name="T0" fmla="*/ 1 w 17"/>
                                <a:gd name="T1" fmla="*/ 4 h 62"/>
                                <a:gd name="T2" fmla="*/ 3 w 17"/>
                                <a:gd name="T3" fmla="*/ 3 h 62"/>
                                <a:gd name="T4" fmla="*/ 5 w 17"/>
                                <a:gd name="T5" fmla="*/ 3 h 62"/>
                                <a:gd name="T6" fmla="*/ 7 w 17"/>
                                <a:gd name="T7" fmla="*/ 2 h 62"/>
                                <a:gd name="T8" fmla="*/ 9 w 17"/>
                                <a:gd name="T9" fmla="*/ 2 h 62"/>
                                <a:gd name="T10" fmla="*/ 11 w 17"/>
                                <a:gd name="T11" fmla="*/ 1 h 62"/>
                                <a:gd name="T12" fmla="*/ 13 w 17"/>
                                <a:gd name="T13" fmla="*/ 1 h 62"/>
                                <a:gd name="T14" fmla="*/ 15 w 17"/>
                                <a:gd name="T15" fmla="*/ 0 h 62"/>
                                <a:gd name="T16" fmla="*/ 17 w 17"/>
                                <a:gd name="T17" fmla="*/ 0 h 62"/>
                                <a:gd name="T18" fmla="*/ 17 w 17"/>
                                <a:gd name="T19" fmla="*/ 7 h 62"/>
                                <a:gd name="T20" fmla="*/ 17 w 17"/>
                                <a:gd name="T21" fmla="*/ 14 h 62"/>
                                <a:gd name="T22" fmla="*/ 17 w 17"/>
                                <a:gd name="T23" fmla="*/ 21 h 62"/>
                                <a:gd name="T24" fmla="*/ 17 w 17"/>
                                <a:gd name="T25" fmla="*/ 29 h 62"/>
                                <a:gd name="T26" fmla="*/ 16 w 17"/>
                                <a:gd name="T27" fmla="*/ 36 h 62"/>
                                <a:gd name="T28" fmla="*/ 16 w 17"/>
                                <a:gd name="T29" fmla="*/ 43 h 62"/>
                                <a:gd name="T30" fmla="*/ 16 w 17"/>
                                <a:gd name="T31" fmla="*/ 50 h 62"/>
                                <a:gd name="T32" fmla="*/ 16 w 17"/>
                                <a:gd name="T33" fmla="*/ 58 h 62"/>
                                <a:gd name="T34" fmla="*/ 14 w 17"/>
                                <a:gd name="T35" fmla="*/ 58 h 62"/>
                                <a:gd name="T36" fmla="*/ 12 w 17"/>
                                <a:gd name="T37" fmla="*/ 59 h 62"/>
                                <a:gd name="T38" fmla="*/ 10 w 17"/>
                                <a:gd name="T39" fmla="*/ 59 h 62"/>
                                <a:gd name="T40" fmla="*/ 8 w 17"/>
                                <a:gd name="T41" fmla="*/ 60 h 62"/>
                                <a:gd name="T42" fmla="*/ 6 w 17"/>
                                <a:gd name="T43" fmla="*/ 60 h 62"/>
                                <a:gd name="T44" fmla="*/ 4 w 17"/>
                                <a:gd name="T45" fmla="*/ 61 h 62"/>
                                <a:gd name="T46" fmla="*/ 2 w 17"/>
                                <a:gd name="T47" fmla="*/ 61 h 62"/>
                                <a:gd name="T48" fmla="*/ 0 w 17"/>
                                <a:gd name="T49" fmla="*/ 62 h 62"/>
                                <a:gd name="T50" fmla="*/ 0 w 17"/>
                                <a:gd name="T51" fmla="*/ 54 h 62"/>
                                <a:gd name="T52" fmla="*/ 0 w 17"/>
                                <a:gd name="T53" fmla="*/ 47 h 62"/>
                                <a:gd name="T54" fmla="*/ 0 w 17"/>
                                <a:gd name="T55" fmla="*/ 40 h 62"/>
                                <a:gd name="T56" fmla="*/ 0 w 17"/>
                                <a:gd name="T57" fmla="*/ 33 h 62"/>
                                <a:gd name="T58" fmla="*/ 0 w 17"/>
                                <a:gd name="T59" fmla="*/ 26 h 62"/>
                                <a:gd name="T60" fmla="*/ 0 w 17"/>
                                <a:gd name="T61" fmla="*/ 19 h 62"/>
                                <a:gd name="T62" fmla="*/ 1 w 17"/>
                                <a:gd name="T63" fmla="*/ 11 h 62"/>
                                <a:gd name="T64" fmla="*/ 1 w 17"/>
                                <a:gd name="T65" fmla="*/ 4 h 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7" h="62">
                                  <a:moveTo>
                                    <a:pt x="1" y="4"/>
                                  </a:moveTo>
                                  <a:lnTo>
                                    <a:pt x="3" y="3"/>
                                  </a:lnTo>
                                  <a:lnTo>
                                    <a:pt x="5" y="3"/>
                                  </a:lnTo>
                                  <a:lnTo>
                                    <a:pt x="7" y="2"/>
                                  </a:lnTo>
                                  <a:lnTo>
                                    <a:pt x="9" y="2"/>
                                  </a:lnTo>
                                  <a:lnTo>
                                    <a:pt x="11" y="1"/>
                                  </a:lnTo>
                                  <a:lnTo>
                                    <a:pt x="13" y="1"/>
                                  </a:lnTo>
                                  <a:lnTo>
                                    <a:pt x="15" y="0"/>
                                  </a:lnTo>
                                  <a:lnTo>
                                    <a:pt x="17" y="0"/>
                                  </a:lnTo>
                                  <a:lnTo>
                                    <a:pt x="17" y="7"/>
                                  </a:lnTo>
                                  <a:lnTo>
                                    <a:pt x="17" y="14"/>
                                  </a:lnTo>
                                  <a:lnTo>
                                    <a:pt x="17" y="21"/>
                                  </a:lnTo>
                                  <a:lnTo>
                                    <a:pt x="17" y="29"/>
                                  </a:lnTo>
                                  <a:lnTo>
                                    <a:pt x="16" y="36"/>
                                  </a:lnTo>
                                  <a:lnTo>
                                    <a:pt x="16" y="43"/>
                                  </a:lnTo>
                                  <a:lnTo>
                                    <a:pt x="16" y="50"/>
                                  </a:lnTo>
                                  <a:lnTo>
                                    <a:pt x="16" y="58"/>
                                  </a:lnTo>
                                  <a:lnTo>
                                    <a:pt x="14" y="58"/>
                                  </a:lnTo>
                                  <a:lnTo>
                                    <a:pt x="12" y="59"/>
                                  </a:lnTo>
                                  <a:lnTo>
                                    <a:pt x="10" y="59"/>
                                  </a:lnTo>
                                  <a:lnTo>
                                    <a:pt x="8" y="60"/>
                                  </a:lnTo>
                                  <a:lnTo>
                                    <a:pt x="6" y="60"/>
                                  </a:lnTo>
                                  <a:lnTo>
                                    <a:pt x="4" y="61"/>
                                  </a:lnTo>
                                  <a:lnTo>
                                    <a:pt x="2" y="61"/>
                                  </a:lnTo>
                                  <a:lnTo>
                                    <a:pt x="0" y="62"/>
                                  </a:lnTo>
                                  <a:lnTo>
                                    <a:pt x="0" y="54"/>
                                  </a:lnTo>
                                  <a:lnTo>
                                    <a:pt x="0" y="47"/>
                                  </a:lnTo>
                                  <a:lnTo>
                                    <a:pt x="0" y="40"/>
                                  </a:lnTo>
                                  <a:lnTo>
                                    <a:pt x="0" y="33"/>
                                  </a:lnTo>
                                  <a:lnTo>
                                    <a:pt x="0" y="26"/>
                                  </a:lnTo>
                                  <a:lnTo>
                                    <a:pt x="0" y="19"/>
                                  </a:lnTo>
                                  <a:lnTo>
                                    <a:pt x="1" y="11"/>
                                  </a:lnTo>
                                  <a:lnTo>
                                    <a:pt x="1" y="4"/>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9" name="Freeform 2863"/>
                          <wps:cNvSpPr>
                            <a:spLocks/>
                          </wps:cNvSpPr>
                          <wps:spPr bwMode="auto">
                            <a:xfrm>
                              <a:off x="1530" y="1958"/>
                              <a:ext cx="15" cy="64"/>
                            </a:xfrm>
                            <a:custGeom>
                              <a:avLst/>
                              <a:gdLst>
                                <a:gd name="T0" fmla="*/ 1 w 15"/>
                                <a:gd name="T1" fmla="*/ 5 h 64"/>
                                <a:gd name="T2" fmla="*/ 2 w 15"/>
                                <a:gd name="T3" fmla="*/ 4 h 64"/>
                                <a:gd name="T4" fmla="*/ 4 w 15"/>
                                <a:gd name="T5" fmla="*/ 3 h 64"/>
                                <a:gd name="T6" fmla="*/ 6 w 15"/>
                                <a:gd name="T7" fmla="*/ 3 h 64"/>
                                <a:gd name="T8" fmla="*/ 8 w 15"/>
                                <a:gd name="T9" fmla="*/ 2 h 64"/>
                                <a:gd name="T10" fmla="*/ 10 w 15"/>
                                <a:gd name="T11" fmla="*/ 2 h 64"/>
                                <a:gd name="T12" fmla="*/ 12 w 15"/>
                                <a:gd name="T13" fmla="*/ 1 h 64"/>
                                <a:gd name="T14" fmla="*/ 13 w 15"/>
                                <a:gd name="T15" fmla="*/ 1 h 64"/>
                                <a:gd name="T16" fmla="*/ 15 w 15"/>
                                <a:gd name="T17" fmla="*/ 0 h 64"/>
                                <a:gd name="T18" fmla="*/ 15 w 15"/>
                                <a:gd name="T19" fmla="*/ 8 h 64"/>
                                <a:gd name="T20" fmla="*/ 15 w 15"/>
                                <a:gd name="T21" fmla="*/ 15 h 64"/>
                                <a:gd name="T22" fmla="*/ 15 w 15"/>
                                <a:gd name="T23" fmla="*/ 23 h 64"/>
                                <a:gd name="T24" fmla="*/ 15 w 15"/>
                                <a:gd name="T25" fmla="*/ 30 h 64"/>
                                <a:gd name="T26" fmla="*/ 15 w 15"/>
                                <a:gd name="T27" fmla="*/ 37 h 64"/>
                                <a:gd name="T28" fmla="*/ 15 w 15"/>
                                <a:gd name="T29" fmla="*/ 45 h 64"/>
                                <a:gd name="T30" fmla="*/ 15 w 15"/>
                                <a:gd name="T31" fmla="*/ 52 h 64"/>
                                <a:gd name="T32" fmla="*/ 15 w 15"/>
                                <a:gd name="T33" fmla="*/ 60 h 64"/>
                                <a:gd name="T34" fmla="*/ 13 w 15"/>
                                <a:gd name="T35" fmla="*/ 60 h 64"/>
                                <a:gd name="T36" fmla="*/ 11 w 15"/>
                                <a:gd name="T37" fmla="*/ 61 h 64"/>
                                <a:gd name="T38" fmla="*/ 9 w 15"/>
                                <a:gd name="T39" fmla="*/ 61 h 64"/>
                                <a:gd name="T40" fmla="*/ 7 w 15"/>
                                <a:gd name="T41" fmla="*/ 62 h 64"/>
                                <a:gd name="T42" fmla="*/ 5 w 15"/>
                                <a:gd name="T43" fmla="*/ 62 h 64"/>
                                <a:gd name="T44" fmla="*/ 3 w 15"/>
                                <a:gd name="T45" fmla="*/ 63 h 64"/>
                                <a:gd name="T46" fmla="*/ 1 w 15"/>
                                <a:gd name="T47" fmla="*/ 63 h 64"/>
                                <a:gd name="T48" fmla="*/ 0 w 15"/>
                                <a:gd name="T49" fmla="*/ 64 h 64"/>
                                <a:gd name="T50" fmla="*/ 0 w 15"/>
                                <a:gd name="T51" fmla="*/ 56 h 64"/>
                                <a:gd name="T52" fmla="*/ 0 w 15"/>
                                <a:gd name="T53" fmla="*/ 49 h 64"/>
                                <a:gd name="T54" fmla="*/ 0 w 15"/>
                                <a:gd name="T55" fmla="*/ 41 h 64"/>
                                <a:gd name="T56" fmla="*/ 0 w 15"/>
                                <a:gd name="T57" fmla="*/ 34 h 64"/>
                                <a:gd name="T58" fmla="*/ 0 w 15"/>
                                <a:gd name="T59" fmla="*/ 27 h 64"/>
                                <a:gd name="T60" fmla="*/ 0 w 15"/>
                                <a:gd name="T61" fmla="*/ 19 h 64"/>
                                <a:gd name="T62" fmla="*/ 0 w 15"/>
                                <a:gd name="T63" fmla="*/ 12 h 64"/>
                                <a:gd name="T64" fmla="*/ 1 w 15"/>
                                <a:gd name="T65" fmla="*/ 5 h 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5" h="64">
                                  <a:moveTo>
                                    <a:pt x="1" y="5"/>
                                  </a:moveTo>
                                  <a:lnTo>
                                    <a:pt x="2" y="4"/>
                                  </a:lnTo>
                                  <a:lnTo>
                                    <a:pt x="4" y="3"/>
                                  </a:lnTo>
                                  <a:lnTo>
                                    <a:pt x="6" y="3"/>
                                  </a:lnTo>
                                  <a:lnTo>
                                    <a:pt x="8" y="2"/>
                                  </a:lnTo>
                                  <a:lnTo>
                                    <a:pt x="10" y="2"/>
                                  </a:lnTo>
                                  <a:lnTo>
                                    <a:pt x="12" y="1"/>
                                  </a:lnTo>
                                  <a:lnTo>
                                    <a:pt x="13" y="1"/>
                                  </a:lnTo>
                                  <a:lnTo>
                                    <a:pt x="15" y="0"/>
                                  </a:lnTo>
                                  <a:lnTo>
                                    <a:pt x="15" y="8"/>
                                  </a:lnTo>
                                  <a:lnTo>
                                    <a:pt x="15" y="15"/>
                                  </a:lnTo>
                                  <a:lnTo>
                                    <a:pt x="15" y="23"/>
                                  </a:lnTo>
                                  <a:lnTo>
                                    <a:pt x="15" y="30"/>
                                  </a:lnTo>
                                  <a:lnTo>
                                    <a:pt x="15" y="37"/>
                                  </a:lnTo>
                                  <a:lnTo>
                                    <a:pt x="15" y="45"/>
                                  </a:lnTo>
                                  <a:lnTo>
                                    <a:pt x="15" y="52"/>
                                  </a:lnTo>
                                  <a:lnTo>
                                    <a:pt x="15" y="60"/>
                                  </a:lnTo>
                                  <a:lnTo>
                                    <a:pt x="13" y="60"/>
                                  </a:lnTo>
                                  <a:lnTo>
                                    <a:pt x="11" y="61"/>
                                  </a:lnTo>
                                  <a:lnTo>
                                    <a:pt x="9" y="61"/>
                                  </a:lnTo>
                                  <a:lnTo>
                                    <a:pt x="7" y="62"/>
                                  </a:lnTo>
                                  <a:lnTo>
                                    <a:pt x="5" y="62"/>
                                  </a:lnTo>
                                  <a:lnTo>
                                    <a:pt x="3" y="63"/>
                                  </a:lnTo>
                                  <a:lnTo>
                                    <a:pt x="1" y="63"/>
                                  </a:lnTo>
                                  <a:lnTo>
                                    <a:pt x="0" y="64"/>
                                  </a:lnTo>
                                  <a:lnTo>
                                    <a:pt x="0" y="56"/>
                                  </a:lnTo>
                                  <a:lnTo>
                                    <a:pt x="0" y="49"/>
                                  </a:lnTo>
                                  <a:lnTo>
                                    <a:pt x="0" y="41"/>
                                  </a:lnTo>
                                  <a:lnTo>
                                    <a:pt x="0" y="34"/>
                                  </a:lnTo>
                                  <a:lnTo>
                                    <a:pt x="0" y="27"/>
                                  </a:lnTo>
                                  <a:lnTo>
                                    <a:pt x="0" y="19"/>
                                  </a:lnTo>
                                  <a:lnTo>
                                    <a:pt x="0" y="12"/>
                                  </a:lnTo>
                                  <a:lnTo>
                                    <a:pt x="1" y="5"/>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0" name="Freeform 2864"/>
                          <wps:cNvSpPr>
                            <a:spLocks/>
                          </wps:cNvSpPr>
                          <wps:spPr bwMode="auto">
                            <a:xfrm>
                              <a:off x="1515" y="1966"/>
                              <a:ext cx="5" cy="60"/>
                            </a:xfrm>
                            <a:custGeom>
                              <a:avLst/>
                              <a:gdLst>
                                <a:gd name="T0" fmla="*/ 1 w 5"/>
                                <a:gd name="T1" fmla="*/ 1 h 60"/>
                                <a:gd name="T2" fmla="*/ 3 w 5"/>
                                <a:gd name="T3" fmla="*/ 0 h 60"/>
                                <a:gd name="T4" fmla="*/ 5 w 5"/>
                                <a:gd name="T5" fmla="*/ 0 h 60"/>
                                <a:gd name="T6" fmla="*/ 5 w 5"/>
                                <a:gd name="T7" fmla="*/ 7 h 60"/>
                                <a:gd name="T8" fmla="*/ 5 w 5"/>
                                <a:gd name="T9" fmla="*/ 14 h 60"/>
                                <a:gd name="T10" fmla="*/ 5 w 5"/>
                                <a:gd name="T11" fmla="*/ 21 h 60"/>
                                <a:gd name="T12" fmla="*/ 5 w 5"/>
                                <a:gd name="T13" fmla="*/ 29 h 60"/>
                                <a:gd name="T14" fmla="*/ 5 w 5"/>
                                <a:gd name="T15" fmla="*/ 36 h 60"/>
                                <a:gd name="T16" fmla="*/ 5 w 5"/>
                                <a:gd name="T17" fmla="*/ 43 h 60"/>
                                <a:gd name="T18" fmla="*/ 5 w 5"/>
                                <a:gd name="T19" fmla="*/ 50 h 60"/>
                                <a:gd name="T20" fmla="*/ 5 w 5"/>
                                <a:gd name="T21" fmla="*/ 58 h 60"/>
                                <a:gd name="T22" fmla="*/ 2 w 5"/>
                                <a:gd name="T23" fmla="*/ 59 h 60"/>
                                <a:gd name="T24" fmla="*/ 0 w 5"/>
                                <a:gd name="T25" fmla="*/ 60 h 60"/>
                                <a:gd name="T26" fmla="*/ 0 w 5"/>
                                <a:gd name="T27" fmla="*/ 52 h 60"/>
                                <a:gd name="T28" fmla="*/ 0 w 5"/>
                                <a:gd name="T29" fmla="*/ 45 h 60"/>
                                <a:gd name="T30" fmla="*/ 0 w 5"/>
                                <a:gd name="T31" fmla="*/ 37 h 60"/>
                                <a:gd name="T32" fmla="*/ 0 w 5"/>
                                <a:gd name="T33" fmla="*/ 30 h 60"/>
                                <a:gd name="T34" fmla="*/ 0 w 5"/>
                                <a:gd name="T35" fmla="*/ 22 h 60"/>
                                <a:gd name="T36" fmla="*/ 1 w 5"/>
                                <a:gd name="T37" fmla="*/ 15 h 60"/>
                                <a:gd name="T38" fmla="*/ 1 w 5"/>
                                <a:gd name="T39" fmla="*/ 8 h 60"/>
                                <a:gd name="T40" fmla="*/ 1 w 5"/>
                                <a:gd name="T41" fmla="*/ 1 h 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 h="60">
                                  <a:moveTo>
                                    <a:pt x="1" y="1"/>
                                  </a:moveTo>
                                  <a:lnTo>
                                    <a:pt x="3" y="0"/>
                                  </a:lnTo>
                                  <a:lnTo>
                                    <a:pt x="5" y="0"/>
                                  </a:lnTo>
                                  <a:lnTo>
                                    <a:pt x="5" y="7"/>
                                  </a:lnTo>
                                  <a:lnTo>
                                    <a:pt x="5" y="14"/>
                                  </a:lnTo>
                                  <a:lnTo>
                                    <a:pt x="5" y="21"/>
                                  </a:lnTo>
                                  <a:lnTo>
                                    <a:pt x="5" y="29"/>
                                  </a:lnTo>
                                  <a:lnTo>
                                    <a:pt x="5" y="36"/>
                                  </a:lnTo>
                                  <a:lnTo>
                                    <a:pt x="5" y="43"/>
                                  </a:lnTo>
                                  <a:lnTo>
                                    <a:pt x="5" y="50"/>
                                  </a:lnTo>
                                  <a:lnTo>
                                    <a:pt x="5" y="58"/>
                                  </a:lnTo>
                                  <a:lnTo>
                                    <a:pt x="2" y="59"/>
                                  </a:lnTo>
                                  <a:lnTo>
                                    <a:pt x="0" y="60"/>
                                  </a:lnTo>
                                  <a:lnTo>
                                    <a:pt x="0" y="52"/>
                                  </a:lnTo>
                                  <a:lnTo>
                                    <a:pt x="0" y="45"/>
                                  </a:lnTo>
                                  <a:lnTo>
                                    <a:pt x="0" y="37"/>
                                  </a:lnTo>
                                  <a:lnTo>
                                    <a:pt x="0" y="30"/>
                                  </a:lnTo>
                                  <a:lnTo>
                                    <a:pt x="0" y="22"/>
                                  </a:lnTo>
                                  <a:lnTo>
                                    <a:pt x="1" y="15"/>
                                  </a:lnTo>
                                  <a:lnTo>
                                    <a:pt x="1" y="8"/>
                                  </a:lnTo>
                                  <a:lnTo>
                                    <a:pt x="1" y="1"/>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1" name="Freeform 2865"/>
                          <wps:cNvSpPr>
                            <a:spLocks/>
                          </wps:cNvSpPr>
                          <wps:spPr bwMode="auto">
                            <a:xfrm>
                              <a:off x="1475" y="1977"/>
                              <a:ext cx="5" cy="58"/>
                            </a:xfrm>
                            <a:custGeom>
                              <a:avLst/>
                              <a:gdLst>
                                <a:gd name="T0" fmla="*/ 1 w 5"/>
                                <a:gd name="T1" fmla="*/ 1 h 58"/>
                                <a:gd name="T2" fmla="*/ 3 w 5"/>
                                <a:gd name="T3" fmla="*/ 0 h 58"/>
                                <a:gd name="T4" fmla="*/ 5 w 5"/>
                                <a:gd name="T5" fmla="*/ 0 h 58"/>
                                <a:gd name="T6" fmla="*/ 5 w 5"/>
                                <a:gd name="T7" fmla="*/ 7 h 58"/>
                                <a:gd name="T8" fmla="*/ 5 w 5"/>
                                <a:gd name="T9" fmla="*/ 14 h 58"/>
                                <a:gd name="T10" fmla="*/ 5 w 5"/>
                                <a:gd name="T11" fmla="*/ 21 h 58"/>
                                <a:gd name="T12" fmla="*/ 5 w 5"/>
                                <a:gd name="T13" fmla="*/ 28 h 58"/>
                                <a:gd name="T14" fmla="*/ 5 w 5"/>
                                <a:gd name="T15" fmla="*/ 35 h 58"/>
                                <a:gd name="T16" fmla="*/ 4 w 5"/>
                                <a:gd name="T17" fmla="*/ 42 h 58"/>
                                <a:gd name="T18" fmla="*/ 4 w 5"/>
                                <a:gd name="T19" fmla="*/ 50 h 58"/>
                                <a:gd name="T20" fmla="*/ 4 w 5"/>
                                <a:gd name="T21" fmla="*/ 57 h 58"/>
                                <a:gd name="T22" fmla="*/ 2 w 5"/>
                                <a:gd name="T23" fmla="*/ 58 h 58"/>
                                <a:gd name="T24" fmla="*/ 0 w 5"/>
                                <a:gd name="T25" fmla="*/ 58 h 58"/>
                                <a:gd name="T26" fmla="*/ 0 w 5"/>
                                <a:gd name="T27" fmla="*/ 51 h 58"/>
                                <a:gd name="T28" fmla="*/ 0 w 5"/>
                                <a:gd name="T29" fmla="*/ 44 h 58"/>
                                <a:gd name="T30" fmla="*/ 0 w 5"/>
                                <a:gd name="T31" fmla="*/ 36 h 58"/>
                                <a:gd name="T32" fmla="*/ 0 w 5"/>
                                <a:gd name="T33" fmla="*/ 30 h 58"/>
                                <a:gd name="T34" fmla="*/ 0 w 5"/>
                                <a:gd name="T35" fmla="*/ 22 h 58"/>
                                <a:gd name="T36" fmla="*/ 1 w 5"/>
                                <a:gd name="T37" fmla="*/ 15 h 58"/>
                                <a:gd name="T38" fmla="*/ 1 w 5"/>
                                <a:gd name="T39" fmla="*/ 8 h 58"/>
                                <a:gd name="T40" fmla="*/ 1 w 5"/>
                                <a:gd name="T41" fmla="*/ 1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 h="58">
                                  <a:moveTo>
                                    <a:pt x="1" y="1"/>
                                  </a:moveTo>
                                  <a:lnTo>
                                    <a:pt x="3" y="0"/>
                                  </a:lnTo>
                                  <a:lnTo>
                                    <a:pt x="5" y="0"/>
                                  </a:lnTo>
                                  <a:lnTo>
                                    <a:pt x="5" y="7"/>
                                  </a:lnTo>
                                  <a:lnTo>
                                    <a:pt x="5" y="14"/>
                                  </a:lnTo>
                                  <a:lnTo>
                                    <a:pt x="5" y="21"/>
                                  </a:lnTo>
                                  <a:lnTo>
                                    <a:pt x="5" y="28"/>
                                  </a:lnTo>
                                  <a:lnTo>
                                    <a:pt x="5" y="35"/>
                                  </a:lnTo>
                                  <a:lnTo>
                                    <a:pt x="4" y="42"/>
                                  </a:lnTo>
                                  <a:lnTo>
                                    <a:pt x="4" y="50"/>
                                  </a:lnTo>
                                  <a:lnTo>
                                    <a:pt x="4" y="57"/>
                                  </a:lnTo>
                                  <a:lnTo>
                                    <a:pt x="2" y="58"/>
                                  </a:lnTo>
                                  <a:lnTo>
                                    <a:pt x="0" y="58"/>
                                  </a:lnTo>
                                  <a:lnTo>
                                    <a:pt x="0" y="51"/>
                                  </a:lnTo>
                                  <a:lnTo>
                                    <a:pt x="0" y="44"/>
                                  </a:lnTo>
                                  <a:lnTo>
                                    <a:pt x="0" y="36"/>
                                  </a:lnTo>
                                  <a:lnTo>
                                    <a:pt x="0" y="30"/>
                                  </a:lnTo>
                                  <a:lnTo>
                                    <a:pt x="0" y="22"/>
                                  </a:lnTo>
                                  <a:lnTo>
                                    <a:pt x="1" y="15"/>
                                  </a:lnTo>
                                  <a:lnTo>
                                    <a:pt x="1" y="8"/>
                                  </a:lnTo>
                                  <a:lnTo>
                                    <a:pt x="1" y="1"/>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2" name="Freeform 2866"/>
                          <wps:cNvSpPr>
                            <a:spLocks/>
                          </wps:cNvSpPr>
                          <wps:spPr bwMode="auto">
                            <a:xfrm>
                              <a:off x="1436" y="1988"/>
                              <a:ext cx="6" cy="57"/>
                            </a:xfrm>
                            <a:custGeom>
                              <a:avLst/>
                              <a:gdLst>
                                <a:gd name="T0" fmla="*/ 1 w 6"/>
                                <a:gd name="T1" fmla="*/ 1 h 57"/>
                                <a:gd name="T2" fmla="*/ 3 w 6"/>
                                <a:gd name="T3" fmla="*/ 0 h 57"/>
                                <a:gd name="T4" fmla="*/ 6 w 6"/>
                                <a:gd name="T5" fmla="*/ 0 h 57"/>
                                <a:gd name="T6" fmla="*/ 5 w 6"/>
                                <a:gd name="T7" fmla="*/ 7 h 57"/>
                                <a:gd name="T8" fmla="*/ 5 w 6"/>
                                <a:gd name="T9" fmla="*/ 14 h 57"/>
                                <a:gd name="T10" fmla="*/ 5 w 6"/>
                                <a:gd name="T11" fmla="*/ 21 h 57"/>
                                <a:gd name="T12" fmla="*/ 5 w 6"/>
                                <a:gd name="T13" fmla="*/ 28 h 57"/>
                                <a:gd name="T14" fmla="*/ 5 w 6"/>
                                <a:gd name="T15" fmla="*/ 35 h 57"/>
                                <a:gd name="T16" fmla="*/ 5 w 6"/>
                                <a:gd name="T17" fmla="*/ 42 h 57"/>
                                <a:gd name="T18" fmla="*/ 4 w 6"/>
                                <a:gd name="T19" fmla="*/ 49 h 57"/>
                                <a:gd name="T20" fmla="*/ 4 w 6"/>
                                <a:gd name="T21" fmla="*/ 56 h 57"/>
                                <a:gd name="T22" fmla="*/ 2 w 6"/>
                                <a:gd name="T23" fmla="*/ 56 h 57"/>
                                <a:gd name="T24" fmla="*/ 0 w 6"/>
                                <a:gd name="T25" fmla="*/ 57 h 57"/>
                                <a:gd name="T26" fmla="*/ 0 w 6"/>
                                <a:gd name="T27" fmla="*/ 50 h 57"/>
                                <a:gd name="T28" fmla="*/ 0 w 6"/>
                                <a:gd name="T29" fmla="*/ 43 h 57"/>
                                <a:gd name="T30" fmla="*/ 1 w 6"/>
                                <a:gd name="T31" fmla="*/ 36 h 57"/>
                                <a:gd name="T32" fmla="*/ 1 w 6"/>
                                <a:gd name="T33" fmla="*/ 29 h 57"/>
                                <a:gd name="T34" fmla="*/ 1 w 6"/>
                                <a:gd name="T35" fmla="*/ 22 h 57"/>
                                <a:gd name="T36" fmla="*/ 1 w 6"/>
                                <a:gd name="T37" fmla="*/ 15 h 57"/>
                                <a:gd name="T38" fmla="*/ 1 w 6"/>
                                <a:gd name="T39" fmla="*/ 8 h 57"/>
                                <a:gd name="T40" fmla="*/ 1 w 6"/>
                                <a:gd name="T41" fmla="*/ 1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 h="57">
                                  <a:moveTo>
                                    <a:pt x="1" y="1"/>
                                  </a:moveTo>
                                  <a:lnTo>
                                    <a:pt x="3" y="0"/>
                                  </a:lnTo>
                                  <a:lnTo>
                                    <a:pt x="6" y="0"/>
                                  </a:lnTo>
                                  <a:lnTo>
                                    <a:pt x="5" y="7"/>
                                  </a:lnTo>
                                  <a:lnTo>
                                    <a:pt x="5" y="14"/>
                                  </a:lnTo>
                                  <a:lnTo>
                                    <a:pt x="5" y="21"/>
                                  </a:lnTo>
                                  <a:lnTo>
                                    <a:pt x="5" y="28"/>
                                  </a:lnTo>
                                  <a:lnTo>
                                    <a:pt x="5" y="35"/>
                                  </a:lnTo>
                                  <a:lnTo>
                                    <a:pt x="5" y="42"/>
                                  </a:lnTo>
                                  <a:lnTo>
                                    <a:pt x="4" y="49"/>
                                  </a:lnTo>
                                  <a:lnTo>
                                    <a:pt x="4" y="56"/>
                                  </a:lnTo>
                                  <a:lnTo>
                                    <a:pt x="2" y="56"/>
                                  </a:lnTo>
                                  <a:lnTo>
                                    <a:pt x="0" y="57"/>
                                  </a:lnTo>
                                  <a:lnTo>
                                    <a:pt x="0" y="50"/>
                                  </a:lnTo>
                                  <a:lnTo>
                                    <a:pt x="0" y="43"/>
                                  </a:lnTo>
                                  <a:lnTo>
                                    <a:pt x="1" y="36"/>
                                  </a:lnTo>
                                  <a:lnTo>
                                    <a:pt x="1" y="29"/>
                                  </a:lnTo>
                                  <a:lnTo>
                                    <a:pt x="1" y="22"/>
                                  </a:lnTo>
                                  <a:lnTo>
                                    <a:pt x="1" y="15"/>
                                  </a:lnTo>
                                  <a:lnTo>
                                    <a:pt x="1" y="8"/>
                                  </a:lnTo>
                                  <a:lnTo>
                                    <a:pt x="1" y="1"/>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3" name="Freeform 2867"/>
                          <wps:cNvSpPr>
                            <a:spLocks/>
                          </wps:cNvSpPr>
                          <wps:spPr bwMode="auto">
                            <a:xfrm>
                              <a:off x="1413" y="2013"/>
                              <a:ext cx="132" cy="42"/>
                            </a:xfrm>
                            <a:custGeom>
                              <a:avLst/>
                              <a:gdLst>
                                <a:gd name="T0" fmla="*/ 0 w 132"/>
                                <a:gd name="T1" fmla="*/ 33 h 42"/>
                                <a:gd name="T2" fmla="*/ 8 w 132"/>
                                <a:gd name="T3" fmla="*/ 31 h 42"/>
                                <a:gd name="T4" fmla="*/ 16 w 132"/>
                                <a:gd name="T5" fmla="*/ 29 h 42"/>
                                <a:gd name="T6" fmla="*/ 23 w 132"/>
                                <a:gd name="T7" fmla="*/ 26 h 42"/>
                                <a:gd name="T8" fmla="*/ 31 w 132"/>
                                <a:gd name="T9" fmla="*/ 24 h 42"/>
                                <a:gd name="T10" fmla="*/ 39 w 132"/>
                                <a:gd name="T11" fmla="*/ 22 h 42"/>
                                <a:gd name="T12" fmla="*/ 47 w 132"/>
                                <a:gd name="T13" fmla="*/ 20 h 42"/>
                                <a:gd name="T14" fmla="*/ 55 w 132"/>
                                <a:gd name="T15" fmla="*/ 18 h 42"/>
                                <a:gd name="T16" fmla="*/ 63 w 132"/>
                                <a:gd name="T17" fmla="*/ 16 h 42"/>
                                <a:gd name="T18" fmla="*/ 72 w 132"/>
                                <a:gd name="T19" fmla="*/ 14 h 42"/>
                                <a:gd name="T20" fmla="*/ 80 w 132"/>
                                <a:gd name="T21" fmla="*/ 12 h 42"/>
                                <a:gd name="T22" fmla="*/ 88 w 132"/>
                                <a:gd name="T23" fmla="*/ 10 h 42"/>
                                <a:gd name="T24" fmla="*/ 97 w 132"/>
                                <a:gd name="T25" fmla="*/ 8 h 42"/>
                                <a:gd name="T26" fmla="*/ 106 w 132"/>
                                <a:gd name="T27" fmla="*/ 6 h 42"/>
                                <a:gd name="T28" fmla="*/ 114 w 132"/>
                                <a:gd name="T29" fmla="*/ 4 h 42"/>
                                <a:gd name="T30" fmla="*/ 123 w 132"/>
                                <a:gd name="T31" fmla="*/ 1 h 42"/>
                                <a:gd name="T32" fmla="*/ 132 w 132"/>
                                <a:gd name="T33" fmla="*/ 0 h 42"/>
                                <a:gd name="T34" fmla="*/ 132 w 132"/>
                                <a:gd name="T35" fmla="*/ 2 h 42"/>
                                <a:gd name="T36" fmla="*/ 132 w 132"/>
                                <a:gd name="T37" fmla="*/ 4 h 42"/>
                                <a:gd name="T38" fmla="*/ 132 w 132"/>
                                <a:gd name="T39" fmla="*/ 7 h 42"/>
                                <a:gd name="T40" fmla="*/ 132 w 132"/>
                                <a:gd name="T41" fmla="*/ 10 h 42"/>
                                <a:gd name="T42" fmla="*/ 123 w 132"/>
                                <a:gd name="T43" fmla="*/ 12 h 42"/>
                                <a:gd name="T44" fmla="*/ 114 w 132"/>
                                <a:gd name="T45" fmla="*/ 14 h 42"/>
                                <a:gd name="T46" fmla="*/ 105 w 132"/>
                                <a:gd name="T47" fmla="*/ 16 h 42"/>
                                <a:gd name="T48" fmla="*/ 97 w 132"/>
                                <a:gd name="T49" fmla="*/ 19 h 42"/>
                                <a:gd name="T50" fmla="*/ 88 w 132"/>
                                <a:gd name="T51" fmla="*/ 20 h 42"/>
                                <a:gd name="T52" fmla="*/ 80 w 132"/>
                                <a:gd name="T53" fmla="*/ 22 h 42"/>
                                <a:gd name="T54" fmla="*/ 72 w 132"/>
                                <a:gd name="T55" fmla="*/ 25 h 42"/>
                                <a:gd name="T56" fmla="*/ 63 w 132"/>
                                <a:gd name="T57" fmla="*/ 27 h 42"/>
                                <a:gd name="T58" fmla="*/ 55 w 132"/>
                                <a:gd name="T59" fmla="*/ 29 h 42"/>
                                <a:gd name="T60" fmla="*/ 47 w 132"/>
                                <a:gd name="T61" fmla="*/ 31 h 42"/>
                                <a:gd name="T62" fmla="*/ 39 w 132"/>
                                <a:gd name="T63" fmla="*/ 33 h 42"/>
                                <a:gd name="T64" fmla="*/ 31 w 132"/>
                                <a:gd name="T65" fmla="*/ 35 h 42"/>
                                <a:gd name="T66" fmla="*/ 23 w 132"/>
                                <a:gd name="T67" fmla="*/ 37 h 42"/>
                                <a:gd name="T68" fmla="*/ 15 w 132"/>
                                <a:gd name="T69" fmla="*/ 39 h 42"/>
                                <a:gd name="T70" fmla="*/ 7 w 132"/>
                                <a:gd name="T71" fmla="*/ 40 h 42"/>
                                <a:gd name="T72" fmla="*/ 0 w 132"/>
                                <a:gd name="T73" fmla="*/ 42 h 42"/>
                                <a:gd name="T74" fmla="*/ 0 w 132"/>
                                <a:gd name="T75" fmla="*/ 40 h 42"/>
                                <a:gd name="T76" fmla="*/ 0 w 132"/>
                                <a:gd name="T77" fmla="*/ 37 h 42"/>
                                <a:gd name="T78" fmla="*/ 0 w 132"/>
                                <a:gd name="T79" fmla="*/ 35 h 42"/>
                                <a:gd name="T80" fmla="*/ 0 w 132"/>
                                <a:gd name="T81" fmla="*/ 33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32" h="42">
                                  <a:moveTo>
                                    <a:pt x="0" y="33"/>
                                  </a:moveTo>
                                  <a:lnTo>
                                    <a:pt x="8" y="31"/>
                                  </a:lnTo>
                                  <a:lnTo>
                                    <a:pt x="16" y="29"/>
                                  </a:lnTo>
                                  <a:lnTo>
                                    <a:pt x="23" y="26"/>
                                  </a:lnTo>
                                  <a:lnTo>
                                    <a:pt x="31" y="24"/>
                                  </a:lnTo>
                                  <a:lnTo>
                                    <a:pt x="39" y="22"/>
                                  </a:lnTo>
                                  <a:lnTo>
                                    <a:pt x="47" y="20"/>
                                  </a:lnTo>
                                  <a:lnTo>
                                    <a:pt x="55" y="18"/>
                                  </a:lnTo>
                                  <a:lnTo>
                                    <a:pt x="63" y="16"/>
                                  </a:lnTo>
                                  <a:lnTo>
                                    <a:pt x="72" y="14"/>
                                  </a:lnTo>
                                  <a:lnTo>
                                    <a:pt x="80" y="12"/>
                                  </a:lnTo>
                                  <a:lnTo>
                                    <a:pt x="88" y="10"/>
                                  </a:lnTo>
                                  <a:lnTo>
                                    <a:pt x="97" y="8"/>
                                  </a:lnTo>
                                  <a:lnTo>
                                    <a:pt x="106" y="6"/>
                                  </a:lnTo>
                                  <a:lnTo>
                                    <a:pt x="114" y="4"/>
                                  </a:lnTo>
                                  <a:lnTo>
                                    <a:pt x="123" y="1"/>
                                  </a:lnTo>
                                  <a:lnTo>
                                    <a:pt x="132" y="0"/>
                                  </a:lnTo>
                                  <a:lnTo>
                                    <a:pt x="132" y="2"/>
                                  </a:lnTo>
                                  <a:lnTo>
                                    <a:pt x="132" y="4"/>
                                  </a:lnTo>
                                  <a:lnTo>
                                    <a:pt x="132" y="7"/>
                                  </a:lnTo>
                                  <a:lnTo>
                                    <a:pt x="132" y="10"/>
                                  </a:lnTo>
                                  <a:lnTo>
                                    <a:pt x="123" y="12"/>
                                  </a:lnTo>
                                  <a:lnTo>
                                    <a:pt x="114" y="14"/>
                                  </a:lnTo>
                                  <a:lnTo>
                                    <a:pt x="105" y="16"/>
                                  </a:lnTo>
                                  <a:lnTo>
                                    <a:pt x="97" y="19"/>
                                  </a:lnTo>
                                  <a:lnTo>
                                    <a:pt x="88" y="20"/>
                                  </a:lnTo>
                                  <a:lnTo>
                                    <a:pt x="80" y="22"/>
                                  </a:lnTo>
                                  <a:lnTo>
                                    <a:pt x="72" y="25"/>
                                  </a:lnTo>
                                  <a:lnTo>
                                    <a:pt x="63" y="27"/>
                                  </a:lnTo>
                                  <a:lnTo>
                                    <a:pt x="55" y="29"/>
                                  </a:lnTo>
                                  <a:lnTo>
                                    <a:pt x="47" y="31"/>
                                  </a:lnTo>
                                  <a:lnTo>
                                    <a:pt x="39" y="33"/>
                                  </a:lnTo>
                                  <a:lnTo>
                                    <a:pt x="31" y="35"/>
                                  </a:lnTo>
                                  <a:lnTo>
                                    <a:pt x="23" y="37"/>
                                  </a:lnTo>
                                  <a:lnTo>
                                    <a:pt x="15" y="39"/>
                                  </a:lnTo>
                                  <a:lnTo>
                                    <a:pt x="7" y="40"/>
                                  </a:lnTo>
                                  <a:lnTo>
                                    <a:pt x="0" y="42"/>
                                  </a:lnTo>
                                  <a:lnTo>
                                    <a:pt x="0" y="40"/>
                                  </a:lnTo>
                                  <a:lnTo>
                                    <a:pt x="0" y="37"/>
                                  </a:lnTo>
                                  <a:lnTo>
                                    <a:pt x="0" y="35"/>
                                  </a:lnTo>
                                  <a:lnTo>
                                    <a:pt x="0" y="33"/>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4" name="Freeform 2868"/>
                          <wps:cNvSpPr>
                            <a:spLocks/>
                          </wps:cNvSpPr>
                          <wps:spPr bwMode="auto">
                            <a:xfrm>
                              <a:off x="1408" y="2017"/>
                              <a:ext cx="137" cy="41"/>
                            </a:xfrm>
                            <a:custGeom>
                              <a:avLst/>
                              <a:gdLst>
                                <a:gd name="T0" fmla="*/ 0 w 137"/>
                                <a:gd name="T1" fmla="*/ 34 h 41"/>
                                <a:gd name="T2" fmla="*/ 8 w 137"/>
                                <a:gd name="T3" fmla="*/ 32 h 41"/>
                                <a:gd name="T4" fmla="*/ 16 w 137"/>
                                <a:gd name="T5" fmla="*/ 30 h 41"/>
                                <a:gd name="T6" fmla="*/ 24 w 137"/>
                                <a:gd name="T7" fmla="*/ 28 h 41"/>
                                <a:gd name="T8" fmla="*/ 33 w 137"/>
                                <a:gd name="T9" fmla="*/ 26 h 41"/>
                                <a:gd name="T10" fmla="*/ 41 w 137"/>
                                <a:gd name="T11" fmla="*/ 24 h 41"/>
                                <a:gd name="T12" fmla="*/ 49 w 137"/>
                                <a:gd name="T13" fmla="*/ 22 h 41"/>
                                <a:gd name="T14" fmla="*/ 58 w 137"/>
                                <a:gd name="T15" fmla="*/ 20 h 41"/>
                                <a:gd name="T16" fmla="*/ 66 w 137"/>
                                <a:gd name="T17" fmla="*/ 18 h 41"/>
                                <a:gd name="T18" fmla="*/ 74 w 137"/>
                                <a:gd name="T19" fmla="*/ 16 h 41"/>
                                <a:gd name="T20" fmla="*/ 83 w 137"/>
                                <a:gd name="T21" fmla="*/ 13 h 41"/>
                                <a:gd name="T22" fmla="*/ 92 w 137"/>
                                <a:gd name="T23" fmla="*/ 11 h 41"/>
                                <a:gd name="T24" fmla="*/ 101 w 137"/>
                                <a:gd name="T25" fmla="*/ 9 h 41"/>
                                <a:gd name="T26" fmla="*/ 110 w 137"/>
                                <a:gd name="T27" fmla="*/ 6 h 41"/>
                                <a:gd name="T28" fmla="*/ 118 w 137"/>
                                <a:gd name="T29" fmla="*/ 4 h 41"/>
                                <a:gd name="T30" fmla="*/ 127 w 137"/>
                                <a:gd name="T31" fmla="*/ 2 h 41"/>
                                <a:gd name="T32" fmla="*/ 137 w 137"/>
                                <a:gd name="T33" fmla="*/ 0 h 41"/>
                                <a:gd name="T34" fmla="*/ 137 w 137"/>
                                <a:gd name="T35" fmla="*/ 1 h 41"/>
                                <a:gd name="T36" fmla="*/ 137 w 137"/>
                                <a:gd name="T37" fmla="*/ 3 h 41"/>
                                <a:gd name="T38" fmla="*/ 137 w 137"/>
                                <a:gd name="T39" fmla="*/ 5 h 41"/>
                                <a:gd name="T40" fmla="*/ 137 w 137"/>
                                <a:gd name="T41" fmla="*/ 8 h 41"/>
                                <a:gd name="T42" fmla="*/ 127 w 137"/>
                                <a:gd name="T43" fmla="*/ 10 h 41"/>
                                <a:gd name="T44" fmla="*/ 118 w 137"/>
                                <a:gd name="T45" fmla="*/ 12 h 41"/>
                                <a:gd name="T46" fmla="*/ 110 w 137"/>
                                <a:gd name="T47" fmla="*/ 14 h 41"/>
                                <a:gd name="T48" fmla="*/ 101 w 137"/>
                                <a:gd name="T49" fmla="*/ 16 h 41"/>
                                <a:gd name="T50" fmla="*/ 92 w 137"/>
                                <a:gd name="T51" fmla="*/ 18 h 41"/>
                                <a:gd name="T52" fmla="*/ 83 w 137"/>
                                <a:gd name="T53" fmla="*/ 20 h 41"/>
                                <a:gd name="T54" fmla="*/ 74 w 137"/>
                                <a:gd name="T55" fmla="*/ 23 h 41"/>
                                <a:gd name="T56" fmla="*/ 66 w 137"/>
                                <a:gd name="T57" fmla="*/ 25 h 41"/>
                                <a:gd name="T58" fmla="*/ 57 w 137"/>
                                <a:gd name="T59" fmla="*/ 27 h 41"/>
                                <a:gd name="T60" fmla="*/ 49 w 137"/>
                                <a:gd name="T61" fmla="*/ 29 h 41"/>
                                <a:gd name="T62" fmla="*/ 41 w 137"/>
                                <a:gd name="T63" fmla="*/ 31 h 41"/>
                                <a:gd name="T64" fmla="*/ 32 w 137"/>
                                <a:gd name="T65" fmla="*/ 33 h 41"/>
                                <a:gd name="T66" fmla="*/ 24 w 137"/>
                                <a:gd name="T67" fmla="*/ 35 h 41"/>
                                <a:gd name="T68" fmla="*/ 16 w 137"/>
                                <a:gd name="T69" fmla="*/ 37 h 41"/>
                                <a:gd name="T70" fmla="*/ 8 w 137"/>
                                <a:gd name="T71" fmla="*/ 39 h 41"/>
                                <a:gd name="T72" fmla="*/ 0 w 137"/>
                                <a:gd name="T73" fmla="*/ 41 h 41"/>
                                <a:gd name="T74" fmla="*/ 0 w 137"/>
                                <a:gd name="T75" fmla="*/ 37 h 41"/>
                                <a:gd name="T76" fmla="*/ 0 w 137"/>
                                <a:gd name="T77" fmla="*/ 34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37" h="41">
                                  <a:moveTo>
                                    <a:pt x="0" y="34"/>
                                  </a:moveTo>
                                  <a:lnTo>
                                    <a:pt x="8" y="32"/>
                                  </a:lnTo>
                                  <a:lnTo>
                                    <a:pt x="16" y="30"/>
                                  </a:lnTo>
                                  <a:lnTo>
                                    <a:pt x="24" y="28"/>
                                  </a:lnTo>
                                  <a:lnTo>
                                    <a:pt x="33" y="26"/>
                                  </a:lnTo>
                                  <a:lnTo>
                                    <a:pt x="41" y="24"/>
                                  </a:lnTo>
                                  <a:lnTo>
                                    <a:pt x="49" y="22"/>
                                  </a:lnTo>
                                  <a:lnTo>
                                    <a:pt x="58" y="20"/>
                                  </a:lnTo>
                                  <a:lnTo>
                                    <a:pt x="66" y="18"/>
                                  </a:lnTo>
                                  <a:lnTo>
                                    <a:pt x="74" y="16"/>
                                  </a:lnTo>
                                  <a:lnTo>
                                    <a:pt x="83" y="13"/>
                                  </a:lnTo>
                                  <a:lnTo>
                                    <a:pt x="92" y="11"/>
                                  </a:lnTo>
                                  <a:lnTo>
                                    <a:pt x="101" y="9"/>
                                  </a:lnTo>
                                  <a:lnTo>
                                    <a:pt x="110" y="6"/>
                                  </a:lnTo>
                                  <a:lnTo>
                                    <a:pt x="118" y="4"/>
                                  </a:lnTo>
                                  <a:lnTo>
                                    <a:pt x="127" y="2"/>
                                  </a:lnTo>
                                  <a:lnTo>
                                    <a:pt x="137" y="0"/>
                                  </a:lnTo>
                                  <a:lnTo>
                                    <a:pt x="137" y="1"/>
                                  </a:lnTo>
                                  <a:lnTo>
                                    <a:pt x="137" y="3"/>
                                  </a:lnTo>
                                  <a:lnTo>
                                    <a:pt x="137" y="5"/>
                                  </a:lnTo>
                                  <a:lnTo>
                                    <a:pt x="137" y="8"/>
                                  </a:lnTo>
                                  <a:lnTo>
                                    <a:pt x="127" y="10"/>
                                  </a:lnTo>
                                  <a:lnTo>
                                    <a:pt x="118" y="12"/>
                                  </a:lnTo>
                                  <a:lnTo>
                                    <a:pt x="110" y="14"/>
                                  </a:lnTo>
                                  <a:lnTo>
                                    <a:pt x="101" y="16"/>
                                  </a:lnTo>
                                  <a:lnTo>
                                    <a:pt x="92" y="18"/>
                                  </a:lnTo>
                                  <a:lnTo>
                                    <a:pt x="83" y="20"/>
                                  </a:lnTo>
                                  <a:lnTo>
                                    <a:pt x="74" y="23"/>
                                  </a:lnTo>
                                  <a:lnTo>
                                    <a:pt x="66" y="25"/>
                                  </a:lnTo>
                                  <a:lnTo>
                                    <a:pt x="57" y="27"/>
                                  </a:lnTo>
                                  <a:lnTo>
                                    <a:pt x="49" y="29"/>
                                  </a:lnTo>
                                  <a:lnTo>
                                    <a:pt x="41" y="31"/>
                                  </a:lnTo>
                                  <a:lnTo>
                                    <a:pt x="32" y="33"/>
                                  </a:lnTo>
                                  <a:lnTo>
                                    <a:pt x="24" y="35"/>
                                  </a:lnTo>
                                  <a:lnTo>
                                    <a:pt x="16" y="37"/>
                                  </a:lnTo>
                                  <a:lnTo>
                                    <a:pt x="8" y="39"/>
                                  </a:lnTo>
                                  <a:lnTo>
                                    <a:pt x="0" y="41"/>
                                  </a:lnTo>
                                  <a:lnTo>
                                    <a:pt x="0" y="37"/>
                                  </a:lnTo>
                                  <a:lnTo>
                                    <a:pt x="0" y="34"/>
                                  </a:lnTo>
                                  <a:close/>
                                </a:path>
                              </a:pathLst>
                            </a:custGeom>
                            <a:solidFill>
                              <a:srgbClr val="BFBD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5" name="Freeform 2869"/>
                          <wps:cNvSpPr>
                            <a:spLocks/>
                          </wps:cNvSpPr>
                          <wps:spPr bwMode="auto">
                            <a:xfrm>
                              <a:off x="1494" y="1920"/>
                              <a:ext cx="27" cy="30"/>
                            </a:xfrm>
                            <a:custGeom>
                              <a:avLst/>
                              <a:gdLst>
                                <a:gd name="T0" fmla="*/ 0 w 27"/>
                                <a:gd name="T1" fmla="*/ 12 h 30"/>
                                <a:gd name="T2" fmla="*/ 0 w 27"/>
                                <a:gd name="T3" fmla="*/ 13 h 30"/>
                                <a:gd name="T4" fmla="*/ 0 w 27"/>
                                <a:gd name="T5" fmla="*/ 16 h 30"/>
                                <a:gd name="T6" fmla="*/ 0 w 27"/>
                                <a:gd name="T7" fmla="*/ 18 h 30"/>
                                <a:gd name="T8" fmla="*/ 0 w 27"/>
                                <a:gd name="T9" fmla="*/ 20 h 30"/>
                                <a:gd name="T10" fmla="*/ 0 w 27"/>
                                <a:gd name="T11" fmla="*/ 22 h 30"/>
                                <a:gd name="T12" fmla="*/ 0 w 27"/>
                                <a:gd name="T13" fmla="*/ 25 h 30"/>
                                <a:gd name="T14" fmla="*/ 0 w 27"/>
                                <a:gd name="T15" fmla="*/ 27 h 30"/>
                                <a:gd name="T16" fmla="*/ 0 w 27"/>
                                <a:gd name="T17" fmla="*/ 30 h 30"/>
                                <a:gd name="T18" fmla="*/ 3 w 27"/>
                                <a:gd name="T19" fmla="*/ 28 h 30"/>
                                <a:gd name="T20" fmla="*/ 6 w 27"/>
                                <a:gd name="T21" fmla="*/ 27 h 30"/>
                                <a:gd name="T22" fmla="*/ 10 w 27"/>
                                <a:gd name="T23" fmla="*/ 26 h 30"/>
                                <a:gd name="T24" fmla="*/ 13 w 27"/>
                                <a:gd name="T25" fmla="*/ 25 h 30"/>
                                <a:gd name="T26" fmla="*/ 17 w 27"/>
                                <a:gd name="T27" fmla="*/ 24 h 30"/>
                                <a:gd name="T28" fmla="*/ 20 w 27"/>
                                <a:gd name="T29" fmla="*/ 22 h 30"/>
                                <a:gd name="T30" fmla="*/ 23 w 27"/>
                                <a:gd name="T31" fmla="*/ 21 h 30"/>
                                <a:gd name="T32" fmla="*/ 27 w 27"/>
                                <a:gd name="T33" fmla="*/ 20 h 30"/>
                                <a:gd name="T34" fmla="*/ 27 w 27"/>
                                <a:gd name="T35" fmla="*/ 17 h 30"/>
                                <a:gd name="T36" fmla="*/ 27 w 27"/>
                                <a:gd name="T37" fmla="*/ 15 h 30"/>
                                <a:gd name="T38" fmla="*/ 27 w 27"/>
                                <a:gd name="T39" fmla="*/ 13 h 30"/>
                                <a:gd name="T40" fmla="*/ 27 w 27"/>
                                <a:gd name="T41" fmla="*/ 10 h 30"/>
                                <a:gd name="T42" fmla="*/ 27 w 27"/>
                                <a:gd name="T43" fmla="*/ 8 h 30"/>
                                <a:gd name="T44" fmla="*/ 27 w 27"/>
                                <a:gd name="T45" fmla="*/ 5 h 30"/>
                                <a:gd name="T46" fmla="*/ 27 w 27"/>
                                <a:gd name="T47" fmla="*/ 3 h 30"/>
                                <a:gd name="T48" fmla="*/ 27 w 27"/>
                                <a:gd name="T49" fmla="*/ 0 h 30"/>
                                <a:gd name="T50" fmla="*/ 23 w 27"/>
                                <a:gd name="T51" fmla="*/ 1 h 30"/>
                                <a:gd name="T52" fmla="*/ 20 w 27"/>
                                <a:gd name="T53" fmla="*/ 3 h 30"/>
                                <a:gd name="T54" fmla="*/ 17 w 27"/>
                                <a:gd name="T55" fmla="*/ 4 h 30"/>
                                <a:gd name="T56" fmla="*/ 13 w 27"/>
                                <a:gd name="T57" fmla="*/ 6 h 30"/>
                                <a:gd name="T58" fmla="*/ 10 w 27"/>
                                <a:gd name="T59" fmla="*/ 7 h 30"/>
                                <a:gd name="T60" fmla="*/ 6 w 27"/>
                                <a:gd name="T61" fmla="*/ 9 h 30"/>
                                <a:gd name="T62" fmla="*/ 3 w 27"/>
                                <a:gd name="T63" fmla="*/ 10 h 30"/>
                                <a:gd name="T64" fmla="*/ 0 w 27"/>
                                <a:gd name="T65" fmla="*/ 12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7" h="30">
                                  <a:moveTo>
                                    <a:pt x="0" y="12"/>
                                  </a:moveTo>
                                  <a:lnTo>
                                    <a:pt x="0" y="13"/>
                                  </a:lnTo>
                                  <a:lnTo>
                                    <a:pt x="0" y="16"/>
                                  </a:lnTo>
                                  <a:lnTo>
                                    <a:pt x="0" y="18"/>
                                  </a:lnTo>
                                  <a:lnTo>
                                    <a:pt x="0" y="20"/>
                                  </a:lnTo>
                                  <a:lnTo>
                                    <a:pt x="0" y="22"/>
                                  </a:lnTo>
                                  <a:lnTo>
                                    <a:pt x="0" y="25"/>
                                  </a:lnTo>
                                  <a:lnTo>
                                    <a:pt x="0" y="27"/>
                                  </a:lnTo>
                                  <a:lnTo>
                                    <a:pt x="0" y="30"/>
                                  </a:lnTo>
                                  <a:lnTo>
                                    <a:pt x="3" y="28"/>
                                  </a:lnTo>
                                  <a:lnTo>
                                    <a:pt x="6" y="27"/>
                                  </a:lnTo>
                                  <a:lnTo>
                                    <a:pt x="10" y="26"/>
                                  </a:lnTo>
                                  <a:lnTo>
                                    <a:pt x="13" y="25"/>
                                  </a:lnTo>
                                  <a:lnTo>
                                    <a:pt x="17" y="24"/>
                                  </a:lnTo>
                                  <a:lnTo>
                                    <a:pt x="20" y="22"/>
                                  </a:lnTo>
                                  <a:lnTo>
                                    <a:pt x="23" y="21"/>
                                  </a:lnTo>
                                  <a:lnTo>
                                    <a:pt x="27" y="20"/>
                                  </a:lnTo>
                                  <a:lnTo>
                                    <a:pt x="27" y="17"/>
                                  </a:lnTo>
                                  <a:lnTo>
                                    <a:pt x="27" y="15"/>
                                  </a:lnTo>
                                  <a:lnTo>
                                    <a:pt x="27" y="13"/>
                                  </a:lnTo>
                                  <a:lnTo>
                                    <a:pt x="27" y="10"/>
                                  </a:lnTo>
                                  <a:lnTo>
                                    <a:pt x="27" y="8"/>
                                  </a:lnTo>
                                  <a:lnTo>
                                    <a:pt x="27" y="5"/>
                                  </a:lnTo>
                                  <a:lnTo>
                                    <a:pt x="27" y="3"/>
                                  </a:lnTo>
                                  <a:lnTo>
                                    <a:pt x="27" y="0"/>
                                  </a:lnTo>
                                  <a:lnTo>
                                    <a:pt x="23" y="1"/>
                                  </a:lnTo>
                                  <a:lnTo>
                                    <a:pt x="20" y="3"/>
                                  </a:lnTo>
                                  <a:lnTo>
                                    <a:pt x="17" y="4"/>
                                  </a:lnTo>
                                  <a:lnTo>
                                    <a:pt x="13" y="6"/>
                                  </a:lnTo>
                                  <a:lnTo>
                                    <a:pt x="10" y="7"/>
                                  </a:lnTo>
                                  <a:lnTo>
                                    <a:pt x="6" y="9"/>
                                  </a:lnTo>
                                  <a:lnTo>
                                    <a:pt x="3" y="10"/>
                                  </a:lnTo>
                                  <a:lnTo>
                                    <a:pt x="0" y="12"/>
                                  </a:lnTo>
                                  <a:close/>
                                </a:path>
                              </a:pathLst>
                            </a:custGeom>
                            <a:solidFill>
                              <a:srgbClr val="FFFFFA"/>
                            </a:solidFill>
                            <a:ln w="1270">
                              <a:solidFill>
                                <a:srgbClr val="BFBFBF"/>
                              </a:solidFill>
                              <a:prstDash val="solid"/>
                              <a:round/>
                              <a:headEnd/>
                              <a:tailEnd/>
                            </a:ln>
                          </wps:spPr>
                          <wps:bodyPr rot="0" vert="horz" wrap="square" lIns="91440" tIns="45720" rIns="91440" bIns="45720" anchor="t" anchorCtr="0" upright="1">
                            <a:noAutofit/>
                          </wps:bodyPr>
                        </wps:wsp>
                      </wpg:wgp>
                      <wps:wsp>
                        <wps:cNvPr id="2736" name="Rectangle 2870"/>
                        <wps:cNvSpPr>
                          <a:spLocks noChangeArrowheads="1"/>
                        </wps:cNvSpPr>
                        <wps:spPr bwMode="auto">
                          <a:xfrm>
                            <a:off x="2239010" y="1048385"/>
                            <a:ext cx="154940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r>
                                <w:rPr>
                                  <w:color w:val="000000"/>
                                </w:rPr>
                                <w:t>Digital signage platforms</w:t>
                              </w:r>
                            </w:p>
                          </w:txbxContent>
                        </wps:txbx>
                        <wps:bodyPr rot="0" vert="horz" wrap="none" lIns="0" tIns="0" rIns="0" bIns="0" anchor="t" anchorCtr="0" upright="1">
                          <a:noAutofit/>
                        </wps:bodyPr>
                      </wps:wsp>
                      <wps:wsp>
                        <wps:cNvPr id="2737" name="Rectangle 2871"/>
                        <wps:cNvSpPr>
                          <a:spLocks noChangeArrowheads="1"/>
                        </wps:cNvSpPr>
                        <wps:spPr bwMode="auto">
                          <a:xfrm>
                            <a:off x="3582670" y="1048385"/>
                            <a:ext cx="17780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r>
                                <w:rPr>
                                  <w:color w:val="000000"/>
                                </w:rPr>
                                <w:t xml:space="preserve">for </w:t>
                              </w:r>
                            </w:p>
                          </w:txbxContent>
                        </wps:txbx>
                        <wps:bodyPr rot="0" vert="horz" wrap="none" lIns="0" tIns="0" rIns="0" bIns="0" anchor="t" anchorCtr="0" upright="1">
                          <a:noAutofit/>
                        </wps:bodyPr>
                      </wps:wsp>
                      <wps:wsp>
                        <wps:cNvPr id="2738" name="Rectangle 2872"/>
                        <wps:cNvSpPr>
                          <a:spLocks noChangeArrowheads="1"/>
                        </wps:cNvSpPr>
                        <wps:spPr bwMode="auto">
                          <a:xfrm>
                            <a:off x="2209165" y="1202690"/>
                            <a:ext cx="6921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txbxContent>
                        </wps:txbx>
                        <wps:bodyPr rot="0" vert="horz" wrap="none" lIns="0" tIns="0" rIns="0" bIns="0" anchor="t" anchorCtr="0" upright="1">
                          <a:noAutofit/>
                        </wps:bodyPr>
                      </wps:wsp>
                      <wpg:wgp>
                        <wpg:cNvPr id="2739" name="Group 2873"/>
                        <wpg:cNvGrpSpPr>
                          <a:grpSpLocks/>
                        </wpg:cNvGrpSpPr>
                        <wpg:grpSpPr bwMode="auto">
                          <a:xfrm>
                            <a:off x="1965960" y="992505"/>
                            <a:ext cx="1962150" cy="381000"/>
                            <a:chOff x="3158" y="1575"/>
                            <a:chExt cx="3090" cy="600"/>
                          </a:xfrm>
                        </wpg:grpSpPr>
                        <wps:wsp>
                          <wps:cNvPr id="2740" name="Rectangle 2874"/>
                          <wps:cNvSpPr>
                            <a:spLocks noChangeArrowheads="1"/>
                          </wps:cNvSpPr>
                          <wps:spPr bwMode="auto">
                            <a:xfrm>
                              <a:off x="3158" y="1599"/>
                              <a:ext cx="3090" cy="57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41" name="Freeform 2875"/>
                          <wps:cNvSpPr>
                            <a:spLocks/>
                          </wps:cNvSpPr>
                          <wps:spPr bwMode="auto">
                            <a:xfrm>
                              <a:off x="3160" y="1599"/>
                              <a:ext cx="3087" cy="574"/>
                            </a:xfrm>
                            <a:custGeom>
                              <a:avLst/>
                              <a:gdLst>
                                <a:gd name="T0" fmla="*/ 252 w 8125"/>
                                <a:gd name="T1" fmla="*/ 0 h 1512"/>
                                <a:gd name="T2" fmla="*/ 0 w 8125"/>
                                <a:gd name="T3" fmla="*/ 252 h 1512"/>
                                <a:gd name="T4" fmla="*/ 0 w 8125"/>
                                <a:gd name="T5" fmla="*/ 1260 h 1512"/>
                                <a:gd name="T6" fmla="*/ 252 w 8125"/>
                                <a:gd name="T7" fmla="*/ 1512 h 1512"/>
                                <a:gd name="T8" fmla="*/ 7873 w 8125"/>
                                <a:gd name="T9" fmla="*/ 1512 h 1512"/>
                                <a:gd name="T10" fmla="*/ 8125 w 8125"/>
                                <a:gd name="T11" fmla="*/ 1260 h 1512"/>
                                <a:gd name="T12" fmla="*/ 8125 w 8125"/>
                                <a:gd name="T13" fmla="*/ 252 h 1512"/>
                                <a:gd name="T14" fmla="*/ 7873 w 8125"/>
                                <a:gd name="T15" fmla="*/ 0 h 1512"/>
                                <a:gd name="T16" fmla="*/ 252 w 8125"/>
                                <a:gd name="T17" fmla="*/ 0 h 15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125" h="1512">
                                  <a:moveTo>
                                    <a:pt x="252" y="0"/>
                                  </a:moveTo>
                                  <a:cubicBezTo>
                                    <a:pt x="113" y="0"/>
                                    <a:pt x="0" y="113"/>
                                    <a:pt x="0" y="252"/>
                                  </a:cubicBezTo>
                                  <a:lnTo>
                                    <a:pt x="0" y="1260"/>
                                  </a:lnTo>
                                  <a:cubicBezTo>
                                    <a:pt x="0" y="1399"/>
                                    <a:pt x="113" y="1512"/>
                                    <a:pt x="252" y="1512"/>
                                  </a:cubicBezTo>
                                  <a:lnTo>
                                    <a:pt x="7873" y="1512"/>
                                  </a:lnTo>
                                  <a:cubicBezTo>
                                    <a:pt x="8012" y="1512"/>
                                    <a:pt x="8125" y="1399"/>
                                    <a:pt x="8125" y="1260"/>
                                  </a:cubicBezTo>
                                  <a:lnTo>
                                    <a:pt x="8125" y="252"/>
                                  </a:lnTo>
                                  <a:cubicBezTo>
                                    <a:pt x="8125" y="113"/>
                                    <a:pt x="8012" y="0"/>
                                    <a:pt x="7873" y="0"/>
                                  </a:cubicBezTo>
                                  <a:lnTo>
                                    <a:pt x="252" y="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742" name="Rectangle 2876"/>
                          <wps:cNvSpPr>
                            <a:spLocks noChangeArrowheads="1"/>
                          </wps:cNvSpPr>
                          <wps:spPr bwMode="auto">
                            <a:xfrm>
                              <a:off x="3158" y="1599"/>
                              <a:ext cx="3090" cy="57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43" name="Rectangle 2877"/>
                          <wps:cNvSpPr>
                            <a:spLocks noChangeArrowheads="1"/>
                          </wps:cNvSpPr>
                          <wps:spPr bwMode="auto">
                            <a:xfrm>
                              <a:off x="3158" y="1575"/>
                              <a:ext cx="3090" cy="115"/>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44" name="Rectangle 2878"/>
                          <wps:cNvSpPr>
                            <a:spLocks noChangeArrowheads="1"/>
                          </wps:cNvSpPr>
                          <wps:spPr bwMode="auto">
                            <a:xfrm>
                              <a:off x="3158" y="1690"/>
                              <a:ext cx="3090" cy="23"/>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45" name="Rectangle 2879"/>
                          <wps:cNvSpPr>
                            <a:spLocks noChangeArrowheads="1"/>
                          </wps:cNvSpPr>
                          <wps:spPr bwMode="auto">
                            <a:xfrm>
                              <a:off x="3158" y="1713"/>
                              <a:ext cx="3090" cy="20"/>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46" name="Rectangle 2880"/>
                          <wps:cNvSpPr>
                            <a:spLocks noChangeArrowheads="1"/>
                          </wps:cNvSpPr>
                          <wps:spPr bwMode="auto">
                            <a:xfrm>
                              <a:off x="3158" y="1733"/>
                              <a:ext cx="3090" cy="1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47" name="Rectangle 2881"/>
                          <wps:cNvSpPr>
                            <a:spLocks noChangeArrowheads="1"/>
                          </wps:cNvSpPr>
                          <wps:spPr bwMode="auto">
                            <a:xfrm>
                              <a:off x="3158" y="1751"/>
                              <a:ext cx="3090" cy="18"/>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48" name="Rectangle 2882"/>
                          <wps:cNvSpPr>
                            <a:spLocks noChangeArrowheads="1"/>
                          </wps:cNvSpPr>
                          <wps:spPr bwMode="auto">
                            <a:xfrm>
                              <a:off x="3158" y="1769"/>
                              <a:ext cx="3090" cy="19"/>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49" name="Rectangle 2883"/>
                          <wps:cNvSpPr>
                            <a:spLocks noChangeArrowheads="1"/>
                          </wps:cNvSpPr>
                          <wps:spPr bwMode="auto">
                            <a:xfrm>
                              <a:off x="3158" y="1788"/>
                              <a:ext cx="3090" cy="18"/>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50" name="Rectangle 2884"/>
                          <wps:cNvSpPr>
                            <a:spLocks noChangeArrowheads="1"/>
                          </wps:cNvSpPr>
                          <wps:spPr bwMode="auto">
                            <a:xfrm>
                              <a:off x="3158" y="1806"/>
                              <a:ext cx="3090" cy="16"/>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51" name="Rectangle 2885"/>
                          <wps:cNvSpPr>
                            <a:spLocks noChangeArrowheads="1"/>
                          </wps:cNvSpPr>
                          <wps:spPr bwMode="auto">
                            <a:xfrm>
                              <a:off x="3158" y="1822"/>
                              <a:ext cx="3090" cy="16"/>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52" name="Rectangle 2886"/>
                          <wps:cNvSpPr>
                            <a:spLocks noChangeArrowheads="1"/>
                          </wps:cNvSpPr>
                          <wps:spPr bwMode="auto">
                            <a:xfrm>
                              <a:off x="3158" y="1838"/>
                              <a:ext cx="3090" cy="15"/>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53" name="Rectangle 2887"/>
                          <wps:cNvSpPr>
                            <a:spLocks noChangeArrowheads="1"/>
                          </wps:cNvSpPr>
                          <wps:spPr bwMode="auto">
                            <a:xfrm>
                              <a:off x="3158" y="1853"/>
                              <a:ext cx="3090" cy="15"/>
                            </a:xfrm>
                            <a:prstGeom prst="rect">
                              <a:avLst/>
                            </a:prstGeom>
                            <a:solidFill>
                              <a:srgbClr val="E4E4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54" name="Rectangle 2888"/>
                          <wps:cNvSpPr>
                            <a:spLocks noChangeArrowheads="1"/>
                          </wps:cNvSpPr>
                          <wps:spPr bwMode="auto">
                            <a:xfrm>
                              <a:off x="3158" y="1868"/>
                              <a:ext cx="3090" cy="18"/>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55" name="Rectangle 2889"/>
                          <wps:cNvSpPr>
                            <a:spLocks noChangeArrowheads="1"/>
                          </wps:cNvSpPr>
                          <wps:spPr bwMode="auto">
                            <a:xfrm>
                              <a:off x="3158" y="1886"/>
                              <a:ext cx="3090" cy="17"/>
                            </a:xfrm>
                            <a:prstGeom prst="rect">
                              <a:avLst/>
                            </a:prstGeom>
                            <a:solidFill>
                              <a:srgbClr val="E0E0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56" name="Rectangle 2890"/>
                          <wps:cNvSpPr>
                            <a:spLocks noChangeArrowheads="1"/>
                          </wps:cNvSpPr>
                          <wps:spPr bwMode="auto">
                            <a:xfrm>
                              <a:off x="3158" y="1903"/>
                              <a:ext cx="3090" cy="14"/>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57" name="Rectangle 2891"/>
                          <wps:cNvSpPr>
                            <a:spLocks noChangeArrowheads="1"/>
                          </wps:cNvSpPr>
                          <wps:spPr bwMode="auto">
                            <a:xfrm>
                              <a:off x="3158" y="1917"/>
                              <a:ext cx="3090" cy="15"/>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58" name="Rectangle 2892"/>
                          <wps:cNvSpPr>
                            <a:spLocks noChangeArrowheads="1"/>
                          </wps:cNvSpPr>
                          <wps:spPr bwMode="auto">
                            <a:xfrm>
                              <a:off x="3158" y="1932"/>
                              <a:ext cx="3090" cy="17"/>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59" name="Rectangle 2893"/>
                          <wps:cNvSpPr>
                            <a:spLocks noChangeArrowheads="1"/>
                          </wps:cNvSpPr>
                          <wps:spPr bwMode="auto">
                            <a:xfrm>
                              <a:off x="3158" y="1949"/>
                              <a:ext cx="3090" cy="1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60" name="Rectangle 2894"/>
                          <wps:cNvSpPr>
                            <a:spLocks noChangeArrowheads="1"/>
                          </wps:cNvSpPr>
                          <wps:spPr bwMode="auto">
                            <a:xfrm>
                              <a:off x="3158" y="1967"/>
                              <a:ext cx="3090" cy="15"/>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61" name="Rectangle 2895"/>
                          <wps:cNvSpPr>
                            <a:spLocks noChangeArrowheads="1"/>
                          </wps:cNvSpPr>
                          <wps:spPr bwMode="auto">
                            <a:xfrm>
                              <a:off x="3158" y="1982"/>
                              <a:ext cx="3090" cy="1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62" name="Rectangle 2896"/>
                          <wps:cNvSpPr>
                            <a:spLocks noChangeArrowheads="1"/>
                          </wps:cNvSpPr>
                          <wps:spPr bwMode="auto">
                            <a:xfrm>
                              <a:off x="3158" y="1996"/>
                              <a:ext cx="3090" cy="15"/>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63" name="Rectangle 2897"/>
                          <wps:cNvSpPr>
                            <a:spLocks noChangeArrowheads="1"/>
                          </wps:cNvSpPr>
                          <wps:spPr bwMode="auto">
                            <a:xfrm>
                              <a:off x="3158" y="2011"/>
                              <a:ext cx="3090" cy="13"/>
                            </a:xfrm>
                            <a:prstGeom prst="rect">
                              <a:avLst/>
                            </a:prstGeom>
                            <a:solidFill>
                              <a:srgbClr val="D0D0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64" name="Rectangle 2898"/>
                          <wps:cNvSpPr>
                            <a:spLocks noChangeArrowheads="1"/>
                          </wps:cNvSpPr>
                          <wps:spPr bwMode="auto">
                            <a:xfrm>
                              <a:off x="3158" y="2024"/>
                              <a:ext cx="3090" cy="16"/>
                            </a:xfrm>
                            <a:prstGeom prst="rect">
                              <a:avLst/>
                            </a:prstGeom>
                            <a:solidFill>
                              <a:srgbClr val="CECE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65" name="Rectangle 2899"/>
                          <wps:cNvSpPr>
                            <a:spLocks noChangeArrowheads="1"/>
                          </wps:cNvSpPr>
                          <wps:spPr bwMode="auto">
                            <a:xfrm>
                              <a:off x="3158" y="2040"/>
                              <a:ext cx="3090" cy="13"/>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66" name="Rectangle 2900"/>
                          <wps:cNvSpPr>
                            <a:spLocks noChangeArrowheads="1"/>
                          </wps:cNvSpPr>
                          <wps:spPr bwMode="auto">
                            <a:xfrm>
                              <a:off x="3158" y="2053"/>
                              <a:ext cx="3090" cy="15"/>
                            </a:xfrm>
                            <a:prstGeom prst="rect">
                              <a:avLst/>
                            </a:prstGeom>
                            <a:solidFill>
                              <a:srgbClr val="CACA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67" name="Rectangle 2901"/>
                          <wps:cNvSpPr>
                            <a:spLocks noChangeArrowheads="1"/>
                          </wps:cNvSpPr>
                          <wps:spPr bwMode="auto">
                            <a:xfrm>
                              <a:off x="3158" y="2068"/>
                              <a:ext cx="3090" cy="14"/>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68" name="Rectangle 2902"/>
                          <wps:cNvSpPr>
                            <a:spLocks noChangeArrowheads="1"/>
                          </wps:cNvSpPr>
                          <wps:spPr bwMode="auto">
                            <a:xfrm>
                              <a:off x="3158" y="2082"/>
                              <a:ext cx="3090" cy="15"/>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69" name="Rectangle 2903"/>
                          <wps:cNvSpPr>
                            <a:spLocks noChangeArrowheads="1"/>
                          </wps:cNvSpPr>
                          <wps:spPr bwMode="auto">
                            <a:xfrm>
                              <a:off x="3158" y="2097"/>
                              <a:ext cx="3090" cy="14"/>
                            </a:xfrm>
                            <a:prstGeom prst="rect">
                              <a:avLst/>
                            </a:prstGeom>
                            <a:solidFill>
                              <a:srgbClr val="C4C4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70" name="Rectangle 2904"/>
                          <wps:cNvSpPr>
                            <a:spLocks noChangeArrowheads="1"/>
                          </wps:cNvSpPr>
                          <wps:spPr bwMode="auto">
                            <a:xfrm>
                              <a:off x="3158" y="2111"/>
                              <a:ext cx="3090" cy="14"/>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71" name="Rectangle 2905"/>
                          <wps:cNvSpPr>
                            <a:spLocks noChangeArrowheads="1"/>
                          </wps:cNvSpPr>
                          <wps:spPr bwMode="auto">
                            <a:xfrm>
                              <a:off x="3158" y="2125"/>
                              <a:ext cx="3090" cy="1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72" name="Rectangle 2906"/>
                          <wps:cNvSpPr>
                            <a:spLocks noChangeArrowheads="1"/>
                          </wps:cNvSpPr>
                          <wps:spPr bwMode="auto">
                            <a:xfrm>
                              <a:off x="3158" y="2140"/>
                              <a:ext cx="3090" cy="12"/>
                            </a:xfrm>
                            <a:prstGeom prst="rect">
                              <a:avLst/>
                            </a:prstGeom>
                            <a:solidFill>
                              <a:srgbClr val="BDBD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73" name="Freeform 2907"/>
                          <wps:cNvSpPr>
                            <a:spLocks/>
                          </wps:cNvSpPr>
                          <wps:spPr bwMode="auto">
                            <a:xfrm>
                              <a:off x="3160" y="1576"/>
                              <a:ext cx="3087" cy="575"/>
                            </a:xfrm>
                            <a:custGeom>
                              <a:avLst/>
                              <a:gdLst>
                                <a:gd name="T0" fmla="*/ 252 w 8125"/>
                                <a:gd name="T1" fmla="*/ 0 h 1513"/>
                                <a:gd name="T2" fmla="*/ 0 w 8125"/>
                                <a:gd name="T3" fmla="*/ 253 h 1513"/>
                                <a:gd name="T4" fmla="*/ 0 w 8125"/>
                                <a:gd name="T5" fmla="*/ 1261 h 1513"/>
                                <a:gd name="T6" fmla="*/ 252 w 8125"/>
                                <a:gd name="T7" fmla="*/ 1513 h 1513"/>
                                <a:gd name="T8" fmla="*/ 7873 w 8125"/>
                                <a:gd name="T9" fmla="*/ 1513 h 1513"/>
                                <a:gd name="T10" fmla="*/ 8125 w 8125"/>
                                <a:gd name="T11" fmla="*/ 1261 h 1513"/>
                                <a:gd name="T12" fmla="*/ 8125 w 8125"/>
                                <a:gd name="T13" fmla="*/ 253 h 1513"/>
                                <a:gd name="T14" fmla="*/ 7873 w 8125"/>
                                <a:gd name="T15" fmla="*/ 0 h 1513"/>
                                <a:gd name="T16" fmla="*/ 252 w 8125"/>
                                <a:gd name="T17" fmla="*/ 0 h 1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125" h="1513">
                                  <a:moveTo>
                                    <a:pt x="252" y="0"/>
                                  </a:moveTo>
                                  <a:cubicBezTo>
                                    <a:pt x="113" y="0"/>
                                    <a:pt x="0" y="113"/>
                                    <a:pt x="0" y="253"/>
                                  </a:cubicBezTo>
                                  <a:lnTo>
                                    <a:pt x="0" y="1261"/>
                                  </a:lnTo>
                                  <a:cubicBezTo>
                                    <a:pt x="0" y="1400"/>
                                    <a:pt x="113" y="1513"/>
                                    <a:pt x="252" y="1513"/>
                                  </a:cubicBezTo>
                                  <a:lnTo>
                                    <a:pt x="7873" y="1513"/>
                                  </a:lnTo>
                                  <a:cubicBezTo>
                                    <a:pt x="8012" y="1513"/>
                                    <a:pt x="8125" y="1400"/>
                                    <a:pt x="8125" y="1261"/>
                                  </a:cubicBezTo>
                                  <a:lnTo>
                                    <a:pt x="8125" y="253"/>
                                  </a:lnTo>
                                  <a:cubicBezTo>
                                    <a:pt x="8125" y="113"/>
                                    <a:pt x="8012" y="0"/>
                                    <a:pt x="7873" y="0"/>
                                  </a:cubicBezTo>
                                  <a:lnTo>
                                    <a:pt x="252" y="0"/>
                                  </a:lnTo>
                                  <a:close/>
                                </a:path>
                              </a:pathLst>
                            </a:custGeom>
                            <a:noFill/>
                            <a:ln w="6350" cap="rnd">
                              <a:solidFill>
                                <a:srgbClr val="F9F9F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774" name="Rectangle 2908"/>
                        <wps:cNvSpPr>
                          <a:spLocks noChangeArrowheads="1"/>
                        </wps:cNvSpPr>
                        <wps:spPr bwMode="auto">
                          <a:xfrm>
                            <a:off x="2171700" y="1118235"/>
                            <a:ext cx="19431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pPr>
                                <w:spacing w:before="0"/>
                              </w:pPr>
                              <w:r>
                                <w:rPr>
                                  <w:color w:val="000000"/>
                                </w:rPr>
                                <w:t>Digital signage platforms</w:t>
                              </w:r>
                            </w:p>
                          </w:txbxContent>
                        </wps:txbx>
                        <wps:bodyPr rot="0" vert="horz" wrap="square" lIns="0" tIns="0" rIns="0" bIns="0" anchor="t" anchorCtr="0" upright="1">
                          <a:noAutofit/>
                        </wps:bodyPr>
                      </wps:wsp>
                      <wpg:wgp>
                        <wpg:cNvPr id="2775" name="Group 2909"/>
                        <wpg:cNvGrpSpPr>
                          <a:grpSpLocks/>
                        </wpg:cNvGrpSpPr>
                        <wpg:grpSpPr bwMode="auto">
                          <a:xfrm>
                            <a:off x="2279650" y="1403350"/>
                            <a:ext cx="395605" cy="394335"/>
                            <a:chOff x="3590" y="2249"/>
                            <a:chExt cx="623" cy="621"/>
                          </a:xfrm>
                        </wpg:grpSpPr>
                        <pic:pic xmlns:pic="http://schemas.openxmlformats.org/drawingml/2006/picture">
                          <pic:nvPicPr>
                            <pic:cNvPr id="2776" name="Picture 29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3590" y="2249"/>
                              <a:ext cx="623" cy="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77" name="Picture 29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3590" y="2249"/>
                              <a:ext cx="623" cy="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g:wgp>
                        <wpg:cNvPr id="2778" name="Group 2912"/>
                        <wpg:cNvGrpSpPr>
                          <a:grpSpLocks/>
                        </wpg:cNvGrpSpPr>
                        <wpg:grpSpPr bwMode="auto">
                          <a:xfrm>
                            <a:off x="2645410" y="1403350"/>
                            <a:ext cx="394970" cy="394335"/>
                            <a:chOff x="4166" y="2249"/>
                            <a:chExt cx="622" cy="621"/>
                          </a:xfrm>
                        </wpg:grpSpPr>
                        <pic:pic xmlns:pic="http://schemas.openxmlformats.org/drawingml/2006/picture">
                          <pic:nvPicPr>
                            <pic:cNvPr id="2779" name="Picture 29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4166" y="2249"/>
                              <a:ext cx="622" cy="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80" name="Picture 29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4166" y="2249"/>
                              <a:ext cx="622" cy="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g:wgp>
                        <wpg:cNvPr id="2781" name="Group 2915"/>
                        <wpg:cNvGrpSpPr>
                          <a:grpSpLocks/>
                        </wpg:cNvGrpSpPr>
                        <wpg:grpSpPr bwMode="auto">
                          <a:xfrm>
                            <a:off x="3009265" y="1403350"/>
                            <a:ext cx="411480" cy="410210"/>
                            <a:chOff x="4739" y="2249"/>
                            <a:chExt cx="648" cy="646"/>
                          </a:xfrm>
                        </wpg:grpSpPr>
                        <pic:pic xmlns:pic="http://schemas.openxmlformats.org/drawingml/2006/picture">
                          <pic:nvPicPr>
                            <pic:cNvPr id="2782" name="Picture 29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4739" y="2249"/>
                              <a:ext cx="648" cy="6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83" name="Picture 29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4739" y="2249"/>
                              <a:ext cx="648" cy="6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s:wsp>
                        <wps:cNvPr id="2784" name="Rectangle 2918"/>
                        <wps:cNvSpPr>
                          <a:spLocks noChangeArrowheads="1"/>
                        </wps:cNvSpPr>
                        <wps:spPr bwMode="auto">
                          <a:xfrm>
                            <a:off x="240665" y="662940"/>
                            <a:ext cx="38100"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r>
                                <w:rPr>
                                  <w:color w:val="000000"/>
                                  <w:sz w:val="18"/>
                                  <w:szCs w:val="18"/>
                                </w:rPr>
                                <w:t>-</w:t>
                              </w:r>
                            </w:p>
                          </w:txbxContent>
                        </wps:txbx>
                        <wps:bodyPr rot="0" vert="horz" wrap="none" lIns="0" tIns="0" rIns="0" bIns="0" anchor="t" anchorCtr="0" upright="1">
                          <a:noAutofit/>
                        </wps:bodyPr>
                      </wps:wsp>
                      <pic:pic xmlns:pic="http://schemas.openxmlformats.org/drawingml/2006/picture">
                        <pic:nvPicPr>
                          <pic:cNvPr id="2785" name="Picture 29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4149090" y="2542540"/>
                            <a:ext cx="31940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g:cNvPr id="2786" name="Group 2920"/>
                        <wpg:cNvGrpSpPr>
                          <a:grpSpLocks/>
                        </wpg:cNvGrpSpPr>
                        <wpg:grpSpPr bwMode="auto">
                          <a:xfrm>
                            <a:off x="4979035" y="2595880"/>
                            <a:ext cx="445135" cy="355600"/>
                            <a:chOff x="7841" y="4127"/>
                            <a:chExt cx="701" cy="560"/>
                          </a:xfrm>
                        </wpg:grpSpPr>
                        <wps:wsp>
                          <wps:cNvPr id="2787" name="Freeform 2921"/>
                          <wps:cNvSpPr>
                            <a:spLocks/>
                          </wps:cNvSpPr>
                          <wps:spPr bwMode="auto">
                            <a:xfrm>
                              <a:off x="7850" y="4127"/>
                              <a:ext cx="692" cy="489"/>
                            </a:xfrm>
                            <a:custGeom>
                              <a:avLst/>
                              <a:gdLst>
                                <a:gd name="T0" fmla="*/ 692 w 692"/>
                                <a:gd name="T1" fmla="*/ 464 h 489"/>
                                <a:gd name="T2" fmla="*/ 3 w 692"/>
                                <a:gd name="T3" fmla="*/ 489 h 489"/>
                                <a:gd name="T4" fmla="*/ 0 w 692"/>
                                <a:gd name="T5" fmla="*/ 488 h 489"/>
                                <a:gd name="T6" fmla="*/ 0 w 692"/>
                                <a:gd name="T7" fmla="*/ 4 h 489"/>
                                <a:gd name="T8" fmla="*/ 3 w 692"/>
                                <a:gd name="T9" fmla="*/ 0 h 489"/>
                                <a:gd name="T10" fmla="*/ 692 w 692"/>
                                <a:gd name="T11" fmla="*/ 27 h 489"/>
                                <a:gd name="T12" fmla="*/ 692 w 692"/>
                                <a:gd name="T13" fmla="*/ 464 h 489"/>
                              </a:gdLst>
                              <a:ahLst/>
                              <a:cxnLst>
                                <a:cxn ang="0">
                                  <a:pos x="T0" y="T1"/>
                                </a:cxn>
                                <a:cxn ang="0">
                                  <a:pos x="T2" y="T3"/>
                                </a:cxn>
                                <a:cxn ang="0">
                                  <a:pos x="T4" y="T5"/>
                                </a:cxn>
                                <a:cxn ang="0">
                                  <a:pos x="T6" y="T7"/>
                                </a:cxn>
                                <a:cxn ang="0">
                                  <a:pos x="T8" y="T9"/>
                                </a:cxn>
                                <a:cxn ang="0">
                                  <a:pos x="T10" y="T11"/>
                                </a:cxn>
                                <a:cxn ang="0">
                                  <a:pos x="T12" y="T13"/>
                                </a:cxn>
                              </a:cxnLst>
                              <a:rect l="0" t="0" r="r" b="b"/>
                              <a:pathLst>
                                <a:path w="692" h="489">
                                  <a:moveTo>
                                    <a:pt x="692" y="464"/>
                                  </a:moveTo>
                                  <a:lnTo>
                                    <a:pt x="3" y="489"/>
                                  </a:lnTo>
                                  <a:lnTo>
                                    <a:pt x="0" y="488"/>
                                  </a:lnTo>
                                  <a:lnTo>
                                    <a:pt x="0" y="4"/>
                                  </a:lnTo>
                                  <a:lnTo>
                                    <a:pt x="3" y="0"/>
                                  </a:lnTo>
                                  <a:lnTo>
                                    <a:pt x="692" y="27"/>
                                  </a:lnTo>
                                  <a:lnTo>
                                    <a:pt x="692" y="464"/>
                                  </a:lnTo>
                                  <a:close/>
                                </a:path>
                              </a:pathLst>
                            </a:custGeom>
                            <a:solidFill>
                              <a:srgbClr val="C5C9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8" name="Freeform 2922"/>
                          <wps:cNvSpPr>
                            <a:spLocks/>
                          </wps:cNvSpPr>
                          <wps:spPr bwMode="auto">
                            <a:xfrm>
                              <a:off x="7850" y="4127"/>
                              <a:ext cx="389" cy="404"/>
                            </a:xfrm>
                            <a:custGeom>
                              <a:avLst/>
                              <a:gdLst>
                                <a:gd name="T0" fmla="*/ 3 w 389"/>
                                <a:gd name="T1" fmla="*/ 0 h 404"/>
                                <a:gd name="T2" fmla="*/ 0 w 389"/>
                                <a:gd name="T3" fmla="*/ 4 h 404"/>
                                <a:gd name="T4" fmla="*/ 0 w 389"/>
                                <a:gd name="T5" fmla="*/ 395 h 404"/>
                                <a:gd name="T6" fmla="*/ 0 w 389"/>
                                <a:gd name="T7" fmla="*/ 404 h 404"/>
                                <a:gd name="T8" fmla="*/ 389 w 389"/>
                                <a:gd name="T9" fmla="*/ 16 h 404"/>
                                <a:gd name="T10" fmla="*/ 3 w 389"/>
                                <a:gd name="T11" fmla="*/ 0 h 404"/>
                              </a:gdLst>
                              <a:ahLst/>
                              <a:cxnLst>
                                <a:cxn ang="0">
                                  <a:pos x="T0" y="T1"/>
                                </a:cxn>
                                <a:cxn ang="0">
                                  <a:pos x="T2" y="T3"/>
                                </a:cxn>
                                <a:cxn ang="0">
                                  <a:pos x="T4" y="T5"/>
                                </a:cxn>
                                <a:cxn ang="0">
                                  <a:pos x="T6" y="T7"/>
                                </a:cxn>
                                <a:cxn ang="0">
                                  <a:pos x="T8" y="T9"/>
                                </a:cxn>
                                <a:cxn ang="0">
                                  <a:pos x="T10" y="T11"/>
                                </a:cxn>
                              </a:cxnLst>
                              <a:rect l="0" t="0" r="r" b="b"/>
                              <a:pathLst>
                                <a:path w="389" h="404">
                                  <a:moveTo>
                                    <a:pt x="3" y="0"/>
                                  </a:moveTo>
                                  <a:lnTo>
                                    <a:pt x="0" y="4"/>
                                  </a:lnTo>
                                  <a:lnTo>
                                    <a:pt x="0" y="395"/>
                                  </a:lnTo>
                                  <a:lnTo>
                                    <a:pt x="0" y="404"/>
                                  </a:lnTo>
                                  <a:lnTo>
                                    <a:pt x="389" y="16"/>
                                  </a:lnTo>
                                  <a:lnTo>
                                    <a:pt x="3" y="0"/>
                                  </a:lnTo>
                                  <a:close/>
                                </a:path>
                              </a:pathLst>
                            </a:custGeom>
                            <a:solidFill>
                              <a:srgbClr val="C5C9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9" name="Freeform 2923"/>
                          <wps:cNvSpPr>
                            <a:spLocks/>
                          </wps:cNvSpPr>
                          <wps:spPr bwMode="auto">
                            <a:xfrm>
                              <a:off x="7850" y="4143"/>
                              <a:ext cx="397" cy="398"/>
                            </a:xfrm>
                            <a:custGeom>
                              <a:avLst/>
                              <a:gdLst>
                                <a:gd name="T0" fmla="*/ 389 w 397"/>
                                <a:gd name="T1" fmla="*/ 0 h 398"/>
                                <a:gd name="T2" fmla="*/ 0 w 397"/>
                                <a:gd name="T3" fmla="*/ 388 h 398"/>
                                <a:gd name="T4" fmla="*/ 0 w 397"/>
                                <a:gd name="T5" fmla="*/ 398 h 398"/>
                                <a:gd name="T6" fmla="*/ 397 w 397"/>
                                <a:gd name="T7" fmla="*/ 0 h 398"/>
                                <a:gd name="T8" fmla="*/ 389 w 397"/>
                                <a:gd name="T9" fmla="*/ 0 h 398"/>
                              </a:gdLst>
                              <a:ahLst/>
                              <a:cxnLst>
                                <a:cxn ang="0">
                                  <a:pos x="T0" y="T1"/>
                                </a:cxn>
                                <a:cxn ang="0">
                                  <a:pos x="T2" y="T3"/>
                                </a:cxn>
                                <a:cxn ang="0">
                                  <a:pos x="T4" y="T5"/>
                                </a:cxn>
                                <a:cxn ang="0">
                                  <a:pos x="T6" y="T7"/>
                                </a:cxn>
                                <a:cxn ang="0">
                                  <a:pos x="T8" y="T9"/>
                                </a:cxn>
                              </a:cxnLst>
                              <a:rect l="0" t="0" r="r" b="b"/>
                              <a:pathLst>
                                <a:path w="397" h="398">
                                  <a:moveTo>
                                    <a:pt x="389" y="0"/>
                                  </a:moveTo>
                                  <a:lnTo>
                                    <a:pt x="0" y="388"/>
                                  </a:lnTo>
                                  <a:lnTo>
                                    <a:pt x="0" y="398"/>
                                  </a:lnTo>
                                  <a:lnTo>
                                    <a:pt x="397" y="0"/>
                                  </a:lnTo>
                                  <a:lnTo>
                                    <a:pt x="389" y="0"/>
                                  </a:lnTo>
                                  <a:close/>
                                </a:path>
                              </a:pathLst>
                            </a:custGeom>
                            <a:solidFill>
                              <a:srgbClr val="C9CCD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0" name="Freeform 2924"/>
                          <wps:cNvSpPr>
                            <a:spLocks/>
                          </wps:cNvSpPr>
                          <wps:spPr bwMode="auto">
                            <a:xfrm>
                              <a:off x="7850" y="4143"/>
                              <a:ext cx="406" cy="407"/>
                            </a:xfrm>
                            <a:custGeom>
                              <a:avLst/>
                              <a:gdLst>
                                <a:gd name="T0" fmla="*/ 397 w 406"/>
                                <a:gd name="T1" fmla="*/ 0 h 407"/>
                                <a:gd name="T2" fmla="*/ 0 w 406"/>
                                <a:gd name="T3" fmla="*/ 398 h 407"/>
                                <a:gd name="T4" fmla="*/ 0 w 406"/>
                                <a:gd name="T5" fmla="*/ 407 h 407"/>
                                <a:gd name="T6" fmla="*/ 406 w 406"/>
                                <a:gd name="T7" fmla="*/ 0 h 407"/>
                                <a:gd name="T8" fmla="*/ 397 w 406"/>
                                <a:gd name="T9" fmla="*/ 0 h 407"/>
                              </a:gdLst>
                              <a:ahLst/>
                              <a:cxnLst>
                                <a:cxn ang="0">
                                  <a:pos x="T0" y="T1"/>
                                </a:cxn>
                                <a:cxn ang="0">
                                  <a:pos x="T2" y="T3"/>
                                </a:cxn>
                                <a:cxn ang="0">
                                  <a:pos x="T4" y="T5"/>
                                </a:cxn>
                                <a:cxn ang="0">
                                  <a:pos x="T6" y="T7"/>
                                </a:cxn>
                                <a:cxn ang="0">
                                  <a:pos x="T8" y="T9"/>
                                </a:cxn>
                              </a:cxnLst>
                              <a:rect l="0" t="0" r="r" b="b"/>
                              <a:pathLst>
                                <a:path w="406" h="407">
                                  <a:moveTo>
                                    <a:pt x="397" y="0"/>
                                  </a:moveTo>
                                  <a:lnTo>
                                    <a:pt x="0" y="398"/>
                                  </a:lnTo>
                                  <a:lnTo>
                                    <a:pt x="0" y="407"/>
                                  </a:lnTo>
                                  <a:lnTo>
                                    <a:pt x="406" y="0"/>
                                  </a:lnTo>
                                  <a:lnTo>
                                    <a:pt x="397" y="0"/>
                                  </a:lnTo>
                                  <a:close/>
                                </a:path>
                              </a:pathLst>
                            </a:custGeom>
                            <a:solidFill>
                              <a:srgbClr val="CCCF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1" name="Freeform 2925"/>
                          <wps:cNvSpPr>
                            <a:spLocks/>
                          </wps:cNvSpPr>
                          <wps:spPr bwMode="auto">
                            <a:xfrm>
                              <a:off x="7850" y="4143"/>
                              <a:ext cx="415" cy="416"/>
                            </a:xfrm>
                            <a:custGeom>
                              <a:avLst/>
                              <a:gdLst>
                                <a:gd name="T0" fmla="*/ 406 w 415"/>
                                <a:gd name="T1" fmla="*/ 0 h 416"/>
                                <a:gd name="T2" fmla="*/ 0 w 415"/>
                                <a:gd name="T3" fmla="*/ 407 h 416"/>
                                <a:gd name="T4" fmla="*/ 0 w 415"/>
                                <a:gd name="T5" fmla="*/ 416 h 416"/>
                                <a:gd name="T6" fmla="*/ 415 w 415"/>
                                <a:gd name="T7" fmla="*/ 1 h 416"/>
                                <a:gd name="T8" fmla="*/ 406 w 415"/>
                                <a:gd name="T9" fmla="*/ 0 h 416"/>
                              </a:gdLst>
                              <a:ahLst/>
                              <a:cxnLst>
                                <a:cxn ang="0">
                                  <a:pos x="T0" y="T1"/>
                                </a:cxn>
                                <a:cxn ang="0">
                                  <a:pos x="T2" y="T3"/>
                                </a:cxn>
                                <a:cxn ang="0">
                                  <a:pos x="T4" y="T5"/>
                                </a:cxn>
                                <a:cxn ang="0">
                                  <a:pos x="T6" y="T7"/>
                                </a:cxn>
                                <a:cxn ang="0">
                                  <a:pos x="T8" y="T9"/>
                                </a:cxn>
                              </a:cxnLst>
                              <a:rect l="0" t="0" r="r" b="b"/>
                              <a:pathLst>
                                <a:path w="415" h="416">
                                  <a:moveTo>
                                    <a:pt x="406" y="0"/>
                                  </a:moveTo>
                                  <a:lnTo>
                                    <a:pt x="0" y="407"/>
                                  </a:lnTo>
                                  <a:lnTo>
                                    <a:pt x="0" y="416"/>
                                  </a:lnTo>
                                  <a:lnTo>
                                    <a:pt x="415" y="1"/>
                                  </a:lnTo>
                                  <a:lnTo>
                                    <a:pt x="406" y="0"/>
                                  </a:lnTo>
                                  <a:close/>
                                </a:path>
                              </a:pathLst>
                            </a:custGeom>
                            <a:solidFill>
                              <a:srgbClr val="CFD2D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2" name="Freeform 2926"/>
                          <wps:cNvSpPr>
                            <a:spLocks/>
                          </wps:cNvSpPr>
                          <wps:spPr bwMode="auto">
                            <a:xfrm>
                              <a:off x="7850" y="4144"/>
                              <a:ext cx="424" cy="424"/>
                            </a:xfrm>
                            <a:custGeom>
                              <a:avLst/>
                              <a:gdLst>
                                <a:gd name="T0" fmla="*/ 415 w 424"/>
                                <a:gd name="T1" fmla="*/ 0 h 424"/>
                                <a:gd name="T2" fmla="*/ 0 w 424"/>
                                <a:gd name="T3" fmla="*/ 415 h 424"/>
                                <a:gd name="T4" fmla="*/ 0 w 424"/>
                                <a:gd name="T5" fmla="*/ 424 h 424"/>
                                <a:gd name="T6" fmla="*/ 424 w 424"/>
                                <a:gd name="T7" fmla="*/ 0 h 424"/>
                                <a:gd name="T8" fmla="*/ 415 w 424"/>
                                <a:gd name="T9" fmla="*/ 0 h 424"/>
                              </a:gdLst>
                              <a:ahLst/>
                              <a:cxnLst>
                                <a:cxn ang="0">
                                  <a:pos x="T0" y="T1"/>
                                </a:cxn>
                                <a:cxn ang="0">
                                  <a:pos x="T2" y="T3"/>
                                </a:cxn>
                                <a:cxn ang="0">
                                  <a:pos x="T4" y="T5"/>
                                </a:cxn>
                                <a:cxn ang="0">
                                  <a:pos x="T6" y="T7"/>
                                </a:cxn>
                                <a:cxn ang="0">
                                  <a:pos x="T8" y="T9"/>
                                </a:cxn>
                              </a:cxnLst>
                              <a:rect l="0" t="0" r="r" b="b"/>
                              <a:pathLst>
                                <a:path w="424" h="424">
                                  <a:moveTo>
                                    <a:pt x="415" y="0"/>
                                  </a:moveTo>
                                  <a:lnTo>
                                    <a:pt x="0" y="415"/>
                                  </a:lnTo>
                                  <a:lnTo>
                                    <a:pt x="0" y="424"/>
                                  </a:lnTo>
                                  <a:lnTo>
                                    <a:pt x="424" y="0"/>
                                  </a:lnTo>
                                  <a:lnTo>
                                    <a:pt x="415" y="0"/>
                                  </a:lnTo>
                                  <a:close/>
                                </a:path>
                              </a:pathLst>
                            </a:custGeom>
                            <a:solidFill>
                              <a:srgbClr val="D2D5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3" name="Freeform 2927"/>
                          <wps:cNvSpPr>
                            <a:spLocks/>
                          </wps:cNvSpPr>
                          <wps:spPr bwMode="auto">
                            <a:xfrm>
                              <a:off x="7850" y="4144"/>
                              <a:ext cx="433" cy="433"/>
                            </a:xfrm>
                            <a:custGeom>
                              <a:avLst/>
                              <a:gdLst>
                                <a:gd name="T0" fmla="*/ 424 w 433"/>
                                <a:gd name="T1" fmla="*/ 0 h 433"/>
                                <a:gd name="T2" fmla="*/ 0 w 433"/>
                                <a:gd name="T3" fmla="*/ 424 h 433"/>
                                <a:gd name="T4" fmla="*/ 0 w 433"/>
                                <a:gd name="T5" fmla="*/ 433 h 433"/>
                                <a:gd name="T6" fmla="*/ 433 w 433"/>
                                <a:gd name="T7" fmla="*/ 0 h 433"/>
                                <a:gd name="T8" fmla="*/ 424 w 433"/>
                                <a:gd name="T9" fmla="*/ 0 h 433"/>
                              </a:gdLst>
                              <a:ahLst/>
                              <a:cxnLst>
                                <a:cxn ang="0">
                                  <a:pos x="T0" y="T1"/>
                                </a:cxn>
                                <a:cxn ang="0">
                                  <a:pos x="T2" y="T3"/>
                                </a:cxn>
                                <a:cxn ang="0">
                                  <a:pos x="T4" y="T5"/>
                                </a:cxn>
                                <a:cxn ang="0">
                                  <a:pos x="T6" y="T7"/>
                                </a:cxn>
                                <a:cxn ang="0">
                                  <a:pos x="T8" y="T9"/>
                                </a:cxn>
                              </a:cxnLst>
                              <a:rect l="0" t="0" r="r" b="b"/>
                              <a:pathLst>
                                <a:path w="433" h="433">
                                  <a:moveTo>
                                    <a:pt x="424" y="0"/>
                                  </a:moveTo>
                                  <a:lnTo>
                                    <a:pt x="0" y="424"/>
                                  </a:lnTo>
                                  <a:lnTo>
                                    <a:pt x="0" y="433"/>
                                  </a:lnTo>
                                  <a:lnTo>
                                    <a:pt x="433" y="0"/>
                                  </a:lnTo>
                                  <a:lnTo>
                                    <a:pt x="424" y="0"/>
                                  </a:lnTo>
                                  <a:close/>
                                </a:path>
                              </a:pathLst>
                            </a:custGeom>
                            <a:solidFill>
                              <a:srgbClr val="D4D7D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4" name="Freeform 2928"/>
                          <wps:cNvSpPr>
                            <a:spLocks/>
                          </wps:cNvSpPr>
                          <wps:spPr bwMode="auto">
                            <a:xfrm>
                              <a:off x="7850" y="4144"/>
                              <a:ext cx="441" cy="441"/>
                            </a:xfrm>
                            <a:custGeom>
                              <a:avLst/>
                              <a:gdLst>
                                <a:gd name="T0" fmla="*/ 433 w 441"/>
                                <a:gd name="T1" fmla="*/ 0 h 441"/>
                                <a:gd name="T2" fmla="*/ 0 w 441"/>
                                <a:gd name="T3" fmla="*/ 433 h 441"/>
                                <a:gd name="T4" fmla="*/ 0 w 441"/>
                                <a:gd name="T5" fmla="*/ 441 h 441"/>
                                <a:gd name="T6" fmla="*/ 441 w 441"/>
                                <a:gd name="T7" fmla="*/ 1 h 441"/>
                                <a:gd name="T8" fmla="*/ 433 w 441"/>
                                <a:gd name="T9" fmla="*/ 0 h 441"/>
                              </a:gdLst>
                              <a:ahLst/>
                              <a:cxnLst>
                                <a:cxn ang="0">
                                  <a:pos x="T0" y="T1"/>
                                </a:cxn>
                                <a:cxn ang="0">
                                  <a:pos x="T2" y="T3"/>
                                </a:cxn>
                                <a:cxn ang="0">
                                  <a:pos x="T4" y="T5"/>
                                </a:cxn>
                                <a:cxn ang="0">
                                  <a:pos x="T6" y="T7"/>
                                </a:cxn>
                                <a:cxn ang="0">
                                  <a:pos x="T8" y="T9"/>
                                </a:cxn>
                              </a:cxnLst>
                              <a:rect l="0" t="0" r="r" b="b"/>
                              <a:pathLst>
                                <a:path w="441" h="441">
                                  <a:moveTo>
                                    <a:pt x="433" y="0"/>
                                  </a:moveTo>
                                  <a:lnTo>
                                    <a:pt x="0" y="433"/>
                                  </a:lnTo>
                                  <a:lnTo>
                                    <a:pt x="0" y="441"/>
                                  </a:lnTo>
                                  <a:lnTo>
                                    <a:pt x="441" y="1"/>
                                  </a:lnTo>
                                  <a:lnTo>
                                    <a:pt x="433" y="0"/>
                                  </a:lnTo>
                                  <a:close/>
                                </a:path>
                              </a:pathLst>
                            </a:custGeom>
                            <a:solidFill>
                              <a:srgbClr val="D8DAD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5" name="Freeform 2929"/>
                          <wps:cNvSpPr>
                            <a:spLocks/>
                          </wps:cNvSpPr>
                          <wps:spPr bwMode="auto">
                            <a:xfrm>
                              <a:off x="7850" y="4145"/>
                              <a:ext cx="450" cy="449"/>
                            </a:xfrm>
                            <a:custGeom>
                              <a:avLst/>
                              <a:gdLst>
                                <a:gd name="T0" fmla="*/ 441 w 450"/>
                                <a:gd name="T1" fmla="*/ 0 h 449"/>
                                <a:gd name="T2" fmla="*/ 0 w 450"/>
                                <a:gd name="T3" fmla="*/ 440 h 449"/>
                                <a:gd name="T4" fmla="*/ 0 w 450"/>
                                <a:gd name="T5" fmla="*/ 449 h 449"/>
                                <a:gd name="T6" fmla="*/ 450 w 450"/>
                                <a:gd name="T7" fmla="*/ 0 h 449"/>
                                <a:gd name="T8" fmla="*/ 441 w 450"/>
                                <a:gd name="T9" fmla="*/ 0 h 449"/>
                              </a:gdLst>
                              <a:ahLst/>
                              <a:cxnLst>
                                <a:cxn ang="0">
                                  <a:pos x="T0" y="T1"/>
                                </a:cxn>
                                <a:cxn ang="0">
                                  <a:pos x="T2" y="T3"/>
                                </a:cxn>
                                <a:cxn ang="0">
                                  <a:pos x="T4" y="T5"/>
                                </a:cxn>
                                <a:cxn ang="0">
                                  <a:pos x="T6" y="T7"/>
                                </a:cxn>
                                <a:cxn ang="0">
                                  <a:pos x="T8" y="T9"/>
                                </a:cxn>
                              </a:cxnLst>
                              <a:rect l="0" t="0" r="r" b="b"/>
                              <a:pathLst>
                                <a:path w="450" h="449">
                                  <a:moveTo>
                                    <a:pt x="441" y="0"/>
                                  </a:moveTo>
                                  <a:lnTo>
                                    <a:pt x="0" y="440"/>
                                  </a:lnTo>
                                  <a:lnTo>
                                    <a:pt x="0" y="449"/>
                                  </a:lnTo>
                                  <a:lnTo>
                                    <a:pt x="450" y="0"/>
                                  </a:lnTo>
                                  <a:lnTo>
                                    <a:pt x="441" y="0"/>
                                  </a:lnTo>
                                  <a:close/>
                                </a:path>
                              </a:pathLst>
                            </a:custGeom>
                            <a:solidFill>
                              <a:srgbClr val="DBDDE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6" name="Freeform 2930"/>
                          <wps:cNvSpPr>
                            <a:spLocks/>
                          </wps:cNvSpPr>
                          <wps:spPr bwMode="auto">
                            <a:xfrm>
                              <a:off x="7850" y="4145"/>
                              <a:ext cx="458" cy="458"/>
                            </a:xfrm>
                            <a:custGeom>
                              <a:avLst/>
                              <a:gdLst>
                                <a:gd name="T0" fmla="*/ 450 w 458"/>
                                <a:gd name="T1" fmla="*/ 0 h 458"/>
                                <a:gd name="T2" fmla="*/ 0 w 458"/>
                                <a:gd name="T3" fmla="*/ 449 h 458"/>
                                <a:gd name="T4" fmla="*/ 0 w 458"/>
                                <a:gd name="T5" fmla="*/ 458 h 458"/>
                                <a:gd name="T6" fmla="*/ 458 w 458"/>
                                <a:gd name="T7" fmla="*/ 0 h 458"/>
                                <a:gd name="T8" fmla="*/ 450 w 458"/>
                                <a:gd name="T9" fmla="*/ 0 h 458"/>
                              </a:gdLst>
                              <a:ahLst/>
                              <a:cxnLst>
                                <a:cxn ang="0">
                                  <a:pos x="T0" y="T1"/>
                                </a:cxn>
                                <a:cxn ang="0">
                                  <a:pos x="T2" y="T3"/>
                                </a:cxn>
                                <a:cxn ang="0">
                                  <a:pos x="T4" y="T5"/>
                                </a:cxn>
                                <a:cxn ang="0">
                                  <a:pos x="T6" y="T7"/>
                                </a:cxn>
                                <a:cxn ang="0">
                                  <a:pos x="T8" y="T9"/>
                                </a:cxn>
                              </a:cxnLst>
                              <a:rect l="0" t="0" r="r" b="b"/>
                              <a:pathLst>
                                <a:path w="458" h="458">
                                  <a:moveTo>
                                    <a:pt x="450" y="0"/>
                                  </a:moveTo>
                                  <a:lnTo>
                                    <a:pt x="0" y="449"/>
                                  </a:lnTo>
                                  <a:lnTo>
                                    <a:pt x="0" y="458"/>
                                  </a:lnTo>
                                  <a:lnTo>
                                    <a:pt x="458" y="0"/>
                                  </a:lnTo>
                                  <a:lnTo>
                                    <a:pt x="450" y="0"/>
                                  </a:lnTo>
                                  <a:close/>
                                </a:path>
                              </a:pathLst>
                            </a:custGeom>
                            <a:solidFill>
                              <a:srgbClr val="DEE0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7" name="Freeform 2931"/>
                          <wps:cNvSpPr>
                            <a:spLocks/>
                          </wps:cNvSpPr>
                          <wps:spPr bwMode="auto">
                            <a:xfrm>
                              <a:off x="7850" y="4145"/>
                              <a:ext cx="477" cy="471"/>
                            </a:xfrm>
                            <a:custGeom>
                              <a:avLst/>
                              <a:gdLst>
                                <a:gd name="T0" fmla="*/ 477 w 477"/>
                                <a:gd name="T1" fmla="*/ 1 h 471"/>
                                <a:gd name="T2" fmla="*/ 458 w 477"/>
                                <a:gd name="T3" fmla="*/ 0 h 471"/>
                                <a:gd name="T4" fmla="*/ 0 w 477"/>
                                <a:gd name="T5" fmla="*/ 458 h 471"/>
                                <a:gd name="T6" fmla="*/ 0 w 477"/>
                                <a:gd name="T7" fmla="*/ 468 h 471"/>
                                <a:gd name="T8" fmla="*/ 0 w 477"/>
                                <a:gd name="T9" fmla="*/ 468 h 471"/>
                                <a:gd name="T10" fmla="*/ 0 w 477"/>
                                <a:gd name="T11" fmla="*/ 470 h 471"/>
                                <a:gd name="T12" fmla="*/ 3 w 477"/>
                                <a:gd name="T13" fmla="*/ 471 h 471"/>
                                <a:gd name="T14" fmla="*/ 6 w 477"/>
                                <a:gd name="T15" fmla="*/ 471 h 471"/>
                                <a:gd name="T16" fmla="*/ 477 w 477"/>
                                <a:gd name="T17" fmla="*/ 1 h 4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7" h="471">
                                  <a:moveTo>
                                    <a:pt x="477" y="1"/>
                                  </a:moveTo>
                                  <a:lnTo>
                                    <a:pt x="458" y="0"/>
                                  </a:lnTo>
                                  <a:lnTo>
                                    <a:pt x="0" y="458"/>
                                  </a:lnTo>
                                  <a:lnTo>
                                    <a:pt x="0" y="468"/>
                                  </a:lnTo>
                                  <a:lnTo>
                                    <a:pt x="0" y="468"/>
                                  </a:lnTo>
                                  <a:lnTo>
                                    <a:pt x="0" y="470"/>
                                  </a:lnTo>
                                  <a:lnTo>
                                    <a:pt x="3" y="471"/>
                                  </a:lnTo>
                                  <a:lnTo>
                                    <a:pt x="6" y="471"/>
                                  </a:lnTo>
                                  <a:lnTo>
                                    <a:pt x="477" y="1"/>
                                  </a:lnTo>
                                  <a:close/>
                                </a:path>
                              </a:pathLst>
                            </a:custGeom>
                            <a:solidFill>
                              <a:srgbClr val="E1E2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8" name="Freeform 2932"/>
                          <wps:cNvSpPr>
                            <a:spLocks/>
                          </wps:cNvSpPr>
                          <wps:spPr bwMode="auto">
                            <a:xfrm>
                              <a:off x="7856" y="4146"/>
                              <a:ext cx="480" cy="470"/>
                            </a:xfrm>
                            <a:custGeom>
                              <a:avLst/>
                              <a:gdLst>
                                <a:gd name="T0" fmla="*/ 10 w 480"/>
                                <a:gd name="T1" fmla="*/ 470 h 470"/>
                                <a:gd name="T2" fmla="*/ 480 w 480"/>
                                <a:gd name="T3" fmla="*/ 0 h 470"/>
                                <a:gd name="T4" fmla="*/ 471 w 480"/>
                                <a:gd name="T5" fmla="*/ 0 h 470"/>
                                <a:gd name="T6" fmla="*/ 0 w 480"/>
                                <a:gd name="T7" fmla="*/ 470 h 470"/>
                                <a:gd name="T8" fmla="*/ 10 w 480"/>
                                <a:gd name="T9" fmla="*/ 470 h 470"/>
                              </a:gdLst>
                              <a:ahLst/>
                              <a:cxnLst>
                                <a:cxn ang="0">
                                  <a:pos x="T0" y="T1"/>
                                </a:cxn>
                                <a:cxn ang="0">
                                  <a:pos x="T2" y="T3"/>
                                </a:cxn>
                                <a:cxn ang="0">
                                  <a:pos x="T4" y="T5"/>
                                </a:cxn>
                                <a:cxn ang="0">
                                  <a:pos x="T6" y="T7"/>
                                </a:cxn>
                                <a:cxn ang="0">
                                  <a:pos x="T8" y="T9"/>
                                </a:cxn>
                              </a:cxnLst>
                              <a:rect l="0" t="0" r="r" b="b"/>
                              <a:pathLst>
                                <a:path w="480" h="470">
                                  <a:moveTo>
                                    <a:pt x="10" y="470"/>
                                  </a:moveTo>
                                  <a:lnTo>
                                    <a:pt x="480" y="0"/>
                                  </a:lnTo>
                                  <a:lnTo>
                                    <a:pt x="471" y="0"/>
                                  </a:lnTo>
                                  <a:lnTo>
                                    <a:pt x="0" y="470"/>
                                  </a:lnTo>
                                  <a:lnTo>
                                    <a:pt x="10" y="470"/>
                                  </a:lnTo>
                                  <a:close/>
                                </a:path>
                              </a:pathLst>
                            </a:custGeom>
                            <a:solidFill>
                              <a:srgbClr val="DEE0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9" name="Freeform 2933"/>
                          <wps:cNvSpPr>
                            <a:spLocks/>
                          </wps:cNvSpPr>
                          <wps:spPr bwMode="auto">
                            <a:xfrm>
                              <a:off x="7866" y="4146"/>
                              <a:ext cx="480" cy="470"/>
                            </a:xfrm>
                            <a:custGeom>
                              <a:avLst/>
                              <a:gdLst>
                                <a:gd name="T0" fmla="*/ 10 w 480"/>
                                <a:gd name="T1" fmla="*/ 470 h 470"/>
                                <a:gd name="T2" fmla="*/ 480 w 480"/>
                                <a:gd name="T3" fmla="*/ 0 h 470"/>
                                <a:gd name="T4" fmla="*/ 470 w 480"/>
                                <a:gd name="T5" fmla="*/ 0 h 470"/>
                                <a:gd name="T6" fmla="*/ 0 w 480"/>
                                <a:gd name="T7" fmla="*/ 470 h 470"/>
                                <a:gd name="T8" fmla="*/ 10 w 480"/>
                                <a:gd name="T9" fmla="*/ 470 h 470"/>
                              </a:gdLst>
                              <a:ahLst/>
                              <a:cxnLst>
                                <a:cxn ang="0">
                                  <a:pos x="T0" y="T1"/>
                                </a:cxn>
                                <a:cxn ang="0">
                                  <a:pos x="T2" y="T3"/>
                                </a:cxn>
                                <a:cxn ang="0">
                                  <a:pos x="T4" y="T5"/>
                                </a:cxn>
                                <a:cxn ang="0">
                                  <a:pos x="T6" y="T7"/>
                                </a:cxn>
                                <a:cxn ang="0">
                                  <a:pos x="T8" y="T9"/>
                                </a:cxn>
                              </a:cxnLst>
                              <a:rect l="0" t="0" r="r" b="b"/>
                              <a:pathLst>
                                <a:path w="480" h="470">
                                  <a:moveTo>
                                    <a:pt x="10" y="470"/>
                                  </a:moveTo>
                                  <a:lnTo>
                                    <a:pt x="480" y="0"/>
                                  </a:lnTo>
                                  <a:lnTo>
                                    <a:pt x="470" y="0"/>
                                  </a:lnTo>
                                  <a:lnTo>
                                    <a:pt x="0" y="470"/>
                                  </a:lnTo>
                                  <a:lnTo>
                                    <a:pt x="10" y="470"/>
                                  </a:lnTo>
                                  <a:close/>
                                </a:path>
                              </a:pathLst>
                            </a:custGeom>
                            <a:solidFill>
                              <a:srgbClr val="DBDDE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0" name="Freeform 2934"/>
                          <wps:cNvSpPr>
                            <a:spLocks/>
                          </wps:cNvSpPr>
                          <wps:spPr bwMode="auto">
                            <a:xfrm>
                              <a:off x="7876" y="4146"/>
                              <a:ext cx="479" cy="470"/>
                            </a:xfrm>
                            <a:custGeom>
                              <a:avLst/>
                              <a:gdLst>
                                <a:gd name="T0" fmla="*/ 12 w 479"/>
                                <a:gd name="T1" fmla="*/ 469 h 470"/>
                                <a:gd name="T2" fmla="*/ 479 w 479"/>
                                <a:gd name="T3" fmla="*/ 2 h 470"/>
                                <a:gd name="T4" fmla="*/ 470 w 479"/>
                                <a:gd name="T5" fmla="*/ 0 h 470"/>
                                <a:gd name="T6" fmla="*/ 0 w 479"/>
                                <a:gd name="T7" fmla="*/ 470 h 470"/>
                                <a:gd name="T8" fmla="*/ 12 w 479"/>
                                <a:gd name="T9" fmla="*/ 469 h 470"/>
                              </a:gdLst>
                              <a:ahLst/>
                              <a:cxnLst>
                                <a:cxn ang="0">
                                  <a:pos x="T0" y="T1"/>
                                </a:cxn>
                                <a:cxn ang="0">
                                  <a:pos x="T2" y="T3"/>
                                </a:cxn>
                                <a:cxn ang="0">
                                  <a:pos x="T4" y="T5"/>
                                </a:cxn>
                                <a:cxn ang="0">
                                  <a:pos x="T6" y="T7"/>
                                </a:cxn>
                                <a:cxn ang="0">
                                  <a:pos x="T8" y="T9"/>
                                </a:cxn>
                              </a:cxnLst>
                              <a:rect l="0" t="0" r="r" b="b"/>
                              <a:pathLst>
                                <a:path w="479" h="470">
                                  <a:moveTo>
                                    <a:pt x="12" y="469"/>
                                  </a:moveTo>
                                  <a:lnTo>
                                    <a:pt x="479" y="2"/>
                                  </a:lnTo>
                                  <a:lnTo>
                                    <a:pt x="470" y="0"/>
                                  </a:lnTo>
                                  <a:lnTo>
                                    <a:pt x="0" y="470"/>
                                  </a:lnTo>
                                  <a:lnTo>
                                    <a:pt x="12" y="469"/>
                                  </a:lnTo>
                                  <a:close/>
                                </a:path>
                              </a:pathLst>
                            </a:custGeom>
                            <a:solidFill>
                              <a:srgbClr val="D8DAD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1" name="Freeform 2935"/>
                          <wps:cNvSpPr>
                            <a:spLocks/>
                          </wps:cNvSpPr>
                          <wps:spPr bwMode="auto">
                            <a:xfrm>
                              <a:off x="7888" y="4148"/>
                              <a:ext cx="477" cy="467"/>
                            </a:xfrm>
                            <a:custGeom>
                              <a:avLst/>
                              <a:gdLst>
                                <a:gd name="T0" fmla="*/ 467 w 477"/>
                                <a:gd name="T1" fmla="*/ 0 h 467"/>
                                <a:gd name="T2" fmla="*/ 0 w 477"/>
                                <a:gd name="T3" fmla="*/ 467 h 467"/>
                                <a:gd name="T4" fmla="*/ 10 w 477"/>
                                <a:gd name="T5" fmla="*/ 467 h 467"/>
                                <a:gd name="T6" fmla="*/ 477 w 477"/>
                                <a:gd name="T7" fmla="*/ 0 h 467"/>
                                <a:gd name="T8" fmla="*/ 467 w 477"/>
                                <a:gd name="T9" fmla="*/ 0 h 467"/>
                              </a:gdLst>
                              <a:ahLst/>
                              <a:cxnLst>
                                <a:cxn ang="0">
                                  <a:pos x="T0" y="T1"/>
                                </a:cxn>
                                <a:cxn ang="0">
                                  <a:pos x="T2" y="T3"/>
                                </a:cxn>
                                <a:cxn ang="0">
                                  <a:pos x="T4" y="T5"/>
                                </a:cxn>
                                <a:cxn ang="0">
                                  <a:pos x="T6" y="T7"/>
                                </a:cxn>
                                <a:cxn ang="0">
                                  <a:pos x="T8" y="T9"/>
                                </a:cxn>
                              </a:cxnLst>
                              <a:rect l="0" t="0" r="r" b="b"/>
                              <a:pathLst>
                                <a:path w="477" h="467">
                                  <a:moveTo>
                                    <a:pt x="467" y="0"/>
                                  </a:moveTo>
                                  <a:lnTo>
                                    <a:pt x="0" y="467"/>
                                  </a:lnTo>
                                  <a:lnTo>
                                    <a:pt x="10" y="467"/>
                                  </a:lnTo>
                                  <a:lnTo>
                                    <a:pt x="477" y="0"/>
                                  </a:lnTo>
                                  <a:lnTo>
                                    <a:pt x="467" y="0"/>
                                  </a:lnTo>
                                  <a:close/>
                                </a:path>
                              </a:pathLst>
                            </a:custGeom>
                            <a:solidFill>
                              <a:srgbClr val="D4D7D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2" name="Freeform 2936"/>
                          <wps:cNvSpPr>
                            <a:spLocks/>
                          </wps:cNvSpPr>
                          <wps:spPr bwMode="auto">
                            <a:xfrm>
                              <a:off x="7898" y="4148"/>
                              <a:ext cx="476" cy="467"/>
                            </a:xfrm>
                            <a:custGeom>
                              <a:avLst/>
                              <a:gdLst>
                                <a:gd name="T0" fmla="*/ 467 w 476"/>
                                <a:gd name="T1" fmla="*/ 0 h 467"/>
                                <a:gd name="T2" fmla="*/ 0 w 476"/>
                                <a:gd name="T3" fmla="*/ 467 h 467"/>
                                <a:gd name="T4" fmla="*/ 10 w 476"/>
                                <a:gd name="T5" fmla="*/ 467 h 467"/>
                                <a:gd name="T6" fmla="*/ 476 w 476"/>
                                <a:gd name="T7" fmla="*/ 0 h 467"/>
                                <a:gd name="T8" fmla="*/ 467 w 476"/>
                                <a:gd name="T9" fmla="*/ 0 h 467"/>
                              </a:gdLst>
                              <a:ahLst/>
                              <a:cxnLst>
                                <a:cxn ang="0">
                                  <a:pos x="T0" y="T1"/>
                                </a:cxn>
                                <a:cxn ang="0">
                                  <a:pos x="T2" y="T3"/>
                                </a:cxn>
                                <a:cxn ang="0">
                                  <a:pos x="T4" y="T5"/>
                                </a:cxn>
                                <a:cxn ang="0">
                                  <a:pos x="T6" y="T7"/>
                                </a:cxn>
                                <a:cxn ang="0">
                                  <a:pos x="T8" y="T9"/>
                                </a:cxn>
                              </a:cxnLst>
                              <a:rect l="0" t="0" r="r" b="b"/>
                              <a:pathLst>
                                <a:path w="476" h="467">
                                  <a:moveTo>
                                    <a:pt x="467" y="0"/>
                                  </a:moveTo>
                                  <a:lnTo>
                                    <a:pt x="0" y="467"/>
                                  </a:lnTo>
                                  <a:lnTo>
                                    <a:pt x="10" y="467"/>
                                  </a:lnTo>
                                  <a:lnTo>
                                    <a:pt x="476" y="0"/>
                                  </a:lnTo>
                                  <a:lnTo>
                                    <a:pt x="467" y="0"/>
                                  </a:lnTo>
                                  <a:close/>
                                </a:path>
                              </a:pathLst>
                            </a:custGeom>
                            <a:solidFill>
                              <a:srgbClr val="D2D5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3" name="Freeform 2937"/>
                          <wps:cNvSpPr>
                            <a:spLocks/>
                          </wps:cNvSpPr>
                          <wps:spPr bwMode="auto">
                            <a:xfrm>
                              <a:off x="7908" y="4148"/>
                              <a:ext cx="476" cy="467"/>
                            </a:xfrm>
                            <a:custGeom>
                              <a:avLst/>
                              <a:gdLst>
                                <a:gd name="T0" fmla="*/ 466 w 476"/>
                                <a:gd name="T1" fmla="*/ 0 h 467"/>
                                <a:gd name="T2" fmla="*/ 0 w 476"/>
                                <a:gd name="T3" fmla="*/ 467 h 467"/>
                                <a:gd name="T4" fmla="*/ 10 w 476"/>
                                <a:gd name="T5" fmla="*/ 465 h 467"/>
                                <a:gd name="T6" fmla="*/ 476 w 476"/>
                                <a:gd name="T7" fmla="*/ 0 h 467"/>
                                <a:gd name="T8" fmla="*/ 466 w 476"/>
                                <a:gd name="T9" fmla="*/ 0 h 467"/>
                              </a:gdLst>
                              <a:ahLst/>
                              <a:cxnLst>
                                <a:cxn ang="0">
                                  <a:pos x="T0" y="T1"/>
                                </a:cxn>
                                <a:cxn ang="0">
                                  <a:pos x="T2" y="T3"/>
                                </a:cxn>
                                <a:cxn ang="0">
                                  <a:pos x="T4" y="T5"/>
                                </a:cxn>
                                <a:cxn ang="0">
                                  <a:pos x="T6" y="T7"/>
                                </a:cxn>
                                <a:cxn ang="0">
                                  <a:pos x="T8" y="T9"/>
                                </a:cxn>
                              </a:cxnLst>
                              <a:rect l="0" t="0" r="r" b="b"/>
                              <a:pathLst>
                                <a:path w="476" h="467">
                                  <a:moveTo>
                                    <a:pt x="466" y="0"/>
                                  </a:moveTo>
                                  <a:lnTo>
                                    <a:pt x="0" y="467"/>
                                  </a:lnTo>
                                  <a:lnTo>
                                    <a:pt x="10" y="465"/>
                                  </a:lnTo>
                                  <a:lnTo>
                                    <a:pt x="476" y="0"/>
                                  </a:lnTo>
                                  <a:lnTo>
                                    <a:pt x="466" y="0"/>
                                  </a:lnTo>
                                  <a:close/>
                                </a:path>
                              </a:pathLst>
                            </a:custGeom>
                            <a:solidFill>
                              <a:srgbClr val="CFD2D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4" name="Freeform 2938"/>
                          <wps:cNvSpPr>
                            <a:spLocks/>
                          </wps:cNvSpPr>
                          <wps:spPr bwMode="auto">
                            <a:xfrm>
                              <a:off x="7918" y="4148"/>
                              <a:ext cx="475" cy="465"/>
                            </a:xfrm>
                            <a:custGeom>
                              <a:avLst/>
                              <a:gdLst>
                                <a:gd name="T0" fmla="*/ 0 w 475"/>
                                <a:gd name="T1" fmla="*/ 465 h 465"/>
                                <a:gd name="T2" fmla="*/ 11 w 475"/>
                                <a:gd name="T3" fmla="*/ 465 h 465"/>
                                <a:gd name="T4" fmla="*/ 475 w 475"/>
                                <a:gd name="T5" fmla="*/ 1 h 465"/>
                                <a:gd name="T6" fmla="*/ 466 w 475"/>
                                <a:gd name="T7" fmla="*/ 0 h 465"/>
                                <a:gd name="T8" fmla="*/ 0 w 475"/>
                                <a:gd name="T9" fmla="*/ 465 h 465"/>
                              </a:gdLst>
                              <a:ahLst/>
                              <a:cxnLst>
                                <a:cxn ang="0">
                                  <a:pos x="T0" y="T1"/>
                                </a:cxn>
                                <a:cxn ang="0">
                                  <a:pos x="T2" y="T3"/>
                                </a:cxn>
                                <a:cxn ang="0">
                                  <a:pos x="T4" y="T5"/>
                                </a:cxn>
                                <a:cxn ang="0">
                                  <a:pos x="T6" y="T7"/>
                                </a:cxn>
                                <a:cxn ang="0">
                                  <a:pos x="T8" y="T9"/>
                                </a:cxn>
                              </a:cxnLst>
                              <a:rect l="0" t="0" r="r" b="b"/>
                              <a:pathLst>
                                <a:path w="475" h="465">
                                  <a:moveTo>
                                    <a:pt x="0" y="465"/>
                                  </a:moveTo>
                                  <a:lnTo>
                                    <a:pt x="11" y="465"/>
                                  </a:lnTo>
                                  <a:lnTo>
                                    <a:pt x="475" y="1"/>
                                  </a:lnTo>
                                  <a:lnTo>
                                    <a:pt x="466" y="0"/>
                                  </a:lnTo>
                                  <a:lnTo>
                                    <a:pt x="0" y="465"/>
                                  </a:lnTo>
                                  <a:close/>
                                </a:path>
                              </a:pathLst>
                            </a:custGeom>
                            <a:solidFill>
                              <a:srgbClr val="CCCF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5" name="Freeform 2939"/>
                          <wps:cNvSpPr>
                            <a:spLocks/>
                          </wps:cNvSpPr>
                          <wps:spPr bwMode="auto">
                            <a:xfrm>
                              <a:off x="7929" y="4149"/>
                              <a:ext cx="475" cy="464"/>
                            </a:xfrm>
                            <a:custGeom>
                              <a:avLst/>
                              <a:gdLst>
                                <a:gd name="T0" fmla="*/ 10 w 475"/>
                                <a:gd name="T1" fmla="*/ 464 h 464"/>
                                <a:gd name="T2" fmla="*/ 475 w 475"/>
                                <a:gd name="T3" fmla="*/ 0 h 464"/>
                                <a:gd name="T4" fmla="*/ 464 w 475"/>
                                <a:gd name="T5" fmla="*/ 0 h 464"/>
                                <a:gd name="T6" fmla="*/ 0 w 475"/>
                                <a:gd name="T7" fmla="*/ 464 h 464"/>
                                <a:gd name="T8" fmla="*/ 10 w 475"/>
                                <a:gd name="T9" fmla="*/ 464 h 464"/>
                              </a:gdLst>
                              <a:ahLst/>
                              <a:cxnLst>
                                <a:cxn ang="0">
                                  <a:pos x="T0" y="T1"/>
                                </a:cxn>
                                <a:cxn ang="0">
                                  <a:pos x="T2" y="T3"/>
                                </a:cxn>
                                <a:cxn ang="0">
                                  <a:pos x="T4" y="T5"/>
                                </a:cxn>
                                <a:cxn ang="0">
                                  <a:pos x="T6" y="T7"/>
                                </a:cxn>
                                <a:cxn ang="0">
                                  <a:pos x="T8" y="T9"/>
                                </a:cxn>
                              </a:cxnLst>
                              <a:rect l="0" t="0" r="r" b="b"/>
                              <a:pathLst>
                                <a:path w="475" h="464">
                                  <a:moveTo>
                                    <a:pt x="10" y="464"/>
                                  </a:moveTo>
                                  <a:lnTo>
                                    <a:pt x="475" y="0"/>
                                  </a:lnTo>
                                  <a:lnTo>
                                    <a:pt x="464" y="0"/>
                                  </a:lnTo>
                                  <a:lnTo>
                                    <a:pt x="0" y="464"/>
                                  </a:lnTo>
                                  <a:lnTo>
                                    <a:pt x="10" y="464"/>
                                  </a:lnTo>
                                  <a:close/>
                                </a:path>
                              </a:pathLst>
                            </a:custGeom>
                            <a:solidFill>
                              <a:srgbClr val="C9CCD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6" name="Freeform 2940"/>
                          <wps:cNvSpPr>
                            <a:spLocks/>
                          </wps:cNvSpPr>
                          <wps:spPr bwMode="auto">
                            <a:xfrm>
                              <a:off x="7939" y="4149"/>
                              <a:ext cx="603" cy="464"/>
                            </a:xfrm>
                            <a:custGeom>
                              <a:avLst/>
                              <a:gdLst>
                                <a:gd name="T0" fmla="*/ 465 w 603"/>
                                <a:gd name="T1" fmla="*/ 0 h 464"/>
                                <a:gd name="T2" fmla="*/ 0 w 603"/>
                                <a:gd name="T3" fmla="*/ 464 h 464"/>
                                <a:gd name="T4" fmla="*/ 603 w 603"/>
                                <a:gd name="T5" fmla="*/ 442 h 464"/>
                                <a:gd name="T6" fmla="*/ 603 w 603"/>
                                <a:gd name="T7" fmla="*/ 5 h 464"/>
                                <a:gd name="T8" fmla="*/ 465 w 603"/>
                                <a:gd name="T9" fmla="*/ 0 h 464"/>
                              </a:gdLst>
                              <a:ahLst/>
                              <a:cxnLst>
                                <a:cxn ang="0">
                                  <a:pos x="T0" y="T1"/>
                                </a:cxn>
                                <a:cxn ang="0">
                                  <a:pos x="T2" y="T3"/>
                                </a:cxn>
                                <a:cxn ang="0">
                                  <a:pos x="T4" y="T5"/>
                                </a:cxn>
                                <a:cxn ang="0">
                                  <a:pos x="T6" y="T7"/>
                                </a:cxn>
                                <a:cxn ang="0">
                                  <a:pos x="T8" y="T9"/>
                                </a:cxn>
                              </a:cxnLst>
                              <a:rect l="0" t="0" r="r" b="b"/>
                              <a:pathLst>
                                <a:path w="603" h="464">
                                  <a:moveTo>
                                    <a:pt x="465" y="0"/>
                                  </a:moveTo>
                                  <a:lnTo>
                                    <a:pt x="0" y="464"/>
                                  </a:lnTo>
                                  <a:lnTo>
                                    <a:pt x="603" y="442"/>
                                  </a:lnTo>
                                  <a:lnTo>
                                    <a:pt x="603" y="5"/>
                                  </a:lnTo>
                                  <a:lnTo>
                                    <a:pt x="465" y="0"/>
                                  </a:lnTo>
                                  <a:close/>
                                </a:path>
                              </a:pathLst>
                            </a:custGeom>
                            <a:solidFill>
                              <a:srgbClr val="C5C9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7" name="Rectangle 2941"/>
                          <wps:cNvSpPr>
                            <a:spLocks noChangeArrowheads="1"/>
                          </wps:cNvSpPr>
                          <wps:spPr bwMode="auto">
                            <a:xfrm>
                              <a:off x="8523" y="4168"/>
                              <a:ext cx="1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08" name="Freeform 2942"/>
                          <wps:cNvSpPr>
                            <a:spLocks/>
                          </wps:cNvSpPr>
                          <wps:spPr bwMode="auto">
                            <a:xfrm>
                              <a:off x="7841" y="4466"/>
                              <a:ext cx="11" cy="100"/>
                            </a:xfrm>
                            <a:custGeom>
                              <a:avLst/>
                              <a:gdLst>
                                <a:gd name="T0" fmla="*/ 10 w 11"/>
                                <a:gd name="T1" fmla="*/ 100 h 100"/>
                                <a:gd name="T2" fmla="*/ 0 w 11"/>
                                <a:gd name="T3" fmla="*/ 81 h 100"/>
                                <a:gd name="T4" fmla="*/ 0 w 11"/>
                                <a:gd name="T5" fmla="*/ 15 h 100"/>
                                <a:gd name="T6" fmla="*/ 11 w 11"/>
                                <a:gd name="T7" fmla="*/ 0 h 100"/>
                                <a:gd name="T8" fmla="*/ 10 w 11"/>
                                <a:gd name="T9" fmla="*/ 100 h 100"/>
                              </a:gdLst>
                              <a:ahLst/>
                              <a:cxnLst>
                                <a:cxn ang="0">
                                  <a:pos x="T0" y="T1"/>
                                </a:cxn>
                                <a:cxn ang="0">
                                  <a:pos x="T2" y="T3"/>
                                </a:cxn>
                                <a:cxn ang="0">
                                  <a:pos x="T4" y="T5"/>
                                </a:cxn>
                                <a:cxn ang="0">
                                  <a:pos x="T6" y="T7"/>
                                </a:cxn>
                                <a:cxn ang="0">
                                  <a:pos x="T8" y="T9"/>
                                </a:cxn>
                              </a:cxnLst>
                              <a:rect l="0" t="0" r="r" b="b"/>
                              <a:pathLst>
                                <a:path w="11" h="100">
                                  <a:moveTo>
                                    <a:pt x="10" y="100"/>
                                  </a:moveTo>
                                  <a:lnTo>
                                    <a:pt x="0" y="81"/>
                                  </a:lnTo>
                                  <a:lnTo>
                                    <a:pt x="0" y="15"/>
                                  </a:lnTo>
                                  <a:lnTo>
                                    <a:pt x="11" y="0"/>
                                  </a:lnTo>
                                  <a:lnTo>
                                    <a:pt x="10" y="100"/>
                                  </a:lnTo>
                                  <a:close/>
                                </a:path>
                              </a:pathLst>
                            </a:custGeom>
                            <a:solidFill>
                              <a:srgbClr val="9294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9" name="Freeform 2943"/>
                          <wps:cNvSpPr>
                            <a:spLocks/>
                          </wps:cNvSpPr>
                          <wps:spPr bwMode="auto">
                            <a:xfrm>
                              <a:off x="8117" y="4602"/>
                              <a:ext cx="124" cy="59"/>
                            </a:xfrm>
                            <a:custGeom>
                              <a:avLst/>
                              <a:gdLst>
                                <a:gd name="T0" fmla="*/ 19 w 124"/>
                                <a:gd name="T1" fmla="*/ 4 h 59"/>
                                <a:gd name="T2" fmla="*/ 0 w 124"/>
                                <a:gd name="T3" fmla="*/ 52 h 59"/>
                                <a:gd name="T4" fmla="*/ 0 w 124"/>
                                <a:gd name="T5" fmla="*/ 52 h 59"/>
                                <a:gd name="T6" fmla="*/ 4 w 124"/>
                                <a:gd name="T7" fmla="*/ 53 h 59"/>
                                <a:gd name="T8" fmla="*/ 17 w 124"/>
                                <a:gd name="T9" fmla="*/ 56 h 59"/>
                                <a:gd name="T10" fmla="*/ 43 w 124"/>
                                <a:gd name="T11" fmla="*/ 59 h 59"/>
                                <a:gd name="T12" fmla="*/ 62 w 124"/>
                                <a:gd name="T13" fmla="*/ 59 h 59"/>
                                <a:gd name="T14" fmla="*/ 85 w 124"/>
                                <a:gd name="T15" fmla="*/ 57 h 59"/>
                                <a:gd name="T16" fmla="*/ 85 w 124"/>
                                <a:gd name="T17" fmla="*/ 57 h 59"/>
                                <a:gd name="T18" fmla="*/ 111 w 124"/>
                                <a:gd name="T19" fmla="*/ 56 h 59"/>
                                <a:gd name="T20" fmla="*/ 118 w 124"/>
                                <a:gd name="T21" fmla="*/ 55 h 59"/>
                                <a:gd name="T22" fmla="*/ 122 w 124"/>
                                <a:gd name="T23" fmla="*/ 52 h 59"/>
                                <a:gd name="T24" fmla="*/ 124 w 124"/>
                                <a:gd name="T25" fmla="*/ 51 h 59"/>
                                <a:gd name="T26" fmla="*/ 124 w 124"/>
                                <a:gd name="T27" fmla="*/ 51 h 59"/>
                                <a:gd name="T28" fmla="*/ 124 w 124"/>
                                <a:gd name="T29" fmla="*/ 50 h 59"/>
                                <a:gd name="T30" fmla="*/ 107 w 124"/>
                                <a:gd name="T31" fmla="*/ 0 h 59"/>
                                <a:gd name="T32" fmla="*/ 83 w 124"/>
                                <a:gd name="T33" fmla="*/ 1 h 59"/>
                                <a:gd name="T34" fmla="*/ 89 w 124"/>
                                <a:gd name="T35" fmla="*/ 33 h 59"/>
                                <a:gd name="T36" fmla="*/ 89 w 124"/>
                                <a:gd name="T37" fmla="*/ 33 h 59"/>
                                <a:gd name="T38" fmla="*/ 83 w 124"/>
                                <a:gd name="T39" fmla="*/ 34 h 59"/>
                                <a:gd name="T40" fmla="*/ 76 w 124"/>
                                <a:gd name="T41" fmla="*/ 34 h 59"/>
                                <a:gd name="T42" fmla="*/ 73 w 124"/>
                                <a:gd name="T43" fmla="*/ 34 h 59"/>
                                <a:gd name="T44" fmla="*/ 65 w 124"/>
                                <a:gd name="T45" fmla="*/ 3 h 59"/>
                                <a:gd name="T46" fmla="*/ 19 w 124"/>
                                <a:gd name="T47" fmla="*/ 4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24" h="59">
                                  <a:moveTo>
                                    <a:pt x="19" y="4"/>
                                  </a:moveTo>
                                  <a:lnTo>
                                    <a:pt x="0" y="52"/>
                                  </a:lnTo>
                                  <a:lnTo>
                                    <a:pt x="0" y="52"/>
                                  </a:lnTo>
                                  <a:lnTo>
                                    <a:pt x="4" y="53"/>
                                  </a:lnTo>
                                  <a:lnTo>
                                    <a:pt x="17" y="56"/>
                                  </a:lnTo>
                                  <a:lnTo>
                                    <a:pt x="43" y="59"/>
                                  </a:lnTo>
                                  <a:lnTo>
                                    <a:pt x="62" y="59"/>
                                  </a:lnTo>
                                  <a:lnTo>
                                    <a:pt x="85" y="57"/>
                                  </a:lnTo>
                                  <a:lnTo>
                                    <a:pt x="85" y="57"/>
                                  </a:lnTo>
                                  <a:lnTo>
                                    <a:pt x="111" y="56"/>
                                  </a:lnTo>
                                  <a:lnTo>
                                    <a:pt x="118" y="55"/>
                                  </a:lnTo>
                                  <a:lnTo>
                                    <a:pt x="122" y="52"/>
                                  </a:lnTo>
                                  <a:lnTo>
                                    <a:pt x="124" y="51"/>
                                  </a:lnTo>
                                  <a:lnTo>
                                    <a:pt x="124" y="51"/>
                                  </a:lnTo>
                                  <a:lnTo>
                                    <a:pt x="124" y="50"/>
                                  </a:lnTo>
                                  <a:lnTo>
                                    <a:pt x="107" y="0"/>
                                  </a:lnTo>
                                  <a:lnTo>
                                    <a:pt x="83" y="1"/>
                                  </a:lnTo>
                                  <a:lnTo>
                                    <a:pt x="89" y="33"/>
                                  </a:lnTo>
                                  <a:lnTo>
                                    <a:pt x="89" y="33"/>
                                  </a:lnTo>
                                  <a:lnTo>
                                    <a:pt x="83" y="34"/>
                                  </a:lnTo>
                                  <a:lnTo>
                                    <a:pt x="76" y="34"/>
                                  </a:lnTo>
                                  <a:lnTo>
                                    <a:pt x="73" y="34"/>
                                  </a:lnTo>
                                  <a:lnTo>
                                    <a:pt x="65" y="3"/>
                                  </a:lnTo>
                                  <a:lnTo>
                                    <a:pt x="19" y="4"/>
                                  </a:lnTo>
                                  <a:close/>
                                </a:path>
                              </a:pathLst>
                            </a:custGeom>
                            <a:solidFill>
                              <a:srgbClr val="9294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0" name="Freeform 2944"/>
                          <wps:cNvSpPr>
                            <a:spLocks/>
                          </wps:cNvSpPr>
                          <wps:spPr bwMode="auto">
                            <a:xfrm>
                              <a:off x="7944" y="4647"/>
                              <a:ext cx="536" cy="40"/>
                            </a:xfrm>
                            <a:custGeom>
                              <a:avLst/>
                              <a:gdLst>
                                <a:gd name="T0" fmla="*/ 173 w 536"/>
                                <a:gd name="T1" fmla="*/ 7 h 40"/>
                                <a:gd name="T2" fmla="*/ 173 w 536"/>
                                <a:gd name="T3" fmla="*/ 7 h 40"/>
                                <a:gd name="T4" fmla="*/ 92 w 536"/>
                                <a:gd name="T5" fmla="*/ 14 h 40"/>
                                <a:gd name="T6" fmla="*/ 33 w 536"/>
                                <a:gd name="T7" fmla="*/ 19 h 40"/>
                                <a:gd name="T8" fmla="*/ 0 w 536"/>
                                <a:gd name="T9" fmla="*/ 21 h 40"/>
                                <a:gd name="T10" fmla="*/ 0 w 536"/>
                                <a:gd name="T11" fmla="*/ 31 h 40"/>
                                <a:gd name="T12" fmla="*/ 39 w 536"/>
                                <a:gd name="T13" fmla="*/ 40 h 40"/>
                                <a:gd name="T14" fmla="*/ 536 w 536"/>
                                <a:gd name="T15" fmla="*/ 17 h 40"/>
                                <a:gd name="T16" fmla="*/ 536 w 536"/>
                                <a:gd name="T17" fmla="*/ 12 h 40"/>
                                <a:gd name="T18" fmla="*/ 536 w 536"/>
                                <a:gd name="T19" fmla="*/ 12 h 40"/>
                                <a:gd name="T20" fmla="*/ 535 w 536"/>
                                <a:gd name="T21" fmla="*/ 10 h 40"/>
                                <a:gd name="T22" fmla="*/ 532 w 536"/>
                                <a:gd name="T23" fmla="*/ 8 h 40"/>
                                <a:gd name="T24" fmla="*/ 530 w 536"/>
                                <a:gd name="T25" fmla="*/ 7 h 40"/>
                                <a:gd name="T26" fmla="*/ 530 w 536"/>
                                <a:gd name="T27" fmla="*/ 7 h 40"/>
                                <a:gd name="T28" fmla="*/ 486 w 536"/>
                                <a:gd name="T29" fmla="*/ 0 h 40"/>
                                <a:gd name="T30" fmla="*/ 294 w 536"/>
                                <a:gd name="T31" fmla="*/ 5 h 40"/>
                                <a:gd name="T32" fmla="*/ 173 w 536"/>
                                <a:gd name="T33" fmla="*/ 7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36" h="40">
                                  <a:moveTo>
                                    <a:pt x="173" y="7"/>
                                  </a:moveTo>
                                  <a:lnTo>
                                    <a:pt x="173" y="7"/>
                                  </a:lnTo>
                                  <a:lnTo>
                                    <a:pt x="92" y="14"/>
                                  </a:lnTo>
                                  <a:lnTo>
                                    <a:pt x="33" y="19"/>
                                  </a:lnTo>
                                  <a:lnTo>
                                    <a:pt x="0" y="21"/>
                                  </a:lnTo>
                                  <a:lnTo>
                                    <a:pt x="0" y="31"/>
                                  </a:lnTo>
                                  <a:lnTo>
                                    <a:pt x="39" y="40"/>
                                  </a:lnTo>
                                  <a:lnTo>
                                    <a:pt x="536" y="17"/>
                                  </a:lnTo>
                                  <a:lnTo>
                                    <a:pt x="536" y="12"/>
                                  </a:lnTo>
                                  <a:lnTo>
                                    <a:pt x="536" y="12"/>
                                  </a:lnTo>
                                  <a:lnTo>
                                    <a:pt x="535" y="10"/>
                                  </a:lnTo>
                                  <a:lnTo>
                                    <a:pt x="532" y="8"/>
                                  </a:lnTo>
                                  <a:lnTo>
                                    <a:pt x="530" y="7"/>
                                  </a:lnTo>
                                  <a:lnTo>
                                    <a:pt x="530" y="7"/>
                                  </a:lnTo>
                                  <a:lnTo>
                                    <a:pt x="486" y="0"/>
                                  </a:lnTo>
                                  <a:lnTo>
                                    <a:pt x="294" y="5"/>
                                  </a:lnTo>
                                  <a:lnTo>
                                    <a:pt x="173" y="7"/>
                                  </a:lnTo>
                                  <a:close/>
                                </a:path>
                              </a:pathLst>
                            </a:custGeom>
                            <a:solidFill>
                              <a:srgbClr val="76798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1" name="Freeform 2945"/>
                          <wps:cNvSpPr>
                            <a:spLocks/>
                          </wps:cNvSpPr>
                          <wps:spPr bwMode="auto">
                            <a:xfrm>
                              <a:off x="7870" y="4145"/>
                              <a:ext cx="660" cy="453"/>
                            </a:xfrm>
                            <a:custGeom>
                              <a:avLst/>
                              <a:gdLst>
                                <a:gd name="T0" fmla="*/ 0 w 660"/>
                                <a:gd name="T1" fmla="*/ 0 h 453"/>
                                <a:gd name="T2" fmla="*/ 1 w 660"/>
                                <a:gd name="T3" fmla="*/ 453 h 453"/>
                                <a:gd name="T4" fmla="*/ 660 w 660"/>
                                <a:gd name="T5" fmla="*/ 430 h 453"/>
                                <a:gd name="T6" fmla="*/ 660 w 660"/>
                                <a:gd name="T7" fmla="*/ 23 h 453"/>
                                <a:gd name="T8" fmla="*/ 0 w 660"/>
                                <a:gd name="T9" fmla="*/ 0 h 453"/>
                              </a:gdLst>
                              <a:ahLst/>
                              <a:cxnLst>
                                <a:cxn ang="0">
                                  <a:pos x="T0" y="T1"/>
                                </a:cxn>
                                <a:cxn ang="0">
                                  <a:pos x="T2" y="T3"/>
                                </a:cxn>
                                <a:cxn ang="0">
                                  <a:pos x="T4" y="T5"/>
                                </a:cxn>
                                <a:cxn ang="0">
                                  <a:pos x="T6" y="T7"/>
                                </a:cxn>
                                <a:cxn ang="0">
                                  <a:pos x="T8" y="T9"/>
                                </a:cxn>
                              </a:cxnLst>
                              <a:rect l="0" t="0" r="r" b="b"/>
                              <a:pathLst>
                                <a:path w="660" h="453">
                                  <a:moveTo>
                                    <a:pt x="0" y="0"/>
                                  </a:moveTo>
                                  <a:lnTo>
                                    <a:pt x="1" y="453"/>
                                  </a:lnTo>
                                  <a:lnTo>
                                    <a:pt x="660" y="430"/>
                                  </a:lnTo>
                                  <a:lnTo>
                                    <a:pt x="660" y="23"/>
                                  </a:lnTo>
                                  <a:lnTo>
                                    <a:pt x="0" y="0"/>
                                  </a:lnTo>
                                  <a:close/>
                                </a:path>
                              </a:pathLst>
                            </a:custGeom>
                            <a:solidFill>
                              <a:srgbClr val="E1E2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2" name="Freeform 2946"/>
                          <wps:cNvSpPr>
                            <a:spLocks/>
                          </wps:cNvSpPr>
                          <wps:spPr bwMode="auto">
                            <a:xfrm>
                              <a:off x="7850" y="4485"/>
                              <a:ext cx="5" cy="131"/>
                            </a:xfrm>
                            <a:custGeom>
                              <a:avLst/>
                              <a:gdLst>
                                <a:gd name="T0" fmla="*/ 5 w 5"/>
                                <a:gd name="T1" fmla="*/ 0 h 131"/>
                                <a:gd name="T2" fmla="*/ 0 w 5"/>
                                <a:gd name="T3" fmla="*/ 0 h 131"/>
                                <a:gd name="T4" fmla="*/ 0 w 5"/>
                                <a:gd name="T5" fmla="*/ 8 h 131"/>
                                <a:gd name="T6" fmla="*/ 0 w 5"/>
                                <a:gd name="T7" fmla="*/ 128 h 131"/>
                                <a:gd name="T8" fmla="*/ 5 w 5"/>
                                <a:gd name="T9" fmla="*/ 131 h 131"/>
                                <a:gd name="T10" fmla="*/ 5 w 5"/>
                                <a:gd name="T11" fmla="*/ 0 h 131"/>
                              </a:gdLst>
                              <a:ahLst/>
                              <a:cxnLst>
                                <a:cxn ang="0">
                                  <a:pos x="T0" y="T1"/>
                                </a:cxn>
                                <a:cxn ang="0">
                                  <a:pos x="T2" y="T3"/>
                                </a:cxn>
                                <a:cxn ang="0">
                                  <a:pos x="T4" y="T5"/>
                                </a:cxn>
                                <a:cxn ang="0">
                                  <a:pos x="T6" y="T7"/>
                                </a:cxn>
                                <a:cxn ang="0">
                                  <a:pos x="T8" y="T9"/>
                                </a:cxn>
                                <a:cxn ang="0">
                                  <a:pos x="T10" y="T11"/>
                                </a:cxn>
                              </a:cxnLst>
                              <a:rect l="0" t="0" r="r" b="b"/>
                              <a:pathLst>
                                <a:path w="5" h="131">
                                  <a:moveTo>
                                    <a:pt x="5" y="0"/>
                                  </a:moveTo>
                                  <a:lnTo>
                                    <a:pt x="0" y="0"/>
                                  </a:lnTo>
                                  <a:lnTo>
                                    <a:pt x="0" y="8"/>
                                  </a:lnTo>
                                  <a:lnTo>
                                    <a:pt x="0" y="128"/>
                                  </a:lnTo>
                                  <a:lnTo>
                                    <a:pt x="5" y="131"/>
                                  </a:lnTo>
                                  <a:lnTo>
                                    <a:pt x="5" y="0"/>
                                  </a:lnTo>
                                  <a:close/>
                                </a:path>
                              </a:pathLst>
                            </a:custGeom>
                            <a:solidFill>
                              <a:srgbClr val="575A6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3" name="Rectangle 2947"/>
                          <wps:cNvSpPr>
                            <a:spLocks noChangeArrowheads="1"/>
                          </wps:cNvSpPr>
                          <wps:spPr bwMode="auto">
                            <a:xfrm>
                              <a:off x="7850" y="4479"/>
                              <a:ext cx="5" cy="6"/>
                            </a:xfrm>
                            <a:prstGeom prst="rect">
                              <a:avLst/>
                            </a:prstGeom>
                            <a:solidFill>
                              <a:srgbClr val="5B5E6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14" name="Rectangle 2948"/>
                          <wps:cNvSpPr>
                            <a:spLocks noChangeArrowheads="1"/>
                          </wps:cNvSpPr>
                          <wps:spPr bwMode="auto">
                            <a:xfrm>
                              <a:off x="7850" y="4472"/>
                              <a:ext cx="5" cy="7"/>
                            </a:xfrm>
                            <a:prstGeom prst="rect">
                              <a:avLst/>
                            </a:prstGeom>
                            <a:solidFill>
                              <a:srgbClr val="6164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15" name="Rectangle 2949"/>
                          <wps:cNvSpPr>
                            <a:spLocks noChangeArrowheads="1"/>
                          </wps:cNvSpPr>
                          <wps:spPr bwMode="auto">
                            <a:xfrm>
                              <a:off x="7850" y="4466"/>
                              <a:ext cx="5" cy="6"/>
                            </a:xfrm>
                            <a:prstGeom prst="rect">
                              <a:avLst/>
                            </a:prstGeom>
                            <a:solidFill>
                              <a:srgbClr val="66697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16" name="Rectangle 2950"/>
                          <wps:cNvSpPr>
                            <a:spLocks noChangeArrowheads="1"/>
                          </wps:cNvSpPr>
                          <wps:spPr bwMode="auto">
                            <a:xfrm>
                              <a:off x="7850" y="4459"/>
                              <a:ext cx="5" cy="7"/>
                            </a:xfrm>
                            <a:prstGeom prst="rect">
                              <a:avLst/>
                            </a:prstGeom>
                            <a:solidFill>
                              <a:srgbClr val="6B6E7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17" name="Rectangle 2951"/>
                          <wps:cNvSpPr>
                            <a:spLocks noChangeArrowheads="1"/>
                          </wps:cNvSpPr>
                          <wps:spPr bwMode="auto">
                            <a:xfrm>
                              <a:off x="7850" y="4453"/>
                              <a:ext cx="5" cy="6"/>
                            </a:xfrm>
                            <a:prstGeom prst="rect">
                              <a:avLst/>
                            </a:prstGeom>
                            <a:solidFill>
                              <a:srgbClr val="71747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18" name="Rectangle 2952"/>
                          <wps:cNvSpPr>
                            <a:spLocks noChangeArrowheads="1"/>
                          </wps:cNvSpPr>
                          <wps:spPr bwMode="auto">
                            <a:xfrm>
                              <a:off x="7850" y="4447"/>
                              <a:ext cx="5" cy="6"/>
                            </a:xfrm>
                            <a:prstGeom prst="rect">
                              <a:avLst/>
                            </a:prstGeom>
                            <a:solidFill>
                              <a:srgbClr val="76798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19" name="Rectangle 2953"/>
                          <wps:cNvSpPr>
                            <a:spLocks noChangeArrowheads="1"/>
                          </wps:cNvSpPr>
                          <wps:spPr bwMode="auto">
                            <a:xfrm>
                              <a:off x="7850" y="4440"/>
                              <a:ext cx="5" cy="7"/>
                            </a:xfrm>
                            <a:prstGeom prst="rect">
                              <a:avLst/>
                            </a:prstGeom>
                            <a:solidFill>
                              <a:srgbClr val="7B7E8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20" name="Rectangle 2954"/>
                          <wps:cNvSpPr>
                            <a:spLocks noChangeArrowheads="1"/>
                          </wps:cNvSpPr>
                          <wps:spPr bwMode="auto">
                            <a:xfrm>
                              <a:off x="7850" y="4434"/>
                              <a:ext cx="5" cy="6"/>
                            </a:xfrm>
                            <a:prstGeom prst="rect">
                              <a:avLst/>
                            </a:prstGeom>
                            <a:solidFill>
                              <a:srgbClr val="80838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21" name="Rectangle 2955"/>
                          <wps:cNvSpPr>
                            <a:spLocks noChangeArrowheads="1"/>
                          </wps:cNvSpPr>
                          <wps:spPr bwMode="auto">
                            <a:xfrm>
                              <a:off x="7850" y="4428"/>
                              <a:ext cx="5" cy="6"/>
                            </a:xfrm>
                            <a:prstGeom prst="rect">
                              <a:avLst/>
                            </a:prstGeom>
                            <a:solidFill>
                              <a:srgbClr val="86899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22" name="Rectangle 2956"/>
                          <wps:cNvSpPr>
                            <a:spLocks noChangeArrowheads="1"/>
                          </wps:cNvSpPr>
                          <wps:spPr bwMode="auto">
                            <a:xfrm>
                              <a:off x="7850" y="4421"/>
                              <a:ext cx="5" cy="7"/>
                            </a:xfrm>
                            <a:prstGeom prst="rect">
                              <a:avLst/>
                            </a:prstGeom>
                            <a:solidFill>
                              <a:srgbClr val="8B8E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23" name="Rectangle 2957"/>
                          <wps:cNvSpPr>
                            <a:spLocks noChangeArrowheads="1"/>
                          </wps:cNvSpPr>
                          <wps:spPr bwMode="auto">
                            <a:xfrm>
                              <a:off x="7850" y="4415"/>
                              <a:ext cx="5" cy="6"/>
                            </a:xfrm>
                            <a:prstGeom prst="rect">
                              <a:avLst/>
                            </a:prstGeom>
                            <a:solidFill>
                              <a:srgbClr val="90939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24" name="Rectangle 2958"/>
                          <wps:cNvSpPr>
                            <a:spLocks noChangeArrowheads="1"/>
                          </wps:cNvSpPr>
                          <wps:spPr bwMode="auto">
                            <a:xfrm>
                              <a:off x="7850" y="4409"/>
                              <a:ext cx="5" cy="6"/>
                            </a:xfrm>
                            <a:prstGeom prst="rect">
                              <a:avLst/>
                            </a:prstGeom>
                            <a:solidFill>
                              <a:srgbClr val="9698A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25" name="Rectangle 2959"/>
                          <wps:cNvSpPr>
                            <a:spLocks noChangeArrowheads="1"/>
                          </wps:cNvSpPr>
                          <wps:spPr bwMode="auto">
                            <a:xfrm>
                              <a:off x="7850" y="4402"/>
                              <a:ext cx="5" cy="7"/>
                            </a:xfrm>
                            <a:prstGeom prst="rect">
                              <a:avLst/>
                            </a:prstGeom>
                            <a:solidFill>
                              <a:srgbClr val="9B9EA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26" name="Rectangle 2960"/>
                          <wps:cNvSpPr>
                            <a:spLocks noChangeArrowheads="1"/>
                          </wps:cNvSpPr>
                          <wps:spPr bwMode="auto">
                            <a:xfrm>
                              <a:off x="7850" y="4396"/>
                              <a:ext cx="5" cy="6"/>
                            </a:xfrm>
                            <a:prstGeom prst="rect">
                              <a:avLst/>
                            </a:prstGeom>
                            <a:solidFill>
                              <a:srgbClr val="9FA2A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27" name="Rectangle 2961"/>
                          <wps:cNvSpPr>
                            <a:spLocks noChangeArrowheads="1"/>
                          </wps:cNvSpPr>
                          <wps:spPr bwMode="auto">
                            <a:xfrm>
                              <a:off x="7850" y="4390"/>
                              <a:ext cx="5" cy="6"/>
                            </a:xfrm>
                            <a:prstGeom prst="rect">
                              <a:avLst/>
                            </a:prstGeom>
                            <a:solidFill>
                              <a:srgbClr val="A5A9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28" name="Rectangle 2962"/>
                          <wps:cNvSpPr>
                            <a:spLocks noChangeArrowheads="1"/>
                          </wps:cNvSpPr>
                          <wps:spPr bwMode="auto">
                            <a:xfrm>
                              <a:off x="7850" y="4383"/>
                              <a:ext cx="5" cy="7"/>
                            </a:xfrm>
                            <a:prstGeom prst="rect">
                              <a:avLst/>
                            </a:prstGeom>
                            <a:solidFill>
                              <a:srgbClr val="ABAEB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29" name="Rectangle 2963"/>
                          <wps:cNvSpPr>
                            <a:spLocks noChangeArrowheads="1"/>
                          </wps:cNvSpPr>
                          <wps:spPr bwMode="auto">
                            <a:xfrm>
                              <a:off x="7850" y="4376"/>
                              <a:ext cx="5" cy="7"/>
                            </a:xfrm>
                            <a:prstGeom prst="rect">
                              <a:avLst/>
                            </a:prstGeom>
                            <a:solidFill>
                              <a:srgbClr val="AFB3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30" name="Rectangle 2964"/>
                          <wps:cNvSpPr>
                            <a:spLocks noChangeArrowheads="1"/>
                          </wps:cNvSpPr>
                          <wps:spPr bwMode="auto">
                            <a:xfrm>
                              <a:off x="7850" y="4369"/>
                              <a:ext cx="5" cy="7"/>
                            </a:xfrm>
                            <a:prstGeom prst="rect">
                              <a:avLst/>
                            </a:prstGeom>
                            <a:solidFill>
                              <a:srgbClr val="B6B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31" name="Rectangle 2965"/>
                          <wps:cNvSpPr>
                            <a:spLocks noChangeArrowheads="1"/>
                          </wps:cNvSpPr>
                          <wps:spPr bwMode="auto">
                            <a:xfrm>
                              <a:off x="7850" y="4363"/>
                              <a:ext cx="5" cy="6"/>
                            </a:xfrm>
                            <a:prstGeom prst="rect">
                              <a:avLst/>
                            </a:prstGeom>
                            <a:solidFill>
                              <a:srgbClr val="BAB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32" name="Rectangle 2966"/>
                          <wps:cNvSpPr>
                            <a:spLocks noChangeArrowheads="1"/>
                          </wps:cNvSpPr>
                          <wps:spPr bwMode="auto">
                            <a:xfrm>
                              <a:off x="7850" y="4356"/>
                              <a:ext cx="5" cy="7"/>
                            </a:xfrm>
                            <a:prstGeom prst="rect">
                              <a:avLst/>
                            </a:prstGeom>
                            <a:solidFill>
                              <a:srgbClr val="C0C3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33" name="Rectangle 2967"/>
                          <wps:cNvSpPr>
                            <a:spLocks noChangeArrowheads="1"/>
                          </wps:cNvSpPr>
                          <wps:spPr bwMode="auto">
                            <a:xfrm>
                              <a:off x="7850" y="4350"/>
                              <a:ext cx="5" cy="6"/>
                            </a:xfrm>
                            <a:prstGeom prst="rect">
                              <a:avLst/>
                            </a:prstGeom>
                            <a:solidFill>
                              <a:srgbClr val="C5C8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34" name="Rectangle 2968"/>
                          <wps:cNvSpPr>
                            <a:spLocks noChangeArrowheads="1"/>
                          </wps:cNvSpPr>
                          <wps:spPr bwMode="auto">
                            <a:xfrm>
                              <a:off x="7850" y="4344"/>
                              <a:ext cx="5" cy="6"/>
                            </a:xfrm>
                            <a:prstGeom prst="rect">
                              <a:avLst/>
                            </a:prstGeom>
                            <a:solidFill>
                              <a:srgbClr val="CBCE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35" name="Rectangle 2969"/>
                          <wps:cNvSpPr>
                            <a:spLocks noChangeArrowheads="1"/>
                          </wps:cNvSpPr>
                          <wps:spPr bwMode="auto">
                            <a:xfrm>
                              <a:off x="7850" y="4337"/>
                              <a:ext cx="5" cy="7"/>
                            </a:xfrm>
                            <a:prstGeom prst="rect">
                              <a:avLst/>
                            </a:prstGeom>
                            <a:solidFill>
                              <a:srgbClr val="D0D2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36" name="Rectangle 2970"/>
                          <wps:cNvSpPr>
                            <a:spLocks noChangeArrowheads="1"/>
                          </wps:cNvSpPr>
                          <wps:spPr bwMode="auto">
                            <a:xfrm>
                              <a:off x="7850" y="4331"/>
                              <a:ext cx="5" cy="6"/>
                            </a:xfrm>
                            <a:prstGeom prst="rect">
                              <a:avLst/>
                            </a:prstGeom>
                            <a:solidFill>
                              <a:srgbClr val="D5D8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37" name="Rectangle 2971"/>
                          <wps:cNvSpPr>
                            <a:spLocks noChangeArrowheads="1"/>
                          </wps:cNvSpPr>
                          <wps:spPr bwMode="auto">
                            <a:xfrm>
                              <a:off x="7850" y="4325"/>
                              <a:ext cx="5" cy="6"/>
                            </a:xfrm>
                            <a:prstGeom prst="rect">
                              <a:avLst/>
                            </a:prstGeom>
                            <a:solidFill>
                              <a:srgbClr val="DCDE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38" name="Freeform 2972"/>
                          <wps:cNvSpPr>
                            <a:spLocks/>
                          </wps:cNvSpPr>
                          <wps:spPr bwMode="auto">
                            <a:xfrm>
                              <a:off x="7850" y="4127"/>
                              <a:ext cx="5" cy="198"/>
                            </a:xfrm>
                            <a:custGeom>
                              <a:avLst/>
                              <a:gdLst>
                                <a:gd name="T0" fmla="*/ 3 w 5"/>
                                <a:gd name="T1" fmla="*/ 0 h 198"/>
                                <a:gd name="T2" fmla="*/ 0 w 5"/>
                                <a:gd name="T3" fmla="*/ 4 h 198"/>
                                <a:gd name="T4" fmla="*/ 0 w 5"/>
                                <a:gd name="T5" fmla="*/ 191 h 198"/>
                                <a:gd name="T6" fmla="*/ 0 w 5"/>
                                <a:gd name="T7" fmla="*/ 198 h 198"/>
                                <a:gd name="T8" fmla="*/ 5 w 5"/>
                                <a:gd name="T9" fmla="*/ 198 h 198"/>
                                <a:gd name="T10" fmla="*/ 3 w 5"/>
                                <a:gd name="T11" fmla="*/ 0 h 198"/>
                              </a:gdLst>
                              <a:ahLst/>
                              <a:cxnLst>
                                <a:cxn ang="0">
                                  <a:pos x="T0" y="T1"/>
                                </a:cxn>
                                <a:cxn ang="0">
                                  <a:pos x="T2" y="T3"/>
                                </a:cxn>
                                <a:cxn ang="0">
                                  <a:pos x="T4" y="T5"/>
                                </a:cxn>
                                <a:cxn ang="0">
                                  <a:pos x="T6" y="T7"/>
                                </a:cxn>
                                <a:cxn ang="0">
                                  <a:pos x="T8" y="T9"/>
                                </a:cxn>
                                <a:cxn ang="0">
                                  <a:pos x="T10" y="T11"/>
                                </a:cxn>
                              </a:cxnLst>
                              <a:rect l="0" t="0" r="r" b="b"/>
                              <a:pathLst>
                                <a:path w="5" h="198">
                                  <a:moveTo>
                                    <a:pt x="3" y="0"/>
                                  </a:moveTo>
                                  <a:lnTo>
                                    <a:pt x="0" y="4"/>
                                  </a:lnTo>
                                  <a:lnTo>
                                    <a:pt x="0" y="191"/>
                                  </a:lnTo>
                                  <a:lnTo>
                                    <a:pt x="0" y="198"/>
                                  </a:lnTo>
                                  <a:lnTo>
                                    <a:pt x="5" y="198"/>
                                  </a:lnTo>
                                  <a:lnTo>
                                    <a:pt x="3" y="0"/>
                                  </a:lnTo>
                                  <a:close/>
                                </a:path>
                              </a:pathLst>
                            </a:custGeom>
                            <a:solidFill>
                              <a:srgbClr val="E1E2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9" name="Freeform 2973"/>
                          <wps:cNvSpPr>
                            <a:spLocks/>
                          </wps:cNvSpPr>
                          <wps:spPr bwMode="auto">
                            <a:xfrm>
                              <a:off x="7875" y="4150"/>
                              <a:ext cx="651" cy="443"/>
                            </a:xfrm>
                            <a:custGeom>
                              <a:avLst/>
                              <a:gdLst>
                                <a:gd name="T0" fmla="*/ 0 w 651"/>
                                <a:gd name="T1" fmla="*/ 0 h 443"/>
                                <a:gd name="T2" fmla="*/ 1 w 651"/>
                                <a:gd name="T3" fmla="*/ 443 h 443"/>
                                <a:gd name="T4" fmla="*/ 651 w 651"/>
                                <a:gd name="T5" fmla="*/ 420 h 443"/>
                                <a:gd name="T6" fmla="*/ 650 w 651"/>
                                <a:gd name="T7" fmla="*/ 23 h 443"/>
                                <a:gd name="T8" fmla="*/ 0 w 651"/>
                                <a:gd name="T9" fmla="*/ 0 h 443"/>
                              </a:gdLst>
                              <a:ahLst/>
                              <a:cxnLst>
                                <a:cxn ang="0">
                                  <a:pos x="T0" y="T1"/>
                                </a:cxn>
                                <a:cxn ang="0">
                                  <a:pos x="T2" y="T3"/>
                                </a:cxn>
                                <a:cxn ang="0">
                                  <a:pos x="T4" y="T5"/>
                                </a:cxn>
                                <a:cxn ang="0">
                                  <a:pos x="T6" y="T7"/>
                                </a:cxn>
                                <a:cxn ang="0">
                                  <a:pos x="T8" y="T9"/>
                                </a:cxn>
                              </a:cxnLst>
                              <a:rect l="0" t="0" r="r" b="b"/>
                              <a:pathLst>
                                <a:path w="651" h="443">
                                  <a:moveTo>
                                    <a:pt x="0" y="0"/>
                                  </a:moveTo>
                                  <a:lnTo>
                                    <a:pt x="1" y="443"/>
                                  </a:lnTo>
                                  <a:lnTo>
                                    <a:pt x="651" y="420"/>
                                  </a:lnTo>
                                  <a:lnTo>
                                    <a:pt x="650" y="23"/>
                                  </a:lnTo>
                                  <a:lnTo>
                                    <a:pt x="0" y="0"/>
                                  </a:lnTo>
                                  <a:close/>
                                </a:path>
                              </a:pathLst>
                            </a:custGeom>
                            <a:solidFill>
                              <a:srgbClr val="6A6E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0" name="Freeform 2974"/>
                          <wps:cNvSpPr>
                            <a:spLocks/>
                          </wps:cNvSpPr>
                          <wps:spPr bwMode="auto">
                            <a:xfrm>
                              <a:off x="7875" y="4150"/>
                              <a:ext cx="261" cy="268"/>
                            </a:xfrm>
                            <a:custGeom>
                              <a:avLst/>
                              <a:gdLst>
                                <a:gd name="T0" fmla="*/ 0 w 261"/>
                                <a:gd name="T1" fmla="*/ 0 h 268"/>
                                <a:gd name="T2" fmla="*/ 1 w 261"/>
                                <a:gd name="T3" fmla="*/ 268 h 268"/>
                                <a:gd name="T4" fmla="*/ 261 w 261"/>
                                <a:gd name="T5" fmla="*/ 9 h 268"/>
                                <a:gd name="T6" fmla="*/ 0 w 261"/>
                                <a:gd name="T7" fmla="*/ 0 h 268"/>
                              </a:gdLst>
                              <a:ahLst/>
                              <a:cxnLst>
                                <a:cxn ang="0">
                                  <a:pos x="T0" y="T1"/>
                                </a:cxn>
                                <a:cxn ang="0">
                                  <a:pos x="T2" y="T3"/>
                                </a:cxn>
                                <a:cxn ang="0">
                                  <a:pos x="T4" y="T5"/>
                                </a:cxn>
                                <a:cxn ang="0">
                                  <a:pos x="T6" y="T7"/>
                                </a:cxn>
                              </a:cxnLst>
                              <a:rect l="0" t="0" r="r" b="b"/>
                              <a:pathLst>
                                <a:path w="261" h="268">
                                  <a:moveTo>
                                    <a:pt x="0" y="0"/>
                                  </a:moveTo>
                                  <a:lnTo>
                                    <a:pt x="1" y="268"/>
                                  </a:lnTo>
                                  <a:lnTo>
                                    <a:pt x="261" y="9"/>
                                  </a:lnTo>
                                  <a:lnTo>
                                    <a:pt x="0" y="0"/>
                                  </a:lnTo>
                                  <a:close/>
                                </a:path>
                              </a:pathLst>
                            </a:custGeom>
                            <a:solidFill>
                              <a:srgbClr val="575A6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1" name="Freeform 2975"/>
                          <wps:cNvSpPr>
                            <a:spLocks/>
                          </wps:cNvSpPr>
                          <wps:spPr bwMode="auto">
                            <a:xfrm>
                              <a:off x="7876" y="4159"/>
                              <a:ext cx="275" cy="274"/>
                            </a:xfrm>
                            <a:custGeom>
                              <a:avLst/>
                              <a:gdLst>
                                <a:gd name="T0" fmla="*/ 260 w 275"/>
                                <a:gd name="T1" fmla="*/ 0 h 274"/>
                                <a:gd name="T2" fmla="*/ 0 w 275"/>
                                <a:gd name="T3" fmla="*/ 259 h 274"/>
                                <a:gd name="T4" fmla="*/ 0 w 275"/>
                                <a:gd name="T5" fmla="*/ 274 h 274"/>
                                <a:gd name="T6" fmla="*/ 275 w 275"/>
                                <a:gd name="T7" fmla="*/ 1 h 274"/>
                                <a:gd name="T8" fmla="*/ 260 w 275"/>
                                <a:gd name="T9" fmla="*/ 0 h 274"/>
                              </a:gdLst>
                              <a:ahLst/>
                              <a:cxnLst>
                                <a:cxn ang="0">
                                  <a:pos x="T0" y="T1"/>
                                </a:cxn>
                                <a:cxn ang="0">
                                  <a:pos x="T2" y="T3"/>
                                </a:cxn>
                                <a:cxn ang="0">
                                  <a:pos x="T4" y="T5"/>
                                </a:cxn>
                                <a:cxn ang="0">
                                  <a:pos x="T6" y="T7"/>
                                </a:cxn>
                                <a:cxn ang="0">
                                  <a:pos x="T8" y="T9"/>
                                </a:cxn>
                              </a:cxnLst>
                              <a:rect l="0" t="0" r="r" b="b"/>
                              <a:pathLst>
                                <a:path w="275" h="274">
                                  <a:moveTo>
                                    <a:pt x="260" y="0"/>
                                  </a:moveTo>
                                  <a:lnTo>
                                    <a:pt x="0" y="259"/>
                                  </a:lnTo>
                                  <a:lnTo>
                                    <a:pt x="0" y="274"/>
                                  </a:lnTo>
                                  <a:lnTo>
                                    <a:pt x="275" y="1"/>
                                  </a:lnTo>
                                  <a:lnTo>
                                    <a:pt x="260" y="0"/>
                                  </a:lnTo>
                                  <a:close/>
                                </a:path>
                              </a:pathLst>
                            </a:custGeom>
                            <a:solidFill>
                              <a:srgbClr val="5A5D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2" name="Freeform 2976"/>
                          <wps:cNvSpPr>
                            <a:spLocks/>
                          </wps:cNvSpPr>
                          <wps:spPr bwMode="auto">
                            <a:xfrm>
                              <a:off x="7876" y="4160"/>
                              <a:ext cx="289" cy="287"/>
                            </a:xfrm>
                            <a:custGeom>
                              <a:avLst/>
                              <a:gdLst>
                                <a:gd name="T0" fmla="*/ 275 w 289"/>
                                <a:gd name="T1" fmla="*/ 0 h 287"/>
                                <a:gd name="T2" fmla="*/ 0 w 289"/>
                                <a:gd name="T3" fmla="*/ 273 h 287"/>
                                <a:gd name="T4" fmla="*/ 0 w 289"/>
                                <a:gd name="T5" fmla="*/ 287 h 287"/>
                                <a:gd name="T6" fmla="*/ 289 w 289"/>
                                <a:gd name="T7" fmla="*/ 0 h 287"/>
                                <a:gd name="T8" fmla="*/ 275 w 289"/>
                                <a:gd name="T9" fmla="*/ 0 h 287"/>
                              </a:gdLst>
                              <a:ahLst/>
                              <a:cxnLst>
                                <a:cxn ang="0">
                                  <a:pos x="T0" y="T1"/>
                                </a:cxn>
                                <a:cxn ang="0">
                                  <a:pos x="T2" y="T3"/>
                                </a:cxn>
                                <a:cxn ang="0">
                                  <a:pos x="T4" y="T5"/>
                                </a:cxn>
                                <a:cxn ang="0">
                                  <a:pos x="T6" y="T7"/>
                                </a:cxn>
                                <a:cxn ang="0">
                                  <a:pos x="T8" y="T9"/>
                                </a:cxn>
                              </a:cxnLst>
                              <a:rect l="0" t="0" r="r" b="b"/>
                              <a:pathLst>
                                <a:path w="289" h="287">
                                  <a:moveTo>
                                    <a:pt x="275" y="0"/>
                                  </a:moveTo>
                                  <a:lnTo>
                                    <a:pt x="0" y="273"/>
                                  </a:lnTo>
                                  <a:lnTo>
                                    <a:pt x="0" y="287"/>
                                  </a:lnTo>
                                  <a:lnTo>
                                    <a:pt x="289" y="0"/>
                                  </a:lnTo>
                                  <a:lnTo>
                                    <a:pt x="275" y="0"/>
                                  </a:lnTo>
                                  <a:close/>
                                </a:path>
                              </a:pathLst>
                            </a:custGeom>
                            <a:solidFill>
                              <a:srgbClr val="5B5E6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3" name="Freeform 2977"/>
                          <wps:cNvSpPr>
                            <a:spLocks/>
                          </wps:cNvSpPr>
                          <wps:spPr bwMode="auto">
                            <a:xfrm>
                              <a:off x="7876" y="4160"/>
                              <a:ext cx="303" cy="302"/>
                            </a:xfrm>
                            <a:custGeom>
                              <a:avLst/>
                              <a:gdLst>
                                <a:gd name="T0" fmla="*/ 289 w 303"/>
                                <a:gd name="T1" fmla="*/ 0 h 302"/>
                                <a:gd name="T2" fmla="*/ 0 w 303"/>
                                <a:gd name="T3" fmla="*/ 287 h 302"/>
                                <a:gd name="T4" fmla="*/ 0 w 303"/>
                                <a:gd name="T5" fmla="*/ 302 h 302"/>
                                <a:gd name="T6" fmla="*/ 303 w 303"/>
                                <a:gd name="T7" fmla="*/ 0 h 302"/>
                                <a:gd name="T8" fmla="*/ 289 w 303"/>
                                <a:gd name="T9" fmla="*/ 0 h 302"/>
                              </a:gdLst>
                              <a:ahLst/>
                              <a:cxnLst>
                                <a:cxn ang="0">
                                  <a:pos x="T0" y="T1"/>
                                </a:cxn>
                                <a:cxn ang="0">
                                  <a:pos x="T2" y="T3"/>
                                </a:cxn>
                                <a:cxn ang="0">
                                  <a:pos x="T4" y="T5"/>
                                </a:cxn>
                                <a:cxn ang="0">
                                  <a:pos x="T6" y="T7"/>
                                </a:cxn>
                                <a:cxn ang="0">
                                  <a:pos x="T8" y="T9"/>
                                </a:cxn>
                              </a:cxnLst>
                              <a:rect l="0" t="0" r="r" b="b"/>
                              <a:pathLst>
                                <a:path w="303" h="302">
                                  <a:moveTo>
                                    <a:pt x="289" y="0"/>
                                  </a:moveTo>
                                  <a:lnTo>
                                    <a:pt x="0" y="287"/>
                                  </a:lnTo>
                                  <a:lnTo>
                                    <a:pt x="0" y="302"/>
                                  </a:lnTo>
                                  <a:lnTo>
                                    <a:pt x="303" y="0"/>
                                  </a:lnTo>
                                  <a:lnTo>
                                    <a:pt x="289" y="0"/>
                                  </a:lnTo>
                                  <a:close/>
                                </a:path>
                              </a:pathLst>
                            </a:custGeom>
                            <a:solidFill>
                              <a:srgbClr val="5E616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4" name="Freeform 2978"/>
                          <wps:cNvSpPr>
                            <a:spLocks/>
                          </wps:cNvSpPr>
                          <wps:spPr bwMode="auto">
                            <a:xfrm>
                              <a:off x="7876" y="4160"/>
                              <a:ext cx="317" cy="316"/>
                            </a:xfrm>
                            <a:custGeom>
                              <a:avLst/>
                              <a:gdLst>
                                <a:gd name="T0" fmla="*/ 303 w 317"/>
                                <a:gd name="T1" fmla="*/ 0 h 316"/>
                                <a:gd name="T2" fmla="*/ 0 w 317"/>
                                <a:gd name="T3" fmla="*/ 302 h 316"/>
                                <a:gd name="T4" fmla="*/ 0 w 317"/>
                                <a:gd name="T5" fmla="*/ 316 h 316"/>
                                <a:gd name="T6" fmla="*/ 317 w 317"/>
                                <a:gd name="T7" fmla="*/ 2 h 316"/>
                                <a:gd name="T8" fmla="*/ 303 w 317"/>
                                <a:gd name="T9" fmla="*/ 0 h 316"/>
                              </a:gdLst>
                              <a:ahLst/>
                              <a:cxnLst>
                                <a:cxn ang="0">
                                  <a:pos x="T0" y="T1"/>
                                </a:cxn>
                                <a:cxn ang="0">
                                  <a:pos x="T2" y="T3"/>
                                </a:cxn>
                                <a:cxn ang="0">
                                  <a:pos x="T4" y="T5"/>
                                </a:cxn>
                                <a:cxn ang="0">
                                  <a:pos x="T6" y="T7"/>
                                </a:cxn>
                                <a:cxn ang="0">
                                  <a:pos x="T8" y="T9"/>
                                </a:cxn>
                              </a:cxnLst>
                              <a:rect l="0" t="0" r="r" b="b"/>
                              <a:pathLst>
                                <a:path w="317" h="316">
                                  <a:moveTo>
                                    <a:pt x="303" y="0"/>
                                  </a:moveTo>
                                  <a:lnTo>
                                    <a:pt x="0" y="302"/>
                                  </a:lnTo>
                                  <a:lnTo>
                                    <a:pt x="0" y="316"/>
                                  </a:lnTo>
                                  <a:lnTo>
                                    <a:pt x="317" y="2"/>
                                  </a:lnTo>
                                  <a:lnTo>
                                    <a:pt x="303" y="0"/>
                                  </a:lnTo>
                                  <a:close/>
                                </a:path>
                              </a:pathLst>
                            </a:custGeom>
                            <a:solidFill>
                              <a:srgbClr val="61646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5" name="Freeform 2979"/>
                          <wps:cNvSpPr>
                            <a:spLocks/>
                          </wps:cNvSpPr>
                          <wps:spPr bwMode="auto">
                            <a:xfrm>
                              <a:off x="7876" y="4162"/>
                              <a:ext cx="331" cy="328"/>
                            </a:xfrm>
                            <a:custGeom>
                              <a:avLst/>
                              <a:gdLst>
                                <a:gd name="T0" fmla="*/ 317 w 331"/>
                                <a:gd name="T1" fmla="*/ 0 h 328"/>
                                <a:gd name="T2" fmla="*/ 0 w 331"/>
                                <a:gd name="T3" fmla="*/ 314 h 328"/>
                                <a:gd name="T4" fmla="*/ 0 w 331"/>
                                <a:gd name="T5" fmla="*/ 328 h 328"/>
                                <a:gd name="T6" fmla="*/ 331 w 331"/>
                                <a:gd name="T7" fmla="*/ 0 h 328"/>
                                <a:gd name="T8" fmla="*/ 317 w 331"/>
                                <a:gd name="T9" fmla="*/ 0 h 328"/>
                              </a:gdLst>
                              <a:ahLst/>
                              <a:cxnLst>
                                <a:cxn ang="0">
                                  <a:pos x="T0" y="T1"/>
                                </a:cxn>
                                <a:cxn ang="0">
                                  <a:pos x="T2" y="T3"/>
                                </a:cxn>
                                <a:cxn ang="0">
                                  <a:pos x="T4" y="T5"/>
                                </a:cxn>
                                <a:cxn ang="0">
                                  <a:pos x="T6" y="T7"/>
                                </a:cxn>
                                <a:cxn ang="0">
                                  <a:pos x="T8" y="T9"/>
                                </a:cxn>
                              </a:cxnLst>
                              <a:rect l="0" t="0" r="r" b="b"/>
                              <a:pathLst>
                                <a:path w="331" h="328">
                                  <a:moveTo>
                                    <a:pt x="317" y="0"/>
                                  </a:moveTo>
                                  <a:lnTo>
                                    <a:pt x="0" y="314"/>
                                  </a:lnTo>
                                  <a:lnTo>
                                    <a:pt x="0" y="328"/>
                                  </a:lnTo>
                                  <a:lnTo>
                                    <a:pt x="331" y="0"/>
                                  </a:lnTo>
                                  <a:lnTo>
                                    <a:pt x="317" y="0"/>
                                  </a:lnTo>
                                  <a:close/>
                                </a:path>
                              </a:pathLst>
                            </a:custGeom>
                            <a:solidFill>
                              <a:srgbClr val="6366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6" name="Freeform 2980"/>
                          <wps:cNvSpPr>
                            <a:spLocks/>
                          </wps:cNvSpPr>
                          <wps:spPr bwMode="auto">
                            <a:xfrm>
                              <a:off x="7876" y="4162"/>
                              <a:ext cx="345" cy="343"/>
                            </a:xfrm>
                            <a:custGeom>
                              <a:avLst/>
                              <a:gdLst>
                                <a:gd name="T0" fmla="*/ 331 w 345"/>
                                <a:gd name="T1" fmla="*/ 0 h 343"/>
                                <a:gd name="T2" fmla="*/ 0 w 345"/>
                                <a:gd name="T3" fmla="*/ 328 h 343"/>
                                <a:gd name="T4" fmla="*/ 0 w 345"/>
                                <a:gd name="T5" fmla="*/ 343 h 343"/>
                                <a:gd name="T6" fmla="*/ 345 w 345"/>
                                <a:gd name="T7" fmla="*/ 0 h 343"/>
                                <a:gd name="T8" fmla="*/ 331 w 345"/>
                                <a:gd name="T9" fmla="*/ 0 h 343"/>
                              </a:gdLst>
                              <a:ahLst/>
                              <a:cxnLst>
                                <a:cxn ang="0">
                                  <a:pos x="T0" y="T1"/>
                                </a:cxn>
                                <a:cxn ang="0">
                                  <a:pos x="T2" y="T3"/>
                                </a:cxn>
                                <a:cxn ang="0">
                                  <a:pos x="T4" y="T5"/>
                                </a:cxn>
                                <a:cxn ang="0">
                                  <a:pos x="T6" y="T7"/>
                                </a:cxn>
                                <a:cxn ang="0">
                                  <a:pos x="T8" y="T9"/>
                                </a:cxn>
                              </a:cxnLst>
                              <a:rect l="0" t="0" r="r" b="b"/>
                              <a:pathLst>
                                <a:path w="345" h="343">
                                  <a:moveTo>
                                    <a:pt x="331" y="0"/>
                                  </a:moveTo>
                                  <a:lnTo>
                                    <a:pt x="0" y="328"/>
                                  </a:lnTo>
                                  <a:lnTo>
                                    <a:pt x="0" y="343"/>
                                  </a:lnTo>
                                  <a:lnTo>
                                    <a:pt x="345" y="0"/>
                                  </a:lnTo>
                                  <a:lnTo>
                                    <a:pt x="331" y="0"/>
                                  </a:lnTo>
                                  <a:close/>
                                </a:path>
                              </a:pathLst>
                            </a:custGeom>
                            <a:solidFill>
                              <a:srgbClr val="6669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7" name="Freeform 2981"/>
                          <wps:cNvSpPr>
                            <a:spLocks/>
                          </wps:cNvSpPr>
                          <wps:spPr bwMode="auto">
                            <a:xfrm>
                              <a:off x="7876" y="4162"/>
                              <a:ext cx="359" cy="357"/>
                            </a:xfrm>
                            <a:custGeom>
                              <a:avLst/>
                              <a:gdLst>
                                <a:gd name="T0" fmla="*/ 345 w 359"/>
                                <a:gd name="T1" fmla="*/ 0 h 357"/>
                                <a:gd name="T2" fmla="*/ 0 w 359"/>
                                <a:gd name="T3" fmla="*/ 343 h 357"/>
                                <a:gd name="T4" fmla="*/ 0 w 359"/>
                                <a:gd name="T5" fmla="*/ 357 h 357"/>
                                <a:gd name="T6" fmla="*/ 359 w 359"/>
                                <a:gd name="T7" fmla="*/ 1 h 357"/>
                                <a:gd name="T8" fmla="*/ 345 w 359"/>
                                <a:gd name="T9" fmla="*/ 0 h 357"/>
                              </a:gdLst>
                              <a:ahLst/>
                              <a:cxnLst>
                                <a:cxn ang="0">
                                  <a:pos x="T0" y="T1"/>
                                </a:cxn>
                                <a:cxn ang="0">
                                  <a:pos x="T2" y="T3"/>
                                </a:cxn>
                                <a:cxn ang="0">
                                  <a:pos x="T4" y="T5"/>
                                </a:cxn>
                                <a:cxn ang="0">
                                  <a:pos x="T6" y="T7"/>
                                </a:cxn>
                                <a:cxn ang="0">
                                  <a:pos x="T8" y="T9"/>
                                </a:cxn>
                              </a:cxnLst>
                              <a:rect l="0" t="0" r="r" b="b"/>
                              <a:pathLst>
                                <a:path w="359" h="357">
                                  <a:moveTo>
                                    <a:pt x="345" y="0"/>
                                  </a:moveTo>
                                  <a:lnTo>
                                    <a:pt x="0" y="343"/>
                                  </a:lnTo>
                                  <a:lnTo>
                                    <a:pt x="0" y="357"/>
                                  </a:lnTo>
                                  <a:lnTo>
                                    <a:pt x="359" y="1"/>
                                  </a:lnTo>
                                  <a:lnTo>
                                    <a:pt x="345" y="0"/>
                                  </a:lnTo>
                                  <a:close/>
                                </a:path>
                              </a:pathLst>
                            </a:custGeom>
                            <a:solidFill>
                              <a:srgbClr val="6A6C7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8" name="Freeform 2982"/>
                          <wps:cNvSpPr>
                            <a:spLocks/>
                          </wps:cNvSpPr>
                          <wps:spPr bwMode="auto">
                            <a:xfrm>
                              <a:off x="7876" y="4163"/>
                              <a:ext cx="373" cy="370"/>
                            </a:xfrm>
                            <a:custGeom>
                              <a:avLst/>
                              <a:gdLst>
                                <a:gd name="T0" fmla="*/ 359 w 373"/>
                                <a:gd name="T1" fmla="*/ 0 h 370"/>
                                <a:gd name="T2" fmla="*/ 0 w 373"/>
                                <a:gd name="T3" fmla="*/ 356 h 370"/>
                                <a:gd name="T4" fmla="*/ 0 w 373"/>
                                <a:gd name="T5" fmla="*/ 370 h 370"/>
                                <a:gd name="T6" fmla="*/ 373 w 373"/>
                                <a:gd name="T7" fmla="*/ 0 h 370"/>
                                <a:gd name="T8" fmla="*/ 359 w 373"/>
                                <a:gd name="T9" fmla="*/ 0 h 370"/>
                              </a:gdLst>
                              <a:ahLst/>
                              <a:cxnLst>
                                <a:cxn ang="0">
                                  <a:pos x="T0" y="T1"/>
                                </a:cxn>
                                <a:cxn ang="0">
                                  <a:pos x="T2" y="T3"/>
                                </a:cxn>
                                <a:cxn ang="0">
                                  <a:pos x="T4" y="T5"/>
                                </a:cxn>
                                <a:cxn ang="0">
                                  <a:pos x="T6" y="T7"/>
                                </a:cxn>
                                <a:cxn ang="0">
                                  <a:pos x="T8" y="T9"/>
                                </a:cxn>
                              </a:cxnLst>
                              <a:rect l="0" t="0" r="r" b="b"/>
                              <a:pathLst>
                                <a:path w="373" h="370">
                                  <a:moveTo>
                                    <a:pt x="359" y="0"/>
                                  </a:moveTo>
                                  <a:lnTo>
                                    <a:pt x="0" y="356"/>
                                  </a:lnTo>
                                  <a:lnTo>
                                    <a:pt x="0" y="370"/>
                                  </a:lnTo>
                                  <a:lnTo>
                                    <a:pt x="373" y="0"/>
                                  </a:lnTo>
                                  <a:lnTo>
                                    <a:pt x="359" y="0"/>
                                  </a:lnTo>
                                  <a:close/>
                                </a:path>
                              </a:pathLst>
                            </a:custGeom>
                            <a:solidFill>
                              <a:srgbClr val="6B6E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9" name="Freeform 2983"/>
                          <wps:cNvSpPr>
                            <a:spLocks/>
                          </wps:cNvSpPr>
                          <wps:spPr bwMode="auto">
                            <a:xfrm>
                              <a:off x="7876" y="4163"/>
                              <a:ext cx="387" cy="386"/>
                            </a:xfrm>
                            <a:custGeom>
                              <a:avLst/>
                              <a:gdLst>
                                <a:gd name="T0" fmla="*/ 373 w 387"/>
                                <a:gd name="T1" fmla="*/ 0 h 386"/>
                                <a:gd name="T2" fmla="*/ 0 w 387"/>
                                <a:gd name="T3" fmla="*/ 370 h 386"/>
                                <a:gd name="T4" fmla="*/ 0 w 387"/>
                                <a:gd name="T5" fmla="*/ 386 h 386"/>
                                <a:gd name="T6" fmla="*/ 387 w 387"/>
                                <a:gd name="T7" fmla="*/ 1 h 386"/>
                                <a:gd name="T8" fmla="*/ 373 w 387"/>
                                <a:gd name="T9" fmla="*/ 0 h 386"/>
                              </a:gdLst>
                              <a:ahLst/>
                              <a:cxnLst>
                                <a:cxn ang="0">
                                  <a:pos x="T0" y="T1"/>
                                </a:cxn>
                                <a:cxn ang="0">
                                  <a:pos x="T2" y="T3"/>
                                </a:cxn>
                                <a:cxn ang="0">
                                  <a:pos x="T4" y="T5"/>
                                </a:cxn>
                                <a:cxn ang="0">
                                  <a:pos x="T6" y="T7"/>
                                </a:cxn>
                                <a:cxn ang="0">
                                  <a:pos x="T8" y="T9"/>
                                </a:cxn>
                              </a:cxnLst>
                              <a:rect l="0" t="0" r="r" b="b"/>
                              <a:pathLst>
                                <a:path w="387" h="386">
                                  <a:moveTo>
                                    <a:pt x="373" y="0"/>
                                  </a:moveTo>
                                  <a:lnTo>
                                    <a:pt x="0" y="370"/>
                                  </a:lnTo>
                                  <a:lnTo>
                                    <a:pt x="0" y="386"/>
                                  </a:lnTo>
                                  <a:lnTo>
                                    <a:pt x="387" y="1"/>
                                  </a:lnTo>
                                  <a:lnTo>
                                    <a:pt x="373" y="0"/>
                                  </a:lnTo>
                                  <a:close/>
                                </a:path>
                              </a:pathLst>
                            </a:custGeom>
                            <a:solidFill>
                              <a:srgbClr val="6E717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0" name="Freeform 2984"/>
                          <wps:cNvSpPr>
                            <a:spLocks/>
                          </wps:cNvSpPr>
                          <wps:spPr bwMode="auto">
                            <a:xfrm>
                              <a:off x="7876" y="4164"/>
                              <a:ext cx="401" cy="399"/>
                            </a:xfrm>
                            <a:custGeom>
                              <a:avLst/>
                              <a:gdLst>
                                <a:gd name="T0" fmla="*/ 387 w 401"/>
                                <a:gd name="T1" fmla="*/ 0 h 399"/>
                                <a:gd name="T2" fmla="*/ 0 w 401"/>
                                <a:gd name="T3" fmla="*/ 385 h 399"/>
                                <a:gd name="T4" fmla="*/ 0 w 401"/>
                                <a:gd name="T5" fmla="*/ 399 h 399"/>
                                <a:gd name="T6" fmla="*/ 401 w 401"/>
                                <a:gd name="T7" fmla="*/ 0 h 399"/>
                                <a:gd name="T8" fmla="*/ 387 w 401"/>
                                <a:gd name="T9" fmla="*/ 0 h 399"/>
                              </a:gdLst>
                              <a:ahLst/>
                              <a:cxnLst>
                                <a:cxn ang="0">
                                  <a:pos x="T0" y="T1"/>
                                </a:cxn>
                                <a:cxn ang="0">
                                  <a:pos x="T2" y="T3"/>
                                </a:cxn>
                                <a:cxn ang="0">
                                  <a:pos x="T4" y="T5"/>
                                </a:cxn>
                                <a:cxn ang="0">
                                  <a:pos x="T6" y="T7"/>
                                </a:cxn>
                                <a:cxn ang="0">
                                  <a:pos x="T8" y="T9"/>
                                </a:cxn>
                              </a:cxnLst>
                              <a:rect l="0" t="0" r="r" b="b"/>
                              <a:pathLst>
                                <a:path w="401" h="399">
                                  <a:moveTo>
                                    <a:pt x="387" y="0"/>
                                  </a:moveTo>
                                  <a:lnTo>
                                    <a:pt x="0" y="385"/>
                                  </a:lnTo>
                                  <a:lnTo>
                                    <a:pt x="0" y="399"/>
                                  </a:lnTo>
                                  <a:lnTo>
                                    <a:pt x="401" y="0"/>
                                  </a:lnTo>
                                  <a:lnTo>
                                    <a:pt x="387" y="0"/>
                                  </a:lnTo>
                                  <a:close/>
                                </a:path>
                              </a:pathLst>
                            </a:custGeom>
                            <a:solidFill>
                              <a:srgbClr val="7174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1" name="Freeform 2985"/>
                          <wps:cNvSpPr>
                            <a:spLocks/>
                          </wps:cNvSpPr>
                          <wps:spPr bwMode="auto">
                            <a:xfrm>
                              <a:off x="7876" y="4164"/>
                              <a:ext cx="415" cy="413"/>
                            </a:xfrm>
                            <a:custGeom>
                              <a:avLst/>
                              <a:gdLst>
                                <a:gd name="T0" fmla="*/ 401 w 415"/>
                                <a:gd name="T1" fmla="*/ 0 h 413"/>
                                <a:gd name="T2" fmla="*/ 0 w 415"/>
                                <a:gd name="T3" fmla="*/ 399 h 413"/>
                                <a:gd name="T4" fmla="*/ 0 w 415"/>
                                <a:gd name="T5" fmla="*/ 413 h 413"/>
                                <a:gd name="T6" fmla="*/ 415 w 415"/>
                                <a:gd name="T7" fmla="*/ 0 h 413"/>
                                <a:gd name="T8" fmla="*/ 401 w 415"/>
                                <a:gd name="T9" fmla="*/ 0 h 413"/>
                              </a:gdLst>
                              <a:ahLst/>
                              <a:cxnLst>
                                <a:cxn ang="0">
                                  <a:pos x="T0" y="T1"/>
                                </a:cxn>
                                <a:cxn ang="0">
                                  <a:pos x="T2" y="T3"/>
                                </a:cxn>
                                <a:cxn ang="0">
                                  <a:pos x="T4" y="T5"/>
                                </a:cxn>
                                <a:cxn ang="0">
                                  <a:pos x="T6" y="T7"/>
                                </a:cxn>
                                <a:cxn ang="0">
                                  <a:pos x="T8" y="T9"/>
                                </a:cxn>
                              </a:cxnLst>
                              <a:rect l="0" t="0" r="r" b="b"/>
                              <a:pathLst>
                                <a:path w="415" h="413">
                                  <a:moveTo>
                                    <a:pt x="401" y="0"/>
                                  </a:moveTo>
                                  <a:lnTo>
                                    <a:pt x="0" y="399"/>
                                  </a:lnTo>
                                  <a:lnTo>
                                    <a:pt x="0" y="413"/>
                                  </a:lnTo>
                                  <a:lnTo>
                                    <a:pt x="415" y="0"/>
                                  </a:lnTo>
                                  <a:lnTo>
                                    <a:pt x="401" y="0"/>
                                  </a:lnTo>
                                  <a:close/>
                                </a:path>
                              </a:pathLst>
                            </a:custGeom>
                            <a:solidFill>
                              <a:srgbClr val="7376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2" name="Freeform 2986"/>
                          <wps:cNvSpPr>
                            <a:spLocks/>
                          </wps:cNvSpPr>
                          <wps:spPr bwMode="auto">
                            <a:xfrm>
                              <a:off x="7876" y="4164"/>
                              <a:ext cx="429" cy="428"/>
                            </a:xfrm>
                            <a:custGeom>
                              <a:avLst/>
                              <a:gdLst>
                                <a:gd name="T0" fmla="*/ 415 w 429"/>
                                <a:gd name="T1" fmla="*/ 0 h 428"/>
                                <a:gd name="T2" fmla="*/ 0 w 429"/>
                                <a:gd name="T3" fmla="*/ 413 h 428"/>
                                <a:gd name="T4" fmla="*/ 0 w 429"/>
                                <a:gd name="T5" fmla="*/ 428 h 428"/>
                                <a:gd name="T6" fmla="*/ 429 w 429"/>
                                <a:gd name="T7" fmla="*/ 2 h 428"/>
                                <a:gd name="T8" fmla="*/ 415 w 429"/>
                                <a:gd name="T9" fmla="*/ 0 h 428"/>
                              </a:gdLst>
                              <a:ahLst/>
                              <a:cxnLst>
                                <a:cxn ang="0">
                                  <a:pos x="T0" y="T1"/>
                                </a:cxn>
                                <a:cxn ang="0">
                                  <a:pos x="T2" y="T3"/>
                                </a:cxn>
                                <a:cxn ang="0">
                                  <a:pos x="T4" y="T5"/>
                                </a:cxn>
                                <a:cxn ang="0">
                                  <a:pos x="T6" y="T7"/>
                                </a:cxn>
                                <a:cxn ang="0">
                                  <a:pos x="T8" y="T9"/>
                                </a:cxn>
                              </a:cxnLst>
                              <a:rect l="0" t="0" r="r" b="b"/>
                              <a:pathLst>
                                <a:path w="429" h="428">
                                  <a:moveTo>
                                    <a:pt x="415" y="0"/>
                                  </a:moveTo>
                                  <a:lnTo>
                                    <a:pt x="0" y="413"/>
                                  </a:lnTo>
                                  <a:lnTo>
                                    <a:pt x="0" y="428"/>
                                  </a:lnTo>
                                  <a:lnTo>
                                    <a:pt x="429" y="2"/>
                                  </a:lnTo>
                                  <a:lnTo>
                                    <a:pt x="415" y="0"/>
                                  </a:lnTo>
                                  <a:close/>
                                </a:path>
                              </a:pathLst>
                            </a:custGeom>
                            <a:solidFill>
                              <a:srgbClr val="76798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3" name="Freeform 2987"/>
                          <wps:cNvSpPr>
                            <a:spLocks/>
                          </wps:cNvSpPr>
                          <wps:spPr bwMode="auto">
                            <a:xfrm>
                              <a:off x="7876" y="4166"/>
                              <a:ext cx="443" cy="427"/>
                            </a:xfrm>
                            <a:custGeom>
                              <a:avLst/>
                              <a:gdLst>
                                <a:gd name="T0" fmla="*/ 443 w 443"/>
                                <a:gd name="T1" fmla="*/ 0 h 427"/>
                                <a:gd name="T2" fmla="*/ 429 w 443"/>
                                <a:gd name="T3" fmla="*/ 0 h 427"/>
                                <a:gd name="T4" fmla="*/ 0 w 443"/>
                                <a:gd name="T5" fmla="*/ 426 h 427"/>
                                <a:gd name="T6" fmla="*/ 0 w 443"/>
                                <a:gd name="T7" fmla="*/ 427 h 427"/>
                                <a:gd name="T8" fmla="*/ 14 w 443"/>
                                <a:gd name="T9" fmla="*/ 426 h 427"/>
                                <a:gd name="T10" fmla="*/ 443 w 443"/>
                                <a:gd name="T11" fmla="*/ 0 h 427"/>
                              </a:gdLst>
                              <a:ahLst/>
                              <a:cxnLst>
                                <a:cxn ang="0">
                                  <a:pos x="T0" y="T1"/>
                                </a:cxn>
                                <a:cxn ang="0">
                                  <a:pos x="T2" y="T3"/>
                                </a:cxn>
                                <a:cxn ang="0">
                                  <a:pos x="T4" y="T5"/>
                                </a:cxn>
                                <a:cxn ang="0">
                                  <a:pos x="T6" y="T7"/>
                                </a:cxn>
                                <a:cxn ang="0">
                                  <a:pos x="T8" y="T9"/>
                                </a:cxn>
                                <a:cxn ang="0">
                                  <a:pos x="T10" y="T11"/>
                                </a:cxn>
                              </a:cxnLst>
                              <a:rect l="0" t="0" r="r" b="b"/>
                              <a:pathLst>
                                <a:path w="443" h="427">
                                  <a:moveTo>
                                    <a:pt x="443" y="0"/>
                                  </a:moveTo>
                                  <a:lnTo>
                                    <a:pt x="429" y="0"/>
                                  </a:lnTo>
                                  <a:lnTo>
                                    <a:pt x="0" y="426"/>
                                  </a:lnTo>
                                  <a:lnTo>
                                    <a:pt x="0" y="427"/>
                                  </a:lnTo>
                                  <a:lnTo>
                                    <a:pt x="14" y="426"/>
                                  </a:lnTo>
                                  <a:lnTo>
                                    <a:pt x="443" y="0"/>
                                  </a:lnTo>
                                  <a:close/>
                                </a:path>
                              </a:pathLst>
                            </a:custGeom>
                            <a:solidFill>
                              <a:srgbClr val="797C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4" name="Freeform 2988"/>
                          <wps:cNvSpPr>
                            <a:spLocks/>
                          </wps:cNvSpPr>
                          <wps:spPr bwMode="auto">
                            <a:xfrm>
                              <a:off x="7890" y="4166"/>
                              <a:ext cx="444" cy="426"/>
                            </a:xfrm>
                            <a:custGeom>
                              <a:avLst/>
                              <a:gdLst>
                                <a:gd name="T0" fmla="*/ 16 w 444"/>
                                <a:gd name="T1" fmla="*/ 426 h 426"/>
                                <a:gd name="T2" fmla="*/ 444 w 444"/>
                                <a:gd name="T3" fmla="*/ 1 h 426"/>
                                <a:gd name="T4" fmla="*/ 429 w 444"/>
                                <a:gd name="T5" fmla="*/ 0 h 426"/>
                                <a:gd name="T6" fmla="*/ 0 w 444"/>
                                <a:gd name="T7" fmla="*/ 426 h 426"/>
                                <a:gd name="T8" fmla="*/ 16 w 444"/>
                                <a:gd name="T9" fmla="*/ 426 h 426"/>
                              </a:gdLst>
                              <a:ahLst/>
                              <a:cxnLst>
                                <a:cxn ang="0">
                                  <a:pos x="T0" y="T1"/>
                                </a:cxn>
                                <a:cxn ang="0">
                                  <a:pos x="T2" y="T3"/>
                                </a:cxn>
                                <a:cxn ang="0">
                                  <a:pos x="T4" y="T5"/>
                                </a:cxn>
                                <a:cxn ang="0">
                                  <a:pos x="T6" y="T7"/>
                                </a:cxn>
                                <a:cxn ang="0">
                                  <a:pos x="T8" y="T9"/>
                                </a:cxn>
                              </a:cxnLst>
                              <a:rect l="0" t="0" r="r" b="b"/>
                              <a:pathLst>
                                <a:path w="444" h="426">
                                  <a:moveTo>
                                    <a:pt x="16" y="426"/>
                                  </a:moveTo>
                                  <a:lnTo>
                                    <a:pt x="444" y="1"/>
                                  </a:lnTo>
                                  <a:lnTo>
                                    <a:pt x="429" y="0"/>
                                  </a:lnTo>
                                  <a:lnTo>
                                    <a:pt x="0" y="426"/>
                                  </a:lnTo>
                                  <a:lnTo>
                                    <a:pt x="16" y="426"/>
                                  </a:lnTo>
                                  <a:close/>
                                </a:path>
                              </a:pathLst>
                            </a:custGeom>
                            <a:solidFill>
                              <a:srgbClr val="7B7E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5" name="Freeform 2989"/>
                          <wps:cNvSpPr>
                            <a:spLocks/>
                          </wps:cNvSpPr>
                          <wps:spPr bwMode="auto">
                            <a:xfrm>
                              <a:off x="7906" y="4167"/>
                              <a:ext cx="443" cy="425"/>
                            </a:xfrm>
                            <a:custGeom>
                              <a:avLst/>
                              <a:gdLst>
                                <a:gd name="T0" fmla="*/ 14 w 443"/>
                                <a:gd name="T1" fmla="*/ 425 h 425"/>
                                <a:gd name="T2" fmla="*/ 443 w 443"/>
                                <a:gd name="T3" fmla="*/ 0 h 425"/>
                                <a:gd name="T4" fmla="*/ 428 w 443"/>
                                <a:gd name="T5" fmla="*/ 0 h 425"/>
                                <a:gd name="T6" fmla="*/ 0 w 443"/>
                                <a:gd name="T7" fmla="*/ 425 h 425"/>
                                <a:gd name="T8" fmla="*/ 14 w 443"/>
                                <a:gd name="T9" fmla="*/ 425 h 425"/>
                              </a:gdLst>
                              <a:ahLst/>
                              <a:cxnLst>
                                <a:cxn ang="0">
                                  <a:pos x="T0" y="T1"/>
                                </a:cxn>
                                <a:cxn ang="0">
                                  <a:pos x="T2" y="T3"/>
                                </a:cxn>
                                <a:cxn ang="0">
                                  <a:pos x="T4" y="T5"/>
                                </a:cxn>
                                <a:cxn ang="0">
                                  <a:pos x="T6" y="T7"/>
                                </a:cxn>
                                <a:cxn ang="0">
                                  <a:pos x="T8" y="T9"/>
                                </a:cxn>
                              </a:cxnLst>
                              <a:rect l="0" t="0" r="r" b="b"/>
                              <a:pathLst>
                                <a:path w="443" h="425">
                                  <a:moveTo>
                                    <a:pt x="14" y="425"/>
                                  </a:moveTo>
                                  <a:lnTo>
                                    <a:pt x="443" y="0"/>
                                  </a:lnTo>
                                  <a:lnTo>
                                    <a:pt x="428" y="0"/>
                                  </a:lnTo>
                                  <a:lnTo>
                                    <a:pt x="0" y="425"/>
                                  </a:lnTo>
                                  <a:lnTo>
                                    <a:pt x="14" y="425"/>
                                  </a:lnTo>
                                  <a:close/>
                                </a:path>
                              </a:pathLst>
                            </a:custGeom>
                            <a:solidFill>
                              <a:srgbClr val="7E81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6" name="Freeform 2990"/>
                          <wps:cNvSpPr>
                            <a:spLocks/>
                          </wps:cNvSpPr>
                          <wps:spPr bwMode="auto">
                            <a:xfrm>
                              <a:off x="7920" y="4167"/>
                              <a:ext cx="443" cy="425"/>
                            </a:xfrm>
                            <a:custGeom>
                              <a:avLst/>
                              <a:gdLst>
                                <a:gd name="T0" fmla="*/ 15 w 443"/>
                                <a:gd name="T1" fmla="*/ 424 h 425"/>
                                <a:gd name="T2" fmla="*/ 443 w 443"/>
                                <a:gd name="T3" fmla="*/ 0 h 425"/>
                                <a:gd name="T4" fmla="*/ 429 w 443"/>
                                <a:gd name="T5" fmla="*/ 0 h 425"/>
                                <a:gd name="T6" fmla="*/ 0 w 443"/>
                                <a:gd name="T7" fmla="*/ 425 h 425"/>
                                <a:gd name="T8" fmla="*/ 15 w 443"/>
                                <a:gd name="T9" fmla="*/ 424 h 425"/>
                              </a:gdLst>
                              <a:ahLst/>
                              <a:cxnLst>
                                <a:cxn ang="0">
                                  <a:pos x="T0" y="T1"/>
                                </a:cxn>
                                <a:cxn ang="0">
                                  <a:pos x="T2" y="T3"/>
                                </a:cxn>
                                <a:cxn ang="0">
                                  <a:pos x="T4" y="T5"/>
                                </a:cxn>
                                <a:cxn ang="0">
                                  <a:pos x="T6" y="T7"/>
                                </a:cxn>
                                <a:cxn ang="0">
                                  <a:pos x="T8" y="T9"/>
                                </a:cxn>
                              </a:cxnLst>
                              <a:rect l="0" t="0" r="r" b="b"/>
                              <a:pathLst>
                                <a:path w="443" h="425">
                                  <a:moveTo>
                                    <a:pt x="15" y="424"/>
                                  </a:moveTo>
                                  <a:lnTo>
                                    <a:pt x="443" y="0"/>
                                  </a:lnTo>
                                  <a:lnTo>
                                    <a:pt x="429" y="0"/>
                                  </a:lnTo>
                                  <a:lnTo>
                                    <a:pt x="0" y="425"/>
                                  </a:lnTo>
                                  <a:lnTo>
                                    <a:pt x="15" y="424"/>
                                  </a:lnTo>
                                  <a:close/>
                                </a:path>
                              </a:pathLst>
                            </a:custGeom>
                            <a:solidFill>
                              <a:srgbClr val="8184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7" name="Freeform 2991"/>
                          <wps:cNvSpPr>
                            <a:spLocks/>
                          </wps:cNvSpPr>
                          <wps:spPr bwMode="auto">
                            <a:xfrm>
                              <a:off x="7935" y="4167"/>
                              <a:ext cx="442" cy="424"/>
                            </a:xfrm>
                            <a:custGeom>
                              <a:avLst/>
                              <a:gdLst>
                                <a:gd name="T0" fmla="*/ 15 w 442"/>
                                <a:gd name="T1" fmla="*/ 424 h 424"/>
                                <a:gd name="T2" fmla="*/ 442 w 442"/>
                                <a:gd name="T3" fmla="*/ 1 h 424"/>
                                <a:gd name="T4" fmla="*/ 428 w 442"/>
                                <a:gd name="T5" fmla="*/ 0 h 424"/>
                                <a:gd name="T6" fmla="*/ 0 w 442"/>
                                <a:gd name="T7" fmla="*/ 424 h 424"/>
                                <a:gd name="T8" fmla="*/ 15 w 442"/>
                                <a:gd name="T9" fmla="*/ 424 h 424"/>
                              </a:gdLst>
                              <a:ahLst/>
                              <a:cxnLst>
                                <a:cxn ang="0">
                                  <a:pos x="T0" y="T1"/>
                                </a:cxn>
                                <a:cxn ang="0">
                                  <a:pos x="T2" y="T3"/>
                                </a:cxn>
                                <a:cxn ang="0">
                                  <a:pos x="T4" y="T5"/>
                                </a:cxn>
                                <a:cxn ang="0">
                                  <a:pos x="T6" y="T7"/>
                                </a:cxn>
                                <a:cxn ang="0">
                                  <a:pos x="T8" y="T9"/>
                                </a:cxn>
                              </a:cxnLst>
                              <a:rect l="0" t="0" r="r" b="b"/>
                              <a:pathLst>
                                <a:path w="442" h="424">
                                  <a:moveTo>
                                    <a:pt x="15" y="424"/>
                                  </a:moveTo>
                                  <a:lnTo>
                                    <a:pt x="442" y="1"/>
                                  </a:lnTo>
                                  <a:lnTo>
                                    <a:pt x="428" y="0"/>
                                  </a:lnTo>
                                  <a:lnTo>
                                    <a:pt x="0" y="424"/>
                                  </a:lnTo>
                                  <a:lnTo>
                                    <a:pt x="15" y="424"/>
                                  </a:lnTo>
                                  <a:close/>
                                </a:path>
                              </a:pathLst>
                            </a:custGeom>
                            <a:solidFill>
                              <a:srgbClr val="838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8" name="Freeform 2992"/>
                          <wps:cNvSpPr>
                            <a:spLocks/>
                          </wps:cNvSpPr>
                          <wps:spPr bwMode="auto">
                            <a:xfrm>
                              <a:off x="7950" y="4168"/>
                              <a:ext cx="441" cy="423"/>
                            </a:xfrm>
                            <a:custGeom>
                              <a:avLst/>
                              <a:gdLst>
                                <a:gd name="T0" fmla="*/ 15 w 441"/>
                                <a:gd name="T1" fmla="*/ 421 h 423"/>
                                <a:gd name="T2" fmla="*/ 441 w 441"/>
                                <a:gd name="T3" fmla="*/ 0 h 423"/>
                                <a:gd name="T4" fmla="*/ 427 w 441"/>
                                <a:gd name="T5" fmla="*/ 0 h 423"/>
                                <a:gd name="T6" fmla="*/ 0 w 441"/>
                                <a:gd name="T7" fmla="*/ 423 h 423"/>
                                <a:gd name="T8" fmla="*/ 15 w 441"/>
                                <a:gd name="T9" fmla="*/ 421 h 423"/>
                              </a:gdLst>
                              <a:ahLst/>
                              <a:cxnLst>
                                <a:cxn ang="0">
                                  <a:pos x="T0" y="T1"/>
                                </a:cxn>
                                <a:cxn ang="0">
                                  <a:pos x="T2" y="T3"/>
                                </a:cxn>
                                <a:cxn ang="0">
                                  <a:pos x="T4" y="T5"/>
                                </a:cxn>
                                <a:cxn ang="0">
                                  <a:pos x="T6" y="T7"/>
                                </a:cxn>
                                <a:cxn ang="0">
                                  <a:pos x="T8" y="T9"/>
                                </a:cxn>
                              </a:cxnLst>
                              <a:rect l="0" t="0" r="r" b="b"/>
                              <a:pathLst>
                                <a:path w="441" h="423">
                                  <a:moveTo>
                                    <a:pt x="15" y="421"/>
                                  </a:moveTo>
                                  <a:lnTo>
                                    <a:pt x="441" y="0"/>
                                  </a:lnTo>
                                  <a:lnTo>
                                    <a:pt x="427" y="0"/>
                                  </a:lnTo>
                                  <a:lnTo>
                                    <a:pt x="0" y="423"/>
                                  </a:lnTo>
                                  <a:lnTo>
                                    <a:pt x="15" y="421"/>
                                  </a:lnTo>
                                  <a:close/>
                                </a:path>
                              </a:pathLst>
                            </a:custGeom>
                            <a:solidFill>
                              <a:srgbClr val="86899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9" name="Freeform 2993"/>
                          <wps:cNvSpPr>
                            <a:spLocks/>
                          </wps:cNvSpPr>
                          <wps:spPr bwMode="auto">
                            <a:xfrm>
                              <a:off x="7965" y="4168"/>
                              <a:ext cx="440" cy="421"/>
                            </a:xfrm>
                            <a:custGeom>
                              <a:avLst/>
                              <a:gdLst>
                                <a:gd name="T0" fmla="*/ 16 w 440"/>
                                <a:gd name="T1" fmla="*/ 421 h 421"/>
                                <a:gd name="T2" fmla="*/ 440 w 440"/>
                                <a:gd name="T3" fmla="*/ 0 h 421"/>
                                <a:gd name="T4" fmla="*/ 426 w 440"/>
                                <a:gd name="T5" fmla="*/ 0 h 421"/>
                                <a:gd name="T6" fmla="*/ 0 w 440"/>
                                <a:gd name="T7" fmla="*/ 421 h 421"/>
                                <a:gd name="T8" fmla="*/ 16 w 440"/>
                                <a:gd name="T9" fmla="*/ 421 h 421"/>
                              </a:gdLst>
                              <a:ahLst/>
                              <a:cxnLst>
                                <a:cxn ang="0">
                                  <a:pos x="T0" y="T1"/>
                                </a:cxn>
                                <a:cxn ang="0">
                                  <a:pos x="T2" y="T3"/>
                                </a:cxn>
                                <a:cxn ang="0">
                                  <a:pos x="T4" y="T5"/>
                                </a:cxn>
                                <a:cxn ang="0">
                                  <a:pos x="T6" y="T7"/>
                                </a:cxn>
                                <a:cxn ang="0">
                                  <a:pos x="T8" y="T9"/>
                                </a:cxn>
                              </a:cxnLst>
                              <a:rect l="0" t="0" r="r" b="b"/>
                              <a:pathLst>
                                <a:path w="440" h="421">
                                  <a:moveTo>
                                    <a:pt x="16" y="421"/>
                                  </a:moveTo>
                                  <a:lnTo>
                                    <a:pt x="440" y="0"/>
                                  </a:lnTo>
                                  <a:lnTo>
                                    <a:pt x="426" y="0"/>
                                  </a:lnTo>
                                  <a:lnTo>
                                    <a:pt x="0" y="421"/>
                                  </a:lnTo>
                                  <a:lnTo>
                                    <a:pt x="16" y="421"/>
                                  </a:lnTo>
                                  <a:close/>
                                </a:path>
                              </a:pathLst>
                            </a:custGeom>
                            <a:solidFill>
                              <a:srgbClr val="898C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0" name="Freeform 2994"/>
                          <wps:cNvSpPr>
                            <a:spLocks/>
                          </wps:cNvSpPr>
                          <wps:spPr bwMode="auto">
                            <a:xfrm>
                              <a:off x="7981" y="4168"/>
                              <a:ext cx="438" cy="421"/>
                            </a:xfrm>
                            <a:custGeom>
                              <a:avLst/>
                              <a:gdLst>
                                <a:gd name="T0" fmla="*/ 15 w 438"/>
                                <a:gd name="T1" fmla="*/ 420 h 421"/>
                                <a:gd name="T2" fmla="*/ 438 w 438"/>
                                <a:gd name="T3" fmla="*/ 1 h 421"/>
                                <a:gd name="T4" fmla="*/ 424 w 438"/>
                                <a:gd name="T5" fmla="*/ 0 h 421"/>
                                <a:gd name="T6" fmla="*/ 0 w 438"/>
                                <a:gd name="T7" fmla="*/ 421 h 421"/>
                                <a:gd name="T8" fmla="*/ 15 w 438"/>
                                <a:gd name="T9" fmla="*/ 420 h 421"/>
                              </a:gdLst>
                              <a:ahLst/>
                              <a:cxnLst>
                                <a:cxn ang="0">
                                  <a:pos x="T0" y="T1"/>
                                </a:cxn>
                                <a:cxn ang="0">
                                  <a:pos x="T2" y="T3"/>
                                </a:cxn>
                                <a:cxn ang="0">
                                  <a:pos x="T4" y="T5"/>
                                </a:cxn>
                                <a:cxn ang="0">
                                  <a:pos x="T6" y="T7"/>
                                </a:cxn>
                                <a:cxn ang="0">
                                  <a:pos x="T8" y="T9"/>
                                </a:cxn>
                              </a:cxnLst>
                              <a:rect l="0" t="0" r="r" b="b"/>
                              <a:pathLst>
                                <a:path w="438" h="421">
                                  <a:moveTo>
                                    <a:pt x="15" y="420"/>
                                  </a:moveTo>
                                  <a:lnTo>
                                    <a:pt x="438" y="1"/>
                                  </a:lnTo>
                                  <a:lnTo>
                                    <a:pt x="424" y="0"/>
                                  </a:lnTo>
                                  <a:lnTo>
                                    <a:pt x="0" y="421"/>
                                  </a:lnTo>
                                  <a:lnTo>
                                    <a:pt x="15" y="420"/>
                                  </a:lnTo>
                                  <a:close/>
                                </a:path>
                              </a:pathLst>
                            </a:custGeom>
                            <a:solidFill>
                              <a:srgbClr val="8B8E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1" name="Freeform 2995"/>
                          <wps:cNvSpPr>
                            <a:spLocks/>
                          </wps:cNvSpPr>
                          <wps:spPr bwMode="auto">
                            <a:xfrm>
                              <a:off x="7996" y="4169"/>
                              <a:ext cx="452" cy="419"/>
                            </a:xfrm>
                            <a:custGeom>
                              <a:avLst/>
                              <a:gdLst>
                                <a:gd name="T0" fmla="*/ 31 w 452"/>
                                <a:gd name="T1" fmla="*/ 419 h 419"/>
                                <a:gd name="T2" fmla="*/ 452 w 452"/>
                                <a:gd name="T3" fmla="*/ 2 h 419"/>
                                <a:gd name="T4" fmla="*/ 423 w 452"/>
                                <a:gd name="T5" fmla="*/ 0 h 419"/>
                                <a:gd name="T6" fmla="*/ 0 w 452"/>
                                <a:gd name="T7" fmla="*/ 419 h 419"/>
                                <a:gd name="T8" fmla="*/ 31 w 452"/>
                                <a:gd name="T9" fmla="*/ 419 h 419"/>
                              </a:gdLst>
                              <a:ahLst/>
                              <a:cxnLst>
                                <a:cxn ang="0">
                                  <a:pos x="T0" y="T1"/>
                                </a:cxn>
                                <a:cxn ang="0">
                                  <a:pos x="T2" y="T3"/>
                                </a:cxn>
                                <a:cxn ang="0">
                                  <a:pos x="T4" y="T5"/>
                                </a:cxn>
                                <a:cxn ang="0">
                                  <a:pos x="T6" y="T7"/>
                                </a:cxn>
                                <a:cxn ang="0">
                                  <a:pos x="T8" y="T9"/>
                                </a:cxn>
                              </a:cxnLst>
                              <a:rect l="0" t="0" r="r" b="b"/>
                              <a:pathLst>
                                <a:path w="452" h="419">
                                  <a:moveTo>
                                    <a:pt x="31" y="419"/>
                                  </a:moveTo>
                                  <a:lnTo>
                                    <a:pt x="452" y="2"/>
                                  </a:lnTo>
                                  <a:lnTo>
                                    <a:pt x="423" y="0"/>
                                  </a:lnTo>
                                  <a:lnTo>
                                    <a:pt x="0" y="419"/>
                                  </a:lnTo>
                                  <a:lnTo>
                                    <a:pt x="31" y="419"/>
                                  </a:lnTo>
                                  <a:close/>
                                </a:path>
                              </a:pathLst>
                            </a:custGeom>
                            <a:solidFill>
                              <a:srgbClr val="8E91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2" name="Freeform 2996"/>
                          <wps:cNvSpPr>
                            <a:spLocks/>
                          </wps:cNvSpPr>
                          <wps:spPr bwMode="auto">
                            <a:xfrm>
                              <a:off x="8027" y="4171"/>
                              <a:ext cx="435" cy="417"/>
                            </a:xfrm>
                            <a:custGeom>
                              <a:avLst/>
                              <a:gdLst>
                                <a:gd name="T0" fmla="*/ 16 w 435"/>
                                <a:gd name="T1" fmla="*/ 416 h 417"/>
                                <a:gd name="T2" fmla="*/ 435 w 435"/>
                                <a:gd name="T3" fmla="*/ 0 h 417"/>
                                <a:gd name="T4" fmla="*/ 421 w 435"/>
                                <a:gd name="T5" fmla="*/ 0 h 417"/>
                                <a:gd name="T6" fmla="*/ 0 w 435"/>
                                <a:gd name="T7" fmla="*/ 417 h 417"/>
                                <a:gd name="T8" fmla="*/ 16 w 435"/>
                                <a:gd name="T9" fmla="*/ 416 h 417"/>
                              </a:gdLst>
                              <a:ahLst/>
                              <a:cxnLst>
                                <a:cxn ang="0">
                                  <a:pos x="T0" y="T1"/>
                                </a:cxn>
                                <a:cxn ang="0">
                                  <a:pos x="T2" y="T3"/>
                                </a:cxn>
                                <a:cxn ang="0">
                                  <a:pos x="T4" y="T5"/>
                                </a:cxn>
                                <a:cxn ang="0">
                                  <a:pos x="T6" y="T7"/>
                                </a:cxn>
                                <a:cxn ang="0">
                                  <a:pos x="T8" y="T9"/>
                                </a:cxn>
                              </a:cxnLst>
                              <a:rect l="0" t="0" r="r" b="b"/>
                              <a:pathLst>
                                <a:path w="435" h="417">
                                  <a:moveTo>
                                    <a:pt x="16" y="416"/>
                                  </a:moveTo>
                                  <a:lnTo>
                                    <a:pt x="435" y="0"/>
                                  </a:lnTo>
                                  <a:lnTo>
                                    <a:pt x="421" y="0"/>
                                  </a:lnTo>
                                  <a:lnTo>
                                    <a:pt x="0" y="417"/>
                                  </a:lnTo>
                                  <a:lnTo>
                                    <a:pt x="16" y="416"/>
                                  </a:lnTo>
                                  <a:close/>
                                </a:path>
                              </a:pathLst>
                            </a:custGeom>
                            <a:solidFill>
                              <a:srgbClr val="8B8E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3" name="Freeform 2997"/>
                          <wps:cNvSpPr>
                            <a:spLocks/>
                          </wps:cNvSpPr>
                          <wps:spPr bwMode="auto">
                            <a:xfrm>
                              <a:off x="8043" y="4171"/>
                              <a:ext cx="434" cy="416"/>
                            </a:xfrm>
                            <a:custGeom>
                              <a:avLst/>
                              <a:gdLst>
                                <a:gd name="T0" fmla="*/ 15 w 434"/>
                                <a:gd name="T1" fmla="*/ 416 h 416"/>
                                <a:gd name="T2" fmla="*/ 434 w 434"/>
                                <a:gd name="T3" fmla="*/ 0 h 416"/>
                                <a:gd name="T4" fmla="*/ 419 w 434"/>
                                <a:gd name="T5" fmla="*/ 0 h 416"/>
                                <a:gd name="T6" fmla="*/ 0 w 434"/>
                                <a:gd name="T7" fmla="*/ 416 h 416"/>
                                <a:gd name="T8" fmla="*/ 15 w 434"/>
                                <a:gd name="T9" fmla="*/ 416 h 416"/>
                              </a:gdLst>
                              <a:ahLst/>
                              <a:cxnLst>
                                <a:cxn ang="0">
                                  <a:pos x="T0" y="T1"/>
                                </a:cxn>
                                <a:cxn ang="0">
                                  <a:pos x="T2" y="T3"/>
                                </a:cxn>
                                <a:cxn ang="0">
                                  <a:pos x="T4" y="T5"/>
                                </a:cxn>
                                <a:cxn ang="0">
                                  <a:pos x="T6" y="T7"/>
                                </a:cxn>
                                <a:cxn ang="0">
                                  <a:pos x="T8" y="T9"/>
                                </a:cxn>
                              </a:cxnLst>
                              <a:rect l="0" t="0" r="r" b="b"/>
                              <a:pathLst>
                                <a:path w="434" h="416">
                                  <a:moveTo>
                                    <a:pt x="15" y="416"/>
                                  </a:moveTo>
                                  <a:lnTo>
                                    <a:pt x="434" y="0"/>
                                  </a:lnTo>
                                  <a:lnTo>
                                    <a:pt x="419" y="0"/>
                                  </a:lnTo>
                                  <a:lnTo>
                                    <a:pt x="0" y="416"/>
                                  </a:lnTo>
                                  <a:lnTo>
                                    <a:pt x="15" y="416"/>
                                  </a:lnTo>
                                  <a:close/>
                                </a:path>
                              </a:pathLst>
                            </a:custGeom>
                            <a:solidFill>
                              <a:srgbClr val="898C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4" name="Freeform 2998"/>
                          <wps:cNvSpPr>
                            <a:spLocks/>
                          </wps:cNvSpPr>
                          <wps:spPr bwMode="auto">
                            <a:xfrm>
                              <a:off x="8058" y="4171"/>
                              <a:ext cx="435" cy="416"/>
                            </a:xfrm>
                            <a:custGeom>
                              <a:avLst/>
                              <a:gdLst>
                                <a:gd name="T0" fmla="*/ 17 w 435"/>
                                <a:gd name="T1" fmla="*/ 414 h 416"/>
                                <a:gd name="T2" fmla="*/ 435 w 435"/>
                                <a:gd name="T3" fmla="*/ 1 h 416"/>
                                <a:gd name="T4" fmla="*/ 419 w 435"/>
                                <a:gd name="T5" fmla="*/ 0 h 416"/>
                                <a:gd name="T6" fmla="*/ 0 w 435"/>
                                <a:gd name="T7" fmla="*/ 416 h 416"/>
                                <a:gd name="T8" fmla="*/ 17 w 435"/>
                                <a:gd name="T9" fmla="*/ 414 h 416"/>
                              </a:gdLst>
                              <a:ahLst/>
                              <a:cxnLst>
                                <a:cxn ang="0">
                                  <a:pos x="T0" y="T1"/>
                                </a:cxn>
                                <a:cxn ang="0">
                                  <a:pos x="T2" y="T3"/>
                                </a:cxn>
                                <a:cxn ang="0">
                                  <a:pos x="T4" y="T5"/>
                                </a:cxn>
                                <a:cxn ang="0">
                                  <a:pos x="T6" y="T7"/>
                                </a:cxn>
                                <a:cxn ang="0">
                                  <a:pos x="T8" y="T9"/>
                                </a:cxn>
                              </a:cxnLst>
                              <a:rect l="0" t="0" r="r" b="b"/>
                              <a:pathLst>
                                <a:path w="435" h="416">
                                  <a:moveTo>
                                    <a:pt x="17" y="414"/>
                                  </a:moveTo>
                                  <a:lnTo>
                                    <a:pt x="435" y="1"/>
                                  </a:lnTo>
                                  <a:lnTo>
                                    <a:pt x="419" y="0"/>
                                  </a:lnTo>
                                  <a:lnTo>
                                    <a:pt x="0" y="416"/>
                                  </a:lnTo>
                                  <a:lnTo>
                                    <a:pt x="17" y="414"/>
                                  </a:lnTo>
                                  <a:close/>
                                </a:path>
                              </a:pathLst>
                            </a:custGeom>
                            <a:solidFill>
                              <a:srgbClr val="86899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5" name="Freeform 2999"/>
                          <wps:cNvSpPr>
                            <a:spLocks/>
                          </wps:cNvSpPr>
                          <wps:spPr bwMode="auto">
                            <a:xfrm>
                              <a:off x="8075" y="4172"/>
                              <a:ext cx="433" cy="413"/>
                            </a:xfrm>
                            <a:custGeom>
                              <a:avLst/>
                              <a:gdLst>
                                <a:gd name="T0" fmla="*/ 418 w 433"/>
                                <a:gd name="T1" fmla="*/ 0 h 413"/>
                                <a:gd name="T2" fmla="*/ 0 w 433"/>
                                <a:gd name="T3" fmla="*/ 413 h 413"/>
                                <a:gd name="T4" fmla="*/ 15 w 433"/>
                                <a:gd name="T5" fmla="*/ 413 h 413"/>
                                <a:gd name="T6" fmla="*/ 433 w 433"/>
                                <a:gd name="T7" fmla="*/ 0 h 413"/>
                                <a:gd name="T8" fmla="*/ 418 w 433"/>
                                <a:gd name="T9" fmla="*/ 0 h 413"/>
                              </a:gdLst>
                              <a:ahLst/>
                              <a:cxnLst>
                                <a:cxn ang="0">
                                  <a:pos x="T0" y="T1"/>
                                </a:cxn>
                                <a:cxn ang="0">
                                  <a:pos x="T2" y="T3"/>
                                </a:cxn>
                                <a:cxn ang="0">
                                  <a:pos x="T4" y="T5"/>
                                </a:cxn>
                                <a:cxn ang="0">
                                  <a:pos x="T6" y="T7"/>
                                </a:cxn>
                                <a:cxn ang="0">
                                  <a:pos x="T8" y="T9"/>
                                </a:cxn>
                              </a:cxnLst>
                              <a:rect l="0" t="0" r="r" b="b"/>
                              <a:pathLst>
                                <a:path w="433" h="413">
                                  <a:moveTo>
                                    <a:pt x="418" y="0"/>
                                  </a:moveTo>
                                  <a:lnTo>
                                    <a:pt x="0" y="413"/>
                                  </a:lnTo>
                                  <a:lnTo>
                                    <a:pt x="15" y="413"/>
                                  </a:lnTo>
                                  <a:lnTo>
                                    <a:pt x="433" y="0"/>
                                  </a:lnTo>
                                  <a:lnTo>
                                    <a:pt x="418" y="0"/>
                                  </a:lnTo>
                                  <a:close/>
                                </a:path>
                              </a:pathLst>
                            </a:custGeom>
                            <a:solidFill>
                              <a:srgbClr val="838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6" name="Freeform 3000"/>
                          <wps:cNvSpPr>
                            <a:spLocks/>
                          </wps:cNvSpPr>
                          <wps:spPr bwMode="auto">
                            <a:xfrm>
                              <a:off x="8090" y="4172"/>
                              <a:ext cx="432" cy="413"/>
                            </a:xfrm>
                            <a:custGeom>
                              <a:avLst/>
                              <a:gdLst>
                                <a:gd name="T0" fmla="*/ 418 w 432"/>
                                <a:gd name="T1" fmla="*/ 0 h 413"/>
                                <a:gd name="T2" fmla="*/ 0 w 432"/>
                                <a:gd name="T3" fmla="*/ 413 h 413"/>
                                <a:gd name="T4" fmla="*/ 17 w 432"/>
                                <a:gd name="T5" fmla="*/ 412 h 413"/>
                                <a:gd name="T6" fmla="*/ 432 w 432"/>
                                <a:gd name="T7" fmla="*/ 1 h 413"/>
                                <a:gd name="T8" fmla="*/ 418 w 432"/>
                                <a:gd name="T9" fmla="*/ 0 h 413"/>
                              </a:gdLst>
                              <a:ahLst/>
                              <a:cxnLst>
                                <a:cxn ang="0">
                                  <a:pos x="T0" y="T1"/>
                                </a:cxn>
                                <a:cxn ang="0">
                                  <a:pos x="T2" y="T3"/>
                                </a:cxn>
                                <a:cxn ang="0">
                                  <a:pos x="T4" y="T5"/>
                                </a:cxn>
                                <a:cxn ang="0">
                                  <a:pos x="T6" y="T7"/>
                                </a:cxn>
                                <a:cxn ang="0">
                                  <a:pos x="T8" y="T9"/>
                                </a:cxn>
                              </a:cxnLst>
                              <a:rect l="0" t="0" r="r" b="b"/>
                              <a:pathLst>
                                <a:path w="432" h="413">
                                  <a:moveTo>
                                    <a:pt x="418" y="0"/>
                                  </a:moveTo>
                                  <a:lnTo>
                                    <a:pt x="0" y="413"/>
                                  </a:lnTo>
                                  <a:lnTo>
                                    <a:pt x="17" y="412"/>
                                  </a:lnTo>
                                  <a:lnTo>
                                    <a:pt x="432" y="1"/>
                                  </a:lnTo>
                                  <a:lnTo>
                                    <a:pt x="418" y="0"/>
                                  </a:lnTo>
                                  <a:close/>
                                </a:path>
                              </a:pathLst>
                            </a:custGeom>
                            <a:solidFill>
                              <a:srgbClr val="8184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7" name="Freeform 3001"/>
                          <wps:cNvSpPr>
                            <a:spLocks/>
                          </wps:cNvSpPr>
                          <wps:spPr bwMode="auto">
                            <a:xfrm>
                              <a:off x="8107" y="4173"/>
                              <a:ext cx="418" cy="411"/>
                            </a:xfrm>
                            <a:custGeom>
                              <a:avLst/>
                              <a:gdLst>
                                <a:gd name="T0" fmla="*/ 418 w 418"/>
                                <a:gd name="T1" fmla="*/ 0 h 411"/>
                                <a:gd name="T2" fmla="*/ 415 w 418"/>
                                <a:gd name="T3" fmla="*/ 0 h 411"/>
                                <a:gd name="T4" fmla="*/ 0 w 418"/>
                                <a:gd name="T5" fmla="*/ 411 h 411"/>
                                <a:gd name="T6" fmla="*/ 16 w 418"/>
                                <a:gd name="T7" fmla="*/ 411 h 411"/>
                                <a:gd name="T8" fmla="*/ 418 w 418"/>
                                <a:gd name="T9" fmla="*/ 13 h 411"/>
                                <a:gd name="T10" fmla="*/ 418 w 418"/>
                                <a:gd name="T11" fmla="*/ 0 h 411"/>
                              </a:gdLst>
                              <a:ahLst/>
                              <a:cxnLst>
                                <a:cxn ang="0">
                                  <a:pos x="T0" y="T1"/>
                                </a:cxn>
                                <a:cxn ang="0">
                                  <a:pos x="T2" y="T3"/>
                                </a:cxn>
                                <a:cxn ang="0">
                                  <a:pos x="T4" y="T5"/>
                                </a:cxn>
                                <a:cxn ang="0">
                                  <a:pos x="T6" y="T7"/>
                                </a:cxn>
                                <a:cxn ang="0">
                                  <a:pos x="T8" y="T9"/>
                                </a:cxn>
                                <a:cxn ang="0">
                                  <a:pos x="T10" y="T11"/>
                                </a:cxn>
                              </a:cxnLst>
                              <a:rect l="0" t="0" r="r" b="b"/>
                              <a:pathLst>
                                <a:path w="418" h="411">
                                  <a:moveTo>
                                    <a:pt x="418" y="0"/>
                                  </a:moveTo>
                                  <a:lnTo>
                                    <a:pt x="415" y="0"/>
                                  </a:lnTo>
                                  <a:lnTo>
                                    <a:pt x="0" y="411"/>
                                  </a:lnTo>
                                  <a:lnTo>
                                    <a:pt x="16" y="411"/>
                                  </a:lnTo>
                                  <a:lnTo>
                                    <a:pt x="418" y="13"/>
                                  </a:lnTo>
                                  <a:lnTo>
                                    <a:pt x="418" y="0"/>
                                  </a:lnTo>
                                  <a:close/>
                                </a:path>
                              </a:pathLst>
                            </a:custGeom>
                            <a:solidFill>
                              <a:srgbClr val="7E81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8" name="Freeform 3002"/>
                          <wps:cNvSpPr>
                            <a:spLocks/>
                          </wps:cNvSpPr>
                          <wps:spPr bwMode="auto">
                            <a:xfrm>
                              <a:off x="8123" y="4186"/>
                              <a:ext cx="402" cy="398"/>
                            </a:xfrm>
                            <a:custGeom>
                              <a:avLst/>
                              <a:gdLst>
                                <a:gd name="T0" fmla="*/ 402 w 402"/>
                                <a:gd name="T1" fmla="*/ 0 h 398"/>
                                <a:gd name="T2" fmla="*/ 0 w 402"/>
                                <a:gd name="T3" fmla="*/ 398 h 398"/>
                                <a:gd name="T4" fmla="*/ 16 w 402"/>
                                <a:gd name="T5" fmla="*/ 398 h 398"/>
                                <a:gd name="T6" fmla="*/ 402 w 402"/>
                                <a:gd name="T7" fmla="*/ 15 h 398"/>
                                <a:gd name="T8" fmla="*/ 402 w 402"/>
                                <a:gd name="T9" fmla="*/ 0 h 398"/>
                              </a:gdLst>
                              <a:ahLst/>
                              <a:cxnLst>
                                <a:cxn ang="0">
                                  <a:pos x="T0" y="T1"/>
                                </a:cxn>
                                <a:cxn ang="0">
                                  <a:pos x="T2" y="T3"/>
                                </a:cxn>
                                <a:cxn ang="0">
                                  <a:pos x="T4" y="T5"/>
                                </a:cxn>
                                <a:cxn ang="0">
                                  <a:pos x="T6" y="T7"/>
                                </a:cxn>
                                <a:cxn ang="0">
                                  <a:pos x="T8" y="T9"/>
                                </a:cxn>
                              </a:cxnLst>
                              <a:rect l="0" t="0" r="r" b="b"/>
                              <a:pathLst>
                                <a:path w="402" h="398">
                                  <a:moveTo>
                                    <a:pt x="402" y="0"/>
                                  </a:moveTo>
                                  <a:lnTo>
                                    <a:pt x="0" y="398"/>
                                  </a:lnTo>
                                  <a:lnTo>
                                    <a:pt x="16" y="398"/>
                                  </a:lnTo>
                                  <a:lnTo>
                                    <a:pt x="402" y="15"/>
                                  </a:lnTo>
                                  <a:lnTo>
                                    <a:pt x="402" y="0"/>
                                  </a:lnTo>
                                  <a:close/>
                                </a:path>
                              </a:pathLst>
                            </a:custGeom>
                            <a:solidFill>
                              <a:srgbClr val="7B7E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9" name="Freeform 3003"/>
                          <wps:cNvSpPr>
                            <a:spLocks/>
                          </wps:cNvSpPr>
                          <wps:spPr bwMode="auto">
                            <a:xfrm>
                              <a:off x="8139" y="4201"/>
                              <a:ext cx="386" cy="383"/>
                            </a:xfrm>
                            <a:custGeom>
                              <a:avLst/>
                              <a:gdLst>
                                <a:gd name="T0" fmla="*/ 386 w 386"/>
                                <a:gd name="T1" fmla="*/ 0 h 383"/>
                                <a:gd name="T2" fmla="*/ 0 w 386"/>
                                <a:gd name="T3" fmla="*/ 383 h 383"/>
                                <a:gd name="T4" fmla="*/ 16 w 386"/>
                                <a:gd name="T5" fmla="*/ 382 h 383"/>
                                <a:gd name="T6" fmla="*/ 386 w 386"/>
                                <a:gd name="T7" fmla="*/ 15 h 383"/>
                                <a:gd name="T8" fmla="*/ 386 w 386"/>
                                <a:gd name="T9" fmla="*/ 0 h 383"/>
                              </a:gdLst>
                              <a:ahLst/>
                              <a:cxnLst>
                                <a:cxn ang="0">
                                  <a:pos x="T0" y="T1"/>
                                </a:cxn>
                                <a:cxn ang="0">
                                  <a:pos x="T2" y="T3"/>
                                </a:cxn>
                                <a:cxn ang="0">
                                  <a:pos x="T4" y="T5"/>
                                </a:cxn>
                                <a:cxn ang="0">
                                  <a:pos x="T6" y="T7"/>
                                </a:cxn>
                                <a:cxn ang="0">
                                  <a:pos x="T8" y="T9"/>
                                </a:cxn>
                              </a:cxnLst>
                              <a:rect l="0" t="0" r="r" b="b"/>
                              <a:pathLst>
                                <a:path w="386" h="383">
                                  <a:moveTo>
                                    <a:pt x="386" y="0"/>
                                  </a:moveTo>
                                  <a:lnTo>
                                    <a:pt x="0" y="383"/>
                                  </a:lnTo>
                                  <a:lnTo>
                                    <a:pt x="16" y="382"/>
                                  </a:lnTo>
                                  <a:lnTo>
                                    <a:pt x="386" y="15"/>
                                  </a:lnTo>
                                  <a:lnTo>
                                    <a:pt x="386" y="0"/>
                                  </a:lnTo>
                                  <a:close/>
                                </a:path>
                              </a:pathLst>
                            </a:custGeom>
                            <a:solidFill>
                              <a:srgbClr val="797C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0" name="Freeform 3004"/>
                          <wps:cNvSpPr>
                            <a:spLocks/>
                          </wps:cNvSpPr>
                          <wps:spPr bwMode="auto">
                            <a:xfrm>
                              <a:off x="8155" y="4216"/>
                              <a:ext cx="370" cy="367"/>
                            </a:xfrm>
                            <a:custGeom>
                              <a:avLst/>
                              <a:gdLst>
                                <a:gd name="T0" fmla="*/ 370 w 370"/>
                                <a:gd name="T1" fmla="*/ 0 h 367"/>
                                <a:gd name="T2" fmla="*/ 0 w 370"/>
                                <a:gd name="T3" fmla="*/ 367 h 367"/>
                                <a:gd name="T4" fmla="*/ 16 w 370"/>
                                <a:gd name="T5" fmla="*/ 367 h 367"/>
                                <a:gd name="T6" fmla="*/ 370 w 370"/>
                                <a:gd name="T7" fmla="*/ 16 h 367"/>
                                <a:gd name="T8" fmla="*/ 370 w 370"/>
                                <a:gd name="T9" fmla="*/ 0 h 367"/>
                              </a:gdLst>
                              <a:ahLst/>
                              <a:cxnLst>
                                <a:cxn ang="0">
                                  <a:pos x="T0" y="T1"/>
                                </a:cxn>
                                <a:cxn ang="0">
                                  <a:pos x="T2" y="T3"/>
                                </a:cxn>
                                <a:cxn ang="0">
                                  <a:pos x="T4" y="T5"/>
                                </a:cxn>
                                <a:cxn ang="0">
                                  <a:pos x="T6" y="T7"/>
                                </a:cxn>
                                <a:cxn ang="0">
                                  <a:pos x="T8" y="T9"/>
                                </a:cxn>
                              </a:cxnLst>
                              <a:rect l="0" t="0" r="r" b="b"/>
                              <a:pathLst>
                                <a:path w="370" h="367">
                                  <a:moveTo>
                                    <a:pt x="370" y="0"/>
                                  </a:moveTo>
                                  <a:lnTo>
                                    <a:pt x="0" y="367"/>
                                  </a:lnTo>
                                  <a:lnTo>
                                    <a:pt x="16" y="367"/>
                                  </a:lnTo>
                                  <a:lnTo>
                                    <a:pt x="370" y="16"/>
                                  </a:lnTo>
                                  <a:lnTo>
                                    <a:pt x="370" y="0"/>
                                  </a:lnTo>
                                  <a:close/>
                                </a:path>
                              </a:pathLst>
                            </a:custGeom>
                            <a:solidFill>
                              <a:srgbClr val="76798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1" name="Freeform 3005"/>
                          <wps:cNvSpPr>
                            <a:spLocks/>
                          </wps:cNvSpPr>
                          <wps:spPr bwMode="auto">
                            <a:xfrm>
                              <a:off x="8171" y="4232"/>
                              <a:ext cx="354" cy="351"/>
                            </a:xfrm>
                            <a:custGeom>
                              <a:avLst/>
                              <a:gdLst>
                                <a:gd name="T0" fmla="*/ 354 w 354"/>
                                <a:gd name="T1" fmla="*/ 0 h 351"/>
                                <a:gd name="T2" fmla="*/ 0 w 354"/>
                                <a:gd name="T3" fmla="*/ 351 h 351"/>
                                <a:gd name="T4" fmla="*/ 16 w 354"/>
                                <a:gd name="T5" fmla="*/ 350 h 351"/>
                                <a:gd name="T6" fmla="*/ 354 w 354"/>
                                <a:gd name="T7" fmla="*/ 15 h 351"/>
                                <a:gd name="T8" fmla="*/ 354 w 354"/>
                                <a:gd name="T9" fmla="*/ 0 h 351"/>
                              </a:gdLst>
                              <a:ahLst/>
                              <a:cxnLst>
                                <a:cxn ang="0">
                                  <a:pos x="T0" y="T1"/>
                                </a:cxn>
                                <a:cxn ang="0">
                                  <a:pos x="T2" y="T3"/>
                                </a:cxn>
                                <a:cxn ang="0">
                                  <a:pos x="T4" y="T5"/>
                                </a:cxn>
                                <a:cxn ang="0">
                                  <a:pos x="T6" y="T7"/>
                                </a:cxn>
                                <a:cxn ang="0">
                                  <a:pos x="T8" y="T9"/>
                                </a:cxn>
                              </a:cxnLst>
                              <a:rect l="0" t="0" r="r" b="b"/>
                              <a:pathLst>
                                <a:path w="354" h="351">
                                  <a:moveTo>
                                    <a:pt x="354" y="0"/>
                                  </a:moveTo>
                                  <a:lnTo>
                                    <a:pt x="0" y="351"/>
                                  </a:lnTo>
                                  <a:lnTo>
                                    <a:pt x="16" y="350"/>
                                  </a:lnTo>
                                  <a:lnTo>
                                    <a:pt x="354" y="15"/>
                                  </a:lnTo>
                                  <a:lnTo>
                                    <a:pt x="354" y="0"/>
                                  </a:lnTo>
                                  <a:close/>
                                </a:path>
                              </a:pathLst>
                            </a:custGeom>
                            <a:solidFill>
                              <a:srgbClr val="7376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2" name="Freeform 3006"/>
                          <wps:cNvSpPr>
                            <a:spLocks/>
                          </wps:cNvSpPr>
                          <wps:spPr bwMode="auto">
                            <a:xfrm>
                              <a:off x="8187" y="4247"/>
                              <a:ext cx="338" cy="335"/>
                            </a:xfrm>
                            <a:custGeom>
                              <a:avLst/>
                              <a:gdLst>
                                <a:gd name="T0" fmla="*/ 338 w 338"/>
                                <a:gd name="T1" fmla="*/ 0 h 335"/>
                                <a:gd name="T2" fmla="*/ 0 w 338"/>
                                <a:gd name="T3" fmla="*/ 335 h 335"/>
                                <a:gd name="T4" fmla="*/ 15 w 338"/>
                                <a:gd name="T5" fmla="*/ 335 h 335"/>
                                <a:gd name="T6" fmla="*/ 338 w 338"/>
                                <a:gd name="T7" fmla="*/ 15 h 335"/>
                                <a:gd name="T8" fmla="*/ 338 w 338"/>
                                <a:gd name="T9" fmla="*/ 0 h 335"/>
                              </a:gdLst>
                              <a:ahLst/>
                              <a:cxnLst>
                                <a:cxn ang="0">
                                  <a:pos x="T0" y="T1"/>
                                </a:cxn>
                                <a:cxn ang="0">
                                  <a:pos x="T2" y="T3"/>
                                </a:cxn>
                                <a:cxn ang="0">
                                  <a:pos x="T4" y="T5"/>
                                </a:cxn>
                                <a:cxn ang="0">
                                  <a:pos x="T6" y="T7"/>
                                </a:cxn>
                                <a:cxn ang="0">
                                  <a:pos x="T8" y="T9"/>
                                </a:cxn>
                              </a:cxnLst>
                              <a:rect l="0" t="0" r="r" b="b"/>
                              <a:pathLst>
                                <a:path w="338" h="335">
                                  <a:moveTo>
                                    <a:pt x="338" y="0"/>
                                  </a:moveTo>
                                  <a:lnTo>
                                    <a:pt x="0" y="335"/>
                                  </a:lnTo>
                                  <a:lnTo>
                                    <a:pt x="15" y="335"/>
                                  </a:lnTo>
                                  <a:lnTo>
                                    <a:pt x="338" y="15"/>
                                  </a:lnTo>
                                  <a:lnTo>
                                    <a:pt x="338" y="0"/>
                                  </a:lnTo>
                                  <a:close/>
                                </a:path>
                              </a:pathLst>
                            </a:custGeom>
                            <a:solidFill>
                              <a:srgbClr val="7174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3" name="Freeform 3007"/>
                          <wps:cNvSpPr>
                            <a:spLocks/>
                          </wps:cNvSpPr>
                          <wps:spPr bwMode="auto">
                            <a:xfrm>
                              <a:off x="8202" y="4262"/>
                              <a:ext cx="323" cy="320"/>
                            </a:xfrm>
                            <a:custGeom>
                              <a:avLst/>
                              <a:gdLst>
                                <a:gd name="T0" fmla="*/ 323 w 323"/>
                                <a:gd name="T1" fmla="*/ 0 h 320"/>
                                <a:gd name="T2" fmla="*/ 0 w 323"/>
                                <a:gd name="T3" fmla="*/ 320 h 320"/>
                                <a:gd name="T4" fmla="*/ 17 w 323"/>
                                <a:gd name="T5" fmla="*/ 318 h 320"/>
                                <a:gd name="T6" fmla="*/ 323 w 323"/>
                                <a:gd name="T7" fmla="*/ 16 h 320"/>
                                <a:gd name="T8" fmla="*/ 323 w 323"/>
                                <a:gd name="T9" fmla="*/ 0 h 320"/>
                              </a:gdLst>
                              <a:ahLst/>
                              <a:cxnLst>
                                <a:cxn ang="0">
                                  <a:pos x="T0" y="T1"/>
                                </a:cxn>
                                <a:cxn ang="0">
                                  <a:pos x="T2" y="T3"/>
                                </a:cxn>
                                <a:cxn ang="0">
                                  <a:pos x="T4" y="T5"/>
                                </a:cxn>
                                <a:cxn ang="0">
                                  <a:pos x="T6" y="T7"/>
                                </a:cxn>
                                <a:cxn ang="0">
                                  <a:pos x="T8" y="T9"/>
                                </a:cxn>
                              </a:cxnLst>
                              <a:rect l="0" t="0" r="r" b="b"/>
                              <a:pathLst>
                                <a:path w="323" h="320">
                                  <a:moveTo>
                                    <a:pt x="323" y="0"/>
                                  </a:moveTo>
                                  <a:lnTo>
                                    <a:pt x="0" y="320"/>
                                  </a:lnTo>
                                  <a:lnTo>
                                    <a:pt x="17" y="318"/>
                                  </a:lnTo>
                                  <a:lnTo>
                                    <a:pt x="323" y="16"/>
                                  </a:lnTo>
                                  <a:lnTo>
                                    <a:pt x="323" y="0"/>
                                  </a:lnTo>
                                  <a:close/>
                                </a:path>
                              </a:pathLst>
                            </a:custGeom>
                            <a:solidFill>
                              <a:srgbClr val="6E717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4" name="Freeform 3008"/>
                          <wps:cNvSpPr>
                            <a:spLocks/>
                          </wps:cNvSpPr>
                          <wps:spPr bwMode="auto">
                            <a:xfrm>
                              <a:off x="8219" y="4278"/>
                              <a:ext cx="306" cy="302"/>
                            </a:xfrm>
                            <a:custGeom>
                              <a:avLst/>
                              <a:gdLst>
                                <a:gd name="T0" fmla="*/ 306 w 306"/>
                                <a:gd name="T1" fmla="*/ 0 h 302"/>
                                <a:gd name="T2" fmla="*/ 0 w 306"/>
                                <a:gd name="T3" fmla="*/ 302 h 302"/>
                                <a:gd name="T4" fmla="*/ 15 w 306"/>
                                <a:gd name="T5" fmla="*/ 302 h 302"/>
                                <a:gd name="T6" fmla="*/ 306 w 306"/>
                                <a:gd name="T7" fmla="*/ 15 h 302"/>
                                <a:gd name="T8" fmla="*/ 306 w 306"/>
                                <a:gd name="T9" fmla="*/ 0 h 302"/>
                              </a:gdLst>
                              <a:ahLst/>
                              <a:cxnLst>
                                <a:cxn ang="0">
                                  <a:pos x="T0" y="T1"/>
                                </a:cxn>
                                <a:cxn ang="0">
                                  <a:pos x="T2" y="T3"/>
                                </a:cxn>
                                <a:cxn ang="0">
                                  <a:pos x="T4" y="T5"/>
                                </a:cxn>
                                <a:cxn ang="0">
                                  <a:pos x="T6" y="T7"/>
                                </a:cxn>
                                <a:cxn ang="0">
                                  <a:pos x="T8" y="T9"/>
                                </a:cxn>
                              </a:cxnLst>
                              <a:rect l="0" t="0" r="r" b="b"/>
                              <a:pathLst>
                                <a:path w="306" h="302">
                                  <a:moveTo>
                                    <a:pt x="306" y="0"/>
                                  </a:moveTo>
                                  <a:lnTo>
                                    <a:pt x="0" y="302"/>
                                  </a:lnTo>
                                  <a:lnTo>
                                    <a:pt x="15" y="302"/>
                                  </a:lnTo>
                                  <a:lnTo>
                                    <a:pt x="306" y="15"/>
                                  </a:lnTo>
                                  <a:lnTo>
                                    <a:pt x="306" y="0"/>
                                  </a:lnTo>
                                  <a:close/>
                                </a:path>
                              </a:pathLst>
                            </a:custGeom>
                            <a:solidFill>
                              <a:srgbClr val="6B6E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5" name="Freeform 3009"/>
                          <wps:cNvSpPr>
                            <a:spLocks/>
                          </wps:cNvSpPr>
                          <wps:spPr bwMode="auto">
                            <a:xfrm>
                              <a:off x="8234" y="4293"/>
                              <a:ext cx="291" cy="287"/>
                            </a:xfrm>
                            <a:custGeom>
                              <a:avLst/>
                              <a:gdLst>
                                <a:gd name="T0" fmla="*/ 291 w 291"/>
                                <a:gd name="T1" fmla="*/ 0 h 287"/>
                                <a:gd name="T2" fmla="*/ 0 w 291"/>
                                <a:gd name="T3" fmla="*/ 287 h 287"/>
                                <a:gd name="T4" fmla="*/ 17 w 291"/>
                                <a:gd name="T5" fmla="*/ 287 h 287"/>
                                <a:gd name="T6" fmla="*/ 291 w 291"/>
                                <a:gd name="T7" fmla="*/ 15 h 287"/>
                                <a:gd name="T8" fmla="*/ 291 w 291"/>
                                <a:gd name="T9" fmla="*/ 0 h 287"/>
                              </a:gdLst>
                              <a:ahLst/>
                              <a:cxnLst>
                                <a:cxn ang="0">
                                  <a:pos x="T0" y="T1"/>
                                </a:cxn>
                                <a:cxn ang="0">
                                  <a:pos x="T2" y="T3"/>
                                </a:cxn>
                                <a:cxn ang="0">
                                  <a:pos x="T4" y="T5"/>
                                </a:cxn>
                                <a:cxn ang="0">
                                  <a:pos x="T6" y="T7"/>
                                </a:cxn>
                                <a:cxn ang="0">
                                  <a:pos x="T8" y="T9"/>
                                </a:cxn>
                              </a:cxnLst>
                              <a:rect l="0" t="0" r="r" b="b"/>
                              <a:pathLst>
                                <a:path w="291" h="287">
                                  <a:moveTo>
                                    <a:pt x="291" y="0"/>
                                  </a:moveTo>
                                  <a:lnTo>
                                    <a:pt x="0" y="287"/>
                                  </a:lnTo>
                                  <a:lnTo>
                                    <a:pt x="17" y="287"/>
                                  </a:lnTo>
                                  <a:lnTo>
                                    <a:pt x="291" y="15"/>
                                  </a:lnTo>
                                  <a:lnTo>
                                    <a:pt x="291" y="0"/>
                                  </a:lnTo>
                                  <a:close/>
                                </a:path>
                              </a:pathLst>
                            </a:custGeom>
                            <a:solidFill>
                              <a:srgbClr val="6A6C7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6" name="Freeform 3010"/>
                          <wps:cNvSpPr>
                            <a:spLocks/>
                          </wps:cNvSpPr>
                          <wps:spPr bwMode="auto">
                            <a:xfrm>
                              <a:off x="8251" y="4308"/>
                              <a:ext cx="274" cy="272"/>
                            </a:xfrm>
                            <a:custGeom>
                              <a:avLst/>
                              <a:gdLst>
                                <a:gd name="T0" fmla="*/ 274 w 274"/>
                                <a:gd name="T1" fmla="*/ 0 h 272"/>
                                <a:gd name="T2" fmla="*/ 0 w 274"/>
                                <a:gd name="T3" fmla="*/ 272 h 272"/>
                                <a:gd name="T4" fmla="*/ 16 w 274"/>
                                <a:gd name="T5" fmla="*/ 271 h 272"/>
                                <a:gd name="T6" fmla="*/ 274 w 274"/>
                                <a:gd name="T7" fmla="*/ 15 h 272"/>
                                <a:gd name="T8" fmla="*/ 274 w 274"/>
                                <a:gd name="T9" fmla="*/ 0 h 272"/>
                              </a:gdLst>
                              <a:ahLst/>
                              <a:cxnLst>
                                <a:cxn ang="0">
                                  <a:pos x="T0" y="T1"/>
                                </a:cxn>
                                <a:cxn ang="0">
                                  <a:pos x="T2" y="T3"/>
                                </a:cxn>
                                <a:cxn ang="0">
                                  <a:pos x="T4" y="T5"/>
                                </a:cxn>
                                <a:cxn ang="0">
                                  <a:pos x="T6" y="T7"/>
                                </a:cxn>
                                <a:cxn ang="0">
                                  <a:pos x="T8" y="T9"/>
                                </a:cxn>
                              </a:cxnLst>
                              <a:rect l="0" t="0" r="r" b="b"/>
                              <a:pathLst>
                                <a:path w="274" h="272">
                                  <a:moveTo>
                                    <a:pt x="274" y="0"/>
                                  </a:moveTo>
                                  <a:lnTo>
                                    <a:pt x="0" y="272"/>
                                  </a:lnTo>
                                  <a:lnTo>
                                    <a:pt x="16" y="271"/>
                                  </a:lnTo>
                                  <a:lnTo>
                                    <a:pt x="274" y="15"/>
                                  </a:lnTo>
                                  <a:lnTo>
                                    <a:pt x="274" y="0"/>
                                  </a:lnTo>
                                  <a:close/>
                                </a:path>
                              </a:pathLst>
                            </a:custGeom>
                            <a:solidFill>
                              <a:srgbClr val="6669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7" name="Freeform 3011"/>
                          <wps:cNvSpPr>
                            <a:spLocks/>
                          </wps:cNvSpPr>
                          <wps:spPr bwMode="auto">
                            <a:xfrm>
                              <a:off x="8267" y="4323"/>
                              <a:ext cx="258" cy="256"/>
                            </a:xfrm>
                            <a:custGeom>
                              <a:avLst/>
                              <a:gdLst>
                                <a:gd name="T0" fmla="*/ 258 w 258"/>
                                <a:gd name="T1" fmla="*/ 0 h 256"/>
                                <a:gd name="T2" fmla="*/ 0 w 258"/>
                                <a:gd name="T3" fmla="*/ 256 h 256"/>
                                <a:gd name="T4" fmla="*/ 16 w 258"/>
                                <a:gd name="T5" fmla="*/ 256 h 256"/>
                                <a:gd name="T6" fmla="*/ 258 w 258"/>
                                <a:gd name="T7" fmla="*/ 16 h 256"/>
                                <a:gd name="T8" fmla="*/ 258 w 258"/>
                                <a:gd name="T9" fmla="*/ 0 h 256"/>
                              </a:gdLst>
                              <a:ahLst/>
                              <a:cxnLst>
                                <a:cxn ang="0">
                                  <a:pos x="T0" y="T1"/>
                                </a:cxn>
                                <a:cxn ang="0">
                                  <a:pos x="T2" y="T3"/>
                                </a:cxn>
                                <a:cxn ang="0">
                                  <a:pos x="T4" y="T5"/>
                                </a:cxn>
                                <a:cxn ang="0">
                                  <a:pos x="T6" y="T7"/>
                                </a:cxn>
                                <a:cxn ang="0">
                                  <a:pos x="T8" y="T9"/>
                                </a:cxn>
                              </a:cxnLst>
                              <a:rect l="0" t="0" r="r" b="b"/>
                              <a:pathLst>
                                <a:path w="258" h="256">
                                  <a:moveTo>
                                    <a:pt x="258" y="0"/>
                                  </a:moveTo>
                                  <a:lnTo>
                                    <a:pt x="0" y="256"/>
                                  </a:lnTo>
                                  <a:lnTo>
                                    <a:pt x="16" y="256"/>
                                  </a:lnTo>
                                  <a:lnTo>
                                    <a:pt x="258" y="16"/>
                                  </a:lnTo>
                                  <a:lnTo>
                                    <a:pt x="258" y="0"/>
                                  </a:lnTo>
                                  <a:close/>
                                </a:path>
                              </a:pathLst>
                            </a:custGeom>
                            <a:solidFill>
                              <a:srgbClr val="6366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8" name="Freeform 3012"/>
                          <wps:cNvSpPr>
                            <a:spLocks/>
                          </wps:cNvSpPr>
                          <wps:spPr bwMode="auto">
                            <a:xfrm>
                              <a:off x="8283" y="4339"/>
                              <a:ext cx="242" cy="240"/>
                            </a:xfrm>
                            <a:custGeom>
                              <a:avLst/>
                              <a:gdLst>
                                <a:gd name="T0" fmla="*/ 242 w 242"/>
                                <a:gd name="T1" fmla="*/ 0 h 240"/>
                                <a:gd name="T2" fmla="*/ 0 w 242"/>
                                <a:gd name="T3" fmla="*/ 240 h 240"/>
                                <a:gd name="T4" fmla="*/ 16 w 242"/>
                                <a:gd name="T5" fmla="*/ 239 h 240"/>
                                <a:gd name="T6" fmla="*/ 242 w 242"/>
                                <a:gd name="T7" fmla="*/ 15 h 240"/>
                                <a:gd name="T8" fmla="*/ 242 w 242"/>
                                <a:gd name="T9" fmla="*/ 0 h 240"/>
                              </a:gdLst>
                              <a:ahLst/>
                              <a:cxnLst>
                                <a:cxn ang="0">
                                  <a:pos x="T0" y="T1"/>
                                </a:cxn>
                                <a:cxn ang="0">
                                  <a:pos x="T2" y="T3"/>
                                </a:cxn>
                                <a:cxn ang="0">
                                  <a:pos x="T4" y="T5"/>
                                </a:cxn>
                                <a:cxn ang="0">
                                  <a:pos x="T6" y="T7"/>
                                </a:cxn>
                                <a:cxn ang="0">
                                  <a:pos x="T8" y="T9"/>
                                </a:cxn>
                              </a:cxnLst>
                              <a:rect l="0" t="0" r="r" b="b"/>
                              <a:pathLst>
                                <a:path w="242" h="240">
                                  <a:moveTo>
                                    <a:pt x="242" y="0"/>
                                  </a:moveTo>
                                  <a:lnTo>
                                    <a:pt x="0" y="240"/>
                                  </a:lnTo>
                                  <a:lnTo>
                                    <a:pt x="16" y="239"/>
                                  </a:lnTo>
                                  <a:lnTo>
                                    <a:pt x="242" y="15"/>
                                  </a:lnTo>
                                  <a:lnTo>
                                    <a:pt x="242" y="0"/>
                                  </a:lnTo>
                                  <a:close/>
                                </a:path>
                              </a:pathLst>
                            </a:custGeom>
                            <a:solidFill>
                              <a:srgbClr val="61646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9" name="Freeform 3013"/>
                          <wps:cNvSpPr>
                            <a:spLocks/>
                          </wps:cNvSpPr>
                          <wps:spPr bwMode="auto">
                            <a:xfrm>
                              <a:off x="8299" y="4354"/>
                              <a:ext cx="226" cy="224"/>
                            </a:xfrm>
                            <a:custGeom>
                              <a:avLst/>
                              <a:gdLst>
                                <a:gd name="T0" fmla="*/ 226 w 226"/>
                                <a:gd name="T1" fmla="*/ 0 h 224"/>
                                <a:gd name="T2" fmla="*/ 0 w 226"/>
                                <a:gd name="T3" fmla="*/ 224 h 224"/>
                                <a:gd name="T4" fmla="*/ 15 w 226"/>
                                <a:gd name="T5" fmla="*/ 224 h 224"/>
                                <a:gd name="T6" fmla="*/ 226 w 226"/>
                                <a:gd name="T7" fmla="*/ 15 h 224"/>
                                <a:gd name="T8" fmla="*/ 226 w 226"/>
                                <a:gd name="T9" fmla="*/ 0 h 224"/>
                              </a:gdLst>
                              <a:ahLst/>
                              <a:cxnLst>
                                <a:cxn ang="0">
                                  <a:pos x="T0" y="T1"/>
                                </a:cxn>
                                <a:cxn ang="0">
                                  <a:pos x="T2" y="T3"/>
                                </a:cxn>
                                <a:cxn ang="0">
                                  <a:pos x="T4" y="T5"/>
                                </a:cxn>
                                <a:cxn ang="0">
                                  <a:pos x="T6" y="T7"/>
                                </a:cxn>
                                <a:cxn ang="0">
                                  <a:pos x="T8" y="T9"/>
                                </a:cxn>
                              </a:cxnLst>
                              <a:rect l="0" t="0" r="r" b="b"/>
                              <a:pathLst>
                                <a:path w="226" h="224">
                                  <a:moveTo>
                                    <a:pt x="226" y="0"/>
                                  </a:moveTo>
                                  <a:lnTo>
                                    <a:pt x="0" y="224"/>
                                  </a:lnTo>
                                  <a:lnTo>
                                    <a:pt x="15" y="224"/>
                                  </a:lnTo>
                                  <a:lnTo>
                                    <a:pt x="226" y="15"/>
                                  </a:lnTo>
                                  <a:lnTo>
                                    <a:pt x="226" y="0"/>
                                  </a:lnTo>
                                  <a:close/>
                                </a:path>
                              </a:pathLst>
                            </a:custGeom>
                            <a:solidFill>
                              <a:srgbClr val="5E616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0" name="Freeform 3014"/>
                          <wps:cNvSpPr>
                            <a:spLocks/>
                          </wps:cNvSpPr>
                          <wps:spPr bwMode="auto">
                            <a:xfrm>
                              <a:off x="8314" y="4369"/>
                              <a:ext cx="211" cy="209"/>
                            </a:xfrm>
                            <a:custGeom>
                              <a:avLst/>
                              <a:gdLst>
                                <a:gd name="T0" fmla="*/ 211 w 211"/>
                                <a:gd name="T1" fmla="*/ 0 h 209"/>
                                <a:gd name="T2" fmla="*/ 0 w 211"/>
                                <a:gd name="T3" fmla="*/ 209 h 209"/>
                                <a:gd name="T4" fmla="*/ 17 w 211"/>
                                <a:gd name="T5" fmla="*/ 208 h 209"/>
                                <a:gd name="T6" fmla="*/ 211 w 211"/>
                                <a:gd name="T7" fmla="*/ 15 h 209"/>
                                <a:gd name="T8" fmla="*/ 211 w 211"/>
                                <a:gd name="T9" fmla="*/ 0 h 209"/>
                              </a:gdLst>
                              <a:ahLst/>
                              <a:cxnLst>
                                <a:cxn ang="0">
                                  <a:pos x="T0" y="T1"/>
                                </a:cxn>
                                <a:cxn ang="0">
                                  <a:pos x="T2" y="T3"/>
                                </a:cxn>
                                <a:cxn ang="0">
                                  <a:pos x="T4" y="T5"/>
                                </a:cxn>
                                <a:cxn ang="0">
                                  <a:pos x="T6" y="T7"/>
                                </a:cxn>
                                <a:cxn ang="0">
                                  <a:pos x="T8" y="T9"/>
                                </a:cxn>
                              </a:cxnLst>
                              <a:rect l="0" t="0" r="r" b="b"/>
                              <a:pathLst>
                                <a:path w="211" h="209">
                                  <a:moveTo>
                                    <a:pt x="211" y="0"/>
                                  </a:moveTo>
                                  <a:lnTo>
                                    <a:pt x="0" y="209"/>
                                  </a:lnTo>
                                  <a:lnTo>
                                    <a:pt x="17" y="208"/>
                                  </a:lnTo>
                                  <a:lnTo>
                                    <a:pt x="211" y="15"/>
                                  </a:lnTo>
                                  <a:lnTo>
                                    <a:pt x="211" y="0"/>
                                  </a:lnTo>
                                  <a:close/>
                                </a:path>
                              </a:pathLst>
                            </a:custGeom>
                            <a:solidFill>
                              <a:srgbClr val="5B5E6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1" name="Freeform 3015"/>
                          <wps:cNvSpPr>
                            <a:spLocks/>
                          </wps:cNvSpPr>
                          <wps:spPr bwMode="auto">
                            <a:xfrm>
                              <a:off x="8331" y="4384"/>
                              <a:ext cx="194" cy="193"/>
                            </a:xfrm>
                            <a:custGeom>
                              <a:avLst/>
                              <a:gdLst>
                                <a:gd name="T0" fmla="*/ 194 w 194"/>
                                <a:gd name="T1" fmla="*/ 0 h 193"/>
                                <a:gd name="T2" fmla="*/ 0 w 194"/>
                                <a:gd name="T3" fmla="*/ 193 h 193"/>
                                <a:gd name="T4" fmla="*/ 15 w 194"/>
                                <a:gd name="T5" fmla="*/ 193 h 193"/>
                                <a:gd name="T6" fmla="*/ 194 w 194"/>
                                <a:gd name="T7" fmla="*/ 16 h 193"/>
                                <a:gd name="T8" fmla="*/ 194 w 194"/>
                                <a:gd name="T9" fmla="*/ 0 h 193"/>
                              </a:gdLst>
                              <a:ahLst/>
                              <a:cxnLst>
                                <a:cxn ang="0">
                                  <a:pos x="T0" y="T1"/>
                                </a:cxn>
                                <a:cxn ang="0">
                                  <a:pos x="T2" y="T3"/>
                                </a:cxn>
                                <a:cxn ang="0">
                                  <a:pos x="T4" y="T5"/>
                                </a:cxn>
                                <a:cxn ang="0">
                                  <a:pos x="T6" y="T7"/>
                                </a:cxn>
                                <a:cxn ang="0">
                                  <a:pos x="T8" y="T9"/>
                                </a:cxn>
                              </a:cxnLst>
                              <a:rect l="0" t="0" r="r" b="b"/>
                              <a:pathLst>
                                <a:path w="194" h="193">
                                  <a:moveTo>
                                    <a:pt x="194" y="0"/>
                                  </a:moveTo>
                                  <a:lnTo>
                                    <a:pt x="0" y="193"/>
                                  </a:lnTo>
                                  <a:lnTo>
                                    <a:pt x="15" y="193"/>
                                  </a:lnTo>
                                  <a:lnTo>
                                    <a:pt x="194" y="16"/>
                                  </a:lnTo>
                                  <a:lnTo>
                                    <a:pt x="194" y="0"/>
                                  </a:lnTo>
                                  <a:close/>
                                </a:path>
                              </a:pathLst>
                            </a:custGeom>
                            <a:solidFill>
                              <a:srgbClr val="5A5D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2" name="Freeform 3016"/>
                          <wps:cNvSpPr>
                            <a:spLocks/>
                          </wps:cNvSpPr>
                          <wps:spPr bwMode="auto">
                            <a:xfrm>
                              <a:off x="8346" y="4400"/>
                              <a:ext cx="180" cy="177"/>
                            </a:xfrm>
                            <a:custGeom>
                              <a:avLst/>
                              <a:gdLst>
                                <a:gd name="T0" fmla="*/ 179 w 180"/>
                                <a:gd name="T1" fmla="*/ 0 h 177"/>
                                <a:gd name="T2" fmla="*/ 0 w 180"/>
                                <a:gd name="T3" fmla="*/ 177 h 177"/>
                                <a:gd name="T4" fmla="*/ 180 w 180"/>
                                <a:gd name="T5" fmla="*/ 170 h 177"/>
                                <a:gd name="T6" fmla="*/ 179 w 180"/>
                                <a:gd name="T7" fmla="*/ 0 h 177"/>
                              </a:gdLst>
                              <a:ahLst/>
                              <a:cxnLst>
                                <a:cxn ang="0">
                                  <a:pos x="T0" y="T1"/>
                                </a:cxn>
                                <a:cxn ang="0">
                                  <a:pos x="T2" y="T3"/>
                                </a:cxn>
                                <a:cxn ang="0">
                                  <a:pos x="T4" y="T5"/>
                                </a:cxn>
                                <a:cxn ang="0">
                                  <a:pos x="T6" y="T7"/>
                                </a:cxn>
                              </a:cxnLst>
                              <a:rect l="0" t="0" r="r" b="b"/>
                              <a:pathLst>
                                <a:path w="180" h="177">
                                  <a:moveTo>
                                    <a:pt x="179" y="0"/>
                                  </a:moveTo>
                                  <a:lnTo>
                                    <a:pt x="0" y="177"/>
                                  </a:lnTo>
                                  <a:lnTo>
                                    <a:pt x="180" y="170"/>
                                  </a:lnTo>
                                  <a:lnTo>
                                    <a:pt x="179" y="0"/>
                                  </a:lnTo>
                                  <a:close/>
                                </a:path>
                              </a:pathLst>
                            </a:custGeom>
                            <a:solidFill>
                              <a:srgbClr val="575A6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3" name="Freeform 3017"/>
                          <wps:cNvSpPr>
                            <a:spLocks/>
                          </wps:cNvSpPr>
                          <wps:spPr bwMode="auto">
                            <a:xfrm>
                              <a:off x="7890" y="4167"/>
                              <a:ext cx="626" cy="410"/>
                            </a:xfrm>
                            <a:custGeom>
                              <a:avLst/>
                              <a:gdLst>
                                <a:gd name="T0" fmla="*/ 0 w 626"/>
                                <a:gd name="T1" fmla="*/ 0 h 410"/>
                                <a:gd name="T2" fmla="*/ 0 w 626"/>
                                <a:gd name="T3" fmla="*/ 410 h 410"/>
                                <a:gd name="T4" fmla="*/ 626 w 626"/>
                                <a:gd name="T5" fmla="*/ 392 h 410"/>
                                <a:gd name="T6" fmla="*/ 624 w 626"/>
                                <a:gd name="T7" fmla="*/ 19 h 410"/>
                                <a:gd name="T8" fmla="*/ 0 w 626"/>
                                <a:gd name="T9" fmla="*/ 0 h 410"/>
                              </a:gdLst>
                              <a:ahLst/>
                              <a:cxnLst>
                                <a:cxn ang="0">
                                  <a:pos x="T0" y="T1"/>
                                </a:cxn>
                                <a:cxn ang="0">
                                  <a:pos x="T2" y="T3"/>
                                </a:cxn>
                                <a:cxn ang="0">
                                  <a:pos x="T4" y="T5"/>
                                </a:cxn>
                                <a:cxn ang="0">
                                  <a:pos x="T6" y="T7"/>
                                </a:cxn>
                                <a:cxn ang="0">
                                  <a:pos x="T8" y="T9"/>
                                </a:cxn>
                              </a:cxnLst>
                              <a:rect l="0" t="0" r="r" b="b"/>
                              <a:pathLst>
                                <a:path w="626" h="410">
                                  <a:moveTo>
                                    <a:pt x="0" y="0"/>
                                  </a:moveTo>
                                  <a:lnTo>
                                    <a:pt x="0" y="410"/>
                                  </a:lnTo>
                                  <a:lnTo>
                                    <a:pt x="626" y="392"/>
                                  </a:lnTo>
                                  <a:lnTo>
                                    <a:pt x="624" y="19"/>
                                  </a:lnTo>
                                  <a:lnTo>
                                    <a:pt x="0" y="0"/>
                                  </a:lnTo>
                                  <a:close/>
                                </a:path>
                              </a:pathLst>
                            </a:custGeom>
                            <a:solidFill>
                              <a:srgbClr val="1F6EA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4" name="Freeform 3018"/>
                          <wps:cNvSpPr>
                            <a:spLocks/>
                          </wps:cNvSpPr>
                          <wps:spPr bwMode="auto">
                            <a:xfrm>
                              <a:off x="7890" y="4186"/>
                              <a:ext cx="626" cy="391"/>
                            </a:xfrm>
                            <a:custGeom>
                              <a:avLst/>
                              <a:gdLst>
                                <a:gd name="T0" fmla="*/ 624 w 626"/>
                                <a:gd name="T1" fmla="*/ 0 h 391"/>
                                <a:gd name="T2" fmla="*/ 621 w 626"/>
                                <a:gd name="T3" fmla="*/ 0 h 391"/>
                                <a:gd name="T4" fmla="*/ 621 w 626"/>
                                <a:gd name="T5" fmla="*/ 366 h 391"/>
                                <a:gd name="T6" fmla="*/ 0 w 626"/>
                                <a:gd name="T7" fmla="*/ 385 h 391"/>
                                <a:gd name="T8" fmla="*/ 0 w 626"/>
                                <a:gd name="T9" fmla="*/ 391 h 391"/>
                                <a:gd name="T10" fmla="*/ 626 w 626"/>
                                <a:gd name="T11" fmla="*/ 373 h 391"/>
                                <a:gd name="T12" fmla="*/ 624 w 626"/>
                                <a:gd name="T13" fmla="*/ 0 h 391"/>
                              </a:gdLst>
                              <a:ahLst/>
                              <a:cxnLst>
                                <a:cxn ang="0">
                                  <a:pos x="T0" y="T1"/>
                                </a:cxn>
                                <a:cxn ang="0">
                                  <a:pos x="T2" y="T3"/>
                                </a:cxn>
                                <a:cxn ang="0">
                                  <a:pos x="T4" y="T5"/>
                                </a:cxn>
                                <a:cxn ang="0">
                                  <a:pos x="T6" y="T7"/>
                                </a:cxn>
                                <a:cxn ang="0">
                                  <a:pos x="T8" y="T9"/>
                                </a:cxn>
                                <a:cxn ang="0">
                                  <a:pos x="T10" y="T11"/>
                                </a:cxn>
                                <a:cxn ang="0">
                                  <a:pos x="T12" y="T13"/>
                                </a:cxn>
                              </a:cxnLst>
                              <a:rect l="0" t="0" r="r" b="b"/>
                              <a:pathLst>
                                <a:path w="626" h="391">
                                  <a:moveTo>
                                    <a:pt x="624" y="0"/>
                                  </a:moveTo>
                                  <a:lnTo>
                                    <a:pt x="621" y="0"/>
                                  </a:lnTo>
                                  <a:lnTo>
                                    <a:pt x="621" y="366"/>
                                  </a:lnTo>
                                  <a:lnTo>
                                    <a:pt x="0" y="385"/>
                                  </a:lnTo>
                                  <a:lnTo>
                                    <a:pt x="0" y="391"/>
                                  </a:lnTo>
                                  <a:lnTo>
                                    <a:pt x="626" y="373"/>
                                  </a:lnTo>
                                  <a:lnTo>
                                    <a:pt x="624" y="0"/>
                                  </a:lnTo>
                                  <a:close/>
                                </a:path>
                              </a:pathLst>
                            </a:custGeom>
                            <a:solidFill>
                              <a:srgbClr val="18436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5" name="Freeform 3019"/>
                          <wps:cNvSpPr>
                            <a:spLocks/>
                          </wps:cNvSpPr>
                          <wps:spPr bwMode="auto">
                            <a:xfrm>
                              <a:off x="8123" y="4602"/>
                              <a:ext cx="112" cy="43"/>
                            </a:xfrm>
                            <a:custGeom>
                              <a:avLst/>
                              <a:gdLst>
                                <a:gd name="T0" fmla="*/ 77 w 112"/>
                                <a:gd name="T1" fmla="*/ 1 h 43"/>
                                <a:gd name="T2" fmla="*/ 101 w 112"/>
                                <a:gd name="T3" fmla="*/ 0 h 43"/>
                                <a:gd name="T4" fmla="*/ 112 w 112"/>
                                <a:gd name="T5" fmla="*/ 37 h 43"/>
                                <a:gd name="T6" fmla="*/ 112 w 112"/>
                                <a:gd name="T7" fmla="*/ 37 h 43"/>
                                <a:gd name="T8" fmla="*/ 112 w 112"/>
                                <a:gd name="T9" fmla="*/ 38 h 43"/>
                                <a:gd name="T10" fmla="*/ 111 w 112"/>
                                <a:gd name="T11" fmla="*/ 39 h 43"/>
                                <a:gd name="T12" fmla="*/ 107 w 112"/>
                                <a:gd name="T13" fmla="*/ 41 h 43"/>
                                <a:gd name="T14" fmla="*/ 101 w 112"/>
                                <a:gd name="T15" fmla="*/ 42 h 43"/>
                                <a:gd name="T16" fmla="*/ 91 w 112"/>
                                <a:gd name="T17" fmla="*/ 43 h 43"/>
                                <a:gd name="T18" fmla="*/ 54 w 112"/>
                                <a:gd name="T19" fmla="*/ 43 h 43"/>
                                <a:gd name="T20" fmla="*/ 54 w 112"/>
                                <a:gd name="T21" fmla="*/ 43 h 43"/>
                                <a:gd name="T22" fmla="*/ 34 w 112"/>
                                <a:gd name="T23" fmla="*/ 43 h 43"/>
                                <a:gd name="T24" fmla="*/ 19 w 112"/>
                                <a:gd name="T25" fmla="*/ 42 h 43"/>
                                <a:gd name="T26" fmla="*/ 9 w 112"/>
                                <a:gd name="T27" fmla="*/ 41 h 43"/>
                                <a:gd name="T28" fmla="*/ 4 w 112"/>
                                <a:gd name="T29" fmla="*/ 39 h 43"/>
                                <a:gd name="T30" fmla="*/ 0 w 112"/>
                                <a:gd name="T31" fmla="*/ 38 h 43"/>
                                <a:gd name="T32" fmla="*/ 0 w 112"/>
                                <a:gd name="T33" fmla="*/ 37 h 43"/>
                                <a:gd name="T34" fmla="*/ 0 w 112"/>
                                <a:gd name="T35" fmla="*/ 36 h 43"/>
                                <a:gd name="T36" fmla="*/ 12 w 112"/>
                                <a:gd name="T37" fmla="*/ 4 h 43"/>
                                <a:gd name="T38" fmla="*/ 59 w 112"/>
                                <a:gd name="T39" fmla="*/ 3 h 43"/>
                                <a:gd name="T40" fmla="*/ 67 w 112"/>
                                <a:gd name="T41" fmla="*/ 38 h 43"/>
                                <a:gd name="T42" fmla="*/ 68 w 112"/>
                                <a:gd name="T43" fmla="*/ 39 h 43"/>
                                <a:gd name="T44" fmla="*/ 68 w 112"/>
                                <a:gd name="T45" fmla="*/ 39 h 43"/>
                                <a:gd name="T46" fmla="*/ 68 w 112"/>
                                <a:gd name="T47" fmla="*/ 41 h 43"/>
                                <a:gd name="T48" fmla="*/ 69 w 112"/>
                                <a:gd name="T49" fmla="*/ 41 h 43"/>
                                <a:gd name="T50" fmla="*/ 69 w 112"/>
                                <a:gd name="T51" fmla="*/ 41 h 43"/>
                                <a:gd name="T52" fmla="*/ 83 w 112"/>
                                <a:gd name="T53" fmla="*/ 39 h 43"/>
                                <a:gd name="T54" fmla="*/ 83 w 112"/>
                                <a:gd name="T55" fmla="*/ 39 h 43"/>
                                <a:gd name="T56" fmla="*/ 84 w 112"/>
                                <a:gd name="T57" fmla="*/ 39 h 43"/>
                                <a:gd name="T58" fmla="*/ 84 w 112"/>
                                <a:gd name="T59" fmla="*/ 38 h 43"/>
                                <a:gd name="T60" fmla="*/ 84 w 112"/>
                                <a:gd name="T61" fmla="*/ 38 h 43"/>
                                <a:gd name="T62" fmla="*/ 77 w 112"/>
                                <a:gd name="T63" fmla="*/ 1 h 43"/>
                                <a:gd name="T64" fmla="*/ 77 w 112"/>
                                <a:gd name="T65" fmla="*/ 1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12" h="43">
                                  <a:moveTo>
                                    <a:pt x="77" y="1"/>
                                  </a:moveTo>
                                  <a:lnTo>
                                    <a:pt x="101" y="0"/>
                                  </a:lnTo>
                                  <a:lnTo>
                                    <a:pt x="112" y="37"/>
                                  </a:lnTo>
                                  <a:lnTo>
                                    <a:pt x="112" y="37"/>
                                  </a:lnTo>
                                  <a:lnTo>
                                    <a:pt x="112" y="38"/>
                                  </a:lnTo>
                                  <a:lnTo>
                                    <a:pt x="111" y="39"/>
                                  </a:lnTo>
                                  <a:lnTo>
                                    <a:pt x="107" y="41"/>
                                  </a:lnTo>
                                  <a:lnTo>
                                    <a:pt x="101" y="42"/>
                                  </a:lnTo>
                                  <a:lnTo>
                                    <a:pt x="91" y="43"/>
                                  </a:lnTo>
                                  <a:lnTo>
                                    <a:pt x="54" y="43"/>
                                  </a:lnTo>
                                  <a:lnTo>
                                    <a:pt x="54" y="43"/>
                                  </a:lnTo>
                                  <a:lnTo>
                                    <a:pt x="34" y="43"/>
                                  </a:lnTo>
                                  <a:lnTo>
                                    <a:pt x="19" y="42"/>
                                  </a:lnTo>
                                  <a:lnTo>
                                    <a:pt x="9" y="41"/>
                                  </a:lnTo>
                                  <a:lnTo>
                                    <a:pt x="4" y="39"/>
                                  </a:lnTo>
                                  <a:lnTo>
                                    <a:pt x="0" y="38"/>
                                  </a:lnTo>
                                  <a:lnTo>
                                    <a:pt x="0" y="37"/>
                                  </a:lnTo>
                                  <a:lnTo>
                                    <a:pt x="0" y="36"/>
                                  </a:lnTo>
                                  <a:lnTo>
                                    <a:pt x="12" y="4"/>
                                  </a:lnTo>
                                  <a:lnTo>
                                    <a:pt x="59" y="3"/>
                                  </a:lnTo>
                                  <a:lnTo>
                                    <a:pt x="67" y="38"/>
                                  </a:lnTo>
                                  <a:lnTo>
                                    <a:pt x="68" y="39"/>
                                  </a:lnTo>
                                  <a:lnTo>
                                    <a:pt x="68" y="39"/>
                                  </a:lnTo>
                                  <a:lnTo>
                                    <a:pt x="68" y="41"/>
                                  </a:lnTo>
                                  <a:lnTo>
                                    <a:pt x="69" y="41"/>
                                  </a:lnTo>
                                  <a:lnTo>
                                    <a:pt x="69" y="41"/>
                                  </a:lnTo>
                                  <a:lnTo>
                                    <a:pt x="83" y="39"/>
                                  </a:lnTo>
                                  <a:lnTo>
                                    <a:pt x="83" y="39"/>
                                  </a:lnTo>
                                  <a:lnTo>
                                    <a:pt x="84" y="39"/>
                                  </a:lnTo>
                                  <a:lnTo>
                                    <a:pt x="84" y="38"/>
                                  </a:lnTo>
                                  <a:lnTo>
                                    <a:pt x="84" y="38"/>
                                  </a:lnTo>
                                  <a:lnTo>
                                    <a:pt x="77" y="1"/>
                                  </a:lnTo>
                                  <a:lnTo>
                                    <a:pt x="77" y="1"/>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6" name="Freeform 3020"/>
                          <wps:cNvSpPr>
                            <a:spLocks/>
                          </wps:cNvSpPr>
                          <wps:spPr bwMode="auto">
                            <a:xfrm>
                              <a:off x="7945" y="4647"/>
                              <a:ext cx="529" cy="29"/>
                            </a:xfrm>
                            <a:custGeom>
                              <a:avLst/>
                              <a:gdLst>
                                <a:gd name="T0" fmla="*/ 529 w 529"/>
                                <a:gd name="T1" fmla="*/ 7 h 29"/>
                                <a:gd name="T2" fmla="*/ 32 w 529"/>
                                <a:gd name="T3" fmla="*/ 29 h 29"/>
                                <a:gd name="T4" fmla="*/ 0 w 529"/>
                                <a:gd name="T5" fmla="*/ 21 h 29"/>
                                <a:gd name="T6" fmla="*/ 0 w 529"/>
                                <a:gd name="T7" fmla="*/ 21 h 29"/>
                                <a:gd name="T8" fmla="*/ 63 w 529"/>
                                <a:gd name="T9" fmla="*/ 15 h 29"/>
                                <a:gd name="T10" fmla="*/ 119 w 529"/>
                                <a:gd name="T11" fmla="*/ 11 h 29"/>
                                <a:gd name="T12" fmla="*/ 172 w 529"/>
                                <a:gd name="T13" fmla="*/ 7 h 29"/>
                                <a:gd name="T14" fmla="*/ 172 w 529"/>
                                <a:gd name="T15" fmla="*/ 7 h 29"/>
                                <a:gd name="T16" fmla="*/ 176 w 529"/>
                                <a:gd name="T17" fmla="*/ 8 h 29"/>
                                <a:gd name="T18" fmla="*/ 189 w 529"/>
                                <a:gd name="T19" fmla="*/ 11 h 29"/>
                                <a:gd name="T20" fmla="*/ 213 w 529"/>
                                <a:gd name="T21" fmla="*/ 14 h 29"/>
                                <a:gd name="T22" fmla="*/ 229 w 529"/>
                                <a:gd name="T23" fmla="*/ 14 h 29"/>
                                <a:gd name="T24" fmla="*/ 248 w 529"/>
                                <a:gd name="T25" fmla="*/ 14 h 29"/>
                                <a:gd name="T26" fmla="*/ 248 w 529"/>
                                <a:gd name="T27" fmla="*/ 14 h 29"/>
                                <a:gd name="T28" fmla="*/ 257 w 529"/>
                                <a:gd name="T29" fmla="*/ 12 h 29"/>
                                <a:gd name="T30" fmla="*/ 275 w 529"/>
                                <a:gd name="T31" fmla="*/ 12 h 29"/>
                                <a:gd name="T32" fmla="*/ 284 w 529"/>
                                <a:gd name="T33" fmla="*/ 11 h 29"/>
                                <a:gd name="T34" fmla="*/ 292 w 529"/>
                                <a:gd name="T35" fmla="*/ 8 h 29"/>
                                <a:gd name="T36" fmla="*/ 296 w 529"/>
                                <a:gd name="T37" fmla="*/ 7 h 29"/>
                                <a:gd name="T38" fmla="*/ 296 w 529"/>
                                <a:gd name="T39" fmla="*/ 6 h 29"/>
                                <a:gd name="T40" fmla="*/ 294 w 529"/>
                                <a:gd name="T41" fmla="*/ 3 h 29"/>
                                <a:gd name="T42" fmla="*/ 294 w 529"/>
                                <a:gd name="T43" fmla="*/ 3 h 29"/>
                                <a:gd name="T44" fmla="*/ 389 w 529"/>
                                <a:gd name="T45" fmla="*/ 2 h 29"/>
                                <a:gd name="T46" fmla="*/ 487 w 529"/>
                                <a:gd name="T47" fmla="*/ 0 h 29"/>
                                <a:gd name="T48" fmla="*/ 529 w 529"/>
                                <a:gd name="T49" fmla="*/ 7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29" h="29">
                                  <a:moveTo>
                                    <a:pt x="529" y="7"/>
                                  </a:moveTo>
                                  <a:lnTo>
                                    <a:pt x="32" y="29"/>
                                  </a:lnTo>
                                  <a:lnTo>
                                    <a:pt x="0" y="21"/>
                                  </a:lnTo>
                                  <a:lnTo>
                                    <a:pt x="0" y="21"/>
                                  </a:lnTo>
                                  <a:lnTo>
                                    <a:pt x="63" y="15"/>
                                  </a:lnTo>
                                  <a:lnTo>
                                    <a:pt x="119" y="11"/>
                                  </a:lnTo>
                                  <a:lnTo>
                                    <a:pt x="172" y="7"/>
                                  </a:lnTo>
                                  <a:lnTo>
                                    <a:pt x="172" y="7"/>
                                  </a:lnTo>
                                  <a:lnTo>
                                    <a:pt x="176" y="8"/>
                                  </a:lnTo>
                                  <a:lnTo>
                                    <a:pt x="189" y="11"/>
                                  </a:lnTo>
                                  <a:lnTo>
                                    <a:pt x="213" y="14"/>
                                  </a:lnTo>
                                  <a:lnTo>
                                    <a:pt x="229" y="14"/>
                                  </a:lnTo>
                                  <a:lnTo>
                                    <a:pt x="248" y="14"/>
                                  </a:lnTo>
                                  <a:lnTo>
                                    <a:pt x="248" y="14"/>
                                  </a:lnTo>
                                  <a:lnTo>
                                    <a:pt x="257" y="12"/>
                                  </a:lnTo>
                                  <a:lnTo>
                                    <a:pt x="275" y="12"/>
                                  </a:lnTo>
                                  <a:lnTo>
                                    <a:pt x="284" y="11"/>
                                  </a:lnTo>
                                  <a:lnTo>
                                    <a:pt x="292" y="8"/>
                                  </a:lnTo>
                                  <a:lnTo>
                                    <a:pt x="296" y="7"/>
                                  </a:lnTo>
                                  <a:lnTo>
                                    <a:pt x="296" y="6"/>
                                  </a:lnTo>
                                  <a:lnTo>
                                    <a:pt x="294" y="3"/>
                                  </a:lnTo>
                                  <a:lnTo>
                                    <a:pt x="294" y="3"/>
                                  </a:lnTo>
                                  <a:lnTo>
                                    <a:pt x="389" y="2"/>
                                  </a:lnTo>
                                  <a:lnTo>
                                    <a:pt x="487" y="0"/>
                                  </a:lnTo>
                                  <a:lnTo>
                                    <a:pt x="529" y="7"/>
                                  </a:lnTo>
                                  <a:close/>
                                </a:path>
                              </a:pathLst>
                            </a:custGeom>
                            <a:solidFill>
                              <a:srgbClr val="3C3C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7" name="Freeform 3021"/>
                          <wps:cNvSpPr>
                            <a:spLocks/>
                          </wps:cNvSpPr>
                          <wps:spPr bwMode="auto">
                            <a:xfrm>
                              <a:off x="7944" y="4668"/>
                              <a:ext cx="39" cy="19"/>
                            </a:xfrm>
                            <a:custGeom>
                              <a:avLst/>
                              <a:gdLst>
                                <a:gd name="T0" fmla="*/ 39 w 39"/>
                                <a:gd name="T1" fmla="*/ 19 h 19"/>
                                <a:gd name="T2" fmla="*/ 39 w 39"/>
                                <a:gd name="T3" fmla="*/ 14 h 19"/>
                                <a:gd name="T4" fmla="*/ 39 w 39"/>
                                <a:gd name="T5" fmla="*/ 14 h 19"/>
                                <a:gd name="T6" fmla="*/ 38 w 39"/>
                                <a:gd name="T7" fmla="*/ 12 h 19"/>
                                <a:gd name="T8" fmla="*/ 38 w 39"/>
                                <a:gd name="T9" fmla="*/ 12 h 19"/>
                                <a:gd name="T10" fmla="*/ 33 w 39"/>
                                <a:gd name="T11" fmla="*/ 8 h 19"/>
                                <a:gd name="T12" fmla="*/ 1 w 39"/>
                                <a:gd name="T13" fmla="*/ 0 h 19"/>
                                <a:gd name="T14" fmla="*/ 0 w 39"/>
                                <a:gd name="T15" fmla="*/ 9 h 19"/>
                                <a:gd name="T16" fmla="*/ 39 w 3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9" h="19">
                                  <a:moveTo>
                                    <a:pt x="39" y="19"/>
                                  </a:moveTo>
                                  <a:lnTo>
                                    <a:pt x="39" y="14"/>
                                  </a:lnTo>
                                  <a:lnTo>
                                    <a:pt x="39" y="14"/>
                                  </a:lnTo>
                                  <a:lnTo>
                                    <a:pt x="38" y="12"/>
                                  </a:lnTo>
                                  <a:lnTo>
                                    <a:pt x="38" y="12"/>
                                  </a:lnTo>
                                  <a:lnTo>
                                    <a:pt x="33" y="8"/>
                                  </a:lnTo>
                                  <a:lnTo>
                                    <a:pt x="1" y="0"/>
                                  </a:lnTo>
                                  <a:lnTo>
                                    <a:pt x="0" y="9"/>
                                  </a:lnTo>
                                  <a:lnTo>
                                    <a:pt x="39" y="19"/>
                                  </a:lnTo>
                                  <a:close/>
                                </a:path>
                              </a:pathLst>
                            </a:custGeom>
                            <a:solidFill>
                              <a:srgbClr val="3C3E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8" name="Freeform 3022"/>
                          <wps:cNvSpPr>
                            <a:spLocks/>
                          </wps:cNvSpPr>
                          <wps:spPr bwMode="auto">
                            <a:xfrm>
                              <a:off x="7874" y="4571"/>
                              <a:ext cx="654" cy="27"/>
                            </a:xfrm>
                            <a:custGeom>
                              <a:avLst/>
                              <a:gdLst>
                                <a:gd name="T0" fmla="*/ 0 w 654"/>
                                <a:gd name="T1" fmla="*/ 27 h 27"/>
                                <a:gd name="T2" fmla="*/ 2 w 654"/>
                                <a:gd name="T3" fmla="*/ 23 h 27"/>
                                <a:gd name="T4" fmla="*/ 652 w 654"/>
                                <a:gd name="T5" fmla="*/ 0 h 27"/>
                                <a:gd name="T6" fmla="*/ 654 w 654"/>
                                <a:gd name="T7" fmla="*/ 4 h 27"/>
                                <a:gd name="T8" fmla="*/ 0 w 654"/>
                                <a:gd name="T9" fmla="*/ 27 h 27"/>
                              </a:gdLst>
                              <a:ahLst/>
                              <a:cxnLst>
                                <a:cxn ang="0">
                                  <a:pos x="T0" y="T1"/>
                                </a:cxn>
                                <a:cxn ang="0">
                                  <a:pos x="T2" y="T3"/>
                                </a:cxn>
                                <a:cxn ang="0">
                                  <a:pos x="T4" y="T5"/>
                                </a:cxn>
                                <a:cxn ang="0">
                                  <a:pos x="T6" y="T7"/>
                                </a:cxn>
                                <a:cxn ang="0">
                                  <a:pos x="T8" y="T9"/>
                                </a:cxn>
                              </a:cxnLst>
                              <a:rect l="0" t="0" r="r" b="b"/>
                              <a:pathLst>
                                <a:path w="654" h="27">
                                  <a:moveTo>
                                    <a:pt x="0" y="27"/>
                                  </a:moveTo>
                                  <a:lnTo>
                                    <a:pt x="2" y="23"/>
                                  </a:lnTo>
                                  <a:lnTo>
                                    <a:pt x="652" y="0"/>
                                  </a:lnTo>
                                  <a:lnTo>
                                    <a:pt x="654" y="4"/>
                                  </a:lnTo>
                                  <a:lnTo>
                                    <a:pt x="0" y="27"/>
                                  </a:lnTo>
                                  <a:close/>
                                </a:path>
                              </a:pathLst>
                            </a:custGeom>
                            <a:solidFill>
                              <a:srgbClr val="9294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9" name="Freeform 3023"/>
                          <wps:cNvSpPr>
                            <a:spLocks/>
                          </wps:cNvSpPr>
                          <wps:spPr bwMode="auto">
                            <a:xfrm>
                              <a:off x="7870" y="4569"/>
                              <a:ext cx="663" cy="32"/>
                            </a:xfrm>
                            <a:custGeom>
                              <a:avLst/>
                              <a:gdLst>
                                <a:gd name="T0" fmla="*/ 657 w 663"/>
                                <a:gd name="T1" fmla="*/ 0 h 32"/>
                                <a:gd name="T2" fmla="*/ 656 w 663"/>
                                <a:gd name="T3" fmla="*/ 0 h 32"/>
                                <a:gd name="T4" fmla="*/ 5 w 663"/>
                                <a:gd name="T5" fmla="*/ 23 h 32"/>
                                <a:gd name="T6" fmla="*/ 0 w 663"/>
                                <a:gd name="T7" fmla="*/ 32 h 32"/>
                                <a:gd name="T8" fmla="*/ 663 w 663"/>
                                <a:gd name="T9" fmla="*/ 9 h 32"/>
                                <a:gd name="T10" fmla="*/ 657 w 663"/>
                                <a:gd name="T11" fmla="*/ 0 h 32"/>
                              </a:gdLst>
                              <a:ahLst/>
                              <a:cxnLst>
                                <a:cxn ang="0">
                                  <a:pos x="T0" y="T1"/>
                                </a:cxn>
                                <a:cxn ang="0">
                                  <a:pos x="T2" y="T3"/>
                                </a:cxn>
                                <a:cxn ang="0">
                                  <a:pos x="T4" y="T5"/>
                                </a:cxn>
                                <a:cxn ang="0">
                                  <a:pos x="T6" y="T7"/>
                                </a:cxn>
                                <a:cxn ang="0">
                                  <a:pos x="T8" y="T9"/>
                                </a:cxn>
                                <a:cxn ang="0">
                                  <a:pos x="T10" y="T11"/>
                                </a:cxn>
                              </a:cxnLst>
                              <a:rect l="0" t="0" r="r" b="b"/>
                              <a:pathLst>
                                <a:path w="663" h="32">
                                  <a:moveTo>
                                    <a:pt x="657" y="0"/>
                                  </a:moveTo>
                                  <a:lnTo>
                                    <a:pt x="656" y="0"/>
                                  </a:lnTo>
                                  <a:lnTo>
                                    <a:pt x="5" y="23"/>
                                  </a:lnTo>
                                  <a:lnTo>
                                    <a:pt x="0" y="32"/>
                                  </a:lnTo>
                                  <a:lnTo>
                                    <a:pt x="663" y="9"/>
                                  </a:lnTo>
                                  <a:lnTo>
                                    <a:pt x="657" y="0"/>
                                  </a:lnTo>
                                  <a:close/>
                                </a:path>
                              </a:pathLst>
                            </a:custGeom>
                            <a:solidFill>
                              <a:srgbClr val="2F2F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0" name="Freeform 3024"/>
                          <wps:cNvSpPr>
                            <a:spLocks/>
                          </wps:cNvSpPr>
                          <wps:spPr bwMode="auto">
                            <a:xfrm>
                              <a:off x="7842" y="4533"/>
                              <a:ext cx="5" cy="12"/>
                            </a:xfrm>
                            <a:custGeom>
                              <a:avLst/>
                              <a:gdLst>
                                <a:gd name="T0" fmla="*/ 5 w 5"/>
                                <a:gd name="T1" fmla="*/ 7 h 12"/>
                                <a:gd name="T2" fmla="*/ 5 w 5"/>
                                <a:gd name="T3" fmla="*/ 7 h 12"/>
                                <a:gd name="T4" fmla="*/ 4 w 5"/>
                                <a:gd name="T5" fmla="*/ 10 h 12"/>
                                <a:gd name="T6" fmla="*/ 3 w 5"/>
                                <a:gd name="T7" fmla="*/ 12 h 12"/>
                                <a:gd name="T8" fmla="*/ 3 w 5"/>
                                <a:gd name="T9" fmla="*/ 12 h 12"/>
                                <a:gd name="T10" fmla="*/ 1 w 5"/>
                                <a:gd name="T11" fmla="*/ 10 h 12"/>
                                <a:gd name="T12" fmla="*/ 0 w 5"/>
                                <a:gd name="T13" fmla="*/ 7 h 12"/>
                                <a:gd name="T14" fmla="*/ 0 w 5"/>
                                <a:gd name="T15" fmla="*/ 7 h 12"/>
                                <a:gd name="T16" fmla="*/ 1 w 5"/>
                                <a:gd name="T17" fmla="*/ 3 h 12"/>
                                <a:gd name="T18" fmla="*/ 3 w 5"/>
                                <a:gd name="T19" fmla="*/ 0 h 12"/>
                                <a:gd name="T20" fmla="*/ 3 w 5"/>
                                <a:gd name="T21" fmla="*/ 0 h 12"/>
                                <a:gd name="T22" fmla="*/ 4 w 5"/>
                                <a:gd name="T23" fmla="*/ 3 h 12"/>
                                <a:gd name="T24" fmla="*/ 5 w 5"/>
                                <a:gd name="T25" fmla="*/ 7 h 12"/>
                                <a:gd name="T26" fmla="*/ 5 w 5"/>
                                <a:gd name="T2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 h="12">
                                  <a:moveTo>
                                    <a:pt x="5" y="7"/>
                                  </a:moveTo>
                                  <a:lnTo>
                                    <a:pt x="5" y="7"/>
                                  </a:lnTo>
                                  <a:lnTo>
                                    <a:pt x="4" y="10"/>
                                  </a:lnTo>
                                  <a:lnTo>
                                    <a:pt x="3" y="12"/>
                                  </a:lnTo>
                                  <a:lnTo>
                                    <a:pt x="3" y="12"/>
                                  </a:lnTo>
                                  <a:lnTo>
                                    <a:pt x="1" y="10"/>
                                  </a:lnTo>
                                  <a:lnTo>
                                    <a:pt x="0" y="7"/>
                                  </a:lnTo>
                                  <a:lnTo>
                                    <a:pt x="0" y="7"/>
                                  </a:lnTo>
                                  <a:lnTo>
                                    <a:pt x="1" y="3"/>
                                  </a:lnTo>
                                  <a:lnTo>
                                    <a:pt x="3" y="0"/>
                                  </a:lnTo>
                                  <a:lnTo>
                                    <a:pt x="3" y="0"/>
                                  </a:lnTo>
                                  <a:lnTo>
                                    <a:pt x="4" y="3"/>
                                  </a:lnTo>
                                  <a:lnTo>
                                    <a:pt x="5" y="7"/>
                                  </a:lnTo>
                                  <a:lnTo>
                                    <a:pt x="5" y="7"/>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1" name="Freeform 3025"/>
                          <wps:cNvSpPr>
                            <a:spLocks/>
                          </wps:cNvSpPr>
                          <wps:spPr bwMode="auto">
                            <a:xfrm>
                              <a:off x="7842" y="4519"/>
                              <a:ext cx="5" cy="12"/>
                            </a:xfrm>
                            <a:custGeom>
                              <a:avLst/>
                              <a:gdLst>
                                <a:gd name="T0" fmla="*/ 5 w 5"/>
                                <a:gd name="T1" fmla="*/ 5 h 12"/>
                                <a:gd name="T2" fmla="*/ 5 w 5"/>
                                <a:gd name="T3" fmla="*/ 5 h 12"/>
                                <a:gd name="T4" fmla="*/ 4 w 5"/>
                                <a:gd name="T5" fmla="*/ 10 h 12"/>
                                <a:gd name="T6" fmla="*/ 3 w 5"/>
                                <a:gd name="T7" fmla="*/ 12 h 12"/>
                                <a:gd name="T8" fmla="*/ 3 w 5"/>
                                <a:gd name="T9" fmla="*/ 12 h 12"/>
                                <a:gd name="T10" fmla="*/ 1 w 5"/>
                                <a:gd name="T11" fmla="*/ 10 h 12"/>
                                <a:gd name="T12" fmla="*/ 0 w 5"/>
                                <a:gd name="T13" fmla="*/ 5 h 12"/>
                                <a:gd name="T14" fmla="*/ 0 w 5"/>
                                <a:gd name="T15" fmla="*/ 5 h 12"/>
                                <a:gd name="T16" fmla="*/ 1 w 5"/>
                                <a:gd name="T17" fmla="*/ 2 h 12"/>
                                <a:gd name="T18" fmla="*/ 3 w 5"/>
                                <a:gd name="T19" fmla="*/ 0 h 12"/>
                                <a:gd name="T20" fmla="*/ 3 w 5"/>
                                <a:gd name="T21" fmla="*/ 0 h 12"/>
                                <a:gd name="T22" fmla="*/ 4 w 5"/>
                                <a:gd name="T23" fmla="*/ 2 h 12"/>
                                <a:gd name="T24" fmla="*/ 5 w 5"/>
                                <a:gd name="T25" fmla="*/ 5 h 12"/>
                                <a:gd name="T26" fmla="*/ 5 w 5"/>
                                <a:gd name="T2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 h="12">
                                  <a:moveTo>
                                    <a:pt x="5" y="5"/>
                                  </a:moveTo>
                                  <a:lnTo>
                                    <a:pt x="5" y="5"/>
                                  </a:lnTo>
                                  <a:lnTo>
                                    <a:pt x="4" y="10"/>
                                  </a:lnTo>
                                  <a:lnTo>
                                    <a:pt x="3" y="12"/>
                                  </a:lnTo>
                                  <a:lnTo>
                                    <a:pt x="3" y="12"/>
                                  </a:lnTo>
                                  <a:lnTo>
                                    <a:pt x="1" y="10"/>
                                  </a:lnTo>
                                  <a:lnTo>
                                    <a:pt x="0" y="5"/>
                                  </a:lnTo>
                                  <a:lnTo>
                                    <a:pt x="0" y="5"/>
                                  </a:lnTo>
                                  <a:lnTo>
                                    <a:pt x="1" y="2"/>
                                  </a:lnTo>
                                  <a:lnTo>
                                    <a:pt x="3" y="0"/>
                                  </a:lnTo>
                                  <a:lnTo>
                                    <a:pt x="3" y="0"/>
                                  </a:lnTo>
                                  <a:lnTo>
                                    <a:pt x="4" y="2"/>
                                  </a:lnTo>
                                  <a:lnTo>
                                    <a:pt x="5" y="5"/>
                                  </a:lnTo>
                                  <a:lnTo>
                                    <a:pt x="5" y="5"/>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2" name="Freeform 3026"/>
                          <wps:cNvSpPr>
                            <a:spLocks/>
                          </wps:cNvSpPr>
                          <wps:spPr bwMode="auto">
                            <a:xfrm>
                              <a:off x="7842" y="4504"/>
                              <a:ext cx="5" cy="13"/>
                            </a:xfrm>
                            <a:custGeom>
                              <a:avLst/>
                              <a:gdLst>
                                <a:gd name="T0" fmla="*/ 5 w 5"/>
                                <a:gd name="T1" fmla="*/ 6 h 13"/>
                                <a:gd name="T2" fmla="*/ 5 w 5"/>
                                <a:gd name="T3" fmla="*/ 6 h 13"/>
                                <a:gd name="T4" fmla="*/ 4 w 5"/>
                                <a:gd name="T5" fmla="*/ 10 h 13"/>
                                <a:gd name="T6" fmla="*/ 3 w 5"/>
                                <a:gd name="T7" fmla="*/ 13 h 13"/>
                                <a:gd name="T8" fmla="*/ 3 w 5"/>
                                <a:gd name="T9" fmla="*/ 13 h 13"/>
                                <a:gd name="T10" fmla="*/ 1 w 5"/>
                                <a:gd name="T11" fmla="*/ 10 h 13"/>
                                <a:gd name="T12" fmla="*/ 0 w 5"/>
                                <a:gd name="T13" fmla="*/ 6 h 13"/>
                                <a:gd name="T14" fmla="*/ 0 w 5"/>
                                <a:gd name="T15" fmla="*/ 6 h 13"/>
                                <a:gd name="T16" fmla="*/ 1 w 5"/>
                                <a:gd name="T17" fmla="*/ 3 h 13"/>
                                <a:gd name="T18" fmla="*/ 3 w 5"/>
                                <a:gd name="T19" fmla="*/ 0 h 13"/>
                                <a:gd name="T20" fmla="*/ 3 w 5"/>
                                <a:gd name="T21" fmla="*/ 0 h 13"/>
                                <a:gd name="T22" fmla="*/ 4 w 5"/>
                                <a:gd name="T23" fmla="*/ 3 h 13"/>
                                <a:gd name="T24" fmla="*/ 5 w 5"/>
                                <a:gd name="T25" fmla="*/ 6 h 13"/>
                                <a:gd name="T26" fmla="*/ 5 w 5"/>
                                <a:gd name="T2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 h="13">
                                  <a:moveTo>
                                    <a:pt x="5" y="6"/>
                                  </a:moveTo>
                                  <a:lnTo>
                                    <a:pt x="5" y="6"/>
                                  </a:lnTo>
                                  <a:lnTo>
                                    <a:pt x="4" y="10"/>
                                  </a:lnTo>
                                  <a:lnTo>
                                    <a:pt x="3" y="13"/>
                                  </a:lnTo>
                                  <a:lnTo>
                                    <a:pt x="3" y="13"/>
                                  </a:lnTo>
                                  <a:lnTo>
                                    <a:pt x="1" y="10"/>
                                  </a:lnTo>
                                  <a:lnTo>
                                    <a:pt x="0" y="6"/>
                                  </a:lnTo>
                                  <a:lnTo>
                                    <a:pt x="0" y="6"/>
                                  </a:lnTo>
                                  <a:lnTo>
                                    <a:pt x="1" y="3"/>
                                  </a:lnTo>
                                  <a:lnTo>
                                    <a:pt x="3" y="0"/>
                                  </a:lnTo>
                                  <a:lnTo>
                                    <a:pt x="3" y="0"/>
                                  </a:lnTo>
                                  <a:lnTo>
                                    <a:pt x="4" y="3"/>
                                  </a:lnTo>
                                  <a:lnTo>
                                    <a:pt x="5" y="6"/>
                                  </a:lnTo>
                                  <a:lnTo>
                                    <a:pt x="5" y="6"/>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3" name="Freeform 3027"/>
                          <wps:cNvSpPr>
                            <a:spLocks/>
                          </wps:cNvSpPr>
                          <wps:spPr bwMode="auto">
                            <a:xfrm>
                              <a:off x="7842" y="4490"/>
                              <a:ext cx="5" cy="11"/>
                            </a:xfrm>
                            <a:custGeom>
                              <a:avLst/>
                              <a:gdLst>
                                <a:gd name="T0" fmla="*/ 5 w 5"/>
                                <a:gd name="T1" fmla="*/ 6 h 11"/>
                                <a:gd name="T2" fmla="*/ 5 w 5"/>
                                <a:gd name="T3" fmla="*/ 6 h 11"/>
                                <a:gd name="T4" fmla="*/ 4 w 5"/>
                                <a:gd name="T5" fmla="*/ 10 h 11"/>
                                <a:gd name="T6" fmla="*/ 3 w 5"/>
                                <a:gd name="T7" fmla="*/ 11 h 11"/>
                                <a:gd name="T8" fmla="*/ 3 w 5"/>
                                <a:gd name="T9" fmla="*/ 11 h 11"/>
                                <a:gd name="T10" fmla="*/ 1 w 5"/>
                                <a:gd name="T11" fmla="*/ 10 h 11"/>
                                <a:gd name="T12" fmla="*/ 0 w 5"/>
                                <a:gd name="T13" fmla="*/ 6 h 11"/>
                                <a:gd name="T14" fmla="*/ 0 w 5"/>
                                <a:gd name="T15" fmla="*/ 6 h 11"/>
                                <a:gd name="T16" fmla="*/ 1 w 5"/>
                                <a:gd name="T17" fmla="*/ 1 h 11"/>
                                <a:gd name="T18" fmla="*/ 3 w 5"/>
                                <a:gd name="T19" fmla="*/ 0 h 11"/>
                                <a:gd name="T20" fmla="*/ 3 w 5"/>
                                <a:gd name="T21" fmla="*/ 0 h 11"/>
                                <a:gd name="T22" fmla="*/ 4 w 5"/>
                                <a:gd name="T23" fmla="*/ 1 h 11"/>
                                <a:gd name="T24" fmla="*/ 5 w 5"/>
                                <a:gd name="T25" fmla="*/ 6 h 11"/>
                                <a:gd name="T26" fmla="*/ 5 w 5"/>
                                <a:gd name="T2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 h="11">
                                  <a:moveTo>
                                    <a:pt x="5" y="6"/>
                                  </a:moveTo>
                                  <a:lnTo>
                                    <a:pt x="5" y="6"/>
                                  </a:lnTo>
                                  <a:lnTo>
                                    <a:pt x="4" y="10"/>
                                  </a:lnTo>
                                  <a:lnTo>
                                    <a:pt x="3" y="11"/>
                                  </a:lnTo>
                                  <a:lnTo>
                                    <a:pt x="3" y="11"/>
                                  </a:lnTo>
                                  <a:lnTo>
                                    <a:pt x="1" y="10"/>
                                  </a:lnTo>
                                  <a:lnTo>
                                    <a:pt x="0" y="6"/>
                                  </a:lnTo>
                                  <a:lnTo>
                                    <a:pt x="0" y="6"/>
                                  </a:lnTo>
                                  <a:lnTo>
                                    <a:pt x="1" y="1"/>
                                  </a:lnTo>
                                  <a:lnTo>
                                    <a:pt x="3" y="0"/>
                                  </a:lnTo>
                                  <a:lnTo>
                                    <a:pt x="3" y="0"/>
                                  </a:lnTo>
                                  <a:lnTo>
                                    <a:pt x="4" y="1"/>
                                  </a:lnTo>
                                  <a:lnTo>
                                    <a:pt x="5" y="6"/>
                                  </a:lnTo>
                                  <a:lnTo>
                                    <a:pt x="5" y="6"/>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4" name="Freeform 3028"/>
                          <wps:cNvSpPr>
                            <a:spLocks/>
                          </wps:cNvSpPr>
                          <wps:spPr bwMode="auto">
                            <a:xfrm>
                              <a:off x="8130" y="4644"/>
                              <a:ext cx="34" cy="15"/>
                            </a:xfrm>
                            <a:custGeom>
                              <a:avLst/>
                              <a:gdLst>
                                <a:gd name="T0" fmla="*/ 34 w 34"/>
                                <a:gd name="T1" fmla="*/ 1 h 15"/>
                                <a:gd name="T2" fmla="*/ 33 w 34"/>
                                <a:gd name="T3" fmla="*/ 14 h 15"/>
                                <a:gd name="T4" fmla="*/ 33 w 34"/>
                                <a:gd name="T5" fmla="*/ 14 h 15"/>
                                <a:gd name="T6" fmla="*/ 23 w 34"/>
                                <a:gd name="T7" fmla="*/ 15 h 15"/>
                                <a:gd name="T8" fmla="*/ 11 w 34"/>
                                <a:gd name="T9" fmla="*/ 15 h 15"/>
                                <a:gd name="T10" fmla="*/ 0 w 34"/>
                                <a:gd name="T11" fmla="*/ 13 h 15"/>
                                <a:gd name="T12" fmla="*/ 4 w 34"/>
                                <a:gd name="T13" fmla="*/ 0 h 15"/>
                                <a:gd name="T14" fmla="*/ 4 w 34"/>
                                <a:gd name="T15" fmla="*/ 0 h 15"/>
                                <a:gd name="T16" fmla="*/ 16 w 34"/>
                                <a:gd name="T17" fmla="*/ 3 h 15"/>
                                <a:gd name="T18" fmla="*/ 27 w 34"/>
                                <a:gd name="T19" fmla="*/ 3 h 15"/>
                                <a:gd name="T20" fmla="*/ 30 w 34"/>
                                <a:gd name="T21" fmla="*/ 3 h 15"/>
                                <a:gd name="T22" fmla="*/ 34 w 34"/>
                                <a:gd name="T23" fmla="*/ 1 h 15"/>
                                <a:gd name="T24" fmla="*/ 34 w 34"/>
                                <a:gd name="T25" fmla="*/ 1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4" h="15">
                                  <a:moveTo>
                                    <a:pt x="34" y="1"/>
                                  </a:moveTo>
                                  <a:lnTo>
                                    <a:pt x="33" y="14"/>
                                  </a:lnTo>
                                  <a:lnTo>
                                    <a:pt x="33" y="14"/>
                                  </a:lnTo>
                                  <a:lnTo>
                                    <a:pt x="23" y="15"/>
                                  </a:lnTo>
                                  <a:lnTo>
                                    <a:pt x="11" y="15"/>
                                  </a:lnTo>
                                  <a:lnTo>
                                    <a:pt x="0" y="13"/>
                                  </a:lnTo>
                                  <a:lnTo>
                                    <a:pt x="4" y="0"/>
                                  </a:lnTo>
                                  <a:lnTo>
                                    <a:pt x="4" y="0"/>
                                  </a:lnTo>
                                  <a:lnTo>
                                    <a:pt x="16" y="3"/>
                                  </a:lnTo>
                                  <a:lnTo>
                                    <a:pt x="27" y="3"/>
                                  </a:lnTo>
                                  <a:lnTo>
                                    <a:pt x="30" y="3"/>
                                  </a:lnTo>
                                  <a:lnTo>
                                    <a:pt x="34" y="1"/>
                                  </a:lnTo>
                                  <a:lnTo>
                                    <a:pt x="34" y="1"/>
                                  </a:lnTo>
                                  <a:close/>
                                </a:path>
                              </a:pathLst>
                            </a:custGeom>
                            <a:solidFill>
                              <a:srgbClr val="9294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5" name="Freeform 3029"/>
                          <wps:cNvSpPr>
                            <a:spLocks/>
                          </wps:cNvSpPr>
                          <wps:spPr bwMode="auto">
                            <a:xfrm>
                              <a:off x="8123" y="4638"/>
                              <a:ext cx="0" cy="1"/>
                            </a:xfrm>
                            <a:custGeom>
                              <a:avLst/>
                              <a:gdLst>
                                <a:gd name="T0" fmla="*/ 1 h 1"/>
                                <a:gd name="T1" fmla="*/ 1 h 1"/>
                                <a:gd name="T2" fmla="*/ 1 h 1"/>
                                <a:gd name="T3" fmla="*/ 0 h 1"/>
                                <a:gd name="T4" fmla="*/ 1 h 1"/>
                              </a:gdLst>
                              <a:ahLst/>
                              <a:cxnLst>
                                <a:cxn ang="0">
                                  <a:pos x="0" y="T0"/>
                                </a:cxn>
                                <a:cxn ang="0">
                                  <a:pos x="0" y="T1"/>
                                </a:cxn>
                                <a:cxn ang="0">
                                  <a:pos x="0" y="T2"/>
                                </a:cxn>
                                <a:cxn ang="0">
                                  <a:pos x="0" y="T3"/>
                                </a:cxn>
                                <a:cxn ang="0">
                                  <a:pos x="0" y="T4"/>
                                </a:cxn>
                              </a:cxnLst>
                              <a:rect l="0" t="0" r="r" b="b"/>
                              <a:pathLst>
                                <a:path h="1">
                                  <a:moveTo>
                                    <a:pt x="0" y="1"/>
                                  </a:moveTo>
                                  <a:lnTo>
                                    <a:pt x="0" y="1"/>
                                  </a:lnTo>
                                  <a:lnTo>
                                    <a:pt x="0" y="1"/>
                                  </a:lnTo>
                                  <a:lnTo>
                                    <a:pt x="0" y="0"/>
                                  </a:lnTo>
                                  <a:lnTo>
                                    <a:pt x="0" y="1"/>
                                  </a:lnTo>
                                  <a:close/>
                                </a:path>
                              </a:pathLst>
                            </a:custGeom>
                            <a:solidFill>
                              <a:srgbClr val="52555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6" name="Freeform 3030"/>
                          <wps:cNvSpPr>
                            <a:spLocks/>
                          </wps:cNvSpPr>
                          <wps:spPr bwMode="auto">
                            <a:xfrm>
                              <a:off x="8123" y="4631"/>
                              <a:ext cx="3" cy="9"/>
                            </a:xfrm>
                            <a:custGeom>
                              <a:avLst/>
                              <a:gdLst>
                                <a:gd name="T0" fmla="*/ 0 w 3"/>
                                <a:gd name="T1" fmla="*/ 7 h 9"/>
                                <a:gd name="T2" fmla="*/ 0 w 3"/>
                                <a:gd name="T3" fmla="*/ 8 h 9"/>
                                <a:gd name="T4" fmla="*/ 0 w 3"/>
                                <a:gd name="T5" fmla="*/ 8 h 9"/>
                                <a:gd name="T6" fmla="*/ 2 w 3"/>
                                <a:gd name="T7" fmla="*/ 9 h 9"/>
                                <a:gd name="T8" fmla="*/ 3 w 3"/>
                                <a:gd name="T9" fmla="*/ 0 h 9"/>
                                <a:gd name="T10" fmla="*/ 0 w 3"/>
                                <a:gd name="T11" fmla="*/ 7 h 9"/>
                              </a:gdLst>
                              <a:ahLst/>
                              <a:cxnLst>
                                <a:cxn ang="0">
                                  <a:pos x="T0" y="T1"/>
                                </a:cxn>
                                <a:cxn ang="0">
                                  <a:pos x="T2" y="T3"/>
                                </a:cxn>
                                <a:cxn ang="0">
                                  <a:pos x="T4" y="T5"/>
                                </a:cxn>
                                <a:cxn ang="0">
                                  <a:pos x="T6" y="T7"/>
                                </a:cxn>
                                <a:cxn ang="0">
                                  <a:pos x="T8" y="T9"/>
                                </a:cxn>
                                <a:cxn ang="0">
                                  <a:pos x="T10" y="T11"/>
                                </a:cxn>
                              </a:cxnLst>
                              <a:rect l="0" t="0" r="r" b="b"/>
                              <a:pathLst>
                                <a:path w="3" h="9">
                                  <a:moveTo>
                                    <a:pt x="0" y="7"/>
                                  </a:moveTo>
                                  <a:lnTo>
                                    <a:pt x="0" y="8"/>
                                  </a:lnTo>
                                  <a:lnTo>
                                    <a:pt x="0" y="8"/>
                                  </a:lnTo>
                                  <a:lnTo>
                                    <a:pt x="2" y="9"/>
                                  </a:lnTo>
                                  <a:lnTo>
                                    <a:pt x="3" y="0"/>
                                  </a:lnTo>
                                  <a:lnTo>
                                    <a:pt x="0" y="7"/>
                                  </a:lnTo>
                                  <a:close/>
                                </a:path>
                              </a:pathLst>
                            </a:custGeom>
                            <a:solidFill>
                              <a:srgbClr val="575A6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7" name="Freeform 3031"/>
                          <wps:cNvSpPr>
                            <a:spLocks/>
                          </wps:cNvSpPr>
                          <wps:spPr bwMode="auto">
                            <a:xfrm>
                              <a:off x="8125" y="4626"/>
                              <a:ext cx="3" cy="14"/>
                            </a:xfrm>
                            <a:custGeom>
                              <a:avLst/>
                              <a:gdLst>
                                <a:gd name="T0" fmla="*/ 1 w 3"/>
                                <a:gd name="T1" fmla="*/ 5 h 14"/>
                                <a:gd name="T2" fmla="*/ 0 w 3"/>
                                <a:gd name="T3" fmla="*/ 14 h 14"/>
                                <a:gd name="T4" fmla="*/ 0 w 3"/>
                                <a:gd name="T5" fmla="*/ 14 h 14"/>
                                <a:gd name="T6" fmla="*/ 1 w 3"/>
                                <a:gd name="T7" fmla="*/ 14 h 14"/>
                                <a:gd name="T8" fmla="*/ 3 w 3"/>
                                <a:gd name="T9" fmla="*/ 0 h 14"/>
                                <a:gd name="T10" fmla="*/ 1 w 3"/>
                                <a:gd name="T11" fmla="*/ 5 h 14"/>
                              </a:gdLst>
                              <a:ahLst/>
                              <a:cxnLst>
                                <a:cxn ang="0">
                                  <a:pos x="T0" y="T1"/>
                                </a:cxn>
                                <a:cxn ang="0">
                                  <a:pos x="T2" y="T3"/>
                                </a:cxn>
                                <a:cxn ang="0">
                                  <a:pos x="T4" y="T5"/>
                                </a:cxn>
                                <a:cxn ang="0">
                                  <a:pos x="T6" y="T7"/>
                                </a:cxn>
                                <a:cxn ang="0">
                                  <a:pos x="T8" y="T9"/>
                                </a:cxn>
                                <a:cxn ang="0">
                                  <a:pos x="T10" y="T11"/>
                                </a:cxn>
                              </a:cxnLst>
                              <a:rect l="0" t="0" r="r" b="b"/>
                              <a:pathLst>
                                <a:path w="3" h="14">
                                  <a:moveTo>
                                    <a:pt x="1" y="5"/>
                                  </a:moveTo>
                                  <a:lnTo>
                                    <a:pt x="0" y="14"/>
                                  </a:lnTo>
                                  <a:lnTo>
                                    <a:pt x="0" y="14"/>
                                  </a:lnTo>
                                  <a:lnTo>
                                    <a:pt x="1" y="14"/>
                                  </a:lnTo>
                                  <a:lnTo>
                                    <a:pt x="3" y="0"/>
                                  </a:lnTo>
                                  <a:lnTo>
                                    <a:pt x="1" y="5"/>
                                  </a:lnTo>
                                  <a:close/>
                                </a:path>
                              </a:pathLst>
                            </a:custGeom>
                            <a:solidFill>
                              <a:srgbClr val="5E606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8" name="Freeform 3032"/>
                          <wps:cNvSpPr>
                            <a:spLocks/>
                          </wps:cNvSpPr>
                          <wps:spPr bwMode="auto">
                            <a:xfrm>
                              <a:off x="8126" y="4620"/>
                              <a:ext cx="4" cy="21"/>
                            </a:xfrm>
                            <a:custGeom>
                              <a:avLst/>
                              <a:gdLst>
                                <a:gd name="T0" fmla="*/ 2 w 4"/>
                                <a:gd name="T1" fmla="*/ 6 h 21"/>
                                <a:gd name="T2" fmla="*/ 0 w 4"/>
                                <a:gd name="T3" fmla="*/ 20 h 21"/>
                                <a:gd name="T4" fmla="*/ 0 w 4"/>
                                <a:gd name="T5" fmla="*/ 20 h 21"/>
                                <a:gd name="T6" fmla="*/ 2 w 4"/>
                                <a:gd name="T7" fmla="*/ 21 h 21"/>
                                <a:gd name="T8" fmla="*/ 4 w 4"/>
                                <a:gd name="T9" fmla="*/ 0 h 21"/>
                                <a:gd name="T10" fmla="*/ 2 w 4"/>
                                <a:gd name="T11" fmla="*/ 6 h 21"/>
                              </a:gdLst>
                              <a:ahLst/>
                              <a:cxnLst>
                                <a:cxn ang="0">
                                  <a:pos x="T0" y="T1"/>
                                </a:cxn>
                                <a:cxn ang="0">
                                  <a:pos x="T2" y="T3"/>
                                </a:cxn>
                                <a:cxn ang="0">
                                  <a:pos x="T4" y="T5"/>
                                </a:cxn>
                                <a:cxn ang="0">
                                  <a:pos x="T6" y="T7"/>
                                </a:cxn>
                                <a:cxn ang="0">
                                  <a:pos x="T8" y="T9"/>
                                </a:cxn>
                                <a:cxn ang="0">
                                  <a:pos x="T10" y="T11"/>
                                </a:cxn>
                              </a:cxnLst>
                              <a:rect l="0" t="0" r="r" b="b"/>
                              <a:pathLst>
                                <a:path w="4" h="21">
                                  <a:moveTo>
                                    <a:pt x="2" y="6"/>
                                  </a:moveTo>
                                  <a:lnTo>
                                    <a:pt x="0" y="20"/>
                                  </a:lnTo>
                                  <a:lnTo>
                                    <a:pt x="0" y="20"/>
                                  </a:lnTo>
                                  <a:lnTo>
                                    <a:pt x="2" y="21"/>
                                  </a:lnTo>
                                  <a:lnTo>
                                    <a:pt x="4" y="0"/>
                                  </a:lnTo>
                                  <a:lnTo>
                                    <a:pt x="2" y="6"/>
                                  </a:lnTo>
                                  <a:close/>
                                </a:path>
                              </a:pathLst>
                            </a:custGeom>
                            <a:solidFill>
                              <a:srgbClr val="63666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9" name="Freeform 3033"/>
                          <wps:cNvSpPr>
                            <a:spLocks/>
                          </wps:cNvSpPr>
                          <wps:spPr bwMode="auto">
                            <a:xfrm>
                              <a:off x="8128" y="4613"/>
                              <a:ext cx="4" cy="28"/>
                            </a:xfrm>
                            <a:custGeom>
                              <a:avLst/>
                              <a:gdLst>
                                <a:gd name="T0" fmla="*/ 2 w 4"/>
                                <a:gd name="T1" fmla="*/ 7 h 28"/>
                                <a:gd name="T2" fmla="*/ 0 w 4"/>
                                <a:gd name="T3" fmla="*/ 28 h 28"/>
                                <a:gd name="T4" fmla="*/ 0 w 4"/>
                                <a:gd name="T5" fmla="*/ 28 h 28"/>
                                <a:gd name="T6" fmla="*/ 2 w 4"/>
                                <a:gd name="T7" fmla="*/ 28 h 28"/>
                                <a:gd name="T8" fmla="*/ 4 w 4"/>
                                <a:gd name="T9" fmla="*/ 0 h 28"/>
                                <a:gd name="T10" fmla="*/ 2 w 4"/>
                                <a:gd name="T11" fmla="*/ 7 h 28"/>
                              </a:gdLst>
                              <a:ahLst/>
                              <a:cxnLst>
                                <a:cxn ang="0">
                                  <a:pos x="T0" y="T1"/>
                                </a:cxn>
                                <a:cxn ang="0">
                                  <a:pos x="T2" y="T3"/>
                                </a:cxn>
                                <a:cxn ang="0">
                                  <a:pos x="T4" y="T5"/>
                                </a:cxn>
                                <a:cxn ang="0">
                                  <a:pos x="T6" y="T7"/>
                                </a:cxn>
                                <a:cxn ang="0">
                                  <a:pos x="T8" y="T9"/>
                                </a:cxn>
                                <a:cxn ang="0">
                                  <a:pos x="T10" y="T11"/>
                                </a:cxn>
                              </a:cxnLst>
                              <a:rect l="0" t="0" r="r" b="b"/>
                              <a:pathLst>
                                <a:path w="4" h="28">
                                  <a:moveTo>
                                    <a:pt x="2" y="7"/>
                                  </a:moveTo>
                                  <a:lnTo>
                                    <a:pt x="0" y="28"/>
                                  </a:lnTo>
                                  <a:lnTo>
                                    <a:pt x="0" y="28"/>
                                  </a:lnTo>
                                  <a:lnTo>
                                    <a:pt x="2" y="28"/>
                                  </a:lnTo>
                                  <a:lnTo>
                                    <a:pt x="4" y="0"/>
                                  </a:lnTo>
                                  <a:lnTo>
                                    <a:pt x="2" y="7"/>
                                  </a:lnTo>
                                  <a:close/>
                                </a:path>
                              </a:pathLst>
                            </a:custGeom>
                            <a:solidFill>
                              <a:srgbClr val="686B7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0" name="Freeform 3034"/>
                          <wps:cNvSpPr>
                            <a:spLocks/>
                          </wps:cNvSpPr>
                          <wps:spPr bwMode="auto">
                            <a:xfrm>
                              <a:off x="8130" y="4608"/>
                              <a:ext cx="5" cy="33"/>
                            </a:xfrm>
                            <a:custGeom>
                              <a:avLst/>
                              <a:gdLst>
                                <a:gd name="T0" fmla="*/ 2 w 5"/>
                                <a:gd name="T1" fmla="*/ 5 h 33"/>
                                <a:gd name="T2" fmla="*/ 0 w 5"/>
                                <a:gd name="T3" fmla="*/ 33 h 33"/>
                                <a:gd name="T4" fmla="*/ 0 w 5"/>
                                <a:gd name="T5" fmla="*/ 33 h 33"/>
                                <a:gd name="T6" fmla="*/ 1 w 5"/>
                                <a:gd name="T7" fmla="*/ 33 h 33"/>
                                <a:gd name="T8" fmla="*/ 5 w 5"/>
                                <a:gd name="T9" fmla="*/ 0 h 33"/>
                                <a:gd name="T10" fmla="*/ 2 w 5"/>
                                <a:gd name="T11" fmla="*/ 5 h 33"/>
                              </a:gdLst>
                              <a:ahLst/>
                              <a:cxnLst>
                                <a:cxn ang="0">
                                  <a:pos x="T0" y="T1"/>
                                </a:cxn>
                                <a:cxn ang="0">
                                  <a:pos x="T2" y="T3"/>
                                </a:cxn>
                                <a:cxn ang="0">
                                  <a:pos x="T4" y="T5"/>
                                </a:cxn>
                                <a:cxn ang="0">
                                  <a:pos x="T6" y="T7"/>
                                </a:cxn>
                                <a:cxn ang="0">
                                  <a:pos x="T8" y="T9"/>
                                </a:cxn>
                                <a:cxn ang="0">
                                  <a:pos x="T10" y="T11"/>
                                </a:cxn>
                              </a:cxnLst>
                              <a:rect l="0" t="0" r="r" b="b"/>
                              <a:pathLst>
                                <a:path w="5" h="33">
                                  <a:moveTo>
                                    <a:pt x="2" y="5"/>
                                  </a:moveTo>
                                  <a:lnTo>
                                    <a:pt x="0" y="33"/>
                                  </a:lnTo>
                                  <a:lnTo>
                                    <a:pt x="0" y="33"/>
                                  </a:lnTo>
                                  <a:lnTo>
                                    <a:pt x="1" y="33"/>
                                  </a:lnTo>
                                  <a:lnTo>
                                    <a:pt x="5" y="0"/>
                                  </a:lnTo>
                                  <a:lnTo>
                                    <a:pt x="2" y="5"/>
                                  </a:lnTo>
                                  <a:close/>
                                </a:path>
                              </a:pathLst>
                            </a:custGeom>
                            <a:solidFill>
                              <a:srgbClr val="6E717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1" name="Freeform 3035"/>
                          <wps:cNvSpPr>
                            <a:spLocks/>
                          </wps:cNvSpPr>
                          <wps:spPr bwMode="auto">
                            <a:xfrm>
                              <a:off x="8131" y="4607"/>
                              <a:ext cx="5" cy="36"/>
                            </a:xfrm>
                            <a:custGeom>
                              <a:avLst/>
                              <a:gdLst>
                                <a:gd name="T0" fmla="*/ 4 w 5"/>
                                <a:gd name="T1" fmla="*/ 0 h 36"/>
                                <a:gd name="T2" fmla="*/ 4 w 5"/>
                                <a:gd name="T3" fmla="*/ 1 h 36"/>
                                <a:gd name="T4" fmla="*/ 0 w 5"/>
                                <a:gd name="T5" fmla="*/ 34 h 36"/>
                                <a:gd name="T6" fmla="*/ 0 w 5"/>
                                <a:gd name="T7" fmla="*/ 34 h 36"/>
                                <a:gd name="T8" fmla="*/ 1 w 5"/>
                                <a:gd name="T9" fmla="*/ 36 h 36"/>
                                <a:gd name="T10" fmla="*/ 5 w 5"/>
                                <a:gd name="T11" fmla="*/ 0 h 36"/>
                                <a:gd name="T12" fmla="*/ 4 w 5"/>
                                <a:gd name="T13" fmla="*/ 0 h 36"/>
                              </a:gdLst>
                              <a:ahLst/>
                              <a:cxnLst>
                                <a:cxn ang="0">
                                  <a:pos x="T0" y="T1"/>
                                </a:cxn>
                                <a:cxn ang="0">
                                  <a:pos x="T2" y="T3"/>
                                </a:cxn>
                                <a:cxn ang="0">
                                  <a:pos x="T4" y="T5"/>
                                </a:cxn>
                                <a:cxn ang="0">
                                  <a:pos x="T6" y="T7"/>
                                </a:cxn>
                                <a:cxn ang="0">
                                  <a:pos x="T8" y="T9"/>
                                </a:cxn>
                                <a:cxn ang="0">
                                  <a:pos x="T10" y="T11"/>
                                </a:cxn>
                                <a:cxn ang="0">
                                  <a:pos x="T12" y="T13"/>
                                </a:cxn>
                              </a:cxnLst>
                              <a:rect l="0" t="0" r="r" b="b"/>
                              <a:pathLst>
                                <a:path w="5" h="36">
                                  <a:moveTo>
                                    <a:pt x="4" y="0"/>
                                  </a:moveTo>
                                  <a:lnTo>
                                    <a:pt x="4" y="1"/>
                                  </a:lnTo>
                                  <a:lnTo>
                                    <a:pt x="0" y="34"/>
                                  </a:lnTo>
                                  <a:lnTo>
                                    <a:pt x="0" y="34"/>
                                  </a:lnTo>
                                  <a:lnTo>
                                    <a:pt x="1" y="36"/>
                                  </a:lnTo>
                                  <a:lnTo>
                                    <a:pt x="5" y="0"/>
                                  </a:lnTo>
                                  <a:lnTo>
                                    <a:pt x="4" y="0"/>
                                  </a:lnTo>
                                  <a:close/>
                                </a:path>
                              </a:pathLst>
                            </a:custGeom>
                            <a:solidFill>
                              <a:srgbClr val="7376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2" name="Freeform 3036"/>
                          <wps:cNvSpPr>
                            <a:spLocks/>
                          </wps:cNvSpPr>
                          <wps:spPr bwMode="auto">
                            <a:xfrm>
                              <a:off x="8132" y="4607"/>
                              <a:ext cx="5" cy="36"/>
                            </a:xfrm>
                            <a:custGeom>
                              <a:avLst/>
                              <a:gdLst>
                                <a:gd name="T0" fmla="*/ 4 w 5"/>
                                <a:gd name="T1" fmla="*/ 0 h 36"/>
                                <a:gd name="T2" fmla="*/ 0 w 5"/>
                                <a:gd name="T3" fmla="*/ 36 h 36"/>
                                <a:gd name="T4" fmla="*/ 0 w 5"/>
                                <a:gd name="T5" fmla="*/ 36 h 36"/>
                                <a:gd name="T6" fmla="*/ 2 w 5"/>
                                <a:gd name="T7" fmla="*/ 36 h 36"/>
                                <a:gd name="T8" fmla="*/ 5 w 5"/>
                                <a:gd name="T9" fmla="*/ 0 h 36"/>
                                <a:gd name="T10" fmla="*/ 4 w 5"/>
                                <a:gd name="T11" fmla="*/ 0 h 36"/>
                              </a:gdLst>
                              <a:ahLst/>
                              <a:cxnLst>
                                <a:cxn ang="0">
                                  <a:pos x="T0" y="T1"/>
                                </a:cxn>
                                <a:cxn ang="0">
                                  <a:pos x="T2" y="T3"/>
                                </a:cxn>
                                <a:cxn ang="0">
                                  <a:pos x="T4" y="T5"/>
                                </a:cxn>
                                <a:cxn ang="0">
                                  <a:pos x="T6" y="T7"/>
                                </a:cxn>
                                <a:cxn ang="0">
                                  <a:pos x="T8" y="T9"/>
                                </a:cxn>
                                <a:cxn ang="0">
                                  <a:pos x="T10" y="T11"/>
                                </a:cxn>
                              </a:cxnLst>
                              <a:rect l="0" t="0" r="r" b="b"/>
                              <a:pathLst>
                                <a:path w="5" h="36">
                                  <a:moveTo>
                                    <a:pt x="4" y="0"/>
                                  </a:moveTo>
                                  <a:lnTo>
                                    <a:pt x="0" y="36"/>
                                  </a:lnTo>
                                  <a:lnTo>
                                    <a:pt x="0" y="36"/>
                                  </a:lnTo>
                                  <a:lnTo>
                                    <a:pt x="2" y="36"/>
                                  </a:lnTo>
                                  <a:lnTo>
                                    <a:pt x="5" y="0"/>
                                  </a:lnTo>
                                  <a:lnTo>
                                    <a:pt x="4" y="0"/>
                                  </a:lnTo>
                                  <a:close/>
                                </a:path>
                              </a:pathLst>
                            </a:custGeom>
                            <a:solidFill>
                              <a:srgbClr val="797C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3" name="Freeform 3037"/>
                          <wps:cNvSpPr>
                            <a:spLocks/>
                          </wps:cNvSpPr>
                          <wps:spPr bwMode="auto">
                            <a:xfrm>
                              <a:off x="8134" y="4607"/>
                              <a:ext cx="5" cy="36"/>
                            </a:xfrm>
                            <a:custGeom>
                              <a:avLst/>
                              <a:gdLst>
                                <a:gd name="T0" fmla="*/ 3 w 5"/>
                                <a:gd name="T1" fmla="*/ 0 h 36"/>
                                <a:gd name="T2" fmla="*/ 0 w 5"/>
                                <a:gd name="T3" fmla="*/ 36 h 36"/>
                                <a:gd name="T4" fmla="*/ 0 w 5"/>
                                <a:gd name="T5" fmla="*/ 36 h 36"/>
                                <a:gd name="T6" fmla="*/ 1 w 5"/>
                                <a:gd name="T7" fmla="*/ 36 h 36"/>
                                <a:gd name="T8" fmla="*/ 5 w 5"/>
                                <a:gd name="T9" fmla="*/ 0 h 36"/>
                                <a:gd name="T10" fmla="*/ 3 w 5"/>
                                <a:gd name="T11" fmla="*/ 0 h 36"/>
                              </a:gdLst>
                              <a:ahLst/>
                              <a:cxnLst>
                                <a:cxn ang="0">
                                  <a:pos x="T0" y="T1"/>
                                </a:cxn>
                                <a:cxn ang="0">
                                  <a:pos x="T2" y="T3"/>
                                </a:cxn>
                                <a:cxn ang="0">
                                  <a:pos x="T4" y="T5"/>
                                </a:cxn>
                                <a:cxn ang="0">
                                  <a:pos x="T6" y="T7"/>
                                </a:cxn>
                                <a:cxn ang="0">
                                  <a:pos x="T8" y="T9"/>
                                </a:cxn>
                                <a:cxn ang="0">
                                  <a:pos x="T10" y="T11"/>
                                </a:cxn>
                              </a:cxnLst>
                              <a:rect l="0" t="0" r="r" b="b"/>
                              <a:pathLst>
                                <a:path w="5" h="36">
                                  <a:moveTo>
                                    <a:pt x="3" y="0"/>
                                  </a:moveTo>
                                  <a:lnTo>
                                    <a:pt x="0" y="36"/>
                                  </a:lnTo>
                                  <a:lnTo>
                                    <a:pt x="0" y="36"/>
                                  </a:lnTo>
                                  <a:lnTo>
                                    <a:pt x="1" y="36"/>
                                  </a:lnTo>
                                  <a:lnTo>
                                    <a:pt x="5" y="0"/>
                                  </a:lnTo>
                                  <a:lnTo>
                                    <a:pt x="3" y="0"/>
                                  </a:lnTo>
                                  <a:close/>
                                </a:path>
                              </a:pathLst>
                            </a:custGeom>
                            <a:solidFill>
                              <a:srgbClr val="7E81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4" name="Freeform 3038"/>
                          <wps:cNvSpPr>
                            <a:spLocks/>
                          </wps:cNvSpPr>
                          <wps:spPr bwMode="auto">
                            <a:xfrm>
                              <a:off x="8135" y="4606"/>
                              <a:ext cx="6" cy="37"/>
                            </a:xfrm>
                            <a:custGeom>
                              <a:avLst/>
                              <a:gdLst>
                                <a:gd name="T0" fmla="*/ 4 w 6"/>
                                <a:gd name="T1" fmla="*/ 1 h 37"/>
                                <a:gd name="T2" fmla="*/ 0 w 6"/>
                                <a:gd name="T3" fmla="*/ 37 h 37"/>
                                <a:gd name="T4" fmla="*/ 0 w 6"/>
                                <a:gd name="T5" fmla="*/ 37 h 37"/>
                                <a:gd name="T6" fmla="*/ 1 w 6"/>
                                <a:gd name="T7" fmla="*/ 37 h 37"/>
                                <a:gd name="T8" fmla="*/ 6 w 6"/>
                                <a:gd name="T9" fmla="*/ 0 h 37"/>
                                <a:gd name="T10" fmla="*/ 4 w 6"/>
                                <a:gd name="T11" fmla="*/ 1 h 37"/>
                              </a:gdLst>
                              <a:ahLst/>
                              <a:cxnLst>
                                <a:cxn ang="0">
                                  <a:pos x="T0" y="T1"/>
                                </a:cxn>
                                <a:cxn ang="0">
                                  <a:pos x="T2" y="T3"/>
                                </a:cxn>
                                <a:cxn ang="0">
                                  <a:pos x="T4" y="T5"/>
                                </a:cxn>
                                <a:cxn ang="0">
                                  <a:pos x="T6" y="T7"/>
                                </a:cxn>
                                <a:cxn ang="0">
                                  <a:pos x="T8" y="T9"/>
                                </a:cxn>
                                <a:cxn ang="0">
                                  <a:pos x="T10" y="T11"/>
                                </a:cxn>
                              </a:cxnLst>
                              <a:rect l="0" t="0" r="r" b="b"/>
                              <a:pathLst>
                                <a:path w="6" h="37">
                                  <a:moveTo>
                                    <a:pt x="4" y="1"/>
                                  </a:moveTo>
                                  <a:lnTo>
                                    <a:pt x="0" y="37"/>
                                  </a:lnTo>
                                  <a:lnTo>
                                    <a:pt x="0" y="37"/>
                                  </a:lnTo>
                                  <a:lnTo>
                                    <a:pt x="1" y="37"/>
                                  </a:lnTo>
                                  <a:lnTo>
                                    <a:pt x="6" y="0"/>
                                  </a:lnTo>
                                  <a:lnTo>
                                    <a:pt x="4" y="1"/>
                                  </a:lnTo>
                                  <a:close/>
                                </a:path>
                              </a:pathLst>
                            </a:custGeom>
                            <a:solidFill>
                              <a:srgbClr val="8487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5" name="Freeform 3039"/>
                          <wps:cNvSpPr>
                            <a:spLocks/>
                          </wps:cNvSpPr>
                          <wps:spPr bwMode="auto">
                            <a:xfrm>
                              <a:off x="8136" y="4606"/>
                              <a:ext cx="6" cy="38"/>
                            </a:xfrm>
                            <a:custGeom>
                              <a:avLst/>
                              <a:gdLst>
                                <a:gd name="T0" fmla="*/ 5 w 6"/>
                                <a:gd name="T1" fmla="*/ 0 h 38"/>
                                <a:gd name="T2" fmla="*/ 0 w 6"/>
                                <a:gd name="T3" fmla="*/ 37 h 38"/>
                                <a:gd name="T4" fmla="*/ 0 w 6"/>
                                <a:gd name="T5" fmla="*/ 37 h 38"/>
                                <a:gd name="T6" fmla="*/ 1 w 6"/>
                                <a:gd name="T7" fmla="*/ 38 h 38"/>
                                <a:gd name="T8" fmla="*/ 6 w 6"/>
                                <a:gd name="T9" fmla="*/ 0 h 38"/>
                                <a:gd name="T10" fmla="*/ 5 w 6"/>
                                <a:gd name="T11" fmla="*/ 0 h 38"/>
                              </a:gdLst>
                              <a:ahLst/>
                              <a:cxnLst>
                                <a:cxn ang="0">
                                  <a:pos x="T0" y="T1"/>
                                </a:cxn>
                                <a:cxn ang="0">
                                  <a:pos x="T2" y="T3"/>
                                </a:cxn>
                                <a:cxn ang="0">
                                  <a:pos x="T4" y="T5"/>
                                </a:cxn>
                                <a:cxn ang="0">
                                  <a:pos x="T6" y="T7"/>
                                </a:cxn>
                                <a:cxn ang="0">
                                  <a:pos x="T8" y="T9"/>
                                </a:cxn>
                                <a:cxn ang="0">
                                  <a:pos x="T10" y="T11"/>
                                </a:cxn>
                              </a:cxnLst>
                              <a:rect l="0" t="0" r="r" b="b"/>
                              <a:pathLst>
                                <a:path w="6" h="38">
                                  <a:moveTo>
                                    <a:pt x="5" y="0"/>
                                  </a:moveTo>
                                  <a:lnTo>
                                    <a:pt x="0" y="37"/>
                                  </a:lnTo>
                                  <a:lnTo>
                                    <a:pt x="0" y="37"/>
                                  </a:lnTo>
                                  <a:lnTo>
                                    <a:pt x="1" y="38"/>
                                  </a:lnTo>
                                  <a:lnTo>
                                    <a:pt x="6" y="0"/>
                                  </a:lnTo>
                                  <a:lnTo>
                                    <a:pt x="5" y="0"/>
                                  </a:lnTo>
                                  <a:close/>
                                </a:path>
                              </a:pathLst>
                            </a:custGeom>
                            <a:solidFill>
                              <a:srgbClr val="8A8D9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6" name="Freeform 3040"/>
                          <wps:cNvSpPr>
                            <a:spLocks/>
                          </wps:cNvSpPr>
                          <wps:spPr bwMode="auto">
                            <a:xfrm>
                              <a:off x="8137" y="4606"/>
                              <a:ext cx="7" cy="38"/>
                            </a:xfrm>
                            <a:custGeom>
                              <a:avLst/>
                              <a:gdLst>
                                <a:gd name="T0" fmla="*/ 5 w 7"/>
                                <a:gd name="T1" fmla="*/ 0 h 38"/>
                                <a:gd name="T2" fmla="*/ 0 w 7"/>
                                <a:gd name="T3" fmla="*/ 38 h 38"/>
                                <a:gd name="T4" fmla="*/ 0 w 7"/>
                                <a:gd name="T5" fmla="*/ 38 h 38"/>
                                <a:gd name="T6" fmla="*/ 2 w 7"/>
                                <a:gd name="T7" fmla="*/ 38 h 38"/>
                                <a:gd name="T8" fmla="*/ 7 w 7"/>
                                <a:gd name="T9" fmla="*/ 0 h 38"/>
                                <a:gd name="T10" fmla="*/ 5 w 7"/>
                                <a:gd name="T11" fmla="*/ 0 h 38"/>
                              </a:gdLst>
                              <a:ahLst/>
                              <a:cxnLst>
                                <a:cxn ang="0">
                                  <a:pos x="T0" y="T1"/>
                                </a:cxn>
                                <a:cxn ang="0">
                                  <a:pos x="T2" y="T3"/>
                                </a:cxn>
                                <a:cxn ang="0">
                                  <a:pos x="T4" y="T5"/>
                                </a:cxn>
                                <a:cxn ang="0">
                                  <a:pos x="T6" y="T7"/>
                                </a:cxn>
                                <a:cxn ang="0">
                                  <a:pos x="T8" y="T9"/>
                                </a:cxn>
                                <a:cxn ang="0">
                                  <a:pos x="T10" y="T11"/>
                                </a:cxn>
                              </a:cxnLst>
                              <a:rect l="0" t="0" r="r" b="b"/>
                              <a:pathLst>
                                <a:path w="7" h="38">
                                  <a:moveTo>
                                    <a:pt x="5" y="0"/>
                                  </a:moveTo>
                                  <a:lnTo>
                                    <a:pt x="0" y="38"/>
                                  </a:lnTo>
                                  <a:lnTo>
                                    <a:pt x="0" y="38"/>
                                  </a:lnTo>
                                  <a:lnTo>
                                    <a:pt x="2" y="38"/>
                                  </a:lnTo>
                                  <a:lnTo>
                                    <a:pt x="7" y="0"/>
                                  </a:lnTo>
                                  <a:lnTo>
                                    <a:pt x="5" y="0"/>
                                  </a:lnTo>
                                  <a:close/>
                                </a:path>
                              </a:pathLst>
                            </a:custGeom>
                            <a:solidFill>
                              <a:srgbClr val="8F929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7" name="Freeform 3041"/>
                          <wps:cNvSpPr>
                            <a:spLocks/>
                          </wps:cNvSpPr>
                          <wps:spPr bwMode="auto">
                            <a:xfrm>
                              <a:off x="8139" y="4606"/>
                              <a:ext cx="6" cy="38"/>
                            </a:xfrm>
                            <a:custGeom>
                              <a:avLst/>
                              <a:gdLst>
                                <a:gd name="T0" fmla="*/ 5 w 6"/>
                                <a:gd name="T1" fmla="*/ 0 h 38"/>
                                <a:gd name="T2" fmla="*/ 0 w 6"/>
                                <a:gd name="T3" fmla="*/ 38 h 38"/>
                                <a:gd name="T4" fmla="*/ 0 w 6"/>
                                <a:gd name="T5" fmla="*/ 38 h 38"/>
                                <a:gd name="T6" fmla="*/ 2 w 6"/>
                                <a:gd name="T7" fmla="*/ 38 h 38"/>
                                <a:gd name="T8" fmla="*/ 6 w 6"/>
                                <a:gd name="T9" fmla="*/ 0 h 38"/>
                                <a:gd name="T10" fmla="*/ 5 w 6"/>
                                <a:gd name="T11" fmla="*/ 0 h 38"/>
                              </a:gdLst>
                              <a:ahLst/>
                              <a:cxnLst>
                                <a:cxn ang="0">
                                  <a:pos x="T0" y="T1"/>
                                </a:cxn>
                                <a:cxn ang="0">
                                  <a:pos x="T2" y="T3"/>
                                </a:cxn>
                                <a:cxn ang="0">
                                  <a:pos x="T4" y="T5"/>
                                </a:cxn>
                                <a:cxn ang="0">
                                  <a:pos x="T6" y="T7"/>
                                </a:cxn>
                                <a:cxn ang="0">
                                  <a:pos x="T8" y="T9"/>
                                </a:cxn>
                                <a:cxn ang="0">
                                  <a:pos x="T10" y="T11"/>
                                </a:cxn>
                              </a:cxnLst>
                              <a:rect l="0" t="0" r="r" b="b"/>
                              <a:pathLst>
                                <a:path w="6" h="38">
                                  <a:moveTo>
                                    <a:pt x="5" y="0"/>
                                  </a:moveTo>
                                  <a:lnTo>
                                    <a:pt x="0" y="38"/>
                                  </a:lnTo>
                                  <a:lnTo>
                                    <a:pt x="0" y="38"/>
                                  </a:lnTo>
                                  <a:lnTo>
                                    <a:pt x="2" y="38"/>
                                  </a:lnTo>
                                  <a:lnTo>
                                    <a:pt x="6" y="0"/>
                                  </a:lnTo>
                                  <a:lnTo>
                                    <a:pt x="5" y="0"/>
                                  </a:lnTo>
                                  <a:close/>
                                </a:path>
                              </a:pathLst>
                            </a:custGeom>
                            <a:solidFill>
                              <a:srgbClr val="95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8" name="Freeform 3042"/>
                          <wps:cNvSpPr>
                            <a:spLocks/>
                          </wps:cNvSpPr>
                          <wps:spPr bwMode="auto">
                            <a:xfrm>
                              <a:off x="8141" y="4606"/>
                              <a:ext cx="5" cy="38"/>
                            </a:xfrm>
                            <a:custGeom>
                              <a:avLst/>
                              <a:gdLst>
                                <a:gd name="T0" fmla="*/ 4 w 5"/>
                                <a:gd name="T1" fmla="*/ 0 h 38"/>
                                <a:gd name="T2" fmla="*/ 0 w 5"/>
                                <a:gd name="T3" fmla="*/ 38 h 38"/>
                                <a:gd name="T4" fmla="*/ 0 w 5"/>
                                <a:gd name="T5" fmla="*/ 38 h 38"/>
                                <a:gd name="T6" fmla="*/ 1 w 5"/>
                                <a:gd name="T7" fmla="*/ 38 h 38"/>
                                <a:gd name="T8" fmla="*/ 5 w 5"/>
                                <a:gd name="T9" fmla="*/ 0 h 38"/>
                                <a:gd name="T10" fmla="*/ 4 w 5"/>
                                <a:gd name="T11" fmla="*/ 0 h 38"/>
                              </a:gdLst>
                              <a:ahLst/>
                              <a:cxnLst>
                                <a:cxn ang="0">
                                  <a:pos x="T0" y="T1"/>
                                </a:cxn>
                                <a:cxn ang="0">
                                  <a:pos x="T2" y="T3"/>
                                </a:cxn>
                                <a:cxn ang="0">
                                  <a:pos x="T4" y="T5"/>
                                </a:cxn>
                                <a:cxn ang="0">
                                  <a:pos x="T6" y="T7"/>
                                </a:cxn>
                                <a:cxn ang="0">
                                  <a:pos x="T8" y="T9"/>
                                </a:cxn>
                                <a:cxn ang="0">
                                  <a:pos x="T10" y="T11"/>
                                </a:cxn>
                              </a:cxnLst>
                              <a:rect l="0" t="0" r="r" b="b"/>
                              <a:pathLst>
                                <a:path w="5" h="38">
                                  <a:moveTo>
                                    <a:pt x="4" y="0"/>
                                  </a:moveTo>
                                  <a:lnTo>
                                    <a:pt x="0" y="38"/>
                                  </a:lnTo>
                                  <a:lnTo>
                                    <a:pt x="0" y="38"/>
                                  </a:lnTo>
                                  <a:lnTo>
                                    <a:pt x="1" y="38"/>
                                  </a:lnTo>
                                  <a:lnTo>
                                    <a:pt x="5" y="0"/>
                                  </a:lnTo>
                                  <a:lnTo>
                                    <a:pt x="4" y="0"/>
                                  </a:lnTo>
                                  <a:close/>
                                </a:path>
                              </a:pathLst>
                            </a:custGeom>
                            <a:solidFill>
                              <a:srgbClr val="9A9DA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9" name="Freeform 3043"/>
                          <wps:cNvSpPr>
                            <a:spLocks/>
                          </wps:cNvSpPr>
                          <wps:spPr bwMode="auto">
                            <a:xfrm>
                              <a:off x="8142" y="4606"/>
                              <a:ext cx="7" cy="39"/>
                            </a:xfrm>
                            <a:custGeom>
                              <a:avLst/>
                              <a:gdLst>
                                <a:gd name="T0" fmla="*/ 4 w 7"/>
                                <a:gd name="T1" fmla="*/ 0 h 39"/>
                                <a:gd name="T2" fmla="*/ 0 w 7"/>
                                <a:gd name="T3" fmla="*/ 38 h 39"/>
                                <a:gd name="T4" fmla="*/ 0 w 7"/>
                                <a:gd name="T5" fmla="*/ 38 h 39"/>
                                <a:gd name="T6" fmla="*/ 3 w 7"/>
                                <a:gd name="T7" fmla="*/ 39 h 39"/>
                                <a:gd name="T8" fmla="*/ 7 w 7"/>
                                <a:gd name="T9" fmla="*/ 0 h 39"/>
                                <a:gd name="T10" fmla="*/ 4 w 7"/>
                                <a:gd name="T11" fmla="*/ 0 h 39"/>
                              </a:gdLst>
                              <a:ahLst/>
                              <a:cxnLst>
                                <a:cxn ang="0">
                                  <a:pos x="T0" y="T1"/>
                                </a:cxn>
                                <a:cxn ang="0">
                                  <a:pos x="T2" y="T3"/>
                                </a:cxn>
                                <a:cxn ang="0">
                                  <a:pos x="T4" y="T5"/>
                                </a:cxn>
                                <a:cxn ang="0">
                                  <a:pos x="T6" y="T7"/>
                                </a:cxn>
                                <a:cxn ang="0">
                                  <a:pos x="T8" y="T9"/>
                                </a:cxn>
                                <a:cxn ang="0">
                                  <a:pos x="T10" y="T11"/>
                                </a:cxn>
                              </a:cxnLst>
                              <a:rect l="0" t="0" r="r" b="b"/>
                              <a:pathLst>
                                <a:path w="7" h="39">
                                  <a:moveTo>
                                    <a:pt x="4" y="0"/>
                                  </a:moveTo>
                                  <a:lnTo>
                                    <a:pt x="0" y="38"/>
                                  </a:lnTo>
                                  <a:lnTo>
                                    <a:pt x="0" y="38"/>
                                  </a:lnTo>
                                  <a:lnTo>
                                    <a:pt x="3" y="39"/>
                                  </a:lnTo>
                                  <a:lnTo>
                                    <a:pt x="7" y="0"/>
                                  </a:lnTo>
                                  <a:lnTo>
                                    <a:pt x="4" y="0"/>
                                  </a:lnTo>
                                  <a:close/>
                                </a:path>
                              </a:pathLst>
                            </a:custGeom>
                            <a:solidFill>
                              <a:srgbClr val="9FA2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0" name="Freeform 3044"/>
                          <wps:cNvSpPr>
                            <a:spLocks/>
                          </wps:cNvSpPr>
                          <wps:spPr bwMode="auto">
                            <a:xfrm>
                              <a:off x="8145" y="4606"/>
                              <a:ext cx="5" cy="39"/>
                            </a:xfrm>
                            <a:custGeom>
                              <a:avLst/>
                              <a:gdLst>
                                <a:gd name="T0" fmla="*/ 4 w 5"/>
                                <a:gd name="T1" fmla="*/ 0 h 39"/>
                                <a:gd name="T2" fmla="*/ 0 w 5"/>
                                <a:gd name="T3" fmla="*/ 39 h 39"/>
                                <a:gd name="T4" fmla="*/ 0 w 5"/>
                                <a:gd name="T5" fmla="*/ 39 h 39"/>
                                <a:gd name="T6" fmla="*/ 1 w 5"/>
                                <a:gd name="T7" fmla="*/ 39 h 39"/>
                                <a:gd name="T8" fmla="*/ 5 w 5"/>
                                <a:gd name="T9" fmla="*/ 0 h 39"/>
                                <a:gd name="T10" fmla="*/ 4 w 5"/>
                                <a:gd name="T11" fmla="*/ 0 h 39"/>
                              </a:gdLst>
                              <a:ahLst/>
                              <a:cxnLst>
                                <a:cxn ang="0">
                                  <a:pos x="T0" y="T1"/>
                                </a:cxn>
                                <a:cxn ang="0">
                                  <a:pos x="T2" y="T3"/>
                                </a:cxn>
                                <a:cxn ang="0">
                                  <a:pos x="T4" y="T5"/>
                                </a:cxn>
                                <a:cxn ang="0">
                                  <a:pos x="T6" y="T7"/>
                                </a:cxn>
                                <a:cxn ang="0">
                                  <a:pos x="T8" y="T9"/>
                                </a:cxn>
                                <a:cxn ang="0">
                                  <a:pos x="T10" y="T11"/>
                                </a:cxn>
                              </a:cxnLst>
                              <a:rect l="0" t="0" r="r" b="b"/>
                              <a:pathLst>
                                <a:path w="5" h="39">
                                  <a:moveTo>
                                    <a:pt x="4" y="0"/>
                                  </a:moveTo>
                                  <a:lnTo>
                                    <a:pt x="0" y="39"/>
                                  </a:lnTo>
                                  <a:lnTo>
                                    <a:pt x="0" y="39"/>
                                  </a:lnTo>
                                  <a:lnTo>
                                    <a:pt x="1" y="39"/>
                                  </a:lnTo>
                                  <a:lnTo>
                                    <a:pt x="5" y="0"/>
                                  </a:lnTo>
                                  <a:lnTo>
                                    <a:pt x="4" y="0"/>
                                  </a:lnTo>
                                  <a:close/>
                                </a:path>
                              </a:pathLst>
                            </a:custGeom>
                            <a:solidFill>
                              <a:srgbClr val="9A9DA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1" name="Freeform 3045"/>
                          <wps:cNvSpPr>
                            <a:spLocks/>
                          </wps:cNvSpPr>
                          <wps:spPr bwMode="auto">
                            <a:xfrm>
                              <a:off x="8146" y="4606"/>
                              <a:ext cx="5" cy="39"/>
                            </a:xfrm>
                            <a:custGeom>
                              <a:avLst/>
                              <a:gdLst>
                                <a:gd name="T0" fmla="*/ 4 w 5"/>
                                <a:gd name="T1" fmla="*/ 0 h 39"/>
                                <a:gd name="T2" fmla="*/ 0 w 5"/>
                                <a:gd name="T3" fmla="*/ 39 h 39"/>
                                <a:gd name="T4" fmla="*/ 0 w 5"/>
                                <a:gd name="T5" fmla="*/ 39 h 39"/>
                                <a:gd name="T6" fmla="*/ 0 w 5"/>
                                <a:gd name="T7" fmla="*/ 39 h 39"/>
                                <a:gd name="T8" fmla="*/ 5 w 5"/>
                                <a:gd name="T9" fmla="*/ 0 h 39"/>
                                <a:gd name="T10" fmla="*/ 4 w 5"/>
                                <a:gd name="T11" fmla="*/ 0 h 39"/>
                              </a:gdLst>
                              <a:ahLst/>
                              <a:cxnLst>
                                <a:cxn ang="0">
                                  <a:pos x="T0" y="T1"/>
                                </a:cxn>
                                <a:cxn ang="0">
                                  <a:pos x="T2" y="T3"/>
                                </a:cxn>
                                <a:cxn ang="0">
                                  <a:pos x="T4" y="T5"/>
                                </a:cxn>
                                <a:cxn ang="0">
                                  <a:pos x="T6" y="T7"/>
                                </a:cxn>
                                <a:cxn ang="0">
                                  <a:pos x="T8" y="T9"/>
                                </a:cxn>
                                <a:cxn ang="0">
                                  <a:pos x="T10" y="T11"/>
                                </a:cxn>
                              </a:cxnLst>
                              <a:rect l="0" t="0" r="r" b="b"/>
                              <a:pathLst>
                                <a:path w="5" h="39">
                                  <a:moveTo>
                                    <a:pt x="4" y="0"/>
                                  </a:moveTo>
                                  <a:lnTo>
                                    <a:pt x="0" y="39"/>
                                  </a:lnTo>
                                  <a:lnTo>
                                    <a:pt x="0" y="39"/>
                                  </a:lnTo>
                                  <a:lnTo>
                                    <a:pt x="0" y="39"/>
                                  </a:lnTo>
                                  <a:lnTo>
                                    <a:pt x="5" y="0"/>
                                  </a:lnTo>
                                  <a:lnTo>
                                    <a:pt x="4" y="0"/>
                                  </a:lnTo>
                                  <a:close/>
                                </a:path>
                              </a:pathLst>
                            </a:custGeom>
                            <a:solidFill>
                              <a:srgbClr val="95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2" name="Freeform 3046"/>
                          <wps:cNvSpPr>
                            <a:spLocks/>
                          </wps:cNvSpPr>
                          <wps:spPr bwMode="auto">
                            <a:xfrm>
                              <a:off x="8146" y="4606"/>
                              <a:ext cx="7" cy="39"/>
                            </a:xfrm>
                            <a:custGeom>
                              <a:avLst/>
                              <a:gdLst>
                                <a:gd name="T0" fmla="*/ 5 w 7"/>
                                <a:gd name="T1" fmla="*/ 0 h 39"/>
                                <a:gd name="T2" fmla="*/ 0 w 7"/>
                                <a:gd name="T3" fmla="*/ 39 h 39"/>
                                <a:gd name="T4" fmla="*/ 0 w 7"/>
                                <a:gd name="T5" fmla="*/ 39 h 39"/>
                                <a:gd name="T6" fmla="*/ 2 w 7"/>
                                <a:gd name="T7" fmla="*/ 39 h 39"/>
                                <a:gd name="T8" fmla="*/ 7 w 7"/>
                                <a:gd name="T9" fmla="*/ 0 h 39"/>
                                <a:gd name="T10" fmla="*/ 5 w 7"/>
                                <a:gd name="T11" fmla="*/ 0 h 39"/>
                              </a:gdLst>
                              <a:ahLst/>
                              <a:cxnLst>
                                <a:cxn ang="0">
                                  <a:pos x="T0" y="T1"/>
                                </a:cxn>
                                <a:cxn ang="0">
                                  <a:pos x="T2" y="T3"/>
                                </a:cxn>
                                <a:cxn ang="0">
                                  <a:pos x="T4" y="T5"/>
                                </a:cxn>
                                <a:cxn ang="0">
                                  <a:pos x="T6" y="T7"/>
                                </a:cxn>
                                <a:cxn ang="0">
                                  <a:pos x="T8" y="T9"/>
                                </a:cxn>
                                <a:cxn ang="0">
                                  <a:pos x="T10" y="T11"/>
                                </a:cxn>
                              </a:cxnLst>
                              <a:rect l="0" t="0" r="r" b="b"/>
                              <a:pathLst>
                                <a:path w="7" h="39">
                                  <a:moveTo>
                                    <a:pt x="5" y="0"/>
                                  </a:moveTo>
                                  <a:lnTo>
                                    <a:pt x="0" y="39"/>
                                  </a:lnTo>
                                  <a:lnTo>
                                    <a:pt x="0" y="39"/>
                                  </a:lnTo>
                                  <a:lnTo>
                                    <a:pt x="2" y="39"/>
                                  </a:lnTo>
                                  <a:lnTo>
                                    <a:pt x="7" y="0"/>
                                  </a:lnTo>
                                  <a:lnTo>
                                    <a:pt x="5" y="0"/>
                                  </a:lnTo>
                                  <a:close/>
                                </a:path>
                              </a:pathLst>
                            </a:custGeom>
                            <a:solidFill>
                              <a:srgbClr val="8F929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3" name="Freeform 3047"/>
                          <wps:cNvSpPr>
                            <a:spLocks/>
                          </wps:cNvSpPr>
                          <wps:spPr bwMode="auto">
                            <a:xfrm>
                              <a:off x="8148" y="4606"/>
                              <a:ext cx="6" cy="39"/>
                            </a:xfrm>
                            <a:custGeom>
                              <a:avLst/>
                              <a:gdLst>
                                <a:gd name="T0" fmla="*/ 5 w 6"/>
                                <a:gd name="T1" fmla="*/ 0 h 39"/>
                                <a:gd name="T2" fmla="*/ 0 w 6"/>
                                <a:gd name="T3" fmla="*/ 39 h 39"/>
                                <a:gd name="T4" fmla="*/ 0 w 6"/>
                                <a:gd name="T5" fmla="*/ 39 h 39"/>
                                <a:gd name="T6" fmla="*/ 1 w 6"/>
                                <a:gd name="T7" fmla="*/ 39 h 39"/>
                                <a:gd name="T8" fmla="*/ 6 w 6"/>
                                <a:gd name="T9" fmla="*/ 0 h 39"/>
                                <a:gd name="T10" fmla="*/ 5 w 6"/>
                                <a:gd name="T11" fmla="*/ 0 h 39"/>
                              </a:gdLst>
                              <a:ahLst/>
                              <a:cxnLst>
                                <a:cxn ang="0">
                                  <a:pos x="T0" y="T1"/>
                                </a:cxn>
                                <a:cxn ang="0">
                                  <a:pos x="T2" y="T3"/>
                                </a:cxn>
                                <a:cxn ang="0">
                                  <a:pos x="T4" y="T5"/>
                                </a:cxn>
                                <a:cxn ang="0">
                                  <a:pos x="T6" y="T7"/>
                                </a:cxn>
                                <a:cxn ang="0">
                                  <a:pos x="T8" y="T9"/>
                                </a:cxn>
                                <a:cxn ang="0">
                                  <a:pos x="T10" y="T11"/>
                                </a:cxn>
                              </a:cxnLst>
                              <a:rect l="0" t="0" r="r" b="b"/>
                              <a:pathLst>
                                <a:path w="6" h="39">
                                  <a:moveTo>
                                    <a:pt x="5" y="0"/>
                                  </a:moveTo>
                                  <a:lnTo>
                                    <a:pt x="0" y="39"/>
                                  </a:lnTo>
                                  <a:lnTo>
                                    <a:pt x="0" y="39"/>
                                  </a:lnTo>
                                  <a:lnTo>
                                    <a:pt x="1" y="39"/>
                                  </a:lnTo>
                                  <a:lnTo>
                                    <a:pt x="6" y="0"/>
                                  </a:lnTo>
                                  <a:lnTo>
                                    <a:pt x="5" y="0"/>
                                  </a:lnTo>
                                  <a:close/>
                                </a:path>
                              </a:pathLst>
                            </a:custGeom>
                            <a:solidFill>
                              <a:srgbClr val="8A8D9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4" name="Freeform 3048"/>
                          <wps:cNvSpPr>
                            <a:spLocks/>
                          </wps:cNvSpPr>
                          <wps:spPr bwMode="auto">
                            <a:xfrm>
                              <a:off x="8149" y="4606"/>
                              <a:ext cx="6" cy="39"/>
                            </a:xfrm>
                            <a:custGeom>
                              <a:avLst/>
                              <a:gdLst>
                                <a:gd name="T0" fmla="*/ 5 w 6"/>
                                <a:gd name="T1" fmla="*/ 0 h 39"/>
                                <a:gd name="T2" fmla="*/ 0 w 6"/>
                                <a:gd name="T3" fmla="*/ 39 h 39"/>
                                <a:gd name="T4" fmla="*/ 0 w 6"/>
                                <a:gd name="T5" fmla="*/ 39 h 39"/>
                                <a:gd name="T6" fmla="*/ 1 w 6"/>
                                <a:gd name="T7" fmla="*/ 39 h 39"/>
                                <a:gd name="T8" fmla="*/ 6 w 6"/>
                                <a:gd name="T9" fmla="*/ 0 h 39"/>
                                <a:gd name="T10" fmla="*/ 5 w 6"/>
                                <a:gd name="T11" fmla="*/ 0 h 39"/>
                              </a:gdLst>
                              <a:ahLst/>
                              <a:cxnLst>
                                <a:cxn ang="0">
                                  <a:pos x="T0" y="T1"/>
                                </a:cxn>
                                <a:cxn ang="0">
                                  <a:pos x="T2" y="T3"/>
                                </a:cxn>
                                <a:cxn ang="0">
                                  <a:pos x="T4" y="T5"/>
                                </a:cxn>
                                <a:cxn ang="0">
                                  <a:pos x="T6" y="T7"/>
                                </a:cxn>
                                <a:cxn ang="0">
                                  <a:pos x="T8" y="T9"/>
                                </a:cxn>
                                <a:cxn ang="0">
                                  <a:pos x="T10" y="T11"/>
                                </a:cxn>
                              </a:cxnLst>
                              <a:rect l="0" t="0" r="r" b="b"/>
                              <a:pathLst>
                                <a:path w="6" h="39">
                                  <a:moveTo>
                                    <a:pt x="5" y="0"/>
                                  </a:moveTo>
                                  <a:lnTo>
                                    <a:pt x="0" y="39"/>
                                  </a:lnTo>
                                  <a:lnTo>
                                    <a:pt x="0" y="39"/>
                                  </a:lnTo>
                                  <a:lnTo>
                                    <a:pt x="1" y="39"/>
                                  </a:lnTo>
                                  <a:lnTo>
                                    <a:pt x="6" y="0"/>
                                  </a:lnTo>
                                  <a:lnTo>
                                    <a:pt x="5" y="0"/>
                                  </a:lnTo>
                                  <a:close/>
                                </a:path>
                              </a:pathLst>
                            </a:custGeom>
                            <a:solidFill>
                              <a:srgbClr val="8487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5" name="Freeform 3049"/>
                          <wps:cNvSpPr>
                            <a:spLocks/>
                          </wps:cNvSpPr>
                          <wps:spPr bwMode="auto">
                            <a:xfrm>
                              <a:off x="8150" y="4606"/>
                              <a:ext cx="7" cy="39"/>
                            </a:xfrm>
                            <a:custGeom>
                              <a:avLst/>
                              <a:gdLst>
                                <a:gd name="T0" fmla="*/ 5 w 7"/>
                                <a:gd name="T1" fmla="*/ 0 h 39"/>
                                <a:gd name="T2" fmla="*/ 0 w 7"/>
                                <a:gd name="T3" fmla="*/ 39 h 39"/>
                                <a:gd name="T4" fmla="*/ 0 w 7"/>
                                <a:gd name="T5" fmla="*/ 39 h 39"/>
                                <a:gd name="T6" fmla="*/ 1 w 7"/>
                                <a:gd name="T7" fmla="*/ 39 h 39"/>
                                <a:gd name="T8" fmla="*/ 7 w 7"/>
                                <a:gd name="T9" fmla="*/ 0 h 39"/>
                                <a:gd name="T10" fmla="*/ 5 w 7"/>
                                <a:gd name="T11" fmla="*/ 0 h 39"/>
                              </a:gdLst>
                              <a:ahLst/>
                              <a:cxnLst>
                                <a:cxn ang="0">
                                  <a:pos x="T0" y="T1"/>
                                </a:cxn>
                                <a:cxn ang="0">
                                  <a:pos x="T2" y="T3"/>
                                </a:cxn>
                                <a:cxn ang="0">
                                  <a:pos x="T4" y="T5"/>
                                </a:cxn>
                                <a:cxn ang="0">
                                  <a:pos x="T6" y="T7"/>
                                </a:cxn>
                                <a:cxn ang="0">
                                  <a:pos x="T8" y="T9"/>
                                </a:cxn>
                                <a:cxn ang="0">
                                  <a:pos x="T10" y="T11"/>
                                </a:cxn>
                              </a:cxnLst>
                              <a:rect l="0" t="0" r="r" b="b"/>
                              <a:pathLst>
                                <a:path w="7" h="39">
                                  <a:moveTo>
                                    <a:pt x="5" y="0"/>
                                  </a:moveTo>
                                  <a:lnTo>
                                    <a:pt x="0" y="39"/>
                                  </a:lnTo>
                                  <a:lnTo>
                                    <a:pt x="0" y="39"/>
                                  </a:lnTo>
                                  <a:lnTo>
                                    <a:pt x="1" y="39"/>
                                  </a:lnTo>
                                  <a:lnTo>
                                    <a:pt x="7" y="0"/>
                                  </a:lnTo>
                                  <a:lnTo>
                                    <a:pt x="5" y="0"/>
                                  </a:lnTo>
                                  <a:close/>
                                </a:path>
                              </a:pathLst>
                            </a:custGeom>
                            <a:solidFill>
                              <a:srgbClr val="7E81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6" name="Freeform 3050"/>
                          <wps:cNvSpPr>
                            <a:spLocks/>
                          </wps:cNvSpPr>
                          <wps:spPr bwMode="auto">
                            <a:xfrm>
                              <a:off x="8151" y="4606"/>
                              <a:ext cx="7" cy="39"/>
                            </a:xfrm>
                            <a:custGeom>
                              <a:avLst/>
                              <a:gdLst>
                                <a:gd name="T0" fmla="*/ 6 w 7"/>
                                <a:gd name="T1" fmla="*/ 0 h 39"/>
                                <a:gd name="T2" fmla="*/ 0 w 7"/>
                                <a:gd name="T3" fmla="*/ 39 h 39"/>
                                <a:gd name="T4" fmla="*/ 0 w 7"/>
                                <a:gd name="T5" fmla="*/ 39 h 39"/>
                                <a:gd name="T6" fmla="*/ 2 w 7"/>
                                <a:gd name="T7" fmla="*/ 39 h 39"/>
                                <a:gd name="T8" fmla="*/ 7 w 7"/>
                                <a:gd name="T9" fmla="*/ 0 h 39"/>
                                <a:gd name="T10" fmla="*/ 6 w 7"/>
                                <a:gd name="T11" fmla="*/ 0 h 39"/>
                              </a:gdLst>
                              <a:ahLst/>
                              <a:cxnLst>
                                <a:cxn ang="0">
                                  <a:pos x="T0" y="T1"/>
                                </a:cxn>
                                <a:cxn ang="0">
                                  <a:pos x="T2" y="T3"/>
                                </a:cxn>
                                <a:cxn ang="0">
                                  <a:pos x="T4" y="T5"/>
                                </a:cxn>
                                <a:cxn ang="0">
                                  <a:pos x="T6" y="T7"/>
                                </a:cxn>
                                <a:cxn ang="0">
                                  <a:pos x="T8" y="T9"/>
                                </a:cxn>
                                <a:cxn ang="0">
                                  <a:pos x="T10" y="T11"/>
                                </a:cxn>
                              </a:cxnLst>
                              <a:rect l="0" t="0" r="r" b="b"/>
                              <a:pathLst>
                                <a:path w="7" h="39">
                                  <a:moveTo>
                                    <a:pt x="6" y="0"/>
                                  </a:moveTo>
                                  <a:lnTo>
                                    <a:pt x="0" y="39"/>
                                  </a:lnTo>
                                  <a:lnTo>
                                    <a:pt x="0" y="39"/>
                                  </a:lnTo>
                                  <a:lnTo>
                                    <a:pt x="2" y="39"/>
                                  </a:lnTo>
                                  <a:lnTo>
                                    <a:pt x="7" y="0"/>
                                  </a:lnTo>
                                  <a:lnTo>
                                    <a:pt x="6" y="0"/>
                                  </a:lnTo>
                                  <a:close/>
                                </a:path>
                              </a:pathLst>
                            </a:custGeom>
                            <a:solidFill>
                              <a:srgbClr val="797C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7" name="Freeform 3051"/>
                          <wps:cNvSpPr>
                            <a:spLocks/>
                          </wps:cNvSpPr>
                          <wps:spPr bwMode="auto">
                            <a:xfrm>
                              <a:off x="8153" y="4606"/>
                              <a:ext cx="5" cy="39"/>
                            </a:xfrm>
                            <a:custGeom>
                              <a:avLst/>
                              <a:gdLst>
                                <a:gd name="T0" fmla="*/ 5 w 5"/>
                                <a:gd name="T1" fmla="*/ 0 h 39"/>
                                <a:gd name="T2" fmla="*/ 0 w 5"/>
                                <a:gd name="T3" fmla="*/ 39 h 39"/>
                                <a:gd name="T4" fmla="*/ 0 w 5"/>
                                <a:gd name="T5" fmla="*/ 39 h 39"/>
                                <a:gd name="T6" fmla="*/ 1 w 5"/>
                                <a:gd name="T7" fmla="*/ 39 h 39"/>
                                <a:gd name="T8" fmla="*/ 5 w 5"/>
                                <a:gd name="T9" fmla="*/ 0 h 39"/>
                                <a:gd name="T10" fmla="*/ 5 w 5"/>
                                <a:gd name="T11" fmla="*/ 0 h 39"/>
                              </a:gdLst>
                              <a:ahLst/>
                              <a:cxnLst>
                                <a:cxn ang="0">
                                  <a:pos x="T0" y="T1"/>
                                </a:cxn>
                                <a:cxn ang="0">
                                  <a:pos x="T2" y="T3"/>
                                </a:cxn>
                                <a:cxn ang="0">
                                  <a:pos x="T4" y="T5"/>
                                </a:cxn>
                                <a:cxn ang="0">
                                  <a:pos x="T6" y="T7"/>
                                </a:cxn>
                                <a:cxn ang="0">
                                  <a:pos x="T8" y="T9"/>
                                </a:cxn>
                                <a:cxn ang="0">
                                  <a:pos x="T10" y="T11"/>
                                </a:cxn>
                              </a:cxnLst>
                              <a:rect l="0" t="0" r="r" b="b"/>
                              <a:pathLst>
                                <a:path w="5" h="39">
                                  <a:moveTo>
                                    <a:pt x="5" y="0"/>
                                  </a:moveTo>
                                  <a:lnTo>
                                    <a:pt x="0" y="39"/>
                                  </a:lnTo>
                                  <a:lnTo>
                                    <a:pt x="0" y="39"/>
                                  </a:lnTo>
                                  <a:lnTo>
                                    <a:pt x="1" y="39"/>
                                  </a:lnTo>
                                  <a:lnTo>
                                    <a:pt x="5" y="0"/>
                                  </a:lnTo>
                                  <a:lnTo>
                                    <a:pt x="5" y="0"/>
                                  </a:lnTo>
                                  <a:close/>
                                </a:path>
                              </a:pathLst>
                            </a:custGeom>
                            <a:solidFill>
                              <a:srgbClr val="7376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8" name="Freeform 3052"/>
                          <wps:cNvSpPr>
                            <a:spLocks/>
                          </wps:cNvSpPr>
                          <wps:spPr bwMode="auto">
                            <a:xfrm>
                              <a:off x="8154" y="4606"/>
                              <a:ext cx="5" cy="39"/>
                            </a:xfrm>
                            <a:custGeom>
                              <a:avLst/>
                              <a:gdLst>
                                <a:gd name="T0" fmla="*/ 4 w 5"/>
                                <a:gd name="T1" fmla="*/ 0 h 39"/>
                                <a:gd name="T2" fmla="*/ 0 w 5"/>
                                <a:gd name="T3" fmla="*/ 39 h 39"/>
                                <a:gd name="T4" fmla="*/ 0 w 5"/>
                                <a:gd name="T5" fmla="*/ 39 h 39"/>
                                <a:gd name="T6" fmla="*/ 1 w 5"/>
                                <a:gd name="T7" fmla="*/ 39 h 39"/>
                                <a:gd name="T8" fmla="*/ 5 w 5"/>
                                <a:gd name="T9" fmla="*/ 0 h 39"/>
                                <a:gd name="T10" fmla="*/ 4 w 5"/>
                                <a:gd name="T11" fmla="*/ 0 h 39"/>
                              </a:gdLst>
                              <a:ahLst/>
                              <a:cxnLst>
                                <a:cxn ang="0">
                                  <a:pos x="T0" y="T1"/>
                                </a:cxn>
                                <a:cxn ang="0">
                                  <a:pos x="T2" y="T3"/>
                                </a:cxn>
                                <a:cxn ang="0">
                                  <a:pos x="T4" y="T5"/>
                                </a:cxn>
                                <a:cxn ang="0">
                                  <a:pos x="T6" y="T7"/>
                                </a:cxn>
                                <a:cxn ang="0">
                                  <a:pos x="T8" y="T9"/>
                                </a:cxn>
                                <a:cxn ang="0">
                                  <a:pos x="T10" y="T11"/>
                                </a:cxn>
                              </a:cxnLst>
                              <a:rect l="0" t="0" r="r" b="b"/>
                              <a:pathLst>
                                <a:path w="5" h="39">
                                  <a:moveTo>
                                    <a:pt x="4" y="0"/>
                                  </a:moveTo>
                                  <a:lnTo>
                                    <a:pt x="0" y="39"/>
                                  </a:lnTo>
                                  <a:lnTo>
                                    <a:pt x="0" y="39"/>
                                  </a:lnTo>
                                  <a:lnTo>
                                    <a:pt x="1" y="39"/>
                                  </a:lnTo>
                                  <a:lnTo>
                                    <a:pt x="5" y="0"/>
                                  </a:lnTo>
                                  <a:lnTo>
                                    <a:pt x="4" y="0"/>
                                  </a:lnTo>
                                  <a:close/>
                                </a:path>
                              </a:pathLst>
                            </a:custGeom>
                            <a:solidFill>
                              <a:srgbClr val="6E717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9" name="Freeform 3053"/>
                          <wps:cNvSpPr>
                            <a:spLocks/>
                          </wps:cNvSpPr>
                          <wps:spPr bwMode="auto">
                            <a:xfrm>
                              <a:off x="8155" y="4606"/>
                              <a:ext cx="5" cy="39"/>
                            </a:xfrm>
                            <a:custGeom>
                              <a:avLst/>
                              <a:gdLst>
                                <a:gd name="T0" fmla="*/ 4 w 5"/>
                                <a:gd name="T1" fmla="*/ 0 h 39"/>
                                <a:gd name="T2" fmla="*/ 0 w 5"/>
                                <a:gd name="T3" fmla="*/ 39 h 39"/>
                                <a:gd name="T4" fmla="*/ 0 w 5"/>
                                <a:gd name="T5" fmla="*/ 39 h 39"/>
                                <a:gd name="T6" fmla="*/ 2 w 5"/>
                                <a:gd name="T7" fmla="*/ 39 h 39"/>
                                <a:gd name="T8" fmla="*/ 5 w 5"/>
                                <a:gd name="T9" fmla="*/ 0 h 39"/>
                                <a:gd name="T10" fmla="*/ 4 w 5"/>
                                <a:gd name="T11" fmla="*/ 0 h 39"/>
                              </a:gdLst>
                              <a:ahLst/>
                              <a:cxnLst>
                                <a:cxn ang="0">
                                  <a:pos x="T0" y="T1"/>
                                </a:cxn>
                                <a:cxn ang="0">
                                  <a:pos x="T2" y="T3"/>
                                </a:cxn>
                                <a:cxn ang="0">
                                  <a:pos x="T4" y="T5"/>
                                </a:cxn>
                                <a:cxn ang="0">
                                  <a:pos x="T6" y="T7"/>
                                </a:cxn>
                                <a:cxn ang="0">
                                  <a:pos x="T8" y="T9"/>
                                </a:cxn>
                                <a:cxn ang="0">
                                  <a:pos x="T10" y="T11"/>
                                </a:cxn>
                              </a:cxnLst>
                              <a:rect l="0" t="0" r="r" b="b"/>
                              <a:pathLst>
                                <a:path w="5" h="39">
                                  <a:moveTo>
                                    <a:pt x="4" y="0"/>
                                  </a:moveTo>
                                  <a:lnTo>
                                    <a:pt x="0" y="39"/>
                                  </a:lnTo>
                                  <a:lnTo>
                                    <a:pt x="0" y="39"/>
                                  </a:lnTo>
                                  <a:lnTo>
                                    <a:pt x="2" y="39"/>
                                  </a:lnTo>
                                  <a:lnTo>
                                    <a:pt x="5" y="0"/>
                                  </a:lnTo>
                                  <a:lnTo>
                                    <a:pt x="4" y="0"/>
                                  </a:lnTo>
                                  <a:close/>
                                </a:path>
                              </a:pathLst>
                            </a:custGeom>
                            <a:solidFill>
                              <a:srgbClr val="686B7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0" name="Freeform 3054"/>
                          <wps:cNvSpPr>
                            <a:spLocks/>
                          </wps:cNvSpPr>
                          <wps:spPr bwMode="auto">
                            <a:xfrm>
                              <a:off x="8157" y="4606"/>
                              <a:ext cx="5" cy="39"/>
                            </a:xfrm>
                            <a:custGeom>
                              <a:avLst/>
                              <a:gdLst>
                                <a:gd name="T0" fmla="*/ 3 w 5"/>
                                <a:gd name="T1" fmla="*/ 0 h 39"/>
                                <a:gd name="T2" fmla="*/ 0 w 5"/>
                                <a:gd name="T3" fmla="*/ 39 h 39"/>
                                <a:gd name="T4" fmla="*/ 0 w 5"/>
                                <a:gd name="T5" fmla="*/ 39 h 39"/>
                                <a:gd name="T6" fmla="*/ 0 w 5"/>
                                <a:gd name="T7" fmla="*/ 39 h 39"/>
                                <a:gd name="T8" fmla="*/ 5 w 5"/>
                                <a:gd name="T9" fmla="*/ 0 h 39"/>
                                <a:gd name="T10" fmla="*/ 3 w 5"/>
                                <a:gd name="T11" fmla="*/ 0 h 39"/>
                              </a:gdLst>
                              <a:ahLst/>
                              <a:cxnLst>
                                <a:cxn ang="0">
                                  <a:pos x="T0" y="T1"/>
                                </a:cxn>
                                <a:cxn ang="0">
                                  <a:pos x="T2" y="T3"/>
                                </a:cxn>
                                <a:cxn ang="0">
                                  <a:pos x="T4" y="T5"/>
                                </a:cxn>
                                <a:cxn ang="0">
                                  <a:pos x="T6" y="T7"/>
                                </a:cxn>
                                <a:cxn ang="0">
                                  <a:pos x="T8" y="T9"/>
                                </a:cxn>
                                <a:cxn ang="0">
                                  <a:pos x="T10" y="T11"/>
                                </a:cxn>
                              </a:cxnLst>
                              <a:rect l="0" t="0" r="r" b="b"/>
                              <a:pathLst>
                                <a:path w="5" h="39">
                                  <a:moveTo>
                                    <a:pt x="3" y="0"/>
                                  </a:moveTo>
                                  <a:lnTo>
                                    <a:pt x="0" y="39"/>
                                  </a:lnTo>
                                  <a:lnTo>
                                    <a:pt x="0" y="39"/>
                                  </a:lnTo>
                                  <a:lnTo>
                                    <a:pt x="0" y="39"/>
                                  </a:lnTo>
                                  <a:lnTo>
                                    <a:pt x="5" y="0"/>
                                  </a:lnTo>
                                  <a:lnTo>
                                    <a:pt x="3" y="0"/>
                                  </a:lnTo>
                                  <a:close/>
                                </a:path>
                              </a:pathLst>
                            </a:custGeom>
                            <a:solidFill>
                              <a:srgbClr val="63666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1" name="Freeform 3055"/>
                          <wps:cNvSpPr>
                            <a:spLocks/>
                          </wps:cNvSpPr>
                          <wps:spPr bwMode="auto">
                            <a:xfrm>
                              <a:off x="8157" y="4606"/>
                              <a:ext cx="6" cy="39"/>
                            </a:xfrm>
                            <a:custGeom>
                              <a:avLst/>
                              <a:gdLst>
                                <a:gd name="T0" fmla="*/ 5 w 6"/>
                                <a:gd name="T1" fmla="*/ 0 h 39"/>
                                <a:gd name="T2" fmla="*/ 0 w 6"/>
                                <a:gd name="T3" fmla="*/ 39 h 39"/>
                                <a:gd name="T4" fmla="*/ 0 w 6"/>
                                <a:gd name="T5" fmla="*/ 39 h 39"/>
                                <a:gd name="T6" fmla="*/ 1 w 6"/>
                                <a:gd name="T7" fmla="*/ 39 h 39"/>
                                <a:gd name="T8" fmla="*/ 6 w 6"/>
                                <a:gd name="T9" fmla="*/ 0 h 39"/>
                                <a:gd name="T10" fmla="*/ 5 w 6"/>
                                <a:gd name="T11" fmla="*/ 0 h 39"/>
                              </a:gdLst>
                              <a:ahLst/>
                              <a:cxnLst>
                                <a:cxn ang="0">
                                  <a:pos x="T0" y="T1"/>
                                </a:cxn>
                                <a:cxn ang="0">
                                  <a:pos x="T2" y="T3"/>
                                </a:cxn>
                                <a:cxn ang="0">
                                  <a:pos x="T4" y="T5"/>
                                </a:cxn>
                                <a:cxn ang="0">
                                  <a:pos x="T6" y="T7"/>
                                </a:cxn>
                                <a:cxn ang="0">
                                  <a:pos x="T8" y="T9"/>
                                </a:cxn>
                                <a:cxn ang="0">
                                  <a:pos x="T10" y="T11"/>
                                </a:cxn>
                              </a:cxnLst>
                              <a:rect l="0" t="0" r="r" b="b"/>
                              <a:pathLst>
                                <a:path w="6" h="39">
                                  <a:moveTo>
                                    <a:pt x="5" y="0"/>
                                  </a:moveTo>
                                  <a:lnTo>
                                    <a:pt x="0" y="39"/>
                                  </a:lnTo>
                                  <a:lnTo>
                                    <a:pt x="0" y="39"/>
                                  </a:lnTo>
                                  <a:lnTo>
                                    <a:pt x="1" y="39"/>
                                  </a:lnTo>
                                  <a:lnTo>
                                    <a:pt x="6" y="0"/>
                                  </a:lnTo>
                                  <a:lnTo>
                                    <a:pt x="5" y="0"/>
                                  </a:lnTo>
                                  <a:close/>
                                </a:path>
                              </a:pathLst>
                            </a:custGeom>
                            <a:solidFill>
                              <a:srgbClr val="5E606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2" name="Freeform 3056"/>
                          <wps:cNvSpPr>
                            <a:spLocks/>
                          </wps:cNvSpPr>
                          <wps:spPr bwMode="auto">
                            <a:xfrm>
                              <a:off x="8158" y="4606"/>
                              <a:ext cx="6" cy="39"/>
                            </a:xfrm>
                            <a:custGeom>
                              <a:avLst/>
                              <a:gdLst>
                                <a:gd name="T0" fmla="*/ 5 w 6"/>
                                <a:gd name="T1" fmla="*/ 0 h 39"/>
                                <a:gd name="T2" fmla="*/ 0 w 6"/>
                                <a:gd name="T3" fmla="*/ 39 h 39"/>
                                <a:gd name="T4" fmla="*/ 0 w 6"/>
                                <a:gd name="T5" fmla="*/ 39 h 39"/>
                                <a:gd name="T6" fmla="*/ 1 w 6"/>
                                <a:gd name="T7" fmla="*/ 39 h 39"/>
                                <a:gd name="T8" fmla="*/ 6 w 6"/>
                                <a:gd name="T9" fmla="*/ 0 h 39"/>
                                <a:gd name="T10" fmla="*/ 5 w 6"/>
                                <a:gd name="T11" fmla="*/ 0 h 39"/>
                              </a:gdLst>
                              <a:ahLst/>
                              <a:cxnLst>
                                <a:cxn ang="0">
                                  <a:pos x="T0" y="T1"/>
                                </a:cxn>
                                <a:cxn ang="0">
                                  <a:pos x="T2" y="T3"/>
                                </a:cxn>
                                <a:cxn ang="0">
                                  <a:pos x="T4" y="T5"/>
                                </a:cxn>
                                <a:cxn ang="0">
                                  <a:pos x="T6" y="T7"/>
                                </a:cxn>
                                <a:cxn ang="0">
                                  <a:pos x="T8" y="T9"/>
                                </a:cxn>
                                <a:cxn ang="0">
                                  <a:pos x="T10" y="T11"/>
                                </a:cxn>
                              </a:cxnLst>
                              <a:rect l="0" t="0" r="r" b="b"/>
                              <a:pathLst>
                                <a:path w="6" h="39">
                                  <a:moveTo>
                                    <a:pt x="5" y="0"/>
                                  </a:moveTo>
                                  <a:lnTo>
                                    <a:pt x="0" y="39"/>
                                  </a:lnTo>
                                  <a:lnTo>
                                    <a:pt x="0" y="39"/>
                                  </a:lnTo>
                                  <a:lnTo>
                                    <a:pt x="1" y="39"/>
                                  </a:lnTo>
                                  <a:lnTo>
                                    <a:pt x="6" y="0"/>
                                  </a:lnTo>
                                  <a:lnTo>
                                    <a:pt x="5" y="0"/>
                                  </a:lnTo>
                                  <a:close/>
                                </a:path>
                              </a:pathLst>
                            </a:custGeom>
                            <a:solidFill>
                              <a:srgbClr val="575A6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3" name="Freeform 3057"/>
                          <wps:cNvSpPr>
                            <a:spLocks/>
                          </wps:cNvSpPr>
                          <wps:spPr bwMode="auto">
                            <a:xfrm>
                              <a:off x="8159" y="4606"/>
                              <a:ext cx="6" cy="39"/>
                            </a:xfrm>
                            <a:custGeom>
                              <a:avLst/>
                              <a:gdLst>
                                <a:gd name="T0" fmla="*/ 5 w 6"/>
                                <a:gd name="T1" fmla="*/ 0 h 39"/>
                                <a:gd name="T2" fmla="*/ 0 w 6"/>
                                <a:gd name="T3" fmla="*/ 39 h 39"/>
                                <a:gd name="T4" fmla="*/ 0 w 6"/>
                                <a:gd name="T5" fmla="*/ 39 h 39"/>
                                <a:gd name="T6" fmla="*/ 1 w 6"/>
                                <a:gd name="T7" fmla="*/ 39 h 39"/>
                                <a:gd name="T8" fmla="*/ 6 w 6"/>
                                <a:gd name="T9" fmla="*/ 0 h 39"/>
                                <a:gd name="T10" fmla="*/ 5 w 6"/>
                                <a:gd name="T11" fmla="*/ 0 h 39"/>
                              </a:gdLst>
                              <a:ahLst/>
                              <a:cxnLst>
                                <a:cxn ang="0">
                                  <a:pos x="T0" y="T1"/>
                                </a:cxn>
                                <a:cxn ang="0">
                                  <a:pos x="T2" y="T3"/>
                                </a:cxn>
                                <a:cxn ang="0">
                                  <a:pos x="T4" y="T5"/>
                                </a:cxn>
                                <a:cxn ang="0">
                                  <a:pos x="T6" y="T7"/>
                                </a:cxn>
                                <a:cxn ang="0">
                                  <a:pos x="T8" y="T9"/>
                                </a:cxn>
                                <a:cxn ang="0">
                                  <a:pos x="T10" y="T11"/>
                                </a:cxn>
                              </a:cxnLst>
                              <a:rect l="0" t="0" r="r" b="b"/>
                              <a:pathLst>
                                <a:path w="6" h="39">
                                  <a:moveTo>
                                    <a:pt x="5" y="0"/>
                                  </a:moveTo>
                                  <a:lnTo>
                                    <a:pt x="0" y="39"/>
                                  </a:lnTo>
                                  <a:lnTo>
                                    <a:pt x="0" y="39"/>
                                  </a:lnTo>
                                  <a:lnTo>
                                    <a:pt x="1" y="39"/>
                                  </a:lnTo>
                                  <a:lnTo>
                                    <a:pt x="6" y="0"/>
                                  </a:lnTo>
                                  <a:lnTo>
                                    <a:pt x="5" y="0"/>
                                  </a:lnTo>
                                  <a:close/>
                                </a:path>
                              </a:pathLst>
                            </a:custGeom>
                            <a:solidFill>
                              <a:srgbClr val="52555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4" name="Freeform 3058"/>
                          <wps:cNvSpPr>
                            <a:spLocks/>
                          </wps:cNvSpPr>
                          <wps:spPr bwMode="auto">
                            <a:xfrm>
                              <a:off x="8160" y="4606"/>
                              <a:ext cx="16" cy="41"/>
                            </a:xfrm>
                            <a:custGeom>
                              <a:avLst/>
                              <a:gdLst>
                                <a:gd name="T0" fmla="*/ 5 w 16"/>
                                <a:gd name="T1" fmla="*/ 0 h 41"/>
                                <a:gd name="T2" fmla="*/ 0 w 16"/>
                                <a:gd name="T3" fmla="*/ 39 h 41"/>
                                <a:gd name="T4" fmla="*/ 0 w 16"/>
                                <a:gd name="T5" fmla="*/ 39 h 41"/>
                                <a:gd name="T6" fmla="*/ 16 w 16"/>
                                <a:gd name="T7" fmla="*/ 41 h 41"/>
                                <a:gd name="T8" fmla="*/ 11 w 16"/>
                                <a:gd name="T9" fmla="*/ 0 h 41"/>
                                <a:gd name="T10" fmla="*/ 5 w 16"/>
                                <a:gd name="T11" fmla="*/ 0 h 41"/>
                              </a:gdLst>
                              <a:ahLst/>
                              <a:cxnLst>
                                <a:cxn ang="0">
                                  <a:pos x="T0" y="T1"/>
                                </a:cxn>
                                <a:cxn ang="0">
                                  <a:pos x="T2" y="T3"/>
                                </a:cxn>
                                <a:cxn ang="0">
                                  <a:pos x="T4" y="T5"/>
                                </a:cxn>
                                <a:cxn ang="0">
                                  <a:pos x="T6" y="T7"/>
                                </a:cxn>
                                <a:cxn ang="0">
                                  <a:pos x="T8" y="T9"/>
                                </a:cxn>
                                <a:cxn ang="0">
                                  <a:pos x="T10" y="T11"/>
                                </a:cxn>
                              </a:cxnLst>
                              <a:rect l="0" t="0" r="r" b="b"/>
                              <a:pathLst>
                                <a:path w="16" h="41">
                                  <a:moveTo>
                                    <a:pt x="5" y="0"/>
                                  </a:moveTo>
                                  <a:lnTo>
                                    <a:pt x="0" y="39"/>
                                  </a:lnTo>
                                  <a:lnTo>
                                    <a:pt x="0" y="39"/>
                                  </a:lnTo>
                                  <a:lnTo>
                                    <a:pt x="16" y="41"/>
                                  </a:lnTo>
                                  <a:lnTo>
                                    <a:pt x="11" y="0"/>
                                  </a:lnTo>
                                  <a:lnTo>
                                    <a:pt x="5" y="0"/>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5" name="Freeform 3059"/>
                          <wps:cNvSpPr>
                            <a:spLocks/>
                          </wps:cNvSpPr>
                          <wps:spPr bwMode="auto">
                            <a:xfrm>
                              <a:off x="8117" y="4647"/>
                              <a:ext cx="4" cy="8"/>
                            </a:xfrm>
                            <a:custGeom>
                              <a:avLst/>
                              <a:gdLst>
                                <a:gd name="T0" fmla="*/ 0 w 4"/>
                                <a:gd name="T1" fmla="*/ 7 h 8"/>
                                <a:gd name="T2" fmla="*/ 0 w 4"/>
                                <a:gd name="T3" fmla="*/ 7 h 8"/>
                                <a:gd name="T4" fmla="*/ 4 w 4"/>
                                <a:gd name="T5" fmla="*/ 8 h 8"/>
                                <a:gd name="T6" fmla="*/ 4 w 4"/>
                                <a:gd name="T7" fmla="*/ 0 h 8"/>
                                <a:gd name="T8" fmla="*/ 0 w 4"/>
                                <a:gd name="T9" fmla="*/ 7 h 8"/>
                              </a:gdLst>
                              <a:ahLst/>
                              <a:cxnLst>
                                <a:cxn ang="0">
                                  <a:pos x="T0" y="T1"/>
                                </a:cxn>
                                <a:cxn ang="0">
                                  <a:pos x="T2" y="T3"/>
                                </a:cxn>
                                <a:cxn ang="0">
                                  <a:pos x="T4" y="T5"/>
                                </a:cxn>
                                <a:cxn ang="0">
                                  <a:pos x="T6" y="T7"/>
                                </a:cxn>
                                <a:cxn ang="0">
                                  <a:pos x="T8" y="T9"/>
                                </a:cxn>
                              </a:cxnLst>
                              <a:rect l="0" t="0" r="r" b="b"/>
                              <a:pathLst>
                                <a:path w="4" h="8">
                                  <a:moveTo>
                                    <a:pt x="0" y="7"/>
                                  </a:moveTo>
                                  <a:lnTo>
                                    <a:pt x="0" y="7"/>
                                  </a:lnTo>
                                  <a:lnTo>
                                    <a:pt x="4" y="8"/>
                                  </a:lnTo>
                                  <a:lnTo>
                                    <a:pt x="4" y="0"/>
                                  </a:lnTo>
                                  <a:lnTo>
                                    <a:pt x="0" y="7"/>
                                  </a:lnTo>
                                  <a:close/>
                                </a:path>
                              </a:pathLst>
                            </a:custGeom>
                            <a:solidFill>
                              <a:srgbClr val="9294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6" name="Freeform 3060"/>
                          <wps:cNvSpPr>
                            <a:spLocks/>
                          </wps:cNvSpPr>
                          <wps:spPr bwMode="auto">
                            <a:xfrm>
                              <a:off x="8121" y="4639"/>
                              <a:ext cx="2" cy="18"/>
                            </a:xfrm>
                            <a:custGeom>
                              <a:avLst/>
                              <a:gdLst>
                                <a:gd name="T0" fmla="*/ 2 w 2"/>
                                <a:gd name="T1" fmla="*/ 0 h 18"/>
                                <a:gd name="T2" fmla="*/ 0 w 2"/>
                                <a:gd name="T3" fmla="*/ 8 h 18"/>
                                <a:gd name="T4" fmla="*/ 0 w 2"/>
                                <a:gd name="T5" fmla="*/ 16 h 18"/>
                                <a:gd name="T6" fmla="*/ 0 w 2"/>
                                <a:gd name="T7" fmla="*/ 16 h 18"/>
                                <a:gd name="T8" fmla="*/ 2 w 2"/>
                                <a:gd name="T9" fmla="*/ 18 h 18"/>
                                <a:gd name="T10" fmla="*/ 2 w 2"/>
                                <a:gd name="T11" fmla="*/ 0 h 18"/>
                                <a:gd name="T12" fmla="*/ 2 w 2"/>
                                <a:gd name="T13" fmla="*/ 0 h 18"/>
                                <a:gd name="T14" fmla="*/ 2 w 2"/>
                                <a:gd name="T15" fmla="*/ 0 h 18"/>
                                <a:gd name="T16" fmla="*/ 2 w 2"/>
                                <a:gd name="T17" fmla="*/ 0 h 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 h="18">
                                  <a:moveTo>
                                    <a:pt x="2" y="0"/>
                                  </a:moveTo>
                                  <a:lnTo>
                                    <a:pt x="0" y="8"/>
                                  </a:lnTo>
                                  <a:lnTo>
                                    <a:pt x="0" y="16"/>
                                  </a:lnTo>
                                  <a:lnTo>
                                    <a:pt x="0" y="16"/>
                                  </a:lnTo>
                                  <a:lnTo>
                                    <a:pt x="2" y="18"/>
                                  </a:lnTo>
                                  <a:lnTo>
                                    <a:pt x="2" y="0"/>
                                  </a:lnTo>
                                  <a:lnTo>
                                    <a:pt x="2" y="0"/>
                                  </a:lnTo>
                                  <a:lnTo>
                                    <a:pt x="2" y="0"/>
                                  </a:lnTo>
                                  <a:lnTo>
                                    <a:pt x="2" y="0"/>
                                  </a:lnTo>
                                  <a:close/>
                                </a:path>
                              </a:pathLst>
                            </a:custGeom>
                            <a:solidFill>
                              <a:srgbClr val="979AA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7" name="Freeform 3061"/>
                          <wps:cNvSpPr>
                            <a:spLocks/>
                          </wps:cNvSpPr>
                          <wps:spPr bwMode="auto">
                            <a:xfrm>
                              <a:off x="8123" y="4639"/>
                              <a:ext cx="3" cy="18"/>
                            </a:xfrm>
                            <a:custGeom>
                              <a:avLst/>
                              <a:gdLst>
                                <a:gd name="T0" fmla="*/ 0 w 3"/>
                                <a:gd name="T1" fmla="*/ 0 h 18"/>
                                <a:gd name="T2" fmla="*/ 0 w 3"/>
                                <a:gd name="T3" fmla="*/ 18 h 18"/>
                                <a:gd name="T4" fmla="*/ 0 w 3"/>
                                <a:gd name="T5" fmla="*/ 18 h 18"/>
                                <a:gd name="T6" fmla="*/ 3 w 3"/>
                                <a:gd name="T7" fmla="*/ 18 h 18"/>
                                <a:gd name="T8" fmla="*/ 3 w 3"/>
                                <a:gd name="T9" fmla="*/ 1 h 18"/>
                                <a:gd name="T10" fmla="*/ 3 w 3"/>
                                <a:gd name="T11" fmla="*/ 1 h 18"/>
                                <a:gd name="T12" fmla="*/ 0 w 3"/>
                                <a:gd name="T13" fmla="*/ 0 h 18"/>
                                <a:gd name="T14" fmla="*/ 0 w 3"/>
                                <a:gd name="T15" fmla="*/ 0 h 1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8">
                                  <a:moveTo>
                                    <a:pt x="0" y="0"/>
                                  </a:moveTo>
                                  <a:lnTo>
                                    <a:pt x="0" y="18"/>
                                  </a:lnTo>
                                  <a:lnTo>
                                    <a:pt x="0" y="18"/>
                                  </a:lnTo>
                                  <a:lnTo>
                                    <a:pt x="3" y="18"/>
                                  </a:lnTo>
                                  <a:lnTo>
                                    <a:pt x="3" y="1"/>
                                  </a:lnTo>
                                  <a:lnTo>
                                    <a:pt x="3" y="1"/>
                                  </a:lnTo>
                                  <a:lnTo>
                                    <a:pt x="0" y="0"/>
                                  </a:lnTo>
                                  <a:lnTo>
                                    <a:pt x="0" y="0"/>
                                  </a:lnTo>
                                  <a:close/>
                                </a:path>
                              </a:pathLst>
                            </a:custGeom>
                            <a:solidFill>
                              <a:srgbClr val="9DA0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8" name="Freeform 3062"/>
                          <wps:cNvSpPr>
                            <a:spLocks/>
                          </wps:cNvSpPr>
                          <wps:spPr bwMode="auto">
                            <a:xfrm>
                              <a:off x="8126" y="4640"/>
                              <a:ext cx="2" cy="18"/>
                            </a:xfrm>
                            <a:custGeom>
                              <a:avLst/>
                              <a:gdLst>
                                <a:gd name="T0" fmla="*/ 0 w 2"/>
                                <a:gd name="T1" fmla="*/ 0 h 18"/>
                                <a:gd name="T2" fmla="*/ 0 w 2"/>
                                <a:gd name="T3" fmla="*/ 17 h 18"/>
                                <a:gd name="T4" fmla="*/ 0 w 2"/>
                                <a:gd name="T5" fmla="*/ 17 h 18"/>
                                <a:gd name="T6" fmla="*/ 2 w 2"/>
                                <a:gd name="T7" fmla="*/ 18 h 18"/>
                                <a:gd name="T8" fmla="*/ 2 w 2"/>
                                <a:gd name="T9" fmla="*/ 1 h 18"/>
                                <a:gd name="T10" fmla="*/ 2 w 2"/>
                                <a:gd name="T11" fmla="*/ 1 h 18"/>
                                <a:gd name="T12" fmla="*/ 0 w 2"/>
                                <a:gd name="T13" fmla="*/ 0 h 18"/>
                                <a:gd name="T14" fmla="*/ 0 w 2"/>
                                <a:gd name="T15" fmla="*/ 0 h 1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8">
                                  <a:moveTo>
                                    <a:pt x="0" y="0"/>
                                  </a:moveTo>
                                  <a:lnTo>
                                    <a:pt x="0" y="17"/>
                                  </a:lnTo>
                                  <a:lnTo>
                                    <a:pt x="0" y="17"/>
                                  </a:lnTo>
                                  <a:lnTo>
                                    <a:pt x="2" y="18"/>
                                  </a:lnTo>
                                  <a:lnTo>
                                    <a:pt x="2" y="1"/>
                                  </a:lnTo>
                                  <a:lnTo>
                                    <a:pt x="2" y="1"/>
                                  </a:lnTo>
                                  <a:lnTo>
                                    <a:pt x="0" y="0"/>
                                  </a:lnTo>
                                  <a:lnTo>
                                    <a:pt x="0" y="0"/>
                                  </a:lnTo>
                                  <a:close/>
                                </a:path>
                              </a:pathLst>
                            </a:custGeom>
                            <a:solidFill>
                              <a:srgbClr val="A3A6B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9" name="Freeform 3063"/>
                          <wps:cNvSpPr>
                            <a:spLocks/>
                          </wps:cNvSpPr>
                          <wps:spPr bwMode="auto">
                            <a:xfrm>
                              <a:off x="8128" y="4641"/>
                              <a:ext cx="4" cy="17"/>
                            </a:xfrm>
                            <a:custGeom>
                              <a:avLst/>
                              <a:gdLst>
                                <a:gd name="T0" fmla="*/ 0 w 4"/>
                                <a:gd name="T1" fmla="*/ 0 h 17"/>
                                <a:gd name="T2" fmla="*/ 0 w 4"/>
                                <a:gd name="T3" fmla="*/ 17 h 17"/>
                                <a:gd name="T4" fmla="*/ 0 w 4"/>
                                <a:gd name="T5" fmla="*/ 17 h 17"/>
                                <a:gd name="T6" fmla="*/ 4 w 4"/>
                                <a:gd name="T7" fmla="*/ 17 h 17"/>
                                <a:gd name="T8" fmla="*/ 4 w 4"/>
                                <a:gd name="T9" fmla="*/ 2 h 17"/>
                                <a:gd name="T10" fmla="*/ 4 w 4"/>
                                <a:gd name="T11" fmla="*/ 2 h 17"/>
                                <a:gd name="T12" fmla="*/ 0 w 4"/>
                                <a:gd name="T13" fmla="*/ 0 h 17"/>
                                <a:gd name="T14" fmla="*/ 0 w 4"/>
                                <a:gd name="T15" fmla="*/ 0 h 1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 h="17">
                                  <a:moveTo>
                                    <a:pt x="0" y="0"/>
                                  </a:moveTo>
                                  <a:lnTo>
                                    <a:pt x="0" y="17"/>
                                  </a:lnTo>
                                  <a:lnTo>
                                    <a:pt x="0" y="17"/>
                                  </a:lnTo>
                                  <a:lnTo>
                                    <a:pt x="4" y="17"/>
                                  </a:lnTo>
                                  <a:lnTo>
                                    <a:pt x="4" y="2"/>
                                  </a:lnTo>
                                  <a:lnTo>
                                    <a:pt x="4" y="2"/>
                                  </a:lnTo>
                                  <a:lnTo>
                                    <a:pt x="0" y="0"/>
                                  </a:lnTo>
                                  <a:lnTo>
                                    <a:pt x="0" y="0"/>
                                  </a:lnTo>
                                  <a:close/>
                                </a:path>
                              </a:pathLst>
                            </a:custGeom>
                            <a:solidFill>
                              <a:srgbClr val="A9ACB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0" name="Freeform 3064"/>
                          <wps:cNvSpPr>
                            <a:spLocks/>
                          </wps:cNvSpPr>
                          <wps:spPr bwMode="auto">
                            <a:xfrm>
                              <a:off x="8132" y="4643"/>
                              <a:ext cx="3" cy="15"/>
                            </a:xfrm>
                            <a:custGeom>
                              <a:avLst/>
                              <a:gdLst>
                                <a:gd name="T0" fmla="*/ 0 w 3"/>
                                <a:gd name="T1" fmla="*/ 0 h 15"/>
                                <a:gd name="T2" fmla="*/ 0 w 3"/>
                                <a:gd name="T3" fmla="*/ 15 h 15"/>
                                <a:gd name="T4" fmla="*/ 0 w 3"/>
                                <a:gd name="T5" fmla="*/ 15 h 15"/>
                                <a:gd name="T6" fmla="*/ 3 w 3"/>
                                <a:gd name="T7" fmla="*/ 15 h 15"/>
                                <a:gd name="T8" fmla="*/ 3 w 3"/>
                                <a:gd name="T9" fmla="*/ 0 h 15"/>
                                <a:gd name="T10" fmla="*/ 3 w 3"/>
                                <a:gd name="T11" fmla="*/ 0 h 15"/>
                                <a:gd name="T12" fmla="*/ 0 w 3"/>
                                <a:gd name="T13" fmla="*/ 0 h 15"/>
                                <a:gd name="T14" fmla="*/ 0 w 3"/>
                                <a:gd name="T15" fmla="*/ 0 h 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5">
                                  <a:moveTo>
                                    <a:pt x="0" y="0"/>
                                  </a:moveTo>
                                  <a:lnTo>
                                    <a:pt x="0" y="15"/>
                                  </a:lnTo>
                                  <a:lnTo>
                                    <a:pt x="0" y="15"/>
                                  </a:lnTo>
                                  <a:lnTo>
                                    <a:pt x="3" y="15"/>
                                  </a:lnTo>
                                  <a:lnTo>
                                    <a:pt x="3" y="0"/>
                                  </a:lnTo>
                                  <a:lnTo>
                                    <a:pt x="3" y="0"/>
                                  </a:lnTo>
                                  <a:lnTo>
                                    <a:pt x="0" y="0"/>
                                  </a:lnTo>
                                  <a:lnTo>
                                    <a:pt x="0" y="0"/>
                                  </a:lnTo>
                                  <a:close/>
                                </a:path>
                              </a:pathLst>
                            </a:custGeom>
                            <a:solidFill>
                              <a:srgbClr val="AEB1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1" name="Freeform 3065"/>
                          <wps:cNvSpPr>
                            <a:spLocks/>
                          </wps:cNvSpPr>
                          <wps:spPr bwMode="auto">
                            <a:xfrm>
                              <a:off x="8135" y="4643"/>
                              <a:ext cx="2" cy="16"/>
                            </a:xfrm>
                            <a:custGeom>
                              <a:avLst/>
                              <a:gdLst>
                                <a:gd name="T0" fmla="*/ 0 w 2"/>
                                <a:gd name="T1" fmla="*/ 0 h 16"/>
                                <a:gd name="T2" fmla="*/ 0 w 2"/>
                                <a:gd name="T3" fmla="*/ 15 h 16"/>
                                <a:gd name="T4" fmla="*/ 0 w 2"/>
                                <a:gd name="T5" fmla="*/ 15 h 16"/>
                                <a:gd name="T6" fmla="*/ 2 w 2"/>
                                <a:gd name="T7" fmla="*/ 16 h 16"/>
                                <a:gd name="T8" fmla="*/ 2 w 2"/>
                                <a:gd name="T9" fmla="*/ 1 h 16"/>
                                <a:gd name="T10" fmla="*/ 2 w 2"/>
                                <a:gd name="T11" fmla="*/ 1 h 16"/>
                                <a:gd name="T12" fmla="*/ 0 w 2"/>
                                <a:gd name="T13" fmla="*/ 0 h 16"/>
                                <a:gd name="T14" fmla="*/ 0 w 2"/>
                                <a:gd name="T15" fmla="*/ 0 h 1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6">
                                  <a:moveTo>
                                    <a:pt x="0" y="0"/>
                                  </a:moveTo>
                                  <a:lnTo>
                                    <a:pt x="0" y="15"/>
                                  </a:lnTo>
                                  <a:lnTo>
                                    <a:pt x="0" y="15"/>
                                  </a:lnTo>
                                  <a:lnTo>
                                    <a:pt x="2" y="16"/>
                                  </a:lnTo>
                                  <a:lnTo>
                                    <a:pt x="2" y="1"/>
                                  </a:lnTo>
                                  <a:lnTo>
                                    <a:pt x="2" y="1"/>
                                  </a:lnTo>
                                  <a:lnTo>
                                    <a:pt x="0" y="0"/>
                                  </a:lnTo>
                                  <a:lnTo>
                                    <a:pt x="0" y="0"/>
                                  </a:lnTo>
                                  <a:close/>
                                </a:path>
                              </a:pathLst>
                            </a:custGeom>
                            <a:solidFill>
                              <a:srgbClr val="B4B7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2" name="Freeform 3066"/>
                          <wps:cNvSpPr>
                            <a:spLocks/>
                          </wps:cNvSpPr>
                          <wps:spPr bwMode="auto">
                            <a:xfrm>
                              <a:off x="8137" y="4644"/>
                              <a:ext cx="3" cy="15"/>
                            </a:xfrm>
                            <a:custGeom>
                              <a:avLst/>
                              <a:gdLst>
                                <a:gd name="T0" fmla="*/ 0 w 3"/>
                                <a:gd name="T1" fmla="*/ 0 h 15"/>
                                <a:gd name="T2" fmla="*/ 0 w 3"/>
                                <a:gd name="T3" fmla="*/ 15 h 15"/>
                                <a:gd name="T4" fmla="*/ 0 w 3"/>
                                <a:gd name="T5" fmla="*/ 15 h 15"/>
                                <a:gd name="T6" fmla="*/ 3 w 3"/>
                                <a:gd name="T7" fmla="*/ 15 h 15"/>
                                <a:gd name="T8" fmla="*/ 3 w 3"/>
                                <a:gd name="T9" fmla="*/ 0 h 15"/>
                                <a:gd name="T10" fmla="*/ 3 w 3"/>
                                <a:gd name="T11" fmla="*/ 0 h 15"/>
                                <a:gd name="T12" fmla="*/ 0 w 3"/>
                                <a:gd name="T13" fmla="*/ 0 h 15"/>
                                <a:gd name="T14" fmla="*/ 0 w 3"/>
                                <a:gd name="T15" fmla="*/ 0 h 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5">
                                  <a:moveTo>
                                    <a:pt x="0" y="0"/>
                                  </a:moveTo>
                                  <a:lnTo>
                                    <a:pt x="0" y="15"/>
                                  </a:lnTo>
                                  <a:lnTo>
                                    <a:pt x="0" y="15"/>
                                  </a:lnTo>
                                  <a:lnTo>
                                    <a:pt x="3" y="15"/>
                                  </a:lnTo>
                                  <a:lnTo>
                                    <a:pt x="3" y="0"/>
                                  </a:lnTo>
                                  <a:lnTo>
                                    <a:pt x="3" y="0"/>
                                  </a:lnTo>
                                  <a:lnTo>
                                    <a:pt x="0" y="0"/>
                                  </a:lnTo>
                                  <a:lnTo>
                                    <a:pt x="0" y="0"/>
                                  </a:lnTo>
                                  <a:close/>
                                </a:path>
                              </a:pathLst>
                            </a:custGeom>
                            <a:solidFill>
                              <a:srgbClr val="B9B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3" name="Freeform 3067"/>
                          <wps:cNvSpPr>
                            <a:spLocks/>
                          </wps:cNvSpPr>
                          <wps:spPr bwMode="auto">
                            <a:xfrm>
                              <a:off x="8140" y="4644"/>
                              <a:ext cx="4" cy="15"/>
                            </a:xfrm>
                            <a:custGeom>
                              <a:avLst/>
                              <a:gdLst>
                                <a:gd name="T0" fmla="*/ 0 w 4"/>
                                <a:gd name="T1" fmla="*/ 0 h 15"/>
                                <a:gd name="T2" fmla="*/ 0 w 4"/>
                                <a:gd name="T3" fmla="*/ 15 h 15"/>
                                <a:gd name="T4" fmla="*/ 0 w 4"/>
                                <a:gd name="T5" fmla="*/ 15 h 15"/>
                                <a:gd name="T6" fmla="*/ 4 w 4"/>
                                <a:gd name="T7" fmla="*/ 15 h 15"/>
                                <a:gd name="T8" fmla="*/ 4 w 4"/>
                                <a:gd name="T9" fmla="*/ 1 h 15"/>
                                <a:gd name="T10" fmla="*/ 4 w 4"/>
                                <a:gd name="T11" fmla="*/ 1 h 15"/>
                                <a:gd name="T12" fmla="*/ 0 w 4"/>
                                <a:gd name="T13" fmla="*/ 0 h 15"/>
                                <a:gd name="T14" fmla="*/ 0 w 4"/>
                                <a:gd name="T15" fmla="*/ 0 h 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 h="15">
                                  <a:moveTo>
                                    <a:pt x="0" y="0"/>
                                  </a:moveTo>
                                  <a:lnTo>
                                    <a:pt x="0" y="15"/>
                                  </a:lnTo>
                                  <a:lnTo>
                                    <a:pt x="0" y="15"/>
                                  </a:lnTo>
                                  <a:lnTo>
                                    <a:pt x="4" y="15"/>
                                  </a:lnTo>
                                  <a:lnTo>
                                    <a:pt x="4" y="1"/>
                                  </a:lnTo>
                                  <a:lnTo>
                                    <a:pt x="4" y="1"/>
                                  </a:lnTo>
                                  <a:lnTo>
                                    <a:pt x="0" y="0"/>
                                  </a:lnTo>
                                  <a:lnTo>
                                    <a:pt x="0" y="0"/>
                                  </a:lnTo>
                                  <a:close/>
                                </a:path>
                              </a:pathLst>
                            </a:custGeom>
                            <a:solidFill>
                              <a:srgbClr val="C0C3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4" name="Freeform 3068"/>
                          <wps:cNvSpPr>
                            <a:spLocks/>
                          </wps:cNvSpPr>
                          <wps:spPr bwMode="auto">
                            <a:xfrm>
                              <a:off x="8144" y="4645"/>
                              <a:ext cx="5" cy="14"/>
                            </a:xfrm>
                            <a:custGeom>
                              <a:avLst/>
                              <a:gdLst>
                                <a:gd name="T0" fmla="*/ 0 w 5"/>
                                <a:gd name="T1" fmla="*/ 0 h 14"/>
                                <a:gd name="T2" fmla="*/ 0 w 5"/>
                                <a:gd name="T3" fmla="*/ 14 h 14"/>
                                <a:gd name="T4" fmla="*/ 0 w 5"/>
                                <a:gd name="T5" fmla="*/ 14 h 14"/>
                                <a:gd name="T6" fmla="*/ 5 w 5"/>
                                <a:gd name="T7" fmla="*/ 14 h 14"/>
                                <a:gd name="T8" fmla="*/ 5 w 5"/>
                                <a:gd name="T9" fmla="*/ 0 h 14"/>
                                <a:gd name="T10" fmla="*/ 5 w 5"/>
                                <a:gd name="T11" fmla="*/ 0 h 14"/>
                                <a:gd name="T12" fmla="*/ 0 w 5"/>
                                <a:gd name="T13" fmla="*/ 0 h 14"/>
                                <a:gd name="T14" fmla="*/ 0 w 5"/>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 h="14">
                                  <a:moveTo>
                                    <a:pt x="0" y="0"/>
                                  </a:moveTo>
                                  <a:lnTo>
                                    <a:pt x="0" y="14"/>
                                  </a:lnTo>
                                  <a:lnTo>
                                    <a:pt x="0" y="14"/>
                                  </a:lnTo>
                                  <a:lnTo>
                                    <a:pt x="5" y="14"/>
                                  </a:lnTo>
                                  <a:lnTo>
                                    <a:pt x="5" y="0"/>
                                  </a:lnTo>
                                  <a:lnTo>
                                    <a:pt x="5" y="0"/>
                                  </a:lnTo>
                                  <a:lnTo>
                                    <a:pt x="0" y="0"/>
                                  </a:lnTo>
                                  <a:lnTo>
                                    <a:pt x="0" y="0"/>
                                  </a:lnTo>
                                  <a:close/>
                                </a:path>
                              </a:pathLst>
                            </a:custGeom>
                            <a:solidFill>
                              <a:srgbClr val="C5C9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5" name="Freeform 3069"/>
                          <wps:cNvSpPr>
                            <a:spLocks/>
                          </wps:cNvSpPr>
                          <wps:spPr bwMode="auto">
                            <a:xfrm>
                              <a:off x="8149" y="4645"/>
                              <a:ext cx="2" cy="14"/>
                            </a:xfrm>
                            <a:custGeom>
                              <a:avLst/>
                              <a:gdLst>
                                <a:gd name="T0" fmla="*/ 0 w 2"/>
                                <a:gd name="T1" fmla="*/ 0 h 14"/>
                                <a:gd name="T2" fmla="*/ 0 w 2"/>
                                <a:gd name="T3" fmla="*/ 14 h 14"/>
                                <a:gd name="T4" fmla="*/ 0 w 2"/>
                                <a:gd name="T5" fmla="*/ 14 h 14"/>
                                <a:gd name="T6" fmla="*/ 2 w 2"/>
                                <a:gd name="T7" fmla="*/ 14 h 14"/>
                                <a:gd name="T8" fmla="*/ 2 w 2"/>
                                <a:gd name="T9" fmla="*/ 0 h 14"/>
                                <a:gd name="T10" fmla="*/ 2 w 2"/>
                                <a:gd name="T11" fmla="*/ 0 h 14"/>
                                <a:gd name="T12" fmla="*/ 0 w 2"/>
                                <a:gd name="T13" fmla="*/ 0 h 14"/>
                                <a:gd name="T14" fmla="*/ 0 w 2"/>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4">
                                  <a:moveTo>
                                    <a:pt x="0" y="0"/>
                                  </a:moveTo>
                                  <a:lnTo>
                                    <a:pt x="0" y="14"/>
                                  </a:lnTo>
                                  <a:lnTo>
                                    <a:pt x="0" y="14"/>
                                  </a:lnTo>
                                  <a:lnTo>
                                    <a:pt x="2" y="14"/>
                                  </a:lnTo>
                                  <a:lnTo>
                                    <a:pt x="2" y="0"/>
                                  </a:lnTo>
                                  <a:lnTo>
                                    <a:pt x="2" y="0"/>
                                  </a:lnTo>
                                  <a:lnTo>
                                    <a:pt x="0" y="0"/>
                                  </a:lnTo>
                                  <a:lnTo>
                                    <a:pt x="0" y="0"/>
                                  </a:lnTo>
                                  <a:close/>
                                </a:path>
                              </a:pathLst>
                            </a:custGeom>
                            <a:solidFill>
                              <a:srgbClr val="C0C3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6" name="Freeform 3070"/>
                          <wps:cNvSpPr>
                            <a:spLocks/>
                          </wps:cNvSpPr>
                          <wps:spPr bwMode="auto">
                            <a:xfrm>
                              <a:off x="8151" y="4645"/>
                              <a:ext cx="3" cy="16"/>
                            </a:xfrm>
                            <a:custGeom>
                              <a:avLst/>
                              <a:gdLst>
                                <a:gd name="T0" fmla="*/ 0 w 3"/>
                                <a:gd name="T1" fmla="*/ 0 h 16"/>
                                <a:gd name="T2" fmla="*/ 0 w 3"/>
                                <a:gd name="T3" fmla="*/ 14 h 16"/>
                                <a:gd name="T4" fmla="*/ 0 w 3"/>
                                <a:gd name="T5" fmla="*/ 14 h 16"/>
                                <a:gd name="T6" fmla="*/ 3 w 3"/>
                                <a:gd name="T7" fmla="*/ 16 h 16"/>
                                <a:gd name="T8" fmla="*/ 3 w 3"/>
                                <a:gd name="T9" fmla="*/ 2 h 16"/>
                                <a:gd name="T10" fmla="*/ 3 w 3"/>
                                <a:gd name="T11" fmla="*/ 2 h 16"/>
                                <a:gd name="T12" fmla="*/ 0 w 3"/>
                                <a:gd name="T13" fmla="*/ 0 h 16"/>
                                <a:gd name="T14" fmla="*/ 0 w 3"/>
                                <a:gd name="T15" fmla="*/ 0 h 1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6">
                                  <a:moveTo>
                                    <a:pt x="0" y="0"/>
                                  </a:moveTo>
                                  <a:lnTo>
                                    <a:pt x="0" y="14"/>
                                  </a:lnTo>
                                  <a:lnTo>
                                    <a:pt x="0" y="14"/>
                                  </a:lnTo>
                                  <a:lnTo>
                                    <a:pt x="3" y="16"/>
                                  </a:lnTo>
                                  <a:lnTo>
                                    <a:pt x="3" y="2"/>
                                  </a:lnTo>
                                  <a:lnTo>
                                    <a:pt x="3" y="2"/>
                                  </a:lnTo>
                                  <a:lnTo>
                                    <a:pt x="0" y="0"/>
                                  </a:lnTo>
                                  <a:lnTo>
                                    <a:pt x="0" y="0"/>
                                  </a:lnTo>
                                  <a:close/>
                                </a:path>
                              </a:pathLst>
                            </a:custGeom>
                            <a:solidFill>
                              <a:srgbClr val="BABE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7" name="Freeform 3071"/>
                          <wps:cNvSpPr>
                            <a:spLocks/>
                          </wps:cNvSpPr>
                          <wps:spPr bwMode="auto">
                            <a:xfrm>
                              <a:off x="8154" y="4647"/>
                              <a:ext cx="4" cy="14"/>
                            </a:xfrm>
                            <a:custGeom>
                              <a:avLst/>
                              <a:gdLst>
                                <a:gd name="T0" fmla="*/ 0 w 4"/>
                                <a:gd name="T1" fmla="*/ 0 h 14"/>
                                <a:gd name="T2" fmla="*/ 0 w 4"/>
                                <a:gd name="T3" fmla="*/ 14 h 14"/>
                                <a:gd name="T4" fmla="*/ 0 w 4"/>
                                <a:gd name="T5" fmla="*/ 14 h 14"/>
                                <a:gd name="T6" fmla="*/ 4 w 4"/>
                                <a:gd name="T7" fmla="*/ 14 h 14"/>
                                <a:gd name="T8" fmla="*/ 4 w 4"/>
                                <a:gd name="T9" fmla="*/ 0 h 14"/>
                                <a:gd name="T10" fmla="*/ 4 w 4"/>
                                <a:gd name="T11" fmla="*/ 0 h 14"/>
                                <a:gd name="T12" fmla="*/ 0 w 4"/>
                                <a:gd name="T13" fmla="*/ 0 h 14"/>
                                <a:gd name="T14" fmla="*/ 0 w 4"/>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 h="14">
                                  <a:moveTo>
                                    <a:pt x="0" y="0"/>
                                  </a:moveTo>
                                  <a:lnTo>
                                    <a:pt x="0" y="14"/>
                                  </a:lnTo>
                                  <a:lnTo>
                                    <a:pt x="0" y="14"/>
                                  </a:lnTo>
                                  <a:lnTo>
                                    <a:pt x="4" y="14"/>
                                  </a:lnTo>
                                  <a:lnTo>
                                    <a:pt x="4" y="0"/>
                                  </a:lnTo>
                                  <a:lnTo>
                                    <a:pt x="4" y="0"/>
                                  </a:lnTo>
                                  <a:lnTo>
                                    <a:pt x="0" y="0"/>
                                  </a:lnTo>
                                  <a:lnTo>
                                    <a:pt x="0" y="0"/>
                                  </a:lnTo>
                                  <a:close/>
                                </a:path>
                              </a:pathLst>
                            </a:custGeom>
                            <a:solidFill>
                              <a:srgbClr val="B5B8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8" name="Freeform 3072"/>
                          <wps:cNvSpPr>
                            <a:spLocks/>
                          </wps:cNvSpPr>
                          <wps:spPr bwMode="auto">
                            <a:xfrm>
                              <a:off x="8158" y="4647"/>
                              <a:ext cx="2" cy="14"/>
                            </a:xfrm>
                            <a:custGeom>
                              <a:avLst/>
                              <a:gdLst>
                                <a:gd name="T0" fmla="*/ 0 w 2"/>
                                <a:gd name="T1" fmla="*/ 0 h 14"/>
                                <a:gd name="T2" fmla="*/ 0 w 2"/>
                                <a:gd name="T3" fmla="*/ 14 h 14"/>
                                <a:gd name="T4" fmla="*/ 0 w 2"/>
                                <a:gd name="T5" fmla="*/ 14 h 14"/>
                                <a:gd name="T6" fmla="*/ 2 w 2"/>
                                <a:gd name="T7" fmla="*/ 14 h 14"/>
                                <a:gd name="T8" fmla="*/ 2 w 2"/>
                                <a:gd name="T9" fmla="*/ 0 h 14"/>
                                <a:gd name="T10" fmla="*/ 2 w 2"/>
                                <a:gd name="T11" fmla="*/ 0 h 14"/>
                                <a:gd name="T12" fmla="*/ 0 w 2"/>
                                <a:gd name="T13" fmla="*/ 0 h 14"/>
                                <a:gd name="T14" fmla="*/ 0 w 2"/>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4">
                                  <a:moveTo>
                                    <a:pt x="0" y="0"/>
                                  </a:moveTo>
                                  <a:lnTo>
                                    <a:pt x="0" y="14"/>
                                  </a:lnTo>
                                  <a:lnTo>
                                    <a:pt x="0" y="14"/>
                                  </a:lnTo>
                                  <a:lnTo>
                                    <a:pt x="2" y="14"/>
                                  </a:lnTo>
                                  <a:lnTo>
                                    <a:pt x="2" y="0"/>
                                  </a:lnTo>
                                  <a:lnTo>
                                    <a:pt x="2" y="0"/>
                                  </a:lnTo>
                                  <a:lnTo>
                                    <a:pt x="0" y="0"/>
                                  </a:lnTo>
                                  <a:lnTo>
                                    <a:pt x="0" y="0"/>
                                  </a:lnTo>
                                  <a:close/>
                                </a:path>
                              </a:pathLst>
                            </a:custGeom>
                            <a:solidFill>
                              <a:srgbClr val="AFB3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9" name="Freeform 3073"/>
                          <wps:cNvSpPr>
                            <a:spLocks/>
                          </wps:cNvSpPr>
                          <wps:spPr bwMode="auto">
                            <a:xfrm>
                              <a:off x="8160" y="4647"/>
                              <a:ext cx="3" cy="14"/>
                            </a:xfrm>
                            <a:custGeom>
                              <a:avLst/>
                              <a:gdLst>
                                <a:gd name="T0" fmla="*/ 0 w 3"/>
                                <a:gd name="T1" fmla="*/ 0 h 14"/>
                                <a:gd name="T2" fmla="*/ 0 w 3"/>
                                <a:gd name="T3" fmla="*/ 14 h 14"/>
                                <a:gd name="T4" fmla="*/ 0 w 3"/>
                                <a:gd name="T5" fmla="*/ 14 h 14"/>
                                <a:gd name="T6" fmla="*/ 3 w 3"/>
                                <a:gd name="T7" fmla="*/ 14 h 14"/>
                                <a:gd name="T8" fmla="*/ 3 w 3"/>
                                <a:gd name="T9" fmla="*/ 0 h 14"/>
                                <a:gd name="T10" fmla="*/ 3 w 3"/>
                                <a:gd name="T11" fmla="*/ 0 h 14"/>
                                <a:gd name="T12" fmla="*/ 0 w 3"/>
                                <a:gd name="T13" fmla="*/ 0 h 14"/>
                                <a:gd name="T14" fmla="*/ 0 w 3"/>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4">
                                  <a:moveTo>
                                    <a:pt x="0" y="0"/>
                                  </a:moveTo>
                                  <a:lnTo>
                                    <a:pt x="0" y="14"/>
                                  </a:lnTo>
                                  <a:lnTo>
                                    <a:pt x="0" y="14"/>
                                  </a:lnTo>
                                  <a:lnTo>
                                    <a:pt x="3" y="14"/>
                                  </a:lnTo>
                                  <a:lnTo>
                                    <a:pt x="3" y="0"/>
                                  </a:lnTo>
                                  <a:lnTo>
                                    <a:pt x="3" y="0"/>
                                  </a:lnTo>
                                  <a:lnTo>
                                    <a:pt x="0" y="0"/>
                                  </a:lnTo>
                                  <a:lnTo>
                                    <a:pt x="0" y="0"/>
                                  </a:lnTo>
                                  <a:close/>
                                </a:path>
                              </a:pathLst>
                            </a:custGeom>
                            <a:solidFill>
                              <a:srgbClr val="AAAD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0" name="Freeform 3074"/>
                          <wps:cNvSpPr>
                            <a:spLocks/>
                          </wps:cNvSpPr>
                          <wps:spPr bwMode="auto">
                            <a:xfrm>
                              <a:off x="8163" y="4647"/>
                              <a:ext cx="2" cy="14"/>
                            </a:xfrm>
                            <a:custGeom>
                              <a:avLst/>
                              <a:gdLst>
                                <a:gd name="T0" fmla="*/ 0 w 2"/>
                                <a:gd name="T1" fmla="*/ 0 h 14"/>
                                <a:gd name="T2" fmla="*/ 0 w 2"/>
                                <a:gd name="T3" fmla="*/ 14 h 14"/>
                                <a:gd name="T4" fmla="*/ 0 w 2"/>
                                <a:gd name="T5" fmla="*/ 14 h 14"/>
                                <a:gd name="T6" fmla="*/ 2 w 2"/>
                                <a:gd name="T7" fmla="*/ 14 h 14"/>
                                <a:gd name="T8" fmla="*/ 2 w 2"/>
                                <a:gd name="T9" fmla="*/ 0 h 14"/>
                                <a:gd name="T10" fmla="*/ 2 w 2"/>
                                <a:gd name="T11" fmla="*/ 0 h 14"/>
                                <a:gd name="T12" fmla="*/ 0 w 2"/>
                                <a:gd name="T13" fmla="*/ 0 h 14"/>
                                <a:gd name="T14" fmla="*/ 0 w 2"/>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4">
                                  <a:moveTo>
                                    <a:pt x="0" y="0"/>
                                  </a:moveTo>
                                  <a:lnTo>
                                    <a:pt x="0" y="14"/>
                                  </a:lnTo>
                                  <a:lnTo>
                                    <a:pt x="0" y="14"/>
                                  </a:lnTo>
                                  <a:lnTo>
                                    <a:pt x="2" y="14"/>
                                  </a:lnTo>
                                  <a:lnTo>
                                    <a:pt x="2" y="0"/>
                                  </a:lnTo>
                                  <a:lnTo>
                                    <a:pt x="2" y="0"/>
                                  </a:lnTo>
                                  <a:lnTo>
                                    <a:pt x="0" y="0"/>
                                  </a:lnTo>
                                  <a:lnTo>
                                    <a:pt x="0" y="0"/>
                                  </a:lnTo>
                                  <a:close/>
                                </a:path>
                              </a:pathLst>
                            </a:custGeom>
                            <a:solidFill>
                              <a:srgbClr val="A4A8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1" name="Freeform 3075"/>
                          <wps:cNvSpPr>
                            <a:spLocks/>
                          </wps:cNvSpPr>
                          <wps:spPr bwMode="auto">
                            <a:xfrm>
                              <a:off x="8165" y="4647"/>
                              <a:ext cx="3" cy="14"/>
                            </a:xfrm>
                            <a:custGeom>
                              <a:avLst/>
                              <a:gdLst>
                                <a:gd name="T0" fmla="*/ 0 w 3"/>
                                <a:gd name="T1" fmla="*/ 0 h 14"/>
                                <a:gd name="T2" fmla="*/ 0 w 3"/>
                                <a:gd name="T3" fmla="*/ 14 h 14"/>
                                <a:gd name="T4" fmla="*/ 0 w 3"/>
                                <a:gd name="T5" fmla="*/ 14 h 14"/>
                                <a:gd name="T6" fmla="*/ 3 w 3"/>
                                <a:gd name="T7" fmla="*/ 14 h 14"/>
                                <a:gd name="T8" fmla="*/ 3 w 3"/>
                                <a:gd name="T9" fmla="*/ 0 h 14"/>
                                <a:gd name="T10" fmla="*/ 3 w 3"/>
                                <a:gd name="T11" fmla="*/ 0 h 14"/>
                                <a:gd name="T12" fmla="*/ 0 w 3"/>
                                <a:gd name="T13" fmla="*/ 0 h 14"/>
                                <a:gd name="T14" fmla="*/ 0 w 3"/>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4">
                                  <a:moveTo>
                                    <a:pt x="0" y="0"/>
                                  </a:moveTo>
                                  <a:lnTo>
                                    <a:pt x="0" y="14"/>
                                  </a:lnTo>
                                  <a:lnTo>
                                    <a:pt x="0" y="14"/>
                                  </a:lnTo>
                                  <a:lnTo>
                                    <a:pt x="3" y="14"/>
                                  </a:lnTo>
                                  <a:lnTo>
                                    <a:pt x="3" y="0"/>
                                  </a:lnTo>
                                  <a:lnTo>
                                    <a:pt x="3" y="0"/>
                                  </a:lnTo>
                                  <a:lnTo>
                                    <a:pt x="0" y="0"/>
                                  </a:lnTo>
                                  <a:lnTo>
                                    <a:pt x="0" y="0"/>
                                  </a:lnTo>
                                  <a:close/>
                                </a:path>
                              </a:pathLst>
                            </a:custGeom>
                            <a:solidFill>
                              <a:srgbClr val="9EA1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2" name="Freeform 3076"/>
                          <wps:cNvSpPr>
                            <a:spLocks/>
                          </wps:cNvSpPr>
                          <wps:spPr bwMode="auto">
                            <a:xfrm>
                              <a:off x="8168" y="4647"/>
                              <a:ext cx="3" cy="14"/>
                            </a:xfrm>
                            <a:custGeom>
                              <a:avLst/>
                              <a:gdLst>
                                <a:gd name="T0" fmla="*/ 0 w 3"/>
                                <a:gd name="T1" fmla="*/ 0 h 14"/>
                                <a:gd name="T2" fmla="*/ 0 w 3"/>
                                <a:gd name="T3" fmla="*/ 14 h 14"/>
                                <a:gd name="T4" fmla="*/ 0 w 3"/>
                                <a:gd name="T5" fmla="*/ 14 h 14"/>
                                <a:gd name="T6" fmla="*/ 3 w 3"/>
                                <a:gd name="T7" fmla="*/ 14 h 14"/>
                                <a:gd name="T8" fmla="*/ 3 w 3"/>
                                <a:gd name="T9" fmla="*/ 0 h 14"/>
                                <a:gd name="T10" fmla="*/ 3 w 3"/>
                                <a:gd name="T11" fmla="*/ 0 h 14"/>
                                <a:gd name="T12" fmla="*/ 0 w 3"/>
                                <a:gd name="T13" fmla="*/ 0 h 14"/>
                                <a:gd name="T14" fmla="*/ 0 w 3"/>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4">
                                  <a:moveTo>
                                    <a:pt x="0" y="0"/>
                                  </a:moveTo>
                                  <a:lnTo>
                                    <a:pt x="0" y="14"/>
                                  </a:lnTo>
                                  <a:lnTo>
                                    <a:pt x="0" y="14"/>
                                  </a:lnTo>
                                  <a:lnTo>
                                    <a:pt x="3" y="14"/>
                                  </a:lnTo>
                                  <a:lnTo>
                                    <a:pt x="3" y="0"/>
                                  </a:lnTo>
                                  <a:lnTo>
                                    <a:pt x="3" y="0"/>
                                  </a:lnTo>
                                  <a:lnTo>
                                    <a:pt x="0" y="0"/>
                                  </a:lnTo>
                                  <a:lnTo>
                                    <a:pt x="0" y="0"/>
                                  </a:lnTo>
                                  <a:close/>
                                </a:path>
                              </a:pathLst>
                            </a:custGeom>
                            <a:solidFill>
                              <a:srgbClr val="989B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3" name="Freeform 3077"/>
                          <wps:cNvSpPr>
                            <a:spLocks/>
                          </wps:cNvSpPr>
                          <wps:spPr bwMode="auto">
                            <a:xfrm>
                              <a:off x="8171" y="4647"/>
                              <a:ext cx="2" cy="14"/>
                            </a:xfrm>
                            <a:custGeom>
                              <a:avLst/>
                              <a:gdLst>
                                <a:gd name="T0" fmla="*/ 0 w 2"/>
                                <a:gd name="T1" fmla="*/ 0 h 14"/>
                                <a:gd name="T2" fmla="*/ 0 w 2"/>
                                <a:gd name="T3" fmla="*/ 14 h 14"/>
                                <a:gd name="T4" fmla="*/ 0 w 2"/>
                                <a:gd name="T5" fmla="*/ 14 h 14"/>
                                <a:gd name="T6" fmla="*/ 2 w 2"/>
                                <a:gd name="T7" fmla="*/ 14 h 14"/>
                                <a:gd name="T8" fmla="*/ 2 w 2"/>
                                <a:gd name="T9" fmla="*/ 0 h 14"/>
                                <a:gd name="T10" fmla="*/ 2 w 2"/>
                                <a:gd name="T11" fmla="*/ 0 h 14"/>
                                <a:gd name="T12" fmla="*/ 0 w 2"/>
                                <a:gd name="T13" fmla="*/ 0 h 14"/>
                                <a:gd name="T14" fmla="*/ 0 w 2"/>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4">
                                  <a:moveTo>
                                    <a:pt x="0" y="0"/>
                                  </a:moveTo>
                                  <a:lnTo>
                                    <a:pt x="0" y="14"/>
                                  </a:lnTo>
                                  <a:lnTo>
                                    <a:pt x="0" y="14"/>
                                  </a:lnTo>
                                  <a:lnTo>
                                    <a:pt x="2" y="14"/>
                                  </a:lnTo>
                                  <a:lnTo>
                                    <a:pt x="2" y="0"/>
                                  </a:lnTo>
                                  <a:lnTo>
                                    <a:pt x="2" y="0"/>
                                  </a:lnTo>
                                  <a:lnTo>
                                    <a:pt x="0" y="0"/>
                                  </a:lnTo>
                                  <a:lnTo>
                                    <a:pt x="0" y="0"/>
                                  </a:lnTo>
                                  <a:close/>
                                </a:path>
                              </a:pathLst>
                            </a:custGeom>
                            <a:solidFill>
                              <a:srgbClr val="9497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4" name="Freeform 3078"/>
                          <wps:cNvSpPr>
                            <a:spLocks/>
                          </wps:cNvSpPr>
                          <wps:spPr bwMode="auto">
                            <a:xfrm>
                              <a:off x="8173" y="4647"/>
                              <a:ext cx="3" cy="14"/>
                            </a:xfrm>
                            <a:custGeom>
                              <a:avLst/>
                              <a:gdLst>
                                <a:gd name="T0" fmla="*/ 0 w 3"/>
                                <a:gd name="T1" fmla="*/ 0 h 14"/>
                                <a:gd name="T2" fmla="*/ 0 w 3"/>
                                <a:gd name="T3" fmla="*/ 14 h 14"/>
                                <a:gd name="T4" fmla="*/ 0 w 3"/>
                                <a:gd name="T5" fmla="*/ 14 h 14"/>
                                <a:gd name="T6" fmla="*/ 3 w 3"/>
                                <a:gd name="T7" fmla="*/ 14 h 14"/>
                                <a:gd name="T8" fmla="*/ 3 w 3"/>
                                <a:gd name="T9" fmla="*/ 0 h 14"/>
                                <a:gd name="T10" fmla="*/ 3 w 3"/>
                                <a:gd name="T11" fmla="*/ 0 h 14"/>
                                <a:gd name="T12" fmla="*/ 0 w 3"/>
                                <a:gd name="T13" fmla="*/ 0 h 14"/>
                                <a:gd name="T14" fmla="*/ 0 w 3"/>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4">
                                  <a:moveTo>
                                    <a:pt x="0" y="0"/>
                                  </a:moveTo>
                                  <a:lnTo>
                                    <a:pt x="0" y="14"/>
                                  </a:lnTo>
                                  <a:lnTo>
                                    <a:pt x="0" y="14"/>
                                  </a:lnTo>
                                  <a:lnTo>
                                    <a:pt x="3" y="14"/>
                                  </a:lnTo>
                                  <a:lnTo>
                                    <a:pt x="3" y="0"/>
                                  </a:lnTo>
                                  <a:lnTo>
                                    <a:pt x="3" y="0"/>
                                  </a:lnTo>
                                  <a:lnTo>
                                    <a:pt x="0" y="0"/>
                                  </a:lnTo>
                                  <a:lnTo>
                                    <a:pt x="0" y="0"/>
                                  </a:lnTo>
                                  <a:close/>
                                </a:path>
                              </a:pathLst>
                            </a:custGeom>
                            <a:solidFill>
                              <a:srgbClr val="8E91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5" name="Freeform 3079"/>
                          <wps:cNvSpPr>
                            <a:spLocks/>
                          </wps:cNvSpPr>
                          <wps:spPr bwMode="auto">
                            <a:xfrm>
                              <a:off x="7869" y="4143"/>
                              <a:ext cx="7" cy="458"/>
                            </a:xfrm>
                            <a:custGeom>
                              <a:avLst/>
                              <a:gdLst>
                                <a:gd name="T0" fmla="*/ 7 w 7"/>
                                <a:gd name="T1" fmla="*/ 449 h 458"/>
                                <a:gd name="T2" fmla="*/ 0 w 7"/>
                                <a:gd name="T3" fmla="*/ 458 h 458"/>
                                <a:gd name="T4" fmla="*/ 0 w 7"/>
                                <a:gd name="T5" fmla="*/ 0 h 458"/>
                                <a:gd name="T6" fmla="*/ 7 w 7"/>
                                <a:gd name="T7" fmla="*/ 7 h 458"/>
                                <a:gd name="T8" fmla="*/ 7 w 7"/>
                                <a:gd name="T9" fmla="*/ 449 h 458"/>
                              </a:gdLst>
                              <a:ahLst/>
                              <a:cxnLst>
                                <a:cxn ang="0">
                                  <a:pos x="T0" y="T1"/>
                                </a:cxn>
                                <a:cxn ang="0">
                                  <a:pos x="T2" y="T3"/>
                                </a:cxn>
                                <a:cxn ang="0">
                                  <a:pos x="T4" y="T5"/>
                                </a:cxn>
                                <a:cxn ang="0">
                                  <a:pos x="T6" y="T7"/>
                                </a:cxn>
                                <a:cxn ang="0">
                                  <a:pos x="T8" y="T9"/>
                                </a:cxn>
                              </a:cxnLst>
                              <a:rect l="0" t="0" r="r" b="b"/>
                              <a:pathLst>
                                <a:path w="7" h="458">
                                  <a:moveTo>
                                    <a:pt x="7" y="449"/>
                                  </a:moveTo>
                                  <a:lnTo>
                                    <a:pt x="0" y="458"/>
                                  </a:lnTo>
                                  <a:lnTo>
                                    <a:pt x="0" y="0"/>
                                  </a:lnTo>
                                  <a:lnTo>
                                    <a:pt x="7" y="7"/>
                                  </a:lnTo>
                                  <a:lnTo>
                                    <a:pt x="7" y="449"/>
                                  </a:lnTo>
                                  <a:close/>
                                </a:path>
                              </a:pathLst>
                            </a:custGeom>
                            <a:solidFill>
                              <a:srgbClr val="3A3B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6" name="Freeform 3080"/>
                          <wps:cNvSpPr>
                            <a:spLocks/>
                          </wps:cNvSpPr>
                          <wps:spPr bwMode="auto">
                            <a:xfrm>
                              <a:off x="7899" y="4180"/>
                              <a:ext cx="533" cy="295"/>
                            </a:xfrm>
                            <a:custGeom>
                              <a:avLst/>
                              <a:gdLst>
                                <a:gd name="T0" fmla="*/ 533 w 533"/>
                                <a:gd name="T1" fmla="*/ 147 h 295"/>
                                <a:gd name="T2" fmla="*/ 527 w 533"/>
                                <a:gd name="T3" fmla="*/ 176 h 295"/>
                                <a:gd name="T4" fmla="*/ 511 w 533"/>
                                <a:gd name="T5" fmla="*/ 204 h 295"/>
                                <a:gd name="T6" fmla="*/ 487 w 533"/>
                                <a:gd name="T7" fmla="*/ 230 h 295"/>
                                <a:gd name="T8" fmla="*/ 455 w 533"/>
                                <a:gd name="T9" fmla="*/ 251 h 295"/>
                                <a:gd name="T10" fmla="*/ 415 w 533"/>
                                <a:gd name="T11" fmla="*/ 269 h 295"/>
                                <a:gd name="T12" fmla="*/ 370 w 533"/>
                                <a:gd name="T13" fmla="*/ 283 h 295"/>
                                <a:gd name="T14" fmla="*/ 320 w 533"/>
                                <a:gd name="T15" fmla="*/ 292 h 295"/>
                                <a:gd name="T16" fmla="*/ 266 w 533"/>
                                <a:gd name="T17" fmla="*/ 295 h 295"/>
                                <a:gd name="T18" fmla="*/ 238 w 533"/>
                                <a:gd name="T19" fmla="*/ 293 h 295"/>
                                <a:gd name="T20" fmla="*/ 187 w 533"/>
                                <a:gd name="T21" fmla="*/ 288 h 295"/>
                                <a:gd name="T22" fmla="*/ 139 w 533"/>
                                <a:gd name="T23" fmla="*/ 277 h 295"/>
                                <a:gd name="T24" fmla="*/ 97 w 533"/>
                                <a:gd name="T25" fmla="*/ 260 h 295"/>
                                <a:gd name="T26" fmla="*/ 61 w 533"/>
                                <a:gd name="T27" fmla="*/ 241 h 295"/>
                                <a:gd name="T28" fmla="*/ 32 w 533"/>
                                <a:gd name="T29" fmla="*/ 217 h 295"/>
                                <a:gd name="T30" fmla="*/ 12 w 533"/>
                                <a:gd name="T31" fmla="*/ 190 h 295"/>
                                <a:gd name="T32" fmla="*/ 2 w 533"/>
                                <a:gd name="T33" fmla="*/ 162 h 295"/>
                                <a:gd name="T34" fmla="*/ 0 w 533"/>
                                <a:gd name="T35" fmla="*/ 147 h 295"/>
                                <a:gd name="T36" fmla="*/ 5 w 533"/>
                                <a:gd name="T37" fmla="*/ 118 h 295"/>
                                <a:gd name="T38" fmla="*/ 21 w 533"/>
                                <a:gd name="T39" fmla="*/ 90 h 295"/>
                                <a:gd name="T40" fmla="*/ 46 w 533"/>
                                <a:gd name="T41" fmla="*/ 64 h 295"/>
                                <a:gd name="T42" fmla="*/ 78 w 533"/>
                                <a:gd name="T43" fmla="*/ 43 h 295"/>
                                <a:gd name="T44" fmla="*/ 117 w 533"/>
                                <a:gd name="T45" fmla="*/ 25 h 295"/>
                                <a:gd name="T46" fmla="*/ 162 w 533"/>
                                <a:gd name="T47" fmla="*/ 11 h 295"/>
                                <a:gd name="T48" fmla="*/ 213 w 533"/>
                                <a:gd name="T49" fmla="*/ 2 h 295"/>
                                <a:gd name="T50" fmla="*/ 266 w 533"/>
                                <a:gd name="T51" fmla="*/ 0 h 295"/>
                                <a:gd name="T52" fmla="*/ 293 w 533"/>
                                <a:gd name="T53" fmla="*/ 1 h 295"/>
                                <a:gd name="T54" fmla="*/ 345 w 533"/>
                                <a:gd name="T55" fmla="*/ 6 h 295"/>
                                <a:gd name="T56" fmla="*/ 392 w 533"/>
                                <a:gd name="T57" fmla="*/ 17 h 295"/>
                                <a:gd name="T58" fmla="*/ 436 w 533"/>
                                <a:gd name="T59" fmla="*/ 33 h 295"/>
                                <a:gd name="T60" fmla="*/ 471 w 533"/>
                                <a:gd name="T61" fmla="*/ 53 h 295"/>
                                <a:gd name="T62" fmla="*/ 501 w 533"/>
                                <a:gd name="T63" fmla="*/ 77 h 295"/>
                                <a:gd name="T64" fmla="*/ 520 w 533"/>
                                <a:gd name="T65" fmla="*/ 103 h 295"/>
                                <a:gd name="T66" fmla="*/ 531 w 533"/>
                                <a:gd name="T67" fmla="*/ 132 h 295"/>
                                <a:gd name="T68" fmla="*/ 533 w 533"/>
                                <a:gd name="T69" fmla="*/ 147 h 2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533" h="295">
                                  <a:moveTo>
                                    <a:pt x="533" y="147"/>
                                  </a:moveTo>
                                  <a:lnTo>
                                    <a:pt x="533" y="147"/>
                                  </a:lnTo>
                                  <a:lnTo>
                                    <a:pt x="531" y="162"/>
                                  </a:lnTo>
                                  <a:lnTo>
                                    <a:pt x="527" y="176"/>
                                  </a:lnTo>
                                  <a:lnTo>
                                    <a:pt x="520" y="190"/>
                                  </a:lnTo>
                                  <a:lnTo>
                                    <a:pt x="511" y="204"/>
                                  </a:lnTo>
                                  <a:lnTo>
                                    <a:pt x="501" y="217"/>
                                  </a:lnTo>
                                  <a:lnTo>
                                    <a:pt x="487" y="230"/>
                                  </a:lnTo>
                                  <a:lnTo>
                                    <a:pt x="471" y="241"/>
                                  </a:lnTo>
                                  <a:lnTo>
                                    <a:pt x="455" y="251"/>
                                  </a:lnTo>
                                  <a:lnTo>
                                    <a:pt x="436" y="260"/>
                                  </a:lnTo>
                                  <a:lnTo>
                                    <a:pt x="415" y="269"/>
                                  </a:lnTo>
                                  <a:lnTo>
                                    <a:pt x="392" y="277"/>
                                  </a:lnTo>
                                  <a:lnTo>
                                    <a:pt x="370" y="283"/>
                                  </a:lnTo>
                                  <a:lnTo>
                                    <a:pt x="345" y="288"/>
                                  </a:lnTo>
                                  <a:lnTo>
                                    <a:pt x="320" y="292"/>
                                  </a:lnTo>
                                  <a:lnTo>
                                    <a:pt x="293" y="293"/>
                                  </a:lnTo>
                                  <a:lnTo>
                                    <a:pt x="266" y="295"/>
                                  </a:lnTo>
                                  <a:lnTo>
                                    <a:pt x="266" y="295"/>
                                  </a:lnTo>
                                  <a:lnTo>
                                    <a:pt x="238" y="293"/>
                                  </a:lnTo>
                                  <a:lnTo>
                                    <a:pt x="213" y="292"/>
                                  </a:lnTo>
                                  <a:lnTo>
                                    <a:pt x="187" y="288"/>
                                  </a:lnTo>
                                  <a:lnTo>
                                    <a:pt x="162" y="283"/>
                                  </a:lnTo>
                                  <a:lnTo>
                                    <a:pt x="139" y="277"/>
                                  </a:lnTo>
                                  <a:lnTo>
                                    <a:pt x="117" y="269"/>
                                  </a:lnTo>
                                  <a:lnTo>
                                    <a:pt x="97" y="260"/>
                                  </a:lnTo>
                                  <a:lnTo>
                                    <a:pt x="78" y="251"/>
                                  </a:lnTo>
                                  <a:lnTo>
                                    <a:pt x="61" y="241"/>
                                  </a:lnTo>
                                  <a:lnTo>
                                    <a:pt x="46" y="230"/>
                                  </a:lnTo>
                                  <a:lnTo>
                                    <a:pt x="32" y="217"/>
                                  </a:lnTo>
                                  <a:lnTo>
                                    <a:pt x="21" y="204"/>
                                  </a:lnTo>
                                  <a:lnTo>
                                    <a:pt x="12" y="190"/>
                                  </a:lnTo>
                                  <a:lnTo>
                                    <a:pt x="5" y="176"/>
                                  </a:lnTo>
                                  <a:lnTo>
                                    <a:pt x="2" y="162"/>
                                  </a:lnTo>
                                  <a:lnTo>
                                    <a:pt x="0" y="147"/>
                                  </a:lnTo>
                                  <a:lnTo>
                                    <a:pt x="0" y="147"/>
                                  </a:lnTo>
                                  <a:lnTo>
                                    <a:pt x="2" y="132"/>
                                  </a:lnTo>
                                  <a:lnTo>
                                    <a:pt x="5" y="118"/>
                                  </a:lnTo>
                                  <a:lnTo>
                                    <a:pt x="12" y="103"/>
                                  </a:lnTo>
                                  <a:lnTo>
                                    <a:pt x="21" y="90"/>
                                  </a:lnTo>
                                  <a:lnTo>
                                    <a:pt x="32" y="77"/>
                                  </a:lnTo>
                                  <a:lnTo>
                                    <a:pt x="46" y="64"/>
                                  </a:lnTo>
                                  <a:lnTo>
                                    <a:pt x="61" y="53"/>
                                  </a:lnTo>
                                  <a:lnTo>
                                    <a:pt x="78" y="43"/>
                                  </a:lnTo>
                                  <a:lnTo>
                                    <a:pt x="97" y="33"/>
                                  </a:lnTo>
                                  <a:lnTo>
                                    <a:pt x="117" y="25"/>
                                  </a:lnTo>
                                  <a:lnTo>
                                    <a:pt x="139" y="17"/>
                                  </a:lnTo>
                                  <a:lnTo>
                                    <a:pt x="162" y="11"/>
                                  </a:lnTo>
                                  <a:lnTo>
                                    <a:pt x="187" y="6"/>
                                  </a:lnTo>
                                  <a:lnTo>
                                    <a:pt x="213" y="2"/>
                                  </a:lnTo>
                                  <a:lnTo>
                                    <a:pt x="238" y="1"/>
                                  </a:lnTo>
                                  <a:lnTo>
                                    <a:pt x="266" y="0"/>
                                  </a:lnTo>
                                  <a:lnTo>
                                    <a:pt x="266" y="0"/>
                                  </a:lnTo>
                                  <a:lnTo>
                                    <a:pt x="293" y="1"/>
                                  </a:lnTo>
                                  <a:lnTo>
                                    <a:pt x="320" y="2"/>
                                  </a:lnTo>
                                  <a:lnTo>
                                    <a:pt x="345" y="6"/>
                                  </a:lnTo>
                                  <a:lnTo>
                                    <a:pt x="370" y="11"/>
                                  </a:lnTo>
                                  <a:lnTo>
                                    <a:pt x="392" y="17"/>
                                  </a:lnTo>
                                  <a:lnTo>
                                    <a:pt x="415" y="25"/>
                                  </a:lnTo>
                                  <a:lnTo>
                                    <a:pt x="436" y="33"/>
                                  </a:lnTo>
                                  <a:lnTo>
                                    <a:pt x="455" y="43"/>
                                  </a:lnTo>
                                  <a:lnTo>
                                    <a:pt x="471" y="53"/>
                                  </a:lnTo>
                                  <a:lnTo>
                                    <a:pt x="487" y="64"/>
                                  </a:lnTo>
                                  <a:lnTo>
                                    <a:pt x="501" y="77"/>
                                  </a:lnTo>
                                  <a:lnTo>
                                    <a:pt x="511" y="90"/>
                                  </a:lnTo>
                                  <a:lnTo>
                                    <a:pt x="520" y="103"/>
                                  </a:lnTo>
                                  <a:lnTo>
                                    <a:pt x="527" y="118"/>
                                  </a:lnTo>
                                  <a:lnTo>
                                    <a:pt x="531" y="132"/>
                                  </a:lnTo>
                                  <a:lnTo>
                                    <a:pt x="533" y="147"/>
                                  </a:lnTo>
                                  <a:lnTo>
                                    <a:pt x="533" y="147"/>
                                  </a:lnTo>
                                  <a:close/>
                                </a:path>
                              </a:pathLst>
                            </a:custGeom>
                            <a:solidFill>
                              <a:srgbClr val="1F6EA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7" name="Freeform 3081"/>
                          <wps:cNvSpPr>
                            <a:spLocks/>
                          </wps:cNvSpPr>
                          <wps:spPr bwMode="auto">
                            <a:xfrm>
                              <a:off x="7904" y="4181"/>
                              <a:ext cx="519" cy="287"/>
                            </a:xfrm>
                            <a:custGeom>
                              <a:avLst/>
                              <a:gdLst>
                                <a:gd name="T0" fmla="*/ 0 w 519"/>
                                <a:gd name="T1" fmla="*/ 144 h 287"/>
                                <a:gd name="T2" fmla="*/ 5 w 519"/>
                                <a:gd name="T3" fmla="*/ 114 h 287"/>
                                <a:gd name="T4" fmla="*/ 21 w 519"/>
                                <a:gd name="T5" fmla="*/ 88 h 287"/>
                                <a:gd name="T6" fmla="*/ 45 w 519"/>
                                <a:gd name="T7" fmla="*/ 63 h 287"/>
                                <a:gd name="T8" fmla="*/ 77 w 519"/>
                                <a:gd name="T9" fmla="*/ 42 h 287"/>
                                <a:gd name="T10" fmla="*/ 115 w 519"/>
                                <a:gd name="T11" fmla="*/ 25 h 287"/>
                                <a:gd name="T12" fmla="*/ 158 w 519"/>
                                <a:gd name="T13" fmla="*/ 11 h 287"/>
                                <a:gd name="T14" fmla="*/ 207 w 519"/>
                                <a:gd name="T15" fmla="*/ 4 h 287"/>
                                <a:gd name="T16" fmla="*/ 259 w 519"/>
                                <a:gd name="T17" fmla="*/ 0 h 287"/>
                                <a:gd name="T18" fmla="*/ 286 w 519"/>
                                <a:gd name="T19" fmla="*/ 1 h 287"/>
                                <a:gd name="T20" fmla="*/ 337 w 519"/>
                                <a:gd name="T21" fmla="*/ 6 h 287"/>
                                <a:gd name="T22" fmla="*/ 384 w 519"/>
                                <a:gd name="T23" fmla="*/ 18 h 287"/>
                                <a:gd name="T24" fmla="*/ 424 w 519"/>
                                <a:gd name="T25" fmla="*/ 33 h 287"/>
                                <a:gd name="T26" fmla="*/ 460 w 519"/>
                                <a:gd name="T27" fmla="*/ 52 h 287"/>
                                <a:gd name="T28" fmla="*/ 487 w 519"/>
                                <a:gd name="T29" fmla="*/ 75 h 287"/>
                                <a:gd name="T30" fmla="*/ 507 w 519"/>
                                <a:gd name="T31" fmla="*/ 102 h 287"/>
                                <a:gd name="T32" fmla="*/ 517 w 519"/>
                                <a:gd name="T33" fmla="*/ 130 h 287"/>
                                <a:gd name="T34" fmla="*/ 519 w 519"/>
                                <a:gd name="T35" fmla="*/ 144 h 287"/>
                                <a:gd name="T36" fmla="*/ 514 w 519"/>
                                <a:gd name="T37" fmla="*/ 173 h 287"/>
                                <a:gd name="T38" fmla="*/ 498 w 519"/>
                                <a:gd name="T39" fmla="*/ 200 h 287"/>
                                <a:gd name="T40" fmla="*/ 474 w 519"/>
                                <a:gd name="T41" fmla="*/ 224 h 287"/>
                                <a:gd name="T42" fmla="*/ 442 w 519"/>
                                <a:gd name="T43" fmla="*/ 245 h 287"/>
                                <a:gd name="T44" fmla="*/ 404 w 519"/>
                                <a:gd name="T45" fmla="*/ 263 h 287"/>
                                <a:gd name="T46" fmla="*/ 361 w 519"/>
                                <a:gd name="T47" fmla="*/ 276 h 287"/>
                                <a:gd name="T48" fmla="*/ 312 w 519"/>
                                <a:gd name="T49" fmla="*/ 285 h 287"/>
                                <a:gd name="T50" fmla="*/ 259 w 519"/>
                                <a:gd name="T51" fmla="*/ 287 h 287"/>
                                <a:gd name="T52" fmla="*/ 233 w 519"/>
                                <a:gd name="T53" fmla="*/ 286 h 287"/>
                                <a:gd name="T54" fmla="*/ 182 w 519"/>
                                <a:gd name="T55" fmla="*/ 281 h 287"/>
                                <a:gd name="T56" fmla="*/ 135 w 519"/>
                                <a:gd name="T57" fmla="*/ 270 h 287"/>
                                <a:gd name="T58" fmla="*/ 95 w 519"/>
                                <a:gd name="T59" fmla="*/ 254 h 287"/>
                                <a:gd name="T60" fmla="*/ 59 w 519"/>
                                <a:gd name="T61" fmla="*/ 235 h 287"/>
                                <a:gd name="T62" fmla="*/ 32 w 519"/>
                                <a:gd name="T63" fmla="*/ 212 h 287"/>
                                <a:gd name="T64" fmla="*/ 12 w 519"/>
                                <a:gd name="T65" fmla="*/ 187 h 287"/>
                                <a:gd name="T66" fmla="*/ 2 w 519"/>
                                <a:gd name="T67" fmla="*/ 159 h 287"/>
                                <a:gd name="T68" fmla="*/ 0 w 519"/>
                                <a:gd name="T69" fmla="*/ 144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519" h="287">
                                  <a:moveTo>
                                    <a:pt x="0" y="144"/>
                                  </a:moveTo>
                                  <a:lnTo>
                                    <a:pt x="0" y="144"/>
                                  </a:lnTo>
                                  <a:lnTo>
                                    <a:pt x="2" y="130"/>
                                  </a:lnTo>
                                  <a:lnTo>
                                    <a:pt x="5" y="114"/>
                                  </a:lnTo>
                                  <a:lnTo>
                                    <a:pt x="12" y="102"/>
                                  </a:lnTo>
                                  <a:lnTo>
                                    <a:pt x="21" y="88"/>
                                  </a:lnTo>
                                  <a:lnTo>
                                    <a:pt x="32" y="75"/>
                                  </a:lnTo>
                                  <a:lnTo>
                                    <a:pt x="45" y="63"/>
                                  </a:lnTo>
                                  <a:lnTo>
                                    <a:pt x="59" y="52"/>
                                  </a:lnTo>
                                  <a:lnTo>
                                    <a:pt x="77" y="42"/>
                                  </a:lnTo>
                                  <a:lnTo>
                                    <a:pt x="95" y="33"/>
                                  </a:lnTo>
                                  <a:lnTo>
                                    <a:pt x="115" y="25"/>
                                  </a:lnTo>
                                  <a:lnTo>
                                    <a:pt x="135" y="18"/>
                                  </a:lnTo>
                                  <a:lnTo>
                                    <a:pt x="158" y="11"/>
                                  </a:lnTo>
                                  <a:lnTo>
                                    <a:pt x="182" y="6"/>
                                  </a:lnTo>
                                  <a:lnTo>
                                    <a:pt x="207" y="4"/>
                                  </a:lnTo>
                                  <a:lnTo>
                                    <a:pt x="233" y="1"/>
                                  </a:lnTo>
                                  <a:lnTo>
                                    <a:pt x="259" y="0"/>
                                  </a:lnTo>
                                  <a:lnTo>
                                    <a:pt x="259" y="0"/>
                                  </a:lnTo>
                                  <a:lnTo>
                                    <a:pt x="286" y="1"/>
                                  </a:lnTo>
                                  <a:lnTo>
                                    <a:pt x="312" y="4"/>
                                  </a:lnTo>
                                  <a:lnTo>
                                    <a:pt x="337" y="6"/>
                                  </a:lnTo>
                                  <a:lnTo>
                                    <a:pt x="361" y="11"/>
                                  </a:lnTo>
                                  <a:lnTo>
                                    <a:pt x="384" y="18"/>
                                  </a:lnTo>
                                  <a:lnTo>
                                    <a:pt x="404" y="25"/>
                                  </a:lnTo>
                                  <a:lnTo>
                                    <a:pt x="424" y="33"/>
                                  </a:lnTo>
                                  <a:lnTo>
                                    <a:pt x="442" y="42"/>
                                  </a:lnTo>
                                  <a:lnTo>
                                    <a:pt x="460" y="52"/>
                                  </a:lnTo>
                                  <a:lnTo>
                                    <a:pt x="474" y="63"/>
                                  </a:lnTo>
                                  <a:lnTo>
                                    <a:pt x="487" y="75"/>
                                  </a:lnTo>
                                  <a:lnTo>
                                    <a:pt x="498" y="88"/>
                                  </a:lnTo>
                                  <a:lnTo>
                                    <a:pt x="507" y="102"/>
                                  </a:lnTo>
                                  <a:lnTo>
                                    <a:pt x="514" y="114"/>
                                  </a:lnTo>
                                  <a:lnTo>
                                    <a:pt x="517" y="130"/>
                                  </a:lnTo>
                                  <a:lnTo>
                                    <a:pt x="519" y="144"/>
                                  </a:lnTo>
                                  <a:lnTo>
                                    <a:pt x="519" y="144"/>
                                  </a:lnTo>
                                  <a:lnTo>
                                    <a:pt x="517" y="159"/>
                                  </a:lnTo>
                                  <a:lnTo>
                                    <a:pt x="514" y="173"/>
                                  </a:lnTo>
                                  <a:lnTo>
                                    <a:pt x="507" y="187"/>
                                  </a:lnTo>
                                  <a:lnTo>
                                    <a:pt x="498" y="200"/>
                                  </a:lnTo>
                                  <a:lnTo>
                                    <a:pt x="487" y="212"/>
                                  </a:lnTo>
                                  <a:lnTo>
                                    <a:pt x="474" y="224"/>
                                  </a:lnTo>
                                  <a:lnTo>
                                    <a:pt x="460" y="235"/>
                                  </a:lnTo>
                                  <a:lnTo>
                                    <a:pt x="442" y="245"/>
                                  </a:lnTo>
                                  <a:lnTo>
                                    <a:pt x="424" y="254"/>
                                  </a:lnTo>
                                  <a:lnTo>
                                    <a:pt x="404" y="263"/>
                                  </a:lnTo>
                                  <a:lnTo>
                                    <a:pt x="384" y="270"/>
                                  </a:lnTo>
                                  <a:lnTo>
                                    <a:pt x="361" y="276"/>
                                  </a:lnTo>
                                  <a:lnTo>
                                    <a:pt x="337" y="281"/>
                                  </a:lnTo>
                                  <a:lnTo>
                                    <a:pt x="312" y="285"/>
                                  </a:lnTo>
                                  <a:lnTo>
                                    <a:pt x="286" y="286"/>
                                  </a:lnTo>
                                  <a:lnTo>
                                    <a:pt x="259" y="287"/>
                                  </a:lnTo>
                                  <a:lnTo>
                                    <a:pt x="259" y="287"/>
                                  </a:lnTo>
                                  <a:lnTo>
                                    <a:pt x="233" y="286"/>
                                  </a:lnTo>
                                  <a:lnTo>
                                    <a:pt x="207" y="285"/>
                                  </a:lnTo>
                                  <a:lnTo>
                                    <a:pt x="182" y="281"/>
                                  </a:lnTo>
                                  <a:lnTo>
                                    <a:pt x="158" y="276"/>
                                  </a:lnTo>
                                  <a:lnTo>
                                    <a:pt x="135" y="270"/>
                                  </a:lnTo>
                                  <a:lnTo>
                                    <a:pt x="115" y="263"/>
                                  </a:lnTo>
                                  <a:lnTo>
                                    <a:pt x="95" y="254"/>
                                  </a:lnTo>
                                  <a:lnTo>
                                    <a:pt x="77" y="245"/>
                                  </a:lnTo>
                                  <a:lnTo>
                                    <a:pt x="59" y="235"/>
                                  </a:lnTo>
                                  <a:lnTo>
                                    <a:pt x="45" y="224"/>
                                  </a:lnTo>
                                  <a:lnTo>
                                    <a:pt x="32" y="212"/>
                                  </a:lnTo>
                                  <a:lnTo>
                                    <a:pt x="21" y="200"/>
                                  </a:lnTo>
                                  <a:lnTo>
                                    <a:pt x="12" y="187"/>
                                  </a:lnTo>
                                  <a:lnTo>
                                    <a:pt x="5" y="173"/>
                                  </a:lnTo>
                                  <a:lnTo>
                                    <a:pt x="2" y="159"/>
                                  </a:lnTo>
                                  <a:lnTo>
                                    <a:pt x="0" y="144"/>
                                  </a:lnTo>
                                  <a:lnTo>
                                    <a:pt x="0" y="144"/>
                                  </a:lnTo>
                                  <a:close/>
                                </a:path>
                              </a:pathLst>
                            </a:custGeom>
                            <a:solidFill>
                              <a:srgbClr val="2270A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8" name="Freeform 3082"/>
                          <wps:cNvSpPr>
                            <a:spLocks/>
                          </wps:cNvSpPr>
                          <wps:spPr bwMode="auto">
                            <a:xfrm>
                              <a:off x="7909" y="4183"/>
                              <a:ext cx="505" cy="279"/>
                            </a:xfrm>
                            <a:custGeom>
                              <a:avLst/>
                              <a:gdLst>
                                <a:gd name="T0" fmla="*/ 0 w 505"/>
                                <a:gd name="T1" fmla="*/ 139 h 279"/>
                                <a:gd name="T2" fmla="*/ 6 w 505"/>
                                <a:gd name="T3" fmla="*/ 111 h 279"/>
                                <a:gd name="T4" fmla="*/ 21 w 505"/>
                                <a:gd name="T5" fmla="*/ 86 h 279"/>
                                <a:gd name="T6" fmla="*/ 44 w 505"/>
                                <a:gd name="T7" fmla="*/ 61 h 279"/>
                                <a:gd name="T8" fmla="*/ 74 w 505"/>
                                <a:gd name="T9" fmla="*/ 41 h 279"/>
                                <a:gd name="T10" fmla="*/ 111 w 505"/>
                                <a:gd name="T11" fmla="*/ 23 h 279"/>
                                <a:gd name="T12" fmla="*/ 155 w 505"/>
                                <a:gd name="T13" fmla="*/ 11 h 279"/>
                                <a:gd name="T14" fmla="*/ 202 w 505"/>
                                <a:gd name="T15" fmla="*/ 3 h 279"/>
                                <a:gd name="T16" fmla="*/ 253 w 505"/>
                                <a:gd name="T17" fmla="*/ 0 h 279"/>
                                <a:gd name="T18" fmla="*/ 278 w 505"/>
                                <a:gd name="T19" fmla="*/ 0 h 279"/>
                                <a:gd name="T20" fmla="*/ 328 w 505"/>
                                <a:gd name="T21" fmla="*/ 7 h 279"/>
                                <a:gd name="T22" fmla="*/ 374 w 505"/>
                                <a:gd name="T23" fmla="*/ 17 h 279"/>
                                <a:gd name="T24" fmla="*/ 413 w 505"/>
                                <a:gd name="T25" fmla="*/ 32 h 279"/>
                                <a:gd name="T26" fmla="*/ 447 w 505"/>
                                <a:gd name="T27" fmla="*/ 51 h 279"/>
                                <a:gd name="T28" fmla="*/ 474 w 505"/>
                                <a:gd name="T29" fmla="*/ 73 h 279"/>
                                <a:gd name="T30" fmla="*/ 493 w 505"/>
                                <a:gd name="T31" fmla="*/ 98 h 279"/>
                                <a:gd name="T32" fmla="*/ 503 w 505"/>
                                <a:gd name="T33" fmla="*/ 125 h 279"/>
                                <a:gd name="T34" fmla="*/ 505 w 505"/>
                                <a:gd name="T35" fmla="*/ 139 h 279"/>
                                <a:gd name="T36" fmla="*/ 500 w 505"/>
                                <a:gd name="T37" fmla="*/ 167 h 279"/>
                                <a:gd name="T38" fmla="*/ 486 w 505"/>
                                <a:gd name="T39" fmla="*/ 194 h 279"/>
                                <a:gd name="T40" fmla="*/ 461 w 505"/>
                                <a:gd name="T41" fmla="*/ 218 h 279"/>
                                <a:gd name="T42" fmla="*/ 431 w 505"/>
                                <a:gd name="T43" fmla="*/ 238 h 279"/>
                                <a:gd name="T44" fmla="*/ 394 w 505"/>
                                <a:gd name="T45" fmla="*/ 255 h 279"/>
                                <a:gd name="T46" fmla="*/ 351 w 505"/>
                                <a:gd name="T47" fmla="*/ 268 h 279"/>
                                <a:gd name="T48" fmla="*/ 304 w 505"/>
                                <a:gd name="T49" fmla="*/ 276 h 279"/>
                                <a:gd name="T50" fmla="*/ 253 w 505"/>
                                <a:gd name="T51" fmla="*/ 279 h 279"/>
                                <a:gd name="T52" fmla="*/ 227 w 505"/>
                                <a:gd name="T53" fmla="*/ 278 h 279"/>
                                <a:gd name="T54" fmla="*/ 177 w 505"/>
                                <a:gd name="T55" fmla="*/ 273 h 279"/>
                                <a:gd name="T56" fmla="*/ 133 w 505"/>
                                <a:gd name="T57" fmla="*/ 262 h 279"/>
                                <a:gd name="T58" fmla="*/ 92 w 505"/>
                                <a:gd name="T59" fmla="*/ 247 h 279"/>
                                <a:gd name="T60" fmla="*/ 58 w 505"/>
                                <a:gd name="T61" fmla="*/ 228 h 279"/>
                                <a:gd name="T62" fmla="*/ 31 w 505"/>
                                <a:gd name="T63" fmla="*/ 207 h 279"/>
                                <a:gd name="T64" fmla="*/ 12 w 505"/>
                                <a:gd name="T65" fmla="*/ 181 h 279"/>
                                <a:gd name="T66" fmla="*/ 2 w 505"/>
                                <a:gd name="T67" fmla="*/ 154 h 279"/>
                                <a:gd name="T68" fmla="*/ 0 w 505"/>
                                <a:gd name="T69" fmla="*/ 139 h 2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505" h="279">
                                  <a:moveTo>
                                    <a:pt x="0" y="139"/>
                                  </a:moveTo>
                                  <a:lnTo>
                                    <a:pt x="0" y="139"/>
                                  </a:lnTo>
                                  <a:lnTo>
                                    <a:pt x="2" y="125"/>
                                  </a:lnTo>
                                  <a:lnTo>
                                    <a:pt x="6" y="111"/>
                                  </a:lnTo>
                                  <a:lnTo>
                                    <a:pt x="12" y="98"/>
                                  </a:lnTo>
                                  <a:lnTo>
                                    <a:pt x="21" y="86"/>
                                  </a:lnTo>
                                  <a:lnTo>
                                    <a:pt x="31" y="73"/>
                                  </a:lnTo>
                                  <a:lnTo>
                                    <a:pt x="44" y="61"/>
                                  </a:lnTo>
                                  <a:lnTo>
                                    <a:pt x="58" y="51"/>
                                  </a:lnTo>
                                  <a:lnTo>
                                    <a:pt x="74" y="41"/>
                                  </a:lnTo>
                                  <a:lnTo>
                                    <a:pt x="92" y="32"/>
                                  </a:lnTo>
                                  <a:lnTo>
                                    <a:pt x="111" y="23"/>
                                  </a:lnTo>
                                  <a:lnTo>
                                    <a:pt x="133" y="17"/>
                                  </a:lnTo>
                                  <a:lnTo>
                                    <a:pt x="155" y="11"/>
                                  </a:lnTo>
                                  <a:lnTo>
                                    <a:pt x="177" y="7"/>
                                  </a:lnTo>
                                  <a:lnTo>
                                    <a:pt x="202" y="3"/>
                                  </a:lnTo>
                                  <a:lnTo>
                                    <a:pt x="227" y="0"/>
                                  </a:lnTo>
                                  <a:lnTo>
                                    <a:pt x="253" y="0"/>
                                  </a:lnTo>
                                  <a:lnTo>
                                    <a:pt x="253" y="0"/>
                                  </a:lnTo>
                                  <a:lnTo>
                                    <a:pt x="278" y="0"/>
                                  </a:lnTo>
                                  <a:lnTo>
                                    <a:pt x="304" y="3"/>
                                  </a:lnTo>
                                  <a:lnTo>
                                    <a:pt x="328" y="7"/>
                                  </a:lnTo>
                                  <a:lnTo>
                                    <a:pt x="351" y="11"/>
                                  </a:lnTo>
                                  <a:lnTo>
                                    <a:pt x="374" y="17"/>
                                  </a:lnTo>
                                  <a:lnTo>
                                    <a:pt x="394" y="23"/>
                                  </a:lnTo>
                                  <a:lnTo>
                                    <a:pt x="413" y="32"/>
                                  </a:lnTo>
                                  <a:lnTo>
                                    <a:pt x="431" y="41"/>
                                  </a:lnTo>
                                  <a:lnTo>
                                    <a:pt x="447" y="51"/>
                                  </a:lnTo>
                                  <a:lnTo>
                                    <a:pt x="461" y="61"/>
                                  </a:lnTo>
                                  <a:lnTo>
                                    <a:pt x="474" y="73"/>
                                  </a:lnTo>
                                  <a:lnTo>
                                    <a:pt x="486" y="86"/>
                                  </a:lnTo>
                                  <a:lnTo>
                                    <a:pt x="493" y="98"/>
                                  </a:lnTo>
                                  <a:lnTo>
                                    <a:pt x="500" y="111"/>
                                  </a:lnTo>
                                  <a:lnTo>
                                    <a:pt x="503" y="125"/>
                                  </a:lnTo>
                                  <a:lnTo>
                                    <a:pt x="505" y="139"/>
                                  </a:lnTo>
                                  <a:lnTo>
                                    <a:pt x="505" y="139"/>
                                  </a:lnTo>
                                  <a:lnTo>
                                    <a:pt x="503" y="154"/>
                                  </a:lnTo>
                                  <a:lnTo>
                                    <a:pt x="500" y="167"/>
                                  </a:lnTo>
                                  <a:lnTo>
                                    <a:pt x="493" y="181"/>
                                  </a:lnTo>
                                  <a:lnTo>
                                    <a:pt x="486" y="194"/>
                                  </a:lnTo>
                                  <a:lnTo>
                                    <a:pt x="474" y="207"/>
                                  </a:lnTo>
                                  <a:lnTo>
                                    <a:pt x="461" y="218"/>
                                  </a:lnTo>
                                  <a:lnTo>
                                    <a:pt x="447" y="228"/>
                                  </a:lnTo>
                                  <a:lnTo>
                                    <a:pt x="431" y="238"/>
                                  </a:lnTo>
                                  <a:lnTo>
                                    <a:pt x="413" y="247"/>
                                  </a:lnTo>
                                  <a:lnTo>
                                    <a:pt x="394" y="255"/>
                                  </a:lnTo>
                                  <a:lnTo>
                                    <a:pt x="374" y="262"/>
                                  </a:lnTo>
                                  <a:lnTo>
                                    <a:pt x="351" y="268"/>
                                  </a:lnTo>
                                  <a:lnTo>
                                    <a:pt x="328" y="273"/>
                                  </a:lnTo>
                                  <a:lnTo>
                                    <a:pt x="304" y="276"/>
                                  </a:lnTo>
                                  <a:lnTo>
                                    <a:pt x="278" y="278"/>
                                  </a:lnTo>
                                  <a:lnTo>
                                    <a:pt x="253" y="279"/>
                                  </a:lnTo>
                                  <a:lnTo>
                                    <a:pt x="253" y="279"/>
                                  </a:lnTo>
                                  <a:lnTo>
                                    <a:pt x="227" y="278"/>
                                  </a:lnTo>
                                  <a:lnTo>
                                    <a:pt x="202" y="276"/>
                                  </a:lnTo>
                                  <a:lnTo>
                                    <a:pt x="177" y="273"/>
                                  </a:lnTo>
                                  <a:lnTo>
                                    <a:pt x="155" y="268"/>
                                  </a:lnTo>
                                  <a:lnTo>
                                    <a:pt x="133" y="262"/>
                                  </a:lnTo>
                                  <a:lnTo>
                                    <a:pt x="111" y="255"/>
                                  </a:lnTo>
                                  <a:lnTo>
                                    <a:pt x="92" y="247"/>
                                  </a:lnTo>
                                  <a:lnTo>
                                    <a:pt x="74" y="238"/>
                                  </a:lnTo>
                                  <a:lnTo>
                                    <a:pt x="58" y="228"/>
                                  </a:lnTo>
                                  <a:lnTo>
                                    <a:pt x="44" y="218"/>
                                  </a:lnTo>
                                  <a:lnTo>
                                    <a:pt x="31" y="207"/>
                                  </a:lnTo>
                                  <a:lnTo>
                                    <a:pt x="21" y="194"/>
                                  </a:lnTo>
                                  <a:lnTo>
                                    <a:pt x="12" y="181"/>
                                  </a:lnTo>
                                  <a:lnTo>
                                    <a:pt x="6" y="167"/>
                                  </a:lnTo>
                                  <a:lnTo>
                                    <a:pt x="2" y="154"/>
                                  </a:lnTo>
                                  <a:lnTo>
                                    <a:pt x="0" y="139"/>
                                  </a:lnTo>
                                  <a:lnTo>
                                    <a:pt x="0" y="139"/>
                                  </a:lnTo>
                                  <a:close/>
                                </a:path>
                              </a:pathLst>
                            </a:custGeom>
                            <a:solidFill>
                              <a:srgbClr val="2472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9" name="Freeform 3083"/>
                          <wps:cNvSpPr>
                            <a:spLocks/>
                          </wps:cNvSpPr>
                          <wps:spPr bwMode="auto">
                            <a:xfrm>
                              <a:off x="7915" y="4185"/>
                              <a:ext cx="490" cy="271"/>
                            </a:xfrm>
                            <a:custGeom>
                              <a:avLst/>
                              <a:gdLst>
                                <a:gd name="T0" fmla="*/ 0 w 490"/>
                                <a:gd name="T1" fmla="*/ 136 h 271"/>
                                <a:gd name="T2" fmla="*/ 5 w 490"/>
                                <a:gd name="T3" fmla="*/ 108 h 271"/>
                                <a:gd name="T4" fmla="*/ 19 w 490"/>
                                <a:gd name="T5" fmla="*/ 82 h 271"/>
                                <a:gd name="T6" fmla="*/ 42 w 490"/>
                                <a:gd name="T7" fmla="*/ 59 h 271"/>
                                <a:gd name="T8" fmla="*/ 72 w 490"/>
                                <a:gd name="T9" fmla="*/ 39 h 271"/>
                                <a:gd name="T10" fmla="*/ 108 w 490"/>
                                <a:gd name="T11" fmla="*/ 23 h 271"/>
                                <a:gd name="T12" fmla="*/ 150 w 490"/>
                                <a:gd name="T13" fmla="*/ 11 h 271"/>
                                <a:gd name="T14" fmla="*/ 196 w 490"/>
                                <a:gd name="T15" fmla="*/ 2 h 271"/>
                                <a:gd name="T16" fmla="*/ 245 w 490"/>
                                <a:gd name="T17" fmla="*/ 0 h 271"/>
                                <a:gd name="T18" fmla="*/ 271 w 490"/>
                                <a:gd name="T19" fmla="*/ 1 h 271"/>
                                <a:gd name="T20" fmla="*/ 318 w 490"/>
                                <a:gd name="T21" fmla="*/ 6 h 271"/>
                                <a:gd name="T22" fmla="*/ 362 w 490"/>
                                <a:gd name="T23" fmla="*/ 16 h 271"/>
                                <a:gd name="T24" fmla="*/ 401 w 490"/>
                                <a:gd name="T25" fmla="*/ 31 h 271"/>
                                <a:gd name="T26" fmla="*/ 434 w 490"/>
                                <a:gd name="T27" fmla="*/ 49 h 271"/>
                                <a:gd name="T28" fmla="*/ 461 w 490"/>
                                <a:gd name="T29" fmla="*/ 71 h 271"/>
                                <a:gd name="T30" fmla="*/ 480 w 490"/>
                                <a:gd name="T31" fmla="*/ 95 h 271"/>
                                <a:gd name="T32" fmla="*/ 490 w 490"/>
                                <a:gd name="T33" fmla="*/ 122 h 271"/>
                                <a:gd name="T34" fmla="*/ 490 w 490"/>
                                <a:gd name="T35" fmla="*/ 136 h 271"/>
                                <a:gd name="T36" fmla="*/ 486 w 490"/>
                                <a:gd name="T37" fmla="*/ 163 h 271"/>
                                <a:gd name="T38" fmla="*/ 471 w 490"/>
                                <a:gd name="T39" fmla="*/ 188 h 271"/>
                                <a:gd name="T40" fmla="*/ 449 w 490"/>
                                <a:gd name="T41" fmla="*/ 211 h 271"/>
                                <a:gd name="T42" fmla="*/ 419 w 490"/>
                                <a:gd name="T43" fmla="*/ 231 h 271"/>
                                <a:gd name="T44" fmla="*/ 383 w 490"/>
                                <a:gd name="T45" fmla="*/ 248 h 271"/>
                                <a:gd name="T46" fmla="*/ 341 w 490"/>
                                <a:gd name="T47" fmla="*/ 260 h 271"/>
                                <a:gd name="T48" fmla="*/ 295 w 490"/>
                                <a:gd name="T49" fmla="*/ 268 h 271"/>
                                <a:gd name="T50" fmla="*/ 245 w 490"/>
                                <a:gd name="T51" fmla="*/ 271 h 271"/>
                                <a:gd name="T52" fmla="*/ 220 w 490"/>
                                <a:gd name="T53" fmla="*/ 269 h 271"/>
                                <a:gd name="T54" fmla="*/ 171 w 490"/>
                                <a:gd name="T55" fmla="*/ 264 h 271"/>
                                <a:gd name="T56" fmla="*/ 128 w 490"/>
                                <a:gd name="T57" fmla="*/ 254 h 271"/>
                                <a:gd name="T58" fmla="*/ 89 w 490"/>
                                <a:gd name="T59" fmla="*/ 240 h 271"/>
                                <a:gd name="T60" fmla="*/ 56 w 490"/>
                                <a:gd name="T61" fmla="*/ 221 h 271"/>
                                <a:gd name="T62" fmla="*/ 29 w 490"/>
                                <a:gd name="T63" fmla="*/ 199 h 271"/>
                                <a:gd name="T64" fmla="*/ 11 w 490"/>
                                <a:gd name="T65" fmla="*/ 175 h 271"/>
                                <a:gd name="T66" fmla="*/ 1 w 490"/>
                                <a:gd name="T67" fmla="*/ 150 h 271"/>
                                <a:gd name="T68" fmla="*/ 0 w 490"/>
                                <a:gd name="T69" fmla="*/ 136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90" h="271">
                                  <a:moveTo>
                                    <a:pt x="0" y="136"/>
                                  </a:moveTo>
                                  <a:lnTo>
                                    <a:pt x="0" y="136"/>
                                  </a:lnTo>
                                  <a:lnTo>
                                    <a:pt x="1" y="122"/>
                                  </a:lnTo>
                                  <a:lnTo>
                                    <a:pt x="5" y="108"/>
                                  </a:lnTo>
                                  <a:lnTo>
                                    <a:pt x="11" y="95"/>
                                  </a:lnTo>
                                  <a:lnTo>
                                    <a:pt x="19" y="82"/>
                                  </a:lnTo>
                                  <a:lnTo>
                                    <a:pt x="29" y="71"/>
                                  </a:lnTo>
                                  <a:lnTo>
                                    <a:pt x="42" y="59"/>
                                  </a:lnTo>
                                  <a:lnTo>
                                    <a:pt x="56" y="49"/>
                                  </a:lnTo>
                                  <a:lnTo>
                                    <a:pt x="72" y="39"/>
                                  </a:lnTo>
                                  <a:lnTo>
                                    <a:pt x="89" y="31"/>
                                  </a:lnTo>
                                  <a:lnTo>
                                    <a:pt x="108" y="23"/>
                                  </a:lnTo>
                                  <a:lnTo>
                                    <a:pt x="128" y="16"/>
                                  </a:lnTo>
                                  <a:lnTo>
                                    <a:pt x="150" y="11"/>
                                  </a:lnTo>
                                  <a:lnTo>
                                    <a:pt x="171" y="6"/>
                                  </a:lnTo>
                                  <a:lnTo>
                                    <a:pt x="196" y="2"/>
                                  </a:lnTo>
                                  <a:lnTo>
                                    <a:pt x="220" y="1"/>
                                  </a:lnTo>
                                  <a:lnTo>
                                    <a:pt x="245" y="0"/>
                                  </a:lnTo>
                                  <a:lnTo>
                                    <a:pt x="245" y="0"/>
                                  </a:lnTo>
                                  <a:lnTo>
                                    <a:pt x="271" y="1"/>
                                  </a:lnTo>
                                  <a:lnTo>
                                    <a:pt x="295" y="2"/>
                                  </a:lnTo>
                                  <a:lnTo>
                                    <a:pt x="318" y="6"/>
                                  </a:lnTo>
                                  <a:lnTo>
                                    <a:pt x="341" y="11"/>
                                  </a:lnTo>
                                  <a:lnTo>
                                    <a:pt x="362" y="16"/>
                                  </a:lnTo>
                                  <a:lnTo>
                                    <a:pt x="383" y="23"/>
                                  </a:lnTo>
                                  <a:lnTo>
                                    <a:pt x="401" y="31"/>
                                  </a:lnTo>
                                  <a:lnTo>
                                    <a:pt x="419" y="39"/>
                                  </a:lnTo>
                                  <a:lnTo>
                                    <a:pt x="434" y="49"/>
                                  </a:lnTo>
                                  <a:lnTo>
                                    <a:pt x="449" y="59"/>
                                  </a:lnTo>
                                  <a:lnTo>
                                    <a:pt x="461" y="71"/>
                                  </a:lnTo>
                                  <a:lnTo>
                                    <a:pt x="471" y="82"/>
                                  </a:lnTo>
                                  <a:lnTo>
                                    <a:pt x="480" y="95"/>
                                  </a:lnTo>
                                  <a:lnTo>
                                    <a:pt x="486" y="108"/>
                                  </a:lnTo>
                                  <a:lnTo>
                                    <a:pt x="490" y="122"/>
                                  </a:lnTo>
                                  <a:lnTo>
                                    <a:pt x="490" y="136"/>
                                  </a:lnTo>
                                  <a:lnTo>
                                    <a:pt x="490" y="136"/>
                                  </a:lnTo>
                                  <a:lnTo>
                                    <a:pt x="490" y="150"/>
                                  </a:lnTo>
                                  <a:lnTo>
                                    <a:pt x="486" y="163"/>
                                  </a:lnTo>
                                  <a:lnTo>
                                    <a:pt x="480" y="175"/>
                                  </a:lnTo>
                                  <a:lnTo>
                                    <a:pt x="471" y="188"/>
                                  </a:lnTo>
                                  <a:lnTo>
                                    <a:pt x="461" y="199"/>
                                  </a:lnTo>
                                  <a:lnTo>
                                    <a:pt x="449" y="211"/>
                                  </a:lnTo>
                                  <a:lnTo>
                                    <a:pt x="434" y="221"/>
                                  </a:lnTo>
                                  <a:lnTo>
                                    <a:pt x="419" y="231"/>
                                  </a:lnTo>
                                  <a:lnTo>
                                    <a:pt x="401" y="240"/>
                                  </a:lnTo>
                                  <a:lnTo>
                                    <a:pt x="383" y="248"/>
                                  </a:lnTo>
                                  <a:lnTo>
                                    <a:pt x="362" y="254"/>
                                  </a:lnTo>
                                  <a:lnTo>
                                    <a:pt x="341" y="260"/>
                                  </a:lnTo>
                                  <a:lnTo>
                                    <a:pt x="318" y="264"/>
                                  </a:lnTo>
                                  <a:lnTo>
                                    <a:pt x="295" y="268"/>
                                  </a:lnTo>
                                  <a:lnTo>
                                    <a:pt x="271" y="269"/>
                                  </a:lnTo>
                                  <a:lnTo>
                                    <a:pt x="245" y="271"/>
                                  </a:lnTo>
                                  <a:lnTo>
                                    <a:pt x="245" y="271"/>
                                  </a:lnTo>
                                  <a:lnTo>
                                    <a:pt x="220" y="269"/>
                                  </a:lnTo>
                                  <a:lnTo>
                                    <a:pt x="196" y="268"/>
                                  </a:lnTo>
                                  <a:lnTo>
                                    <a:pt x="171" y="264"/>
                                  </a:lnTo>
                                  <a:lnTo>
                                    <a:pt x="150" y="260"/>
                                  </a:lnTo>
                                  <a:lnTo>
                                    <a:pt x="128" y="254"/>
                                  </a:lnTo>
                                  <a:lnTo>
                                    <a:pt x="108" y="248"/>
                                  </a:lnTo>
                                  <a:lnTo>
                                    <a:pt x="89" y="240"/>
                                  </a:lnTo>
                                  <a:lnTo>
                                    <a:pt x="72" y="231"/>
                                  </a:lnTo>
                                  <a:lnTo>
                                    <a:pt x="56" y="221"/>
                                  </a:lnTo>
                                  <a:lnTo>
                                    <a:pt x="42" y="211"/>
                                  </a:lnTo>
                                  <a:lnTo>
                                    <a:pt x="29" y="199"/>
                                  </a:lnTo>
                                  <a:lnTo>
                                    <a:pt x="19" y="188"/>
                                  </a:lnTo>
                                  <a:lnTo>
                                    <a:pt x="11" y="175"/>
                                  </a:lnTo>
                                  <a:lnTo>
                                    <a:pt x="5" y="163"/>
                                  </a:lnTo>
                                  <a:lnTo>
                                    <a:pt x="1" y="150"/>
                                  </a:lnTo>
                                  <a:lnTo>
                                    <a:pt x="0" y="136"/>
                                  </a:lnTo>
                                  <a:lnTo>
                                    <a:pt x="0" y="136"/>
                                  </a:lnTo>
                                  <a:close/>
                                </a:path>
                              </a:pathLst>
                            </a:custGeom>
                            <a:solidFill>
                              <a:srgbClr val="2774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0" name="Freeform 3084"/>
                          <wps:cNvSpPr>
                            <a:spLocks/>
                          </wps:cNvSpPr>
                          <wps:spPr bwMode="auto">
                            <a:xfrm>
                              <a:off x="7920" y="4187"/>
                              <a:ext cx="477" cy="262"/>
                            </a:xfrm>
                            <a:custGeom>
                              <a:avLst/>
                              <a:gdLst>
                                <a:gd name="T0" fmla="*/ 0 w 477"/>
                                <a:gd name="T1" fmla="*/ 131 h 262"/>
                                <a:gd name="T2" fmla="*/ 5 w 477"/>
                                <a:gd name="T3" fmla="*/ 105 h 262"/>
                                <a:gd name="T4" fmla="*/ 19 w 477"/>
                                <a:gd name="T5" fmla="*/ 80 h 262"/>
                                <a:gd name="T6" fmla="*/ 40 w 477"/>
                                <a:gd name="T7" fmla="*/ 57 h 262"/>
                                <a:gd name="T8" fmla="*/ 70 w 477"/>
                                <a:gd name="T9" fmla="*/ 38 h 262"/>
                                <a:gd name="T10" fmla="*/ 105 w 477"/>
                                <a:gd name="T11" fmla="*/ 22 h 262"/>
                                <a:gd name="T12" fmla="*/ 146 w 477"/>
                                <a:gd name="T13" fmla="*/ 10 h 262"/>
                                <a:gd name="T14" fmla="*/ 191 w 477"/>
                                <a:gd name="T15" fmla="*/ 3 h 262"/>
                                <a:gd name="T16" fmla="*/ 238 w 477"/>
                                <a:gd name="T17" fmla="*/ 0 h 262"/>
                                <a:gd name="T18" fmla="*/ 263 w 477"/>
                                <a:gd name="T19" fmla="*/ 0 h 262"/>
                                <a:gd name="T20" fmla="*/ 309 w 477"/>
                                <a:gd name="T21" fmla="*/ 5 h 262"/>
                                <a:gd name="T22" fmla="*/ 352 w 477"/>
                                <a:gd name="T23" fmla="*/ 15 h 262"/>
                                <a:gd name="T24" fmla="*/ 391 w 477"/>
                                <a:gd name="T25" fmla="*/ 29 h 262"/>
                                <a:gd name="T26" fmla="*/ 422 w 477"/>
                                <a:gd name="T27" fmla="*/ 47 h 262"/>
                                <a:gd name="T28" fmla="*/ 448 w 477"/>
                                <a:gd name="T29" fmla="*/ 69 h 262"/>
                                <a:gd name="T30" fmla="*/ 466 w 477"/>
                                <a:gd name="T31" fmla="*/ 92 h 262"/>
                                <a:gd name="T32" fmla="*/ 476 w 477"/>
                                <a:gd name="T33" fmla="*/ 117 h 262"/>
                                <a:gd name="T34" fmla="*/ 477 w 477"/>
                                <a:gd name="T35" fmla="*/ 131 h 262"/>
                                <a:gd name="T36" fmla="*/ 472 w 477"/>
                                <a:gd name="T37" fmla="*/ 158 h 262"/>
                                <a:gd name="T38" fmla="*/ 458 w 477"/>
                                <a:gd name="T39" fmla="*/ 182 h 262"/>
                                <a:gd name="T40" fmla="*/ 436 w 477"/>
                                <a:gd name="T41" fmla="*/ 205 h 262"/>
                                <a:gd name="T42" fmla="*/ 407 w 477"/>
                                <a:gd name="T43" fmla="*/ 224 h 262"/>
                                <a:gd name="T44" fmla="*/ 371 w 477"/>
                                <a:gd name="T45" fmla="*/ 239 h 262"/>
                                <a:gd name="T46" fmla="*/ 331 w 477"/>
                                <a:gd name="T47" fmla="*/ 252 h 262"/>
                                <a:gd name="T48" fmla="*/ 286 w 477"/>
                                <a:gd name="T49" fmla="*/ 260 h 262"/>
                                <a:gd name="T50" fmla="*/ 238 w 477"/>
                                <a:gd name="T51" fmla="*/ 262 h 262"/>
                                <a:gd name="T52" fmla="*/ 214 w 477"/>
                                <a:gd name="T53" fmla="*/ 262 h 262"/>
                                <a:gd name="T54" fmla="*/ 168 w 477"/>
                                <a:gd name="T55" fmla="*/ 256 h 262"/>
                                <a:gd name="T56" fmla="*/ 124 w 477"/>
                                <a:gd name="T57" fmla="*/ 247 h 262"/>
                                <a:gd name="T58" fmla="*/ 86 w 477"/>
                                <a:gd name="T59" fmla="*/ 233 h 262"/>
                                <a:gd name="T60" fmla="*/ 54 w 477"/>
                                <a:gd name="T61" fmla="*/ 215 h 262"/>
                                <a:gd name="T62" fmla="*/ 29 w 477"/>
                                <a:gd name="T63" fmla="*/ 194 h 262"/>
                                <a:gd name="T64" fmla="*/ 11 w 477"/>
                                <a:gd name="T65" fmla="*/ 171 h 262"/>
                                <a:gd name="T66" fmla="*/ 1 w 477"/>
                                <a:gd name="T67" fmla="*/ 144 h 262"/>
                                <a:gd name="T68" fmla="*/ 0 w 477"/>
                                <a:gd name="T69" fmla="*/ 131 h 2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77" h="262">
                                  <a:moveTo>
                                    <a:pt x="0" y="131"/>
                                  </a:moveTo>
                                  <a:lnTo>
                                    <a:pt x="0" y="131"/>
                                  </a:lnTo>
                                  <a:lnTo>
                                    <a:pt x="1" y="117"/>
                                  </a:lnTo>
                                  <a:lnTo>
                                    <a:pt x="5" y="105"/>
                                  </a:lnTo>
                                  <a:lnTo>
                                    <a:pt x="11" y="92"/>
                                  </a:lnTo>
                                  <a:lnTo>
                                    <a:pt x="19" y="80"/>
                                  </a:lnTo>
                                  <a:lnTo>
                                    <a:pt x="29" y="69"/>
                                  </a:lnTo>
                                  <a:lnTo>
                                    <a:pt x="40" y="57"/>
                                  </a:lnTo>
                                  <a:lnTo>
                                    <a:pt x="54" y="47"/>
                                  </a:lnTo>
                                  <a:lnTo>
                                    <a:pt x="70" y="38"/>
                                  </a:lnTo>
                                  <a:lnTo>
                                    <a:pt x="86" y="29"/>
                                  </a:lnTo>
                                  <a:lnTo>
                                    <a:pt x="105" y="22"/>
                                  </a:lnTo>
                                  <a:lnTo>
                                    <a:pt x="124" y="15"/>
                                  </a:lnTo>
                                  <a:lnTo>
                                    <a:pt x="146" y="10"/>
                                  </a:lnTo>
                                  <a:lnTo>
                                    <a:pt x="168" y="5"/>
                                  </a:lnTo>
                                  <a:lnTo>
                                    <a:pt x="191" y="3"/>
                                  </a:lnTo>
                                  <a:lnTo>
                                    <a:pt x="214" y="0"/>
                                  </a:lnTo>
                                  <a:lnTo>
                                    <a:pt x="238" y="0"/>
                                  </a:lnTo>
                                  <a:lnTo>
                                    <a:pt x="238" y="0"/>
                                  </a:lnTo>
                                  <a:lnTo>
                                    <a:pt x="263" y="0"/>
                                  </a:lnTo>
                                  <a:lnTo>
                                    <a:pt x="286" y="3"/>
                                  </a:lnTo>
                                  <a:lnTo>
                                    <a:pt x="309" y="5"/>
                                  </a:lnTo>
                                  <a:lnTo>
                                    <a:pt x="331" y="10"/>
                                  </a:lnTo>
                                  <a:lnTo>
                                    <a:pt x="352" y="15"/>
                                  </a:lnTo>
                                  <a:lnTo>
                                    <a:pt x="371" y="22"/>
                                  </a:lnTo>
                                  <a:lnTo>
                                    <a:pt x="391" y="29"/>
                                  </a:lnTo>
                                  <a:lnTo>
                                    <a:pt x="407" y="38"/>
                                  </a:lnTo>
                                  <a:lnTo>
                                    <a:pt x="422" y="47"/>
                                  </a:lnTo>
                                  <a:lnTo>
                                    <a:pt x="436" y="57"/>
                                  </a:lnTo>
                                  <a:lnTo>
                                    <a:pt x="448" y="69"/>
                                  </a:lnTo>
                                  <a:lnTo>
                                    <a:pt x="458" y="80"/>
                                  </a:lnTo>
                                  <a:lnTo>
                                    <a:pt x="466" y="92"/>
                                  </a:lnTo>
                                  <a:lnTo>
                                    <a:pt x="472" y="105"/>
                                  </a:lnTo>
                                  <a:lnTo>
                                    <a:pt x="476" y="117"/>
                                  </a:lnTo>
                                  <a:lnTo>
                                    <a:pt x="477" y="131"/>
                                  </a:lnTo>
                                  <a:lnTo>
                                    <a:pt x="477" y="131"/>
                                  </a:lnTo>
                                  <a:lnTo>
                                    <a:pt x="476" y="144"/>
                                  </a:lnTo>
                                  <a:lnTo>
                                    <a:pt x="472" y="158"/>
                                  </a:lnTo>
                                  <a:lnTo>
                                    <a:pt x="466" y="171"/>
                                  </a:lnTo>
                                  <a:lnTo>
                                    <a:pt x="458" y="182"/>
                                  </a:lnTo>
                                  <a:lnTo>
                                    <a:pt x="448" y="194"/>
                                  </a:lnTo>
                                  <a:lnTo>
                                    <a:pt x="436" y="205"/>
                                  </a:lnTo>
                                  <a:lnTo>
                                    <a:pt x="422" y="215"/>
                                  </a:lnTo>
                                  <a:lnTo>
                                    <a:pt x="407" y="224"/>
                                  </a:lnTo>
                                  <a:lnTo>
                                    <a:pt x="391" y="233"/>
                                  </a:lnTo>
                                  <a:lnTo>
                                    <a:pt x="371" y="239"/>
                                  </a:lnTo>
                                  <a:lnTo>
                                    <a:pt x="352" y="247"/>
                                  </a:lnTo>
                                  <a:lnTo>
                                    <a:pt x="331" y="252"/>
                                  </a:lnTo>
                                  <a:lnTo>
                                    <a:pt x="309" y="256"/>
                                  </a:lnTo>
                                  <a:lnTo>
                                    <a:pt x="286" y="260"/>
                                  </a:lnTo>
                                  <a:lnTo>
                                    <a:pt x="263" y="262"/>
                                  </a:lnTo>
                                  <a:lnTo>
                                    <a:pt x="238" y="262"/>
                                  </a:lnTo>
                                  <a:lnTo>
                                    <a:pt x="238" y="262"/>
                                  </a:lnTo>
                                  <a:lnTo>
                                    <a:pt x="214" y="262"/>
                                  </a:lnTo>
                                  <a:lnTo>
                                    <a:pt x="191" y="260"/>
                                  </a:lnTo>
                                  <a:lnTo>
                                    <a:pt x="168" y="256"/>
                                  </a:lnTo>
                                  <a:lnTo>
                                    <a:pt x="146" y="252"/>
                                  </a:lnTo>
                                  <a:lnTo>
                                    <a:pt x="124" y="247"/>
                                  </a:lnTo>
                                  <a:lnTo>
                                    <a:pt x="105" y="239"/>
                                  </a:lnTo>
                                  <a:lnTo>
                                    <a:pt x="86" y="233"/>
                                  </a:lnTo>
                                  <a:lnTo>
                                    <a:pt x="70" y="224"/>
                                  </a:lnTo>
                                  <a:lnTo>
                                    <a:pt x="54" y="215"/>
                                  </a:lnTo>
                                  <a:lnTo>
                                    <a:pt x="40" y="205"/>
                                  </a:lnTo>
                                  <a:lnTo>
                                    <a:pt x="29" y="194"/>
                                  </a:lnTo>
                                  <a:lnTo>
                                    <a:pt x="19" y="182"/>
                                  </a:lnTo>
                                  <a:lnTo>
                                    <a:pt x="11" y="171"/>
                                  </a:lnTo>
                                  <a:lnTo>
                                    <a:pt x="5" y="158"/>
                                  </a:lnTo>
                                  <a:lnTo>
                                    <a:pt x="1" y="144"/>
                                  </a:lnTo>
                                  <a:lnTo>
                                    <a:pt x="0" y="131"/>
                                  </a:lnTo>
                                  <a:lnTo>
                                    <a:pt x="0" y="131"/>
                                  </a:lnTo>
                                  <a:close/>
                                </a:path>
                              </a:pathLst>
                            </a:custGeom>
                            <a:solidFill>
                              <a:srgbClr val="2B77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1" name="Freeform 3085"/>
                          <wps:cNvSpPr>
                            <a:spLocks/>
                          </wps:cNvSpPr>
                          <wps:spPr bwMode="auto">
                            <a:xfrm>
                              <a:off x="7925" y="4188"/>
                              <a:ext cx="463" cy="255"/>
                            </a:xfrm>
                            <a:custGeom>
                              <a:avLst/>
                              <a:gdLst>
                                <a:gd name="T0" fmla="*/ 0 w 463"/>
                                <a:gd name="T1" fmla="*/ 128 h 255"/>
                                <a:gd name="T2" fmla="*/ 5 w 463"/>
                                <a:gd name="T3" fmla="*/ 102 h 255"/>
                                <a:gd name="T4" fmla="*/ 19 w 463"/>
                                <a:gd name="T5" fmla="*/ 78 h 255"/>
                                <a:gd name="T6" fmla="*/ 39 w 463"/>
                                <a:gd name="T7" fmla="*/ 56 h 255"/>
                                <a:gd name="T8" fmla="*/ 69 w 463"/>
                                <a:gd name="T9" fmla="*/ 37 h 255"/>
                                <a:gd name="T10" fmla="*/ 102 w 463"/>
                                <a:gd name="T11" fmla="*/ 22 h 255"/>
                                <a:gd name="T12" fmla="*/ 141 w 463"/>
                                <a:gd name="T13" fmla="*/ 11 h 255"/>
                                <a:gd name="T14" fmla="*/ 184 w 463"/>
                                <a:gd name="T15" fmla="*/ 3 h 255"/>
                                <a:gd name="T16" fmla="*/ 232 w 463"/>
                                <a:gd name="T17" fmla="*/ 0 h 255"/>
                                <a:gd name="T18" fmla="*/ 256 w 463"/>
                                <a:gd name="T19" fmla="*/ 2 h 255"/>
                                <a:gd name="T20" fmla="*/ 300 w 463"/>
                                <a:gd name="T21" fmla="*/ 7 h 255"/>
                                <a:gd name="T22" fmla="*/ 342 w 463"/>
                                <a:gd name="T23" fmla="*/ 16 h 255"/>
                                <a:gd name="T24" fmla="*/ 379 w 463"/>
                                <a:gd name="T25" fmla="*/ 30 h 255"/>
                                <a:gd name="T26" fmla="*/ 410 w 463"/>
                                <a:gd name="T27" fmla="*/ 46 h 255"/>
                                <a:gd name="T28" fmla="*/ 435 w 463"/>
                                <a:gd name="T29" fmla="*/ 67 h 255"/>
                                <a:gd name="T30" fmla="*/ 453 w 463"/>
                                <a:gd name="T31" fmla="*/ 90 h 255"/>
                                <a:gd name="T32" fmla="*/ 462 w 463"/>
                                <a:gd name="T33" fmla="*/ 115 h 255"/>
                                <a:gd name="T34" fmla="*/ 463 w 463"/>
                                <a:gd name="T35" fmla="*/ 128 h 255"/>
                                <a:gd name="T36" fmla="*/ 458 w 463"/>
                                <a:gd name="T37" fmla="*/ 153 h 255"/>
                                <a:gd name="T38" fmla="*/ 445 w 463"/>
                                <a:gd name="T39" fmla="*/ 177 h 255"/>
                                <a:gd name="T40" fmla="*/ 424 w 463"/>
                                <a:gd name="T41" fmla="*/ 199 h 255"/>
                                <a:gd name="T42" fmla="*/ 396 w 463"/>
                                <a:gd name="T43" fmla="*/ 218 h 255"/>
                                <a:gd name="T44" fmla="*/ 361 w 463"/>
                                <a:gd name="T45" fmla="*/ 233 h 255"/>
                                <a:gd name="T46" fmla="*/ 322 w 463"/>
                                <a:gd name="T47" fmla="*/ 245 h 255"/>
                                <a:gd name="T48" fmla="*/ 279 w 463"/>
                                <a:gd name="T49" fmla="*/ 252 h 255"/>
                                <a:gd name="T50" fmla="*/ 232 w 463"/>
                                <a:gd name="T51" fmla="*/ 255 h 255"/>
                                <a:gd name="T52" fmla="*/ 209 w 463"/>
                                <a:gd name="T53" fmla="*/ 255 h 255"/>
                                <a:gd name="T54" fmla="*/ 163 w 463"/>
                                <a:gd name="T55" fmla="*/ 250 h 255"/>
                                <a:gd name="T56" fmla="*/ 121 w 463"/>
                                <a:gd name="T57" fmla="*/ 240 h 255"/>
                                <a:gd name="T58" fmla="*/ 84 w 463"/>
                                <a:gd name="T59" fmla="*/ 226 h 255"/>
                                <a:gd name="T60" fmla="*/ 53 w 463"/>
                                <a:gd name="T61" fmla="*/ 209 h 255"/>
                                <a:gd name="T62" fmla="*/ 28 w 463"/>
                                <a:gd name="T63" fmla="*/ 189 h 255"/>
                                <a:gd name="T64" fmla="*/ 10 w 463"/>
                                <a:gd name="T65" fmla="*/ 166 h 255"/>
                                <a:gd name="T66" fmla="*/ 1 w 463"/>
                                <a:gd name="T67" fmla="*/ 140 h 255"/>
                                <a:gd name="T68" fmla="*/ 0 w 463"/>
                                <a:gd name="T69" fmla="*/ 128 h 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63" h="255">
                                  <a:moveTo>
                                    <a:pt x="0" y="128"/>
                                  </a:moveTo>
                                  <a:lnTo>
                                    <a:pt x="0" y="128"/>
                                  </a:lnTo>
                                  <a:lnTo>
                                    <a:pt x="1" y="115"/>
                                  </a:lnTo>
                                  <a:lnTo>
                                    <a:pt x="5" y="102"/>
                                  </a:lnTo>
                                  <a:lnTo>
                                    <a:pt x="10" y="90"/>
                                  </a:lnTo>
                                  <a:lnTo>
                                    <a:pt x="19" y="78"/>
                                  </a:lnTo>
                                  <a:lnTo>
                                    <a:pt x="28" y="67"/>
                                  </a:lnTo>
                                  <a:lnTo>
                                    <a:pt x="39" y="56"/>
                                  </a:lnTo>
                                  <a:lnTo>
                                    <a:pt x="53" y="46"/>
                                  </a:lnTo>
                                  <a:lnTo>
                                    <a:pt x="69" y="37"/>
                                  </a:lnTo>
                                  <a:lnTo>
                                    <a:pt x="84" y="30"/>
                                  </a:lnTo>
                                  <a:lnTo>
                                    <a:pt x="102" y="22"/>
                                  </a:lnTo>
                                  <a:lnTo>
                                    <a:pt x="121" y="16"/>
                                  </a:lnTo>
                                  <a:lnTo>
                                    <a:pt x="141" y="11"/>
                                  </a:lnTo>
                                  <a:lnTo>
                                    <a:pt x="163" y="7"/>
                                  </a:lnTo>
                                  <a:lnTo>
                                    <a:pt x="184" y="3"/>
                                  </a:lnTo>
                                  <a:lnTo>
                                    <a:pt x="209" y="2"/>
                                  </a:lnTo>
                                  <a:lnTo>
                                    <a:pt x="232" y="0"/>
                                  </a:lnTo>
                                  <a:lnTo>
                                    <a:pt x="232" y="0"/>
                                  </a:lnTo>
                                  <a:lnTo>
                                    <a:pt x="256" y="2"/>
                                  </a:lnTo>
                                  <a:lnTo>
                                    <a:pt x="279" y="3"/>
                                  </a:lnTo>
                                  <a:lnTo>
                                    <a:pt x="300" y="7"/>
                                  </a:lnTo>
                                  <a:lnTo>
                                    <a:pt x="322" y="11"/>
                                  </a:lnTo>
                                  <a:lnTo>
                                    <a:pt x="342" y="16"/>
                                  </a:lnTo>
                                  <a:lnTo>
                                    <a:pt x="361" y="22"/>
                                  </a:lnTo>
                                  <a:lnTo>
                                    <a:pt x="379" y="30"/>
                                  </a:lnTo>
                                  <a:lnTo>
                                    <a:pt x="396" y="37"/>
                                  </a:lnTo>
                                  <a:lnTo>
                                    <a:pt x="410" y="46"/>
                                  </a:lnTo>
                                  <a:lnTo>
                                    <a:pt x="424" y="56"/>
                                  </a:lnTo>
                                  <a:lnTo>
                                    <a:pt x="435" y="67"/>
                                  </a:lnTo>
                                  <a:lnTo>
                                    <a:pt x="445" y="78"/>
                                  </a:lnTo>
                                  <a:lnTo>
                                    <a:pt x="453" y="90"/>
                                  </a:lnTo>
                                  <a:lnTo>
                                    <a:pt x="458" y="102"/>
                                  </a:lnTo>
                                  <a:lnTo>
                                    <a:pt x="462" y="115"/>
                                  </a:lnTo>
                                  <a:lnTo>
                                    <a:pt x="463" y="128"/>
                                  </a:lnTo>
                                  <a:lnTo>
                                    <a:pt x="463" y="128"/>
                                  </a:lnTo>
                                  <a:lnTo>
                                    <a:pt x="462" y="140"/>
                                  </a:lnTo>
                                  <a:lnTo>
                                    <a:pt x="458" y="153"/>
                                  </a:lnTo>
                                  <a:lnTo>
                                    <a:pt x="453" y="166"/>
                                  </a:lnTo>
                                  <a:lnTo>
                                    <a:pt x="445" y="177"/>
                                  </a:lnTo>
                                  <a:lnTo>
                                    <a:pt x="435" y="189"/>
                                  </a:lnTo>
                                  <a:lnTo>
                                    <a:pt x="424" y="199"/>
                                  </a:lnTo>
                                  <a:lnTo>
                                    <a:pt x="410" y="209"/>
                                  </a:lnTo>
                                  <a:lnTo>
                                    <a:pt x="396" y="218"/>
                                  </a:lnTo>
                                  <a:lnTo>
                                    <a:pt x="379" y="226"/>
                                  </a:lnTo>
                                  <a:lnTo>
                                    <a:pt x="361" y="233"/>
                                  </a:lnTo>
                                  <a:lnTo>
                                    <a:pt x="342" y="240"/>
                                  </a:lnTo>
                                  <a:lnTo>
                                    <a:pt x="322" y="245"/>
                                  </a:lnTo>
                                  <a:lnTo>
                                    <a:pt x="300" y="250"/>
                                  </a:lnTo>
                                  <a:lnTo>
                                    <a:pt x="279" y="252"/>
                                  </a:lnTo>
                                  <a:lnTo>
                                    <a:pt x="256" y="255"/>
                                  </a:lnTo>
                                  <a:lnTo>
                                    <a:pt x="232" y="255"/>
                                  </a:lnTo>
                                  <a:lnTo>
                                    <a:pt x="232" y="255"/>
                                  </a:lnTo>
                                  <a:lnTo>
                                    <a:pt x="209" y="255"/>
                                  </a:lnTo>
                                  <a:lnTo>
                                    <a:pt x="184" y="252"/>
                                  </a:lnTo>
                                  <a:lnTo>
                                    <a:pt x="163" y="250"/>
                                  </a:lnTo>
                                  <a:lnTo>
                                    <a:pt x="141" y="245"/>
                                  </a:lnTo>
                                  <a:lnTo>
                                    <a:pt x="121" y="240"/>
                                  </a:lnTo>
                                  <a:lnTo>
                                    <a:pt x="102" y="233"/>
                                  </a:lnTo>
                                  <a:lnTo>
                                    <a:pt x="84" y="226"/>
                                  </a:lnTo>
                                  <a:lnTo>
                                    <a:pt x="69" y="218"/>
                                  </a:lnTo>
                                  <a:lnTo>
                                    <a:pt x="53" y="209"/>
                                  </a:lnTo>
                                  <a:lnTo>
                                    <a:pt x="39" y="199"/>
                                  </a:lnTo>
                                  <a:lnTo>
                                    <a:pt x="28" y="189"/>
                                  </a:lnTo>
                                  <a:lnTo>
                                    <a:pt x="19" y="177"/>
                                  </a:lnTo>
                                  <a:lnTo>
                                    <a:pt x="10" y="166"/>
                                  </a:lnTo>
                                  <a:lnTo>
                                    <a:pt x="5" y="153"/>
                                  </a:lnTo>
                                  <a:lnTo>
                                    <a:pt x="1" y="140"/>
                                  </a:lnTo>
                                  <a:lnTo>
                                    <a:pt x="0" y="128"/>
                                  </a:lnTo>
                                  <a:lnTo>
                                    <a:pt x="0" y="128"/>
                                  </a:lnTo>
                                  <a:close/>
                                </a:path>
                              </a:pathLst>
                            </a:custGeom>
                            <a:solidFill>
                              <a:srgbClr val="2D79A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2" name="Freeform 3086"/>
                          <wps:cNvSpPr>
                            <a:spLocks/>
                          </wps:cNvSpPr>
                          <wps:spPr bwMode="auto">
                            <a:xfrm>
                              <a:off x="7930" y="4191"/>
                              <a:ext cx="449" cy="246"/>
                            </a:xfrm>
                            <a:custGeom>
                              <a:avLst/>
                              <a:gdLst>
                                <a:gd name="T0" fmla="*/ 0 w 449"/>
                                <a:gd name="T1" fmla="*/ 122 h 246"/>
                                <a:gd name="T2" fmla="*/ 5 w 449"/>
                                <a:gd name="T3" fmla="*/ 98 h 246"/>
                                <a:gd name="T4" fmla="*/ 18 w 449"/>
                                <a:gd name="T5" fmla="*/ 75 h 246"/>
                                <a:gd name="T6" fmla="*/ 38 w 449"/>
                                <a:gd name="T7" fmla="*/ 53 h 246"/>
                                <a:gd name="T8" fmla="*/ 66 w 449"/>
                                <a:gd name="T9" fmla="*/ 36 h 246"/>
                                <a:gd name="T10" fmla="*/ 99 w 449"/>
                                <a:gd name="T11" fmla="*/ 20 h 246"/>
                                <a:gd name="T12" fmla="*/ 137 w 449"/>
                                <a:gd name="T13" fmla="*/ 9 h 246"/>
                                <a:gd name="T14" fmla="*/ 179 w 449"/>
                                <a:gd name="T15" fmla="*/ 1 h 246"/>
                                <a:gd name="T16" fmla="*/ 225 w 449"/>
                                <a:gd name="T17" fmla="*/ 0 h 246"/>
                                <a:gd name="T18" fmla="*/ 248 w 449"/>
                                <a:gd name="T19" fmla="*/ 0 h 246"/>
                                <a:gd name="T20" fmla="*/ 291 w 449"/>
                                <a:gd name="T21" fmla="*/ 5 h 246"/>
                                <a:gd name="T22" fmla="*/ 332 w 449"/>
                                <a:gd name="T23" fmla="*/ 14 h 246"/>
                                <a:gd name="T24" fmla="*/ 368 w 449"/>
                                <a:gd name="T25" fmla="*/ 28 h 246"/>
                                <a:gd name="T26" fmla="*/ 398 w 449"/>
                                <a:gd name="T27" fmla="*/ 45 h 246"/>
                                <a:gd name="T28" fmla="*/ 423 w 449"/>
                                <a:gd name="T29" fmla="*/ 64 h 246"/>
                                <a:gd name="T30" fmla="*/ 439 w 449"/>
                                <a:gd name="T31" fmla="*/ 87 h 246"/>
                                <a:gd name="T32" fmla="*/ 448 w 449"/>
                                <a:gd name="T33" fmla="*/ 109 h 246"/>
                                <a:gd name="T34" fmla="*/ 449 w 449"/>
                                <a:gd name="T35" fmla="*/ 122 h 246"/>
                                <a:gd name="T36" fmla="*/ 446 w 449"/>
                                <a:gd name="T37" fmla="*/ 148 h 246"/>
                                <a:gd name="T38" fmla="*/ 432 w 449"/>
                                <a:gd name="T39" fmla="*/ 171 h 246"/>
                                <a:gd name="T40" fmla="*/ 411 w 449"/>
                                <a:gd name="T41" fmla="*/ 191 h 246"/>
                                <a:gd name="T42" fmla="*/ 383 w 449"/>
                                <a:gd name="T43" fmla="*/ 210 h 246"/>
                                <a:gd name="T44" fmla="*/ 350 w 449"/>
                                <a:gd name="T45" fmla="*/ 225 h 246"/>
                                <a:gd name="T46" fmla="*/ 312 w 449"/>
                                <a:gd name="T47" fmla="*/ 237 h 246"/>
                                <a:gd name="T48" fmla="*/ 270 w 449"/>
                                <a:gd name="T49" fmla="*/ 243 h 246"/>
                                <a:gd name="T50" fmla="*/ 225 w 449"/>
                                <a:gd name="T51" fmla="*/ 246 h 246"/>
                                <a:gd name="T52" fmla="*/ 202 w 449"/>
                                <a:gd name="T53" fmla="*/ 246 h 246"/>
                                <a:gd name="T54" fmla="*/ 158 w 449"/>
                                <a:gd name="T55" fmla="*/ 240 h 246"/>
                                <a:gd name="T56" fmla="*/ 118 w 449"/>
                                <a:gd name="T57" fmla="*/ 230 h 246"/>
                                <a:gd name="T58" fmla="*/ 83 w 449"/>
                                <a:gd name="T59" fmla="*/ 218 h 246"/>
                                <a:gd name="T60" fmla="*/ 52 w 449"/>
                                <a:gd name="T61" fmla="*/ 201 h 246"/>
                                <a:gd name="T62" fmla="*/ 28 w 449"/>
                                <a:gd name="T63" fmla="*/ 181 h 246"/>
                                <a:gd name="T64" fmla="*/ 10 w 449"/>
                                <a:gd name="T65" fmla="*/ 159 h 246"/>
                                <a:gd name="T66" fmla="*/ 1 w 449"/>
                                <a:gd name="T67" fmla="*/ 135 h 246"/>
                                <a:gd name="T68" fmla="*/ 0 w 449"/>
                                <a:gd name="T69" fmla="*/ 122 h 2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49" h="246">
                                  <a:moveTo>
                                    <a:pt x="0" y="122"/>
                                  </a:moveTo>
                                  <a:lnTo>
                                    <a:pt x="0" y="122"/>
                                  </a:lnTo>
                                  <a:lnTo>
                                    <a:pt x="1" y="109"/>
                                  </a:lnTo>
                                  <a:lnTo>
                                    <a:pt x="5" y="98"/>
                                  </a:lnTo>
                                  <a:lnTo>
                                    <a:pt x="10" y="87"/>
                                  </a:lnTo>
                                  <a:lnTo>
                                    <a:pt x="18" y="75"/>
                                  </a:lnTo>
                                  <a:lnTo>
                                    <a:pt x="28" y="64"/>
                                  </a:lnTo>
                                  <a:lnTo>
                                    <a:pt x="38" y="53"/>
                                  </a:lnTo>
                                  <a:lnTo>
                                    <a:pt x="52" y="45"/>
                                  </a:lnTo>
                                  <a:lnTo>
                                    <a:pt x="66" y="36"/>
                                  </a:lnTo>
                                  <a:lnTo>
                                    <a:pt x="83" y="28"/>
                                  </a:lnTo>
                                  <a:lnTo>
                                    <a:pt x="99" y="20"/>
                                  </a:lnTo>
                                  <a:lnTo>
                                    <a:pt x="118" y="14"/>
                                  </a:lnTo>
                                  <a:lnTo>
                                    <a:pt x="137" y="9"/>
                                  </a:lnTo>
                                  <a:lnTo>
                                    <a:pt x="158" y="5"/>
                                  </a:lnTo>
                                  <a:lnTo>
                                    <a:pt x="179" y="1"/>
                                  </a:lnTo>
                                  <a:lnTo>
                                    <a:pt x="202" y="0"/>
                                  </a:lnTo>
                                  <a:lnTo>
                                    <a:pt x="225" y="0"/>
                                  </a:lnTo>
                                  <a:lnTo>
                                    <a:pt x="225" y="0"/>
                                  </a:lnTo>
                                  <a:lnTo>
                                    <a:pt x="248" y="0"/>
                                  </a:lnTo>
                                  <a:lnTo>
                                    <a:pt x="270" y="1"/>
                                  </a:lnTo>
                                  <a:lnTo>
                                    <a:pt x="291" y="5"/>
                                  </a:lnTo>
                                  <a:lnTo>
                                    <a:pt x="312" y="9"/>
                                  </a:lnTo>
                                  <a:lnTo>
                                    <a:pt x="332" y="14"/>
                                  </a:lnTo>
                                  <a:lnTo>
                                    <a:pt x="350" y="20"/>
                                  </a:lnTo>
                                  <a:lnTo>
                                    <a:pt x="368" y="28"/>
                                  </a:lnTo>
                                  <a:lnTo>
                                    <a:pt x="383" y="36"/>
                                  </a:lnTo>
                                  <a:lnTo>
                                    <a:pt x="398" y="45"/>
                                  </a:lnTo>
                                  <a:lnTo>
                                    <a:pt x="411" y="53"/>
                                  </a:lnTo>
                                  <a:lnTo>
                                    <a:pt x="423" y="64"/>
                                  </a:lnTo>
                                  <a:lnTo>
                                    <a:pt x="432" y="75"/>
                                  </a:lnTo>
                                  <a:lnTo>
                                    <a:pt x="439" y="87"/>
                                  </a:lnTo>
                                  <a:lnTo>
                                    <a:pt x="446" y="98"/>
                                  </a:lnTo>
                                  <a:lnTo>
                                    <a:pt x="448" y="109"/>
                                  </a:lnTo>
                                  <a:lnTo>
                                    <a:pt x="449" y="122"/>
                                  </a:lnTo>
                                  <a:lnTo>
                                    <a:pt x="449" y="122"/>
                                  </a:lnTo>
                                  <a:lnTo>
                                    <a:pt x="448" y="135"/>
                                  </a:lnTo>
                                  <a:lnTo>
                                    <a:pt x="446" y="148"/>
                                  </a:lnTo>
                                  <a:lnTo>
                                    <a:pt x="439" y="159"/>
                                  </a:lnTo>
                                  <a:lnTo>
                                    <a:pt x="432" y="171"/>
                                  </a:lnTo>
                                  <a:lnTo>
                                    <a:pt x="423" y="181"/>
                                  </a:lnTo>
                                  <a:lnTo>
                                    <a:pt x="411" y="191"/>
                                  </a:lnTo>
                                  <a:lnTo>
                                    <a:pt x="398" y="201"/>
                                  </a:lnTo>
                                  <a:lnTo>
                                    <a:pt x="383" y="210"/>
                                  </a:lnTo>
                                  <a:lnTo>
                                    <a:pt x="368" y="218"/>
                                  </a:lnTo>
                                  <a:lnTo>
                                    <a:pt x="350" y="225"/>
                                  </a:lnTo>
                                  <a:lnTo>
                                    <a:pt x="332" y="230"/>
                                  </a:lnTo>
                                  <a:lnTo>
                                    <a:pt x="312" y="237"/>
                                  </a:lnTo>
                                  <a:lnTo>
                                    <a:pt x="291" y="240"/>
                                  </a:lnTo>
                                  <a:lnTo>
                                    <a:pt x="270" y="243"/>
                                  </a:lnTo>
                                  <a:lnTo>
                                    <a:pt x="248" y="246"/>
                                  </a:lnTo>
                                  <a:lnTo>
                                    <a:pt x="225" y="246"/>
                                  </a:lnTo>
                                  <a:lnTo>
                                    <a:pt x="225" y="246"/>
                                  </a:lnTo>
                                  <a:lnTo>
                                    <a:pt x="202" y="246"/>
                                  </a:lnTo>
                                  <a:lnTo>
                                    <a:pt x="179" y="243"/>
                                  </a:lnTo>
                                  <a:lnTo>
                                    <a:pt x="158" y="240"/>
                                  </a:lnTo>
                                  <a:lnTo>
                                    <a:pt x="137" y="237"/>
                                  </a:lnTo>
                                  <a:lnTo>
                                    <a:pt x="118" y="230"/>
                                  </a:lnTo>
                                  <a:lnTo>
                                    <a:pt x="99" y="225"/>
                                  </a:lnTo>
                                  <a:lnTo>
                                    <a:pt x="83" y="218"/>
                                  </a:lnTo>
                                  <a:lnTo>
                                    <a:pt x="66" y="210"/>
                                  </a:lnTo>
                                  <a:lnTo>
                                    <a:pt x="52" y="201"/>
                                  </a:lnTo>
                                  <a:lnTo>
                                    <a:pt x="38" y="191"/>
                                  </a:lnTo>
                                  <a:lnTo>
                                    <a:pt x="28" y="181"/>
                                  </a:lnTo>
                                  <a:lnTo>
                                    <a:pt x="18" y="171"/>
                                  </a:lnTo>
                                  <a:lnTo>
                                    <a:pt x="10" y="159"/>
                                  </a:lnTo>
                                  <a:lnTo>
                                    <a:pt x="5" y="148"/>
                                  </a:lnTo>
                                  <a:lnTo>
                                    <a:pt x="1" y="135"/>
                                  </a:lnTo>
                                  <a:lnTo>
                                    <a:pt x="0" y="122"/>
                                  </a:lnTo>
                                  <a:lnTo>
                                    <a:pt x="0" y="122"/>
                                  </a:lnTo>
                                  <a:close/>
                                </a:path>
                              </a:pathLst>
                            </a:custGeom>
                            <a:solidFill>
                              <a:srgbClr val="307C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3" name="Freeform 3087"/>
                          <wps:cNvSpPr>
                            <a:spLocks/>
                          </wps:cNvSpPr>
                          <wps:spPr bwMode="auto">
                            <a:xfrm>
                              <a:off x="7935" y="4192"/>
                              <a:ext cx="435" cy="238"/>
                            </a:xfrm>
                            <a:custGeom>
                              <a:avLst/>
                              <a:gdLst>
                                <a:gd name="T0" fmla="*/ 0 w 435"/>
                                <a:gd name="T1" fmla="*/ 120 h 238"/>
                                <a:gd name="T2" fmla="*/ 5 w 435"/>
                                <a:gd name="T3" fmla="*/ 96 h 238"/>
                                <a:gd name="T4" fmla="*/ 18 w 435"/>
                                <a:gd name="T5" fmla="*/ 73 h 238"/>
                                <a:gd name="T6" fmla="*/ 38 w 435"/>
                                <a:gd name="T7" fmla="*/ 52 h 238"/>
                                <a:gd name="T8" fmla="*/ 65 w 435"/>
                                <a:gd name="T9" fmla="*/ 35 h 238"/>
                                <a:gd name="T10" fmla="*/ 97 w 435"/>
                                <a:gd name="T11" fmla="*/ 21 h 238"/>
                                <a:gd name="T12" fmla="*/ 134 w 435"/>
                                <a:gd name="T13" fmla="*/ 9 h 238"/>
                                <a:gd name="T14" fmla="*/ 174 w 435"/>
                                <a:gd name="T15" fmla="*/ 3 h 238"/>
                                <a:gd name="T16" fmla="*/ 218 w 435"/>
                                <a:gd name="T17" fmla="*/ 0 h 238"/>
                                <a:gd name="T18" fmla="*/ 241 w 435"/>
                                <a:gd name="T19" fmla="*/ 0 h 238"/>
                                <a:gd name="T20" fmla="*/ 283 w 435"/>
                                <a:gd name="T21" fmla="*/ 5 h 238"/>
                                <a:gd name="T22" fmla="*/ 322 w 435"/>
                                <a:gd name="T23" fmla="*/ 14 h 238"/>
                                <a:gd name="T24" fmla="*/ 356 w 435"/>
                                <a:gd name="T25" fmla="*/ 27 h 238"/>
                                <a:gd name="T26" fmla="*/ 386 w 435"/>
                                <a:gd name="T27" fmla="*/ 44 h 238"/>
                                <a:gd name="T28" fmla="*/ 410 w 435"/>
                                <a:gd name="T29" fmla="*/ 63 h 238"/>
                                <a:gd name="T30" fmla="*/ 427 w 435"/>
                                <a:gd name="T31" fmla="*/ 84 h 238"/>
                                <a:gd name="T32" fmla="*/ 434 w 435"/>
                                <a:gd name="T33" fmla="*/ 107 h 238"/>
                                <a:gd name="T34" fmla="*/ 435 w 435"/>
                                <a:gd name="T35" fmla="*/ 120 h 238"/>
                                <a:gd name="T36" fmla="*/ 432 w 435"/>
                                <a:gd name="T37" fmla="*/ 143 h 238"/>
                                <a:gd name="T38" fmla="*/ 419 w 435"/>
                                <a:gd name="T39" fmla="*/ 166 h 238"/>
                                <a:gd name="T40" fmla="*/ 399 w 435"/>
                                <a:gd name="T41" fmla="*/ 186 h 238"/>
                                <a:gd name="T42" fmla="*/ 372 w 435"/>
                                <a:gd name="T43" fmla="*/ 204 h 238"/>
                                <a:gd name="T44" fmla="*/ 340 w 435"/>
                                <a:gd name="T45" fmla="*/ 218 h 238"/>
                                <a:gd name="T46" fmla="*/ 303 w 435"/>
                                <a:gd name="T47" fmla="*/ 229 h 238"/>
                                <a:gd name="T48" fmla="*/ 262 w 435"/>
                                <a:gd name="T49" fmla="*/ 236 h 238"/>
                                <a:gd name="T50" fmla="*/ 218 w 435"/>
                                <a:gd name="T51" fmla="*/ 238 h 238"/>
                                <a:gd name="T52" fmla="*/ 196 w 435"/>
                                <a:gd name="T53" fmla="*/ 238 h 238"/>
                                <a:gd name="T54" fmla="*/ 154 w 435"/>
                                <a:gd name="T55" fmla="*/ 233 h 238"/>
                                <a:gd name="T56" fmla="*/ 115 w 435"/>
                                <a:gd name="T57" fmla="*/ 224 h 238"/>
                                <a:gd name="T58" fmla="*/ 80 w 435"/>
                                <a:gd name="T59" fmla="*/ 212 h 238"/>
                                <a:gd name="T60" fmla="*/ 50 w 435"/>
                                <a:gd name="T61" fmla="*/ 195 h 238"/>
                                <a:gd name="T62" fmla="*/ 27 w 435"/>
                                <a:gd name="T63" fmla="*/ 176 h 238"/>
                                <a:gd name="T64" fmla="*/ 10 w 435"/>
                                <a:gd name="T65" fmla="*/ 154 h 238"/>
                                <a:gd name="T66" fmla="*/ 1 w 435"/>
                                <a:gd name="T67" fmla="*/ 131 h 238"/>
                                <a:gd name="T68" fmla="*/ 0 w 435"/>
                                <a:gd name="T69" fmla="*/ 120 h 2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35" h="238">
                                  <a:moveTo>
                                    <a:pt x="0" y="120"/>
                                  </a:moveTo>
                                  <a:lnTo>
                                    <a:pt x="0" y="120"/>
                                  </a:lnTo>
                                  <a:lnTo>
                                    <a:pt x="1" y="107"/>
                                  </a:lnTo>
                                  <a:lnTo>
                                    <a:pt x="5" y="96"/>
                                  </a:lnTo>
                                  <a:lnTo>
                                    <a:pt x="10" y="84"/>
                                  </a:lnTo>
                                  <a:lnTo>
                                    <a:pt x="18" y="73"/>
                                  </a:lnTo>
                                  <a:lnTo>
                                    <a:pt x="27" y="63"/>
                                  </a:lnTo>
                                  <a:lnTo>
                                    <a:pt x="38" y="52"/>
                                  </a:lnTo>
                                  <a:lnTo>
                                    <a:pt x="50" y="44"/>
                                  </a:lnTo>
                                  <a:lnTo>
                                    <a:pt x="65" y="35"/>
                                  </a:lnTo>
                                  <a:lnTo>
                                    <a:pt x="80" y="27"/>
                                  </a:lnTo>
                                  <a:lnTo>
                                    <a:pt x="97" y="21"/>
                                  </a:lnTo>
                                  <a:lnTo>
                                    <a:pt x="115" y="14"/>
                                  </a:lnTo>
                                  <a:lnTo>
                                    <a:pt x="134" y="9"/>
                                  </a:lnTo>
                                  <a:lnTo>
                                    <a:pt x="154" y="5"/>
                                  </a:lnTo>
                                  <a:lnTo>
                                    <a:pt x="174" y="3"/>
                                  </a:lnTo>
                                  <a:lnTo>
                                    <a:pt x="196" y="0"/>
                                  </a:lnTo>
                                  <a:lnTo>
                                    <a:pt x="218" y="0"/>
                                  </a:lnTo>
                                  <a:lnTo>
                                    <a:pt x="218" y="0"/>
                                  </a:lnTo>
                                  <a:lnTo>
                                    <a:pt x="241" y="0"/>
                                  </a:lnTo>
                                  <a:lnTo>
                                    <a:pt x="262" y="3"/>
                                  </a:lnTo>
                                  <a:lnTo>
                                    <a:pt x="283" y="5"/>
                                  </a:lnTo>
                                  <a:lnTo>
                                    <a:pt x="303" y="9"/>
                                  </a:lnTo>
                                  <a:lnTo>
                                    <a:pt x="322" y="14"/>
                                  </a:lnTo>
                                  <a:lnTo>
                                    <a:pt x="340" y="21"/>
                                  </a:lnTo>
                                  <a:lnTo>
                                    <a:pt x="356" y="27"/>
                                  </a:lnTo>
                                  <a:lnTo>
                                    <a:pt x="372" y="35"/>
                                  </a:lnTo>
                                  <a:lnTo>
                                    <a:pt x="386" y="44"/>
                                  </a:lnTo>
                                  <a:lnTo>
                                    <a:pt x="399" y="52"/>
                                  </a:lnTo>
                                  <a:lnTo>
                                    <a:pt x="410" y="63"/>
                                  </a:lnTo>
                                  <a:lnTo>
                                    <a:pt x="419" y="73"/>
                                  </a:lnTo>
                                  <a:lnTo>
                                    <a:pt x="427" y="84"/>
                                  </a:lnTo>
                                  <a:lnTo>
                                    <a:pt x="432" y="96"/>
                                  </a:lnTo>
                                  <a:lnTo>
                                    <a:pt x="434" y="107"/>
                                  </a:lnTo>
                                  <a:lnTo>
                                    <a:pt x="435" y="120"/>
                                  </a:lnTo>
                                  <a:lnTo>
                                    <a:pt x="435" y="120"/>
                                  </a:lnTo>
                                  <a:lnTo>
                                    <a:pt x="434" y="131"/>
                                  </a:lnTo>
                                  <a:lnTo>
                                    <a:pt x="432" y="143"/>
                                  </a:lnTo>
                                  <a:lnTo>
                                    <a:pt x="427" y="154"/>
                                  </a:lnTo>
                                  <a:lnTo>
                                    <a:pt x="419" y="166"/>
                                  </a:lnTo>
                                  <a:lnTo>
                                    <a:pt x="410" y="176"/>
                                  </a:lnTo>
                                  <a:lnTo>
                                    <a:pt x="399" y="186"/>
                                  </a:lnTo>
                                  <a:lnTo>
                                    <a:pt x="386" y="195"/>
                                  </a:lnTo>
                                  <a:lnTo>
                                    <a:pt x="372" y="204"/>
                                  </a:lnTo>
                                  <a:lnTo>
                                    <a:pt x="356" y="212"/>
                                  </a:lnTo>
                                  <a:lnTo>
                                    <a:pt x="340" y="218"/>
                                  </a:lnTo>
                                  <a:lnTo>
                                    <a:pt x="322" y="224"/>
                                  </a:lnTo>
                                  <a:lnTo>
                                    <a:pt x="303" y="229"/>
                                  </a:lnTo>
                                  <a:lnTo>
                                    <a:pt x="283" y="233"/>
                                  </a:lnTo>
                                  <a:lnTo>
                                    <a:pt x="262" y="236"/>
                                  </a:lnTo>
                                  <a:lnTo>
                                    <a:pt x="241" y="238"/>
                                  </a:lnTo>
                                  <a:lnTo>
                                    <a:pt x="218" y="238"/>
                                  </a:lnTo>
                                  <a:lnTo>
                                    <a:pt x="218" y="238"/>
                                  </a:lnTo>
                                  <a:lnTo>
                                    <a:pt x="196" y="238"/>
                                  </a:lnTo>
                                  <a:lnTo>
                                    <a:pt x="174" y="236"/>
                                  </a:lnTo>
                                  <a:lnTo>
                                    <a:pt x="154" y="233"/>
                                  </a:lnTo>
                                  <a:lnTo>
                                    <a:pt x="134" y="229"/>
                                  </a:lnTo>
                                  <a:lnTo>
                                    <a:pt x="115" y="224"/>
                                  </a:lnTo>
                                  <a:lnTo>
                                    <a:pt x="97" y="218"/>
                                  </a:lnTo>
                                  <a:lnTo>
                                    <a:pt x="80" y="212"/>
                                  </a:lnTo>
                                  <a:lnTo>
                                    <a:pt x="65" y="204"/>
                                  </a:lnTo>
                                  <a:lnTo>
                                    <a:pt x="50" y="195"/>
                                  </a:lnTo>
                                  <a:lnTo>
                                    <a:pt x="38" y="186"/>
                                  </a:lnTo>
                                  <a:lnTo>
                                    <a:pt x="27" y="176"/>
                                  </a:lnTo>
                                  <a:lnTo>
                                    <a:pt x="18" y="166"/>
                                  </a:lnTo>
                                  <a:lnTo>
                                    <a:pt x="10" y="154"/>
                                  </a:lnTo>
                                  <a:lnTo>
                                    <a:pt x="5" y="143"/>
                                  </a:lnTo>
                                  <a:lnTo>
                                    <a:pt x="1" y="131"/>
                                  </a:lnTo>
                                  <a:lnTo>
                                    <a:pt x="0" y="120"/>
                                  </a:lnTo>
                                  <a:lnTo>
                                    <a:pt x="0" y="120"/>
                                  </a:lnTo>
                                  <a:close/>
                                </a:path>
                              </a:pathLst>
                            </a:custGeom>
                            <a:solidFill>
                              <a:srgbClr val="347D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4" name="Freeform 3088"/>
                          <wps:cNvSpPr>
                            <a:spLocks/>
                          </wps:cNvSpPr>
                          <wps:spPr bwMode="auto">
                            <a:xfrm>
                              <a:off x="7941" y="4194"/>
                              <a:ext cx="422" cy="230"/>
                            </a:xfrm>
                            <a:custGeom>
                              <a:avLst/>
                              <a:gdLst>
                                <a:gd name="T0" fmla="*/ 0 w 422"/>
                                <a:gd name="T1" fmla="*/ 115 h 230"/>
                                <a:gd name="T2" fmla="*/ 4 w 422"/>
                                <a:gd name="T3" fmla="*/ 92 h 230"/>
                                <a:gd name="T4" fmla="*/ 17 w 422"/>
                                <a:gd name="T5" fmla="*/ 71 h 230"/>
                                <a:gd name="T6" fmla="*/ 36 w 422"/>
                                <a:gd name="T7" fmla="*/ 50 h 230"/>
                                <a:gd name="T8" fmla="*/ 61 w 422"/>
                                <a:gd name="T9" fmla="*/ 34 h 230"/>
                                <a:gd name="T10" fmla="*/ 93 w 422"/>
                                <a:gd name="T11" fmla="*/ 20 h 230"/>
                                <a:gd name="T12" fmla="*/ 129 w 422"/>
                                <a:gd name="T13" fmla="*/ 8 h 230"/>
                                <a:gd name="T14" fmla="*/ 168 w 422"/>
                                <a:gd name="T15" fmla="*/ 2 h 230"/>
                                <a:gd name="T16" fmla="*/ 210 w 422"/>
                                <a:gd name="T17" fmla="*/ 0 h 230"/>
                                <a:gd name="T18" fmla="*/ 232 w 422"/>
                                <a:gd name="T19" fmla="*/ 1 h 230"/>
                                <a:gd name="T20" fmla="*/ 273 w 422"/>
                                <a:gd name="T21" fmla="*/ 5 h 230"/>
                                <a:gd name="T22" fmla="*/ 311 w 422"/>
                                <a:gd name="T23" fmla="*/ 14 h 230"/>
                                <a:gd name="T24" fmla="*/ 344 w 422"/>
                                <a:gd name="T25" fmla="*/ 26 h 230"/>
                                <a:gd name="T26" fmla="*/ 373 w 422"/>
                                <a:gd name="T27" fmla="*/ 42 h 230"/>
                                <a:gd name="T28" fmla="*/ 396 w 422"/>
                                <a:gd name="T29" fmla="*/ 61 h 230"/>
                                <a:gd name="T30" fmla="*/ 412 w 422"/>
                                <a:gd name="T31" fmla="*/ 81 h 230"/>
                                <a:gd name="T32" fmla="*/ 421 w 422"/>
                                <a:gd name="T33" fmla="*/ 104 h 230"/>
                                <a:gd name="T34" fmla="*/ 422 w 422"/>
                                <a:gd name="T35" fmla="*/ 115 h 230"/>
                                <a:gd name="T36" fmla="*/ 417 w 422"/>
                                <a:gd name="T37" fmla="*/ 138 h 230"/>
                                <a:gd name="T38" fmla="*/ 405 w 422"/>
                                <a:gd name="T39" fmla="*/ 160 h 230"/>
                                <a:gd name="T40" fmla="*/ 385 w 422"/>
                                <a:gd name="T41" fmla="*/ 179 h 230"/>
                                <a:gd name="T42" fmla="*/ 359 w 422"/>
                                <a:gd name="T43" fmla="*/ 197 h 230"/>
                                <a:gd name="T44" fmla="*/ 329 w 422"/>
                                <a:gd name="T45" fmla="*/ 211 h 230"/>
                                <a:gd name="T46" fmla="*/ 292 w 422"/>
                                <a:gd name="T47" fmla="*/ 221 h 230"/>
                                <a:gd name="T48" fmla="*/ 252 w 422"/>
                                <a:gd name="T49" fmla="*/ 227 h 230"/>
                                <a:gd name="T50" fmla="*/ 210 w 422"/>
                                <a:gd name="T51" fmla="*/ 230 h 230"/>
                                <a:gd name="T52" fmla="*/ 189 w 422"/>
                                <a:gd name="T53" fmla="*/ 230 h 230"/>
                                <a:gd name="T54" fmla="*/ 148 w 422"/>
                                <a:gd name="T55" fmla="*/ 225 h 230"/>
                                <a:gd name="T56" fmla="*/ 110 w 422"/>
                                <a:gd name="T57" fmla="*/ 216 h 230"/>
                                <a:gd name="T58" fmla="*/ 77 w 422"/>
                                <a:gd name="T59" fmla="*/ 204 h 230"/>
                                <a:gd name="T60" fmla="*/ 47 w 422"/>
                                <a:gd name="T61" fmla="*/ 188 h 230"/>
                                <a:gd name="T62" fmla="*/ 26 w 422"/>
                                <a:gd name="T63" fmla="*/ 170 h 230"/>
                                <a:gd name="T64" fmla="*/ 9 w 422"/>
                                <a:gd name="T65" fmla="*/ 150 h 230"/>
                                <a:gd name="T66" fmla="*/ 0 w 422"/>
                                <a:gd name="T67" fmla="*/ 127 h 230"/>
                                <a:gd name="T68" fmla="*/ 0 w 422"/>
                                <a:gd name="T69" fmla="*/ 115 h 2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22" h="230">
                                  <a:moveTo>
                                    <a:pt x="0" y="115"/>
                                  </a:moveTo>
                                  <a:lnTo>
                                    <a:pt x="0" y="115"/>
                                  </a:lnTo>
                                  <a:lnTo>
                                    <a:pt x="0" y="104"/>
                                  </a:lnTo>
                                  <a:lnTo>
                                    <a:pt x="4" y="92"/>
                                  </a:lnTo>
                                  <a:lnTo>
                                    <a:pt x="9" y="81"/>
                                  </a:lnTo>
                                  <a:lnTo>
                                    <a:pt x="17" y="71"/>
                                  </a:lnTo>
                                  <a:lnTo>
                                    <a:pt x="26" y="61"/>
                                  </a:lnTo>
                                  <a:lnTo>
                                    <a:pt x="36" y="50"/>
                                  </a:lnTo>
                                  <a:lnTo>
                                    <a:pt x="47" y="42"/>
                                  </a:lnTo>
                                  <a:lnTo>
                                    <a:pt x="61" y="34"/>
                                  </a:lnTo>
                                  <a:lnTo>
                                    <a:pt x="77" y="26"/>
                                  </a:lnTo>
                                  <a:lnTo>
                                    <a:pt x="93" y="20"/>
                                  </a:lnTo>
                                  <a:lnTo>
                                    <a:pt x="110" y="14"/>
                                  </a:lnTo>
                                  <a:lnTo>
                                    <a:pt x="129" y="8"/>
                                  </a:lnTo>
                                  <a:lnTo>
                                    <a:pt x="148" y="5"/>
                                  </a:lnTo>
                                  <a:lnTo>
                                    <a:pt x="168" y="2"/>
                                  </a:lnTo>
                                  <a:lnTo>
                                    <a:pt x="189" y="1"/>
                                  </a:lnTo>
                                  <a:lnTo>
                                    <a:pt x="210" y="0"/>
                                  </a:lnTo>
                                  <a:lnTo>
                                    <a:pt x="210" y="0"/>
                                  </a:lnTo>
                                  <a:lnTo>
                                    <a:pt x="232" y="1"/>
                                  </a:lnTo>
                                  <a:lnTo>
                                    <a:pt x="252" y="2"/>
                                  </a:lnTo>
                                  <a:lnTo>
                                    <a:pt x="273" y="5"/>
                                  </a:lnTo>
                                  <a:lnTo>
                                    <a:pt x="292" y="8"/>
                                  </a:lnTo>
                                  <a:lnTo>
                                    <a:pt x="311" y="14"/>
                                  </a:lnTo>
                                  <a:lnTo>
                                    <a:pt x="329" y="20"/>
                                  </a:lnTo>
                                  <a:lnTo>
                                    <a:pt x="344" y="26"/>
                                  </a:lnTo>
                                  <a:lnTo>
                                    <a:pt x="359" y="34"/>
                                  </a:lnTo>
                                  <a:lnTo>
                                    <a:pt x="373" y="42"/>
                                  </a:lnTo>
                                  <a:lnTo>
                                    <a:pt x="385" y="50"/>
                                  </a:lnTo>
                                  <a:lnTo>
                                    <a:pt x="396" y="61"/>
                                  </a:lnTo>
                                  <a:lnTo>
                                    <a:pt x="405" y="71"/>
                                  </a:lnTo>
                                  <a:lnTo>
                                    <a:pt x="412" y="81"/>
                                  </a:lnTo>
                                  <a:lnTo>
                                    <a:pt x="417" y="92"/>
                                  </a:lnTo>
                                  <a:lnTo>
                                    <a:pt x="421" y="104"/>
                                  </a:lnTo>
                                  <a:lnTo>
                                    <a:pt x="422" y="115"/>
                                  </a:lnTo>
                                  <a:lnTo>
                                    <a:pt x="422" y="115"/>
                                  </a:lnTo>
                                  <a:lnTo>
                                    <a:pt x="421" y="127"/>
                                  </a:lnTo>
                                  <a:lnTo>
                                    <a:pt x="417" y="138"/>
                                  </a:lnTo>
                                  <a:lnTo>
                                    <a:pt x="412" y="150"/>
                                  </a:lnTo>
                                  <a:lnTo>
                                    <a:pt x="405" y="160"/>
                                  </a:lnTo>
                                  <a:lnTo>
                                    <a:pt x="396" y="170"/>
                                  </a:lnTo>
                                  <a:lnTo>
                                    <a:pt x="385" y="179"/>
                                  </a:lnTo>
                                  <a:lnTo>
                                    <a:pt x="373" y="188"/>
                                  </a:lnTo>
                                  <a:lnTo>
                                    <a:pt x="359" y="197"/>
                                  </a:lnTo>
                                  <a:lnTo>
                                    <a:pt x="344" y="204"/>
                                  </a:lnTo>
                                  <a:lnTo>
                                    <a:pt x="329" y="211"/>
                                  </a:lnTo>
                                  <a:lnTo>
                                    <a:pt x="311" y="216"/>
                                  </a:lnTo>
                                  <a:lnTo>
                                    <a:pt x="292" y="221"/>
                                  </a:lnTo>
                                  <a:lnTo>
                                    <a:pt x="273" y="225"/>
                                  </a:lnTo>
                                  <a:lnTo>
                                    <a:pt x="252" y="227"/>
                                  </a:lnTo>
                                  <a:lnTo>
                                    <a:pt x="232" y="230"/>
                                  </a:lnTo>
                                  <a:lnTo>
                                    <a:pt x="210" y="230"/>
                                  </a:lnTo>
                                  <a:lnTo>
                                    <a:pt x="210" y="230"/>
                                  </a:lnTo>
                                  <a:lnTo>
                                    <a:pt x="189" y="230"/>
                                  </a:lnTo>
                                  <a:lnTo>
                                    <a:pt x="168" y="227"/>
                                  </a:lnTo>
                                  <a:lnTo>
                                    <a:pt x="148" y="225"/>
                                  </a:lnTo>
                                  <a:lnTo>
                                    <a:pt x="129" y="221"/>
                                  </a:lnTo>
                                  <a:lnTo>
                                    <a:pt x="110" y="216"/>
                                  </a:lnTo>
                                  <a:lnTo>
                                    <a:pt x="93" y="211"/>
                                  </a:lnTo>
                                  <a:lnTo>
                                    <a:pt x="77" y="204"/>
                                  </a:lnTo>
                                  <a:lnTo>
                                    <a:pt x="61" y="197"/>
                                  </a:lnTo>
                                  <a:lnTo>
                                    <a:pt x="47" y="188"/>
                                  </a:lnTo>
                                  <a:lnTo>
                                    <a:pt x="36" y="179"/>
                                  </a:lnTo>
                                  <a:lnTo>
                                    <a:pt x="26" y="170"/>
                                  </a:lnTo>
                                  <a:lnTo>
                                    <a:pt x="17" y="160"/>
                                  </a:lnTo>
                                  <a:lnTo>
                                    <a:pt x="9" y="150"/>
                                  </a:lnTo>
                                  <a:lnTo>
                                    <a:pt x="4" y="138"/>
                                  </a:lnTo>
                                  <a:lnTo>
                                    <a:pt x="0" y="127"/>
                                  </a:lnTo>
                                  <a:lnTo>
                                    <a:pt x="0" y="115"/>
                                  </a:lnTo>
                                  <a:lnTo>
                                    <a:pt x="0" y="115"/>
                                  </a:lnTo>
                                  <a:close/>
                                </a:path>
                              </a:pathLst>
                            </a:custGeom>
                            <a:solidFill>
                              <a:srgbClr val="387F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5" name="Freeform 3089"/>
                          <wps:cNvSpPr>
                            <a:spLocks/>
                          </wps:cNvSpPr>
                          <wps:spPr bwMode="auto">
                            <a:xfrm>
                              <a:off x="7946" y="4196"/>
                              <a:ext cx="408" cy="222"/>
                            </a:xfrm>
                            <a:custGeom>
                              <a:avLst/>
                              <a:gdLst>
                                <a:gd name="T0" fmla="*/ 0 w 408"/>
                                <a:gd name="T1" fmla="*/ 111 h 222"/>
                                <a:gd name="T2" fmla="*/ 4 w 408"/>
                                <a:gd name="T3" fmla="*/ 88 h 222"/>
                                <a:gd name="T4" fmla="*/ 16 w 408"/>
                                <a:gd name="T5" fmla="*/ 68 h 222"/>
                                <a:gd name="T6" fmla="*/ 35 w 408"/>
                                <a:gd name="T7" fmla="*/ 48 h 222"/>
                                <a:gd name="T8" fmla="*/ 60 w 408"/>
                                <a:gd name="T9" fmla="*/ 32 h 222"/>
                                <a:gd name="T10" fmla="*/ 90 w 408"/>
                                <a:gd name="T11" fmla="*/ 19 h 222"/>
                                <a:gd name="T12" fmla="*/ 124 w 408"/>
                                <a:gd name="T13" fmla="*/ 9 h 222"/>
                                <a:gd name="T14" fmla="*/ 162 w 408"/>
                                <a:gd name="T15" fmla="*/ 3 h 222"/>
                                <a:gd name="T16" fmla="*/ 204 w 408"/>
                                <a:gd name="T17" fmla="*/ 0 h 222"/>
                                <a:gd name="T18" fmla="*/ 225 w 408"/>
                                <a:gd name="T19" fmla="*/ 0 h 222"/>
                                <a:gd name="T20" fmla="*/ 264 w 408"/>
                                <a:gd name="T21" fmla="*/ 5 h 222"/>
                                <a:gd name="T22" fmla="*/ 301 w 408"/>
                                <a:gd name="T23" fmla="*/ 13 h 222"/>
                                <a:gd name="T24" fmla="*/ 334 w 408"/>
                                <a:gd name="T25" fmla="*/ 26 h 222"/>
                                <a:gd name="T26" fmla="*/ 361 w 408"/>
                                <a:gd name="T27" fmla="*/ 41 h 222"/>
                                <a:gd name="T28" fmla="*/ 382 w 408"/>
                                <a:gd name="T29" fmla="*/ 57 h 222"/>
                                <a:gd name="T30" fmla="*/ 399 w 408"/>
                                <a:gd name="T31" fmla="*/ 78 h 222"/>
                                <a:gd name="T32" fmla="*/ 407 w 408"/>
                                <a:gd name="T33" fmla="*/ 99 h 222"/>
                                <a:gd name="T34" fmla="*/ 408 w 408"/>
                                <a:gd name="T35" fmla="*/ 111 h 222"/>
                                <a:gd name="T36" fmla="*/ 404 w 408"/>
                                <a:gd name="T37" fmla="*/ 134 h 222"/>
                                <a:gd name="T38" fmla="*/ 391 w 408"/>
                                <a:gd name="T39" fmla="*/ 154 h 222"/>
                                <a:gd name="T40" fmla="*/ 372 w 408"/>
                                <a:gd name="T41" fmla="*/ 173 h 222"/>
                                <a:gd name="T42" fmla="*/ 348 w 408"/>
                                <a:gd name="T43" fmla="*/ 190 h 222"/>
                                <a:gd name="T44" fmla="*/ 317 w 408"/>
                                <a:gd name="T45" fmla="*/ 202 h 222"/>
                                <a:gd name="T46" fmla="*/ 283 w 408"/>
                                <a:gd name="T47" fmla="*/ 213 h 222"/>
                                <a:gd name="T48" fmla="*/ 245 w 408"/>
                                <a:gd name="T49" fmla="*/ 220 h 222"/>
                                <a:gd name="T50" fmla="*/ 204 w 408"/>
                                <a:gd name="T51" fmla="*/ 222 h 222"/>
                                <a:gd name="T52" fmla="*/ 182 w 408"/>
                                <a:gd name="T53" fmla="*/ 222 h 222"/>
                                <a:gd name="T54" fmla="*/ 143 w 408"/>
                                <a:gd name="T55" fmla="*/ 216 h 222"/>
                                <a:gd name="T56" fmla="*/ 106 w 408"/>
                                <a:gd name="T57" fmla="*/ 209 h 222"/>
                                <a:gd name="T58" fmla="*/ 74 w 408"/>
                                <a:gd name="T59" fmla="*/ 196 h 222"/>
                                <a:gd name="T60" fmla="*/ 46 w 408"/>
                                <a:gd name="T61" fmla="*/ 182 h 222"/>
                                <a:gd name="T62" fmla="*/ 25 w 408"/>
                                <a:gd name="T63" fmla="*/ 164 h 222"/>
                                <a:gd name="T64" fmla="*/ 9 w 408"/>
                                <a:gd name="T65" fmla="*/ 144 h 222"/>
                                <a:gd name="T66" fmla="*/ 0 w 408"/>
                                <a:gd name="T67" fmla="*/ 122 h 222"/>
                                <a:gd name="T68" fmla="*/ 0 w 408"/>
                                <a:gd name="T69" fmla="*/ 111 h 2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08" h="222">
                                  <a:moveTo>
                                    <a:pt x="0" y="111"/>
                                  </a:moveTo>
                                  <a:lnTo>
                                    <a:pt x="0" y="111"/>
                                  </a:lnTo>
                                  <a:lnTo>
                                    <a:pt x="0" y="99"/>
                                  </a:lnTo>
                                  <a:lnTo>
                                    <a:pt x="4" y="88"/>
                                  </a:lnTo>
                                  <a:lnTo>
                                    <a:pt x="9" y="78"/>
                                  </a:lnTo>
                                  <a:lnTo>
                                    <a:pt x="16" y="68"/>
                                  </a:lnTo>
                                  <a:lnTo>
                                    <a:pt x="25" y="57"/>
                                  </a:lnTo>
                                  <a:lnTo>
                                    <a:pt x="35" y="48"/>
                                  </a:lnTo>
                                  <a:lnTo>
                                    <a:pt x="46" y="41"/>
                                  </a:lnTo>
                                  <a:lnTo>
                                    <a:pt x="60" y="32"/>
                                  </a:lnTo>
                                  <a:lnTo>
                                    <a:pt x="74" y="26"/>
                                  </a:lnTo>
                                  <a:lnTo>
                                    <a:pt x="90" y="19"/>
                                  </a:lnTo>
                                  <a:lnTo>
                                    <a:pt x="106" y="13"/>
                                  </a:lnTo>
                                  <a:lnTo>
                                    <a:pt x="124" y="9"/>
                                  </a:lnTo>
                                  <a:lnTo>
                                    <a:pt x="143" y="5"/>
                                  </a:lnTo>
                                  <a:lnTo>
                                    <a:pt x="162" y="3"/>
                                  </a:lnTo>
                                  <a:lnTo>
                                    <a:pt x="182" y="0"/>
                                  </a:lnTo>
                                  <a:lnTo>
                                    <a:pt x="204" y="0"/>
                                  </a:lnTo>
                                  <a:lnTo>
                                    <a:pt x="204" y="0"/>
                                  </a:lnTo>
                                  <a:lnTo>
                                    <a:pt x="225" y="0"/>
                                  </a:lnTo>
                                  <a:lnTo>
                                    <a:pt x="245" y="3"/>
                                  </a:lnTo>
                                  <a:lnTo>
                                    <a:pt x="264" y="5"/>
                                  </a:lnTo>
                                  <a:lnTo>
                                    <a:pt x="283" y="9"/>
                                  </a:lnTo>
                                  <a:lnTo>
                                    <a:pt x="301" y="13"/>
                                  </a:lnTo>
                                  <a:lnTo>
                                    <a:pt x="317" y="19"/>
                                  </a:lnTo>
                                  <a:lnTo>
                                    <a:pt x="334" y="26"/>
                                  </a:lnTo>
                                  <a:lnTo>
                                    <a:pt x="348" y="32"/>
                                  </a:lnTo>
                                  <a:lnTo>
                                    <a:pt x="361" y="41"/>
                                  </a:lnTo>
                                  <a:lnTo>
                                    <a:pt x="372" y="48"/>
                                  </a:lnTo>
                                  <a:lnTo>
                                    <a:pt x="382" y="57"/>
                                  </a:lnTo>
                                  <a:lnTo>
                                    <a:pt x="391" y="68"/>
                                  </a:lnTo>
                                  <a:lnTo>
                                    <a:pt x="399" y="78"/>
                                  </a:lnTo>
                                  <a:lnTo>
                                    <a:pt x="404" y="88"/>
                                  </a:lnTo>
                                  <a:lnTo>
                                    <a:pt x="407" y="99"/>
                                  </a:lnTo>
                                  <a:lnTo>
                                    <a:pt x="408" y="111"/>
                                  </a:lnTo>
                                  <a:lnTo>
                                    <a:pt x="408" y="111"/>
                                  </a:lnTo>
                                  <a:lnTo>
                                    <a:pt x="407" y="122"/>
                                  </a:lnTo>
                                  <a:lnTo>
                                    <a:pt x="404" y="134"/>
                                  </a:lnTo>
                                  <a:lnTo>
                                    <a:pt x="399" y="144"/>
                                  </a:lnTo>
                                  <a:lnTo>
                                    <a:pt x="391" y="154"/>
                                  </a:lnTo>
                                  <a:lnTo>
                                    <a:pt x="382" y="164"/>
                                  </a:lnTo>
                                  <a:lnTo>
                                    <a:pt x="372" y="173"/>
                                  </a:lnTo>
                                  <a:lnTo>
                                    <a:pt x="361" y="182"/>
                                  </a:lnTo>
                                  <a:lnTo>
                                    <a:pt x="348" y="190"/>
                                  </a:lnTo>
                                  <a:lnTo>
                                    <a:pt x="334" y="196"/>
                                  </a:lnTo>
                                  <a:lnTo>
                                    <a:pt x="317" y="202"/>
                                  </a:lnTo>
                                  <a:lnTo>
                                    <a:pt x="301" y="209"/>
                                  </a:lnTo>
                                  <a:lnTo>
                                    <a:pt x="283" y="213"/>
                                  </a:lnTo>
                                  <a:lnTo>
                                    <a:pt x="264" y="216"/>
                                  </a:lnTo>
                                  <a:lnTo>
                                    <a:pt x="245" y="220"/>
                                  </a:lnTo>
                                  <a:lnTo>
                                    <a:pt x="225" y="222"/>
                                  </a:lnTo>
                                  <a:lnTo>
                                    <a:pt x="204" y="222"/>
                                  </a:lnTo>
                                  <a:lnTo>
                                    <a:pt x="204" y="222"/>
                                  </a:lnTo>
                                  <a:lnTo>
                                    <a:pt x="182" y="222"/>
                                  </a:lnTo>
                                  <a:lnTo>
                                    <a:pt x="162" y="220"/>
                                  </a:lnTo>
                                  <a:lnTo>
                                    <a:pt x="143" y="216"/>
                                  </a:lnTo>
                                  <a:lnTo>
                                    <a:pt x="124" y="213"/>
                                  </a:lnTo>
                                  <a:lnTo>
                                    <a:pt x="106" y="209"/>
                                  </a:lnTo>
                                  <a:lnTo>
                                    <a:pt x="90" y="202"/>
                                  </a:lnTo>
                                  <a:lnTo>
                                    <a:pt x="74" y="196"/>
                                  </a:lnTo>
                                  <a:lnTo>
                                    <a:pt x="60" y="190"/>
                                  </a:lnTo>
                                  <a:lnTo>
                                    <a:pt x="46" y="182"/>
                                  </a:lnTo>
                                  <a:lnTo>
                                    <a:pt x="35" y="173"/>
                                  </a:lnTo>
                                  <a:lnTo>
                                    <a:pt x="25" y="164"/>
                                  </a:lnTo>
                                  <a:lnTo>
                                    <a:pt x="16" y="154"/>
                                  </a:lnTo>
                                  <a:lnTo>
                                    <a:pt x="9" y="144"/>
                                  </a:lnTo>
                                  <a:lnTo>
                                    <a:pt x="4" y="134"/>
                                  </a:lnTo>
                                  <a:lnTo>
                                    <a:pt x="0" y="122"/>
                                  </a:lnTo>
                                  <a:lnTo>
                                    <a:pt x="0" y="111"/>
                                  </a:lnTo>
                                  <a:lnTo>
                                    <a:pt x="0" y="111"/>
                                  </a:lnTo>
                                  <a:close/>
                                </a:path>
                              </a:pathLst>
                            </a:custGeom>
                            <a:solidFill>
                              <a:srgbClr val="3B81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6" name="Freeform 3090"/>
                          <wps:cNvSpPr>
                            <a:spLocks/>
                          </wps:cNvSpPr>
                          <wps:spPr bwMode="auto">
                            <a:xfrm>
                              <a:off x="7951" y="4197"/>
                              <a:ext cx="394" cy="214"/>
                            </a:xfrm>
                            <a:custGeom>
                              <a:avLst/>
                              <a:gdLst>
                                <a:gd name="T0" fmla="*/ 0 w 394"/>
                                <a:gd name="T1" fmla="*/ 107 h 214"/>
                                <a:gd name="T2" fmla="*/ 4 w 394"/>
                                <a:gd name="T3" fmla="*/ 86 h 214"/>
                                <a:gd name="T4" fmla="*/ 16 w 394"/>
                                <a:gd name="T5" fmla="*/ 67 h 214"/>
                                <a:gd name="T6" fmla="*/ 34 w 394"/>
                                <a:gd name="T7" fmla="*/ 47 h 214"/>
                                <a:gd name="T8" fmla="*/ 58 w 394"/>
                                <a:gd name="T9" fmla="*/ 32 h 214"/>
                                <a:gd name="T10" fmla="*/ 87 w 394"/>
                                <a:gd name="T11" fmla="*/ 19 h 214"/>
                                <a:gd name="T12" fmla="*/ 120 w 394"/>
                                <a:gd name="T13" fmla="*/ 9 h 214"/>
                                <a:gd name="T14" fmla="*/ 157 w 394"/>
                                <a:gd name="T15" fmla="*/ 3 h 214"/>
                                <a:gd name="T16" fmla="*/ 197 w 394"/>
                                <a:gd name="T17" fmla="*/ 0 h 214"/>
                                <a:gd name="T18" fmla="*/ 217 w 394"/>
                                <a:gd name="T19" fmla="*/ 2 h 214"/>
                                <a:gd name="T20" fmla="*/ 255 w 394"/>
                                <a:gd name="T21" fmla="*/ 5 h 214"/>
                                <a:gd name="T22" fmla="*/ 291 w 394"/>
                                <a:gd name="T23" fmla="*/ 13 h 214"/>
                                <a:gd name="T24" fmla="*/ 323 w 394"/>
                                <a:gd name="T25" fmla="*/ 25 h 214"/>
                                <a:gd name="T26" fmla="*/ 349 w 394"/>
                                <a:gd name="T27" fmla="*/ 40 h 214"/>
                                <a:gd name="T28" fmla="*/ 370 w 394"/>
                                <a:gd name="T29" fmla="*/ 56 h 214"/>
                                <a:gd name="T30" fmla="*/ 385 w 394"/>
                                <a:gd name="T31" fmla="*/ 75 h 214"/>
                                <a:gd name="T32" fmla="*/ 393 w 394"/>
                                <a:gd name="T33" fmla="*/ 97 h 214"/>
                                <a:gd name="T34" fmla="*/ 394 w 394"/>
                                <a:gd name="T35" fmla="*/ 107 h 214"/>
                                <a:gd name="T36" fmla="*/ 390 w 394"/>
                                <a:gd name="T37" fmla="*/ 129 h 214"/>
                                <a:gd name="T38" fmla="*/ 379 w 394"/>
                                <a:gd name="T39" fmla="*/ 149 h 214"/>
                                <a:gd name="T40" fmla="*/ 361 w 394"/>
                                <a:gd name="T41" fmla="*/ 167 h 214"/>
                                <a:gd name="T42" fmla="*/ 337 w 394"/>
                                <a:gd name="T43" fmla="*/ 184 h 214"/>
                                <a:gd name="T44" fmla="*/ 307 w 394"/>
                                <a:gd name="T45" fmla="*/ 196 h 214"/>
                                <a:gd name="T46" fmla="*/ 274 w 394"/>
                                <a:gd name="T47" fmla="*/ 207 h 214"/>
                                <a:gd name="T48" fmla="*/ 237 w 394"/>
                                <a:gd name="T49" fmla="*/ 213 h 214"/>
                                <a:gd name="T50" fmla="*/ 197 w 394"/>
                                <a:gd name="T51" fmla="*/ 214 h 214"/>
                                <a:gd name="T52" fmla="*/ 177 w 394"/>
                                <a:gd name="T53" fmla="*/ 214 h 214"/>
                                <a:gd name="T54" fmla="*/ 138 w 394"/>
                                <a:gd name="T55" fmla="*/ 210 h 214"/>
                                <a:gd name="T56" fmla="*/ 104 w 394"/>
                                <a:gd name="T57" fmla="*/ 201 h 214"/>
                                <a:gd name="T58" fmla="*/ 72 w 394"/>
                                <a:gd name="T59" fmla="*/ 190 h 214"/>
                                <a:gd name="T60" fmla="*/ 45 w 394"/>
                                <a:gd name="T61" fmla="*/ 176 h 214"/>
                                <a:gd name="T62" fmla="*/ 23 w 394"/>
                                <a:gd name="T63" fmla="*/ 158 h 214"/>
                                <a:gd name="T64" fmla="*/ 9 w 394"/>
                                <a:gd name="T65" fmla="*/ 139 h 214"/>
                                <a:gd name="T66" fmla="*/ 2 w 394"/>
                                <a:gd name="T67" fmla="*/ 119 h 214"/>
                                <a:gd name="T68" fmla="*/ 0 w 394"/>
                                <a:gd name="T69" fmla="*/ 107 h 2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94" h="214">
                                  <a:moveTo>
                                    <a:pt x="0" y="107"/>
                                  </a:moveTo>
                                  <a:lnTo>
                                    <a:pt x="0" y="107"/>
                                  </a:lnTo>
                                  <a:lnTo>
                                    <a:pt x="2" y="97"/>
                                  </a:lnTo>
                                  <a:lnTo>
                                    <a:pt x="4" y="86"/>
                                  </a:lnTo>
                                  <a:lnTo>
                                    <a:pt x="9" y="75"/>
                                  </a:lnTo>
                                  <a:lnTo>
                                    <a:pt x="16" y="67"/>
                                  </a:lnTo>
                                  <a:lnTo>
                                    <a:pt x="23" y="56"/>
                                  </a:lnTo>
                                  <a:lnTo>
                                    <a:pt x="34" y="47"/>
                                  </a:lnTo>
                                  <a:lnTo>
                                    <a:pt x="45" y="40"/>
                                  </a:lnTo>
                                  <a:lnTo>
                                    <a:pt x="58" y="32"/>
                                  </a:lnTo>
                                  <a:lnTo>
                                    <a:pt x="72" y="25"/>
                                  </a:lnTo>
                                  <a:lnTo>
                                    <a:pt x="87" y="19"/>
                                  </a:lnTo>
                                  <a:lnTo>
                                    <a:pt x="104" y="13"/>
                                  </a:lnTo>
                                  <a:lnTo>
                                    <a:pt x="120" y="9"/>
                                  </a:lnTo>
                                  <a:lnTo>
                                    <a:pt x="138" y="5"/>
                                  </a:lnTo>
                                  <a:lnTo>
                                    <a:pt x="157" y="3"/>
                                  </a:lnTo>
                                  <a:lnTo>
                                    <a:pt x="177" y="2"/>
                                  </a:lnTo>
                                  <a:lnTo>
                                    <a:pt x="197" y="0"/>
                                  </a:lnTo>
                                  <a:lnTo>
                                    <a:pt x="197" y="0"/>
                                  </a:lnTo>
                                  <a:lnTo>
                                    <a:pt x="217" y="2"/>
                                  </a:lnTo>
                                  <a:lnTo>
                                    <a:pt x="237" y="3"/>
                                  </a:lnTo>
                                  <a:lnTo>
                                    <a:pt x="255" y="5"/>
                                  </a:lnTo>
                                  <a:lnTo>
                                    <a:pt x="274" y="9"/>
                                  </a:lnTo>
                                  <a:lnTo>
                                    <a:pt x="291" y="13"/>
                                  </a:lnTo>
                                  <a:lnTo>
                                    <a:pt x="307" y="19"/>
                                  </a:lnTo>
                                  <a:lnTo>
                                    <a:pt x="323" y="25"/>
                                  </a:lnTo>
                                  <a:lnTo>
                                    <a:pt x="337" y="32"/>
                                  </a:lnTo>
                                  <a:lnTo>
                                    <a:pt x="349" y="40"/>
                                  </a:lnTo>
                                  <a:lnTo>
                                    <a:pt x="361" y="47"/>
                                  </a:lnTo>
                                  <a:lnTo>
                                    <a:pt x="370" y="56"/>
                                  </a:lnTo>
                                  <a:lnTo>
                                    <a:pt x="379" y="67"/>
                                  </a:lnTo>
                                  <a:lnTo>
                                    <a:pt x="385" y="75"/>
                                  </a:lnTo>
                                  <a:lnTo>
                                    <a:pt x="390" y="86"/>
                                  </a:lnTo>
                                  <a:lnTo>
                                    <a:pt x="393" y="97"/>
                                  </a:lnTo>
                                  <a:lnTo>
                                    <a:pt x="394" y="107"/>
                                  </a:lnTo>
                                  <a:lnTo>
                                    <a:pt x="394" y="107"/>
                                  </a:lnTo>
                                  <a:lnTo>
                                    <a:pt x="393" y="119"/>
                                  </a:lnTo>
                                  <a:lnTo>
                                    <a:pt x="390" y="129"/>
                                  </a:lnTo>
                                  <a:lnTo>
                                    <a:pt x="385" y="139"/>
                                  </a:lnTo>
                                  <a:lnTo>
                                    <a:pt x="379" y="149"/>
                                  </a:lnTo>
                                  <a:lnTo>
                                    <a:pt x="370" y="158"/>
                                  </a:lnTo>
                                  <a:lnTo>
                                    <a:pt x="361" y="167"/>
                                  </a:lnTo>
                                  <a:lnTo>
                                    <a:pt x="349" y="176"/>
                                  </a:lnTo>
                                  <a:lnTo>
                                    <a:pt x="337" y="184"/>
                                  </a:lnTo>
                                  <a:lnTo>
                                    <a:pt x="323" y="190"/>
                                  </a:lnTo>
                                  <a:lnTo>
                                    <a:pt x="307" y="196"/>
                                  </a:lnTo>
                                  <a:lnTo>
                                    <a:pt x="291" y="201"/>
                                  </a:lnTo>
                                  <a:lnTo>
                                    <a:pt x="274" y="207"/>
                                  </a:lnTo>
                                  <a:lnTo>
                                    <a:pt x="255" y="210"/>
                                  </a:lnTo>
                                  <a:lnTo>
                                    <a:pt x="237" y="213"/>
                                  </a:lnTo>
                                  <a:lnTo>
                                    <a:pt x="217" y="214"/>
                                  </a:lnTo>
                                  <a:lnTo>
                                    <a:pt x="197" y="214"/>
                                  </a:lnTo>
                                  <a:lnTo>
                                    <a:pt x="197" y="214"/>
                                  </a:lnTo>
                                  <a:lnTo>
                                    <a:pt x="177" y="214"/>
                                  </a:lnTo>
                                  <a:lnTo>
                                    <a:pt x="157" y="213"/>
                                  </a:lnTo>
                                  <a:lnTo>
                                    <a:pt x="138" y="210"/>
                                  </a:lnTo>
                                  <a:lnTo>
                                    <a:pt x="120" y="207"/>
                                  </a:lnTo>
                                  <a:lnTo>
                                    <a:pt x="104" y="201"/>
                                  </a:lnTo>
                                  <a:lnTo>
                                    <a:pt x="87" y="196"/>
                                  </a:lnTo>
                                  <a:lnTo>
                                    <a:pt x="72" y="190"/>
                                  </a:lnTo>
                                  <a:lnTo>
                                    <a:pt x="58" y="184"/>
                                  </a:lnTo>
                                  <a:lnTo>
                                    <a:pt x="45" y="176"/>
                                  </a:lnTo>
                                  <a:lnTo>
                                    <a:pt x="34" y="167"/>
                                  </a:lnTo>
                                  <a:lnTo>
                                    <a:pt x="23" y="158"/>
                                  </a:lnTo>
                                  <a:lnTo>
                                    <a:pt x="16" y="149"/>
                                  </a:lnTo>
                                  <a:lnTo>
                                    <a:pt x="9" y="139"/>
                                  </a:lnTo>
                                  <a:lnTo>
                                    <a:pt x="4" y="129"/>
                                  </a:lnTo>
                                  <a:lnTo>
                                    <a:pt x="2" y="119"/>
                                  </a:lnTo>
                                  <a:lnTo>
                                    <a:pt x="0" y="107"/>
                                  </a:lnTo>
                                  <a:lnTo>
                                    <a:pt x="0" y="107"/>
                                  </a:lnTo>
                                  <a:close/>
                                </a:path>
                              </a:pathLst>
                            </a:custGeom>
                            <a:solidFill>
                              <a:srgbClr val="3F83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7" name="Freeform 3091"/>
                          <wps:cNvSpPr>
                            <a:spLocks/>
                          </wps:cNvSpPr>
                          <wps:spPr bwMode="auto">
                            <a:xfrm>
                              <a:off x="7957" y="4200"/>
                              <a:ext cx="379" cy="205"/>
                            </a:xfrm>
                            <a:custGeom>
                              <a:avLst/>
                              <a:gdLst>
                                <a:gd name="T0" fmla="*/ 0 w 379"/>
                                <a:gd name="T1" fmla="*/ 103 h 205"/>
                                <a:gd name="T2" fmla="*/ 3 w 379"/>
                                <a:gd name="T3" fmla="*/ 81 h 205"/>
                                <a:gd name="T4" fmla="*/ 15 w 379"/>
                                <a:gd name="T5" fmla="*/ 62 h 205"/>
                                <a:gd name="T6" fmla="*/ 31 w 379"/>
                                <a:gd name="T7" fmla="*/ 44 h 205"/>
                                <a:gd name="T8" fmla="*/ 56 w 379"/>
                                <a:gd name="T9" fmla="*/ 29 h 205"/>
                                <a:gd name="T10" fmla="*/ 84 w 379"/>
                                <a:gd name="T11" fmla="*/ 16 h 205"/>
                                <a:gd name="T12" fmla="*/ 115 w 379"/>
                                <a:gd name="T13" fmla="*/ 8 h 205"/>
                                <a:gd name="T14" fmla="*/ 151 w 379"/>
                                <a:gd name="T15" fmla="*/ 1 h 205"/>
                                <a:gd name="T16" fmla="*/ 189 w 379"/>
                                <a:gd name="T17" fmla="*/ 0 h 205"/>
                                <a:gd name="T18" fmla="*/ 208 w 379"/>
                                <a:gd name="T19" fmla="*/ 0 h 205"/>
                                <a:gd name="T20" fmla="*/ 245 w 379"/>
                                <a:gd name="T21" fmla="*/ 4 h 205"/>
                                <a:gd name="T22" fmla="*/ 280 w 379"/>
                                <a:gd name="T23" fmla="*/ 11 h 205"/>
                                <a:gd name="T24" fmla="*/ 310 w 379"/>
                                <a:gd name="T25" fmla="*/ 23 h 205"/>
                                <a:gd name="T26" fmla="*/ 336 w 379"/>
                                <a:gd name="T27" fmla="*/ 37 h 205"/>
                                <a:gd name="T28" fmla="*/ 356 w 379"/>
                                <a:gd name="T29" fmla="*/ 53 h 205"/>
                                <a:gd name="T30" fmla="*/ 371 w 379"/>
                                <a:gd name="T31" fmla="*/ 71 h 205"/>
                                <a:gd name="T32" fmla="*/ 378 w 379"/>
                                <a:gd name="T33" fmla="*/ 92 h 205"/>
                                <a:gd name="T34" fmla="*/ 379 w 379"/>
                                <a:gd name="T35" fmla="*/ 103 h 205"/>
                                <a:gd name="T36" fmla="*/ 375 w 379"/>
                                <a:gd name="T37" fmla="*/ 123 h 205"/>
                                <a:gd name="T38" fmla="*/ 365 w 379"/>
                                <a:gd name="T39" fmla="*/ 142 h 205"/>
                                <a:gd name="T40" fmla="*/ 347 w 379"/>
                                <a:gd name="T41" fmla="*/ 160 h 205"/>
                                <a:gd name="T42" fmla="*/ 324 w 379"/>
                                <a:gd name="T43" fmla="*/ 176 h 205"/>
                                <a:gd name="T44" fmla="*/ 295 w 379"/>
                                <a:gd name="T45" fmla="*/ 188 h 205"/>
                                <a:gd name="T46" fmla="*/ 263 w 379"/>
                                <a:gd name="T47" fmla="*/ 197 h 205"/>
                                <a:gd name="T48" fmla="*/ 228 w 379"/>
                                <a:gd name="T49" fmla="*/ 204 h 205"/>
                                <a:gd name="T50" fmla="*/ 189 w 379"/>
                                <a:gd name="T51" fmla="*/ 205 h 205"/>
                                <a:gd name="T52" fmla="*/ 170 w 379"/>
                                <a:gd name="T53" fmla="*/ 205 h 205"/>
                                <a:gd name="T54" fmla="*/ 133 w 379"/>
                                <a:gd name="T55" fmla="*/ 201 h 205"/>
                                <a:gd name="T56" fmla="*/ 99 w 379"/>
                                <a:gd name="T57" fmla="*/ 193 h 205"/>
                                <a:gd name="T58" fmla="*/ 68 w 379"/>
                                <a:gd name="T59" fmla="*/ 182 h 205"/>
                                <a:gd name="T60" fmla="*/ 43 w 379"/>
                                <a:gd name="T61" fmla="*/ 168 h 205"/>
                                <a:gd name="T62" fmla="*/ 22 w 379"/>
                                <a:gd name="T63" fmla="*/ 151 h 205"/>
                                <a:gd name="T64" fmla="*/ 8 w 379"/>
                                <a:gd name="T65" fmla="*/ 134 h 205"/>
                                <a:gd name="T66" fmla="*/ 1 w 379"/>
                                <a:gd name="T67" fmla="*/ 113 h 205"/>
                                <a:gd name="T68" fmla="*/ 0 w 379"/>
                                <a:gd name="T69" fmla="*/ 103 h 2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79" h="205">
                                  <a:moveTo>
                                    <a:pt x="0" y="103"/>
                                  </a:moveTo>
                                  <a:lnTo>
                                    <a:pt x="0" y="103"/>
                                  </a:lnTo>
                                  <a:lnTo>
                                    <a:pt x="1" y="92"/>
                                  </a:lnTo>
                                  <a:lnTo>
                                    <a:pt x="3" y="81"/>
                                  </a:lnTo>
                                  <a:lnTo>
                                    <a:pt x="8" y="71"/>
                                  </a:lnTo>
                                  <a:lnTo>
                                    <a:pt x="15" y="62"/>
                                  </a:lnTo>
                                  <a:lnTo>
                                    <a:pt x="22" y="53"/>
                                  </a:lnTo>
                                  <a:lnTo>
                                    <a:pt x="31" y="44"/>
                                  </a:lnTo>
                                  <a:lnTo>
                                    <a:pt x="43" y="37"/>
                                  </a:lnTo>
                                  <a:lnTo>
                                    <a:pt x="56" y="29"/>
                                  </a:lnTo>
                                  <a:lnTo>
                                    <a:pt x="68" y="23"/>
                                  </a:lnTo>
                                  <a:lnTo>
                                    <a:pt x="84" y="16"/>
                                  </a:lnTo>
                                  <a:lnTo>
                                    <a:pt x="99" y="11"/>
                                  </a:lnTo>
                                  <a:lnTo>
                                    <a:pt x="115" y="8"/>
                                  </a:lnTo>
                                  <a:lnTo>
                                    <a:pt x="133" y="4"/>
                                  </a:lnTo>
                                  <a:lnTo>
                                    <a:pt x="151" y="1"/>
                                  </a:lnTo>
                                  <a:lnTo>
                                    <a:pt x="170" y="0"/>
                                  </a:lnTo>
                                  <a:lnTo>
                                    <a:pt x="189" y="0"/>
                                  </a:lnTo>
                                  <a:lnTo>
                                    <a:pt x="189" y="0"/>
                                  </a:lnTo>
                                  <a:lnTo>
                                    <a:pt x="208" y="0"/>
                                  </a:lnTo>
                                  <a:lnTo>
                                    <a:pt x="228" y="1"/>
                                  </a:lnTo>
                                  <a:lnTo>
                                    <a:pt x="245" y="4"/>
                                  </a:lnTo>
                                  <a:lnTo>
                                    <a:pt x="263" y="8"/>
                                  </a:lnTo>
                                  <a:lnTo>
                                    <a:pt x="280" y="11"/>
                                  </a:lnTo>
                                  <a:lnTo>
                                    <a:pt x="295" y="16"/>
                                  </a:lnTo>
                                  <a:lnTo>
                                    <a:pt x="310" y="23"/>
                                  </a:lnTo>
                                  <a:lnTo>
                                    <a:pt x="324" y="29"/>
                                  </a:lnTo>
                                  <a:lnTo>
                                    <a:pt x="336" y="37"/>
                                  </a:lnTo>
                                  <a:lnTo>
                                    <a:pt x="347" y="44"/>
                                  </a:lnTo>
                                  <a:lnTo>
                                    <a:pt x="356" y="53"/>
                                  </a:lnTo>
                                  <a:lnTo>
                                    <a:pt x="365" y="62"/>
                                  </a:lnTo>
                                  <a:lnTo>
                                    <a:pt x="371" y="71"/>
                                  </a:lnTo>
                                  <a:lnTo>
                                    <a:pt x="375" y="81"/>
                                  </a:lnTo>
                                  <a:lnTo>
                                    <a:pt x="378" y="92"/>
                                  </a:lnTo>
                                  <a:lnTo>
                                    <a:pt x="379" y="103"/>
                                  </a:lnTo>
                                  <a:lnTo>
                                    <a:pt x="379" y="103"/>
                                  </a:lnTo>
                                  <a:lnTo>
                                    <a:pt x="378" y="113"/>
                                  </a:lnTo>
                                  <a:lnTo>
                                    <a:pt x="375" y="123"/>
                                  </a:lnTo>
                                  <a:lnTo>
                                    <a:pt x="371" y="134"/>
                                  </a:lnTo>
                                  <a:lnTo>
                                    <a:pt x="365" y="142"/>
                                  </a:lnTo>
                                  <a:lnTo>
                                    <a:pt x="356" y="151"/>
                                  </a:lnTo>
                                  <a:lnTo>
                                    <a:pt x="347" y="160"/>
                                  </a:lnTo>
                                  <a:lnTo>
                                    <a:pt x="336" y="168"/>
                                  </a:lnTo>
                                  <a:lnTo>
                                    <a:pt x="324" y="176"/>
                                  </a:lnTo>
                                  <a:lnTo>
                                    <a:pt x="310" y="182"/>
                                  </a:lnTo>
                                  <a:lnTo>
                                    <a:pt x="295" y="188"/>
                                  </a:lnTo>
                                  <a:lnTo>
                                    <a:pt x="280" y="193"/>
                                  </a:lnTo>
                                  <a:lnTo>
                                    <a:pt x="263" y="197"/>
                                  </a:lnTo>
                                  <a:lnTo>
                                    <a:pt x="245" y="201"/>
                                  </a:lnTo>
                                  <a:lnTo>
                                    <a:pt x="228" y="204"/>
                                  </a:lnTo>
                                  <a:lnTo>
                                    <a:pt x="208" y="205"/>
                                  </a:lnTo>
                                  <a:lnTo>
                                    <a:pt x="189" y="205"/>
                                  </a:lnTo>
                                  <a:lnTo>
                                    <a:pt x="189" y="205"/>
                                  </a:lnTo>
                                  <a:lnTo>
                                    <a:pt x="170" y="205"/>
                                  </a:lnTo>
                                  <a:lnTo>
                                    <a:pt x="151" y="204"/>
                                  </a:lnTo>
                                  <a:lnTo>
                                    <a:pt x="133" y="201"/>
                                  </a:lnTo>
                                  <a:lnTo>
                                    <a:pt x="115" y="197"/>
                                  </a:lnTo>
                                  <a:lnTo>
                                    <a:pt x="99" y="193"/>
                                  </a:lnTo>
                                  <a:lnTo>
                                    <a:pt x="84" y="188"/>
                                  </a:lnTo>
                                  <a:lnTo>
                                    <a:pt x="68" y="182"/>
                                  </a:lnTo>
                                  <a:lnTo>
                                    <a:pt x="56" y="176"/>
                                  </a:lnTo>
                                  <a:lnTo>
                                    <a:pt x="43" y="168"/>
                                  </a:lnTo>
                                  <a:lnTo>
                                    <a:pt x="31" y="160"/>
                                  </a:lnTo>
                                  <a:lnTo>
                                    <a:pt x="22" y="151"/>
                                  </a:lnTo>
                                  <a:lnTo>
                                    <a:pt x="15" y="142"/>
                                  </a:lnTo>
                                  <a:lnTo>
                                    <a:pt x="8" y="134"/>
                                  </a:lnTo>
                                  <a:lnTo>
                                    <a:pt x="3" y="123"/>
                                  </a:lnTo>
                                  <a:lnTo>
                                    <a:pt x="1" y="113"/>
                                  </a:lnTo>
                                  <a:lnTo>
                                    <a:pt x="0" y="103"/>
                                  </a:lnTo>
                                  <a:lnTo>
                                    <a:pt x="0" y="103"/>
                                  </a:lnTo>
                                  <a:close/>
                                </a:path>
                              </a:pathLst>
                            </a:custGeom>
                            <a:solidFill>
                              <a:srgbClr val="4485B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8" name="Freeform 3092"/>
                          <wps:cNvSpPr>
                            <a:spLocks/>
                          </wps:cNvSpPr>
                          <wps:spPr bwMode="auto">
                            <a:xfrm>
                              <a:off x="7962" y="4201"/>
                              <a:ext cx="365" cy="197"/>
                            </a:xfrm>
                            <a:custGeom>
                              <a:avLst/>
                              <a:gdLst>
                                <a:gd name="T0" fmla="*/ 0 w 365"/>
                                <a:gd name="T1" fmla="*/ 99 h 197"/>
                                <a:gd name="T2" fmla="*/ 3 w 365"/>
                                <a:gd name="T3" fmla="*/ 79 h 197"/>
                                <a:gd name="T4" fmla="*/ 14 w 365"/>
                                <a:gd name="T5" fmla="*/ 61 h 197"/>
                                <a:gd name="T6" fmla="*/ 30 w 365"/>
                                <a:gd name="T7" fmla="*/ 43 h 197"/>
                                <a:gd name="T8" fmla="*/ 53 w 365"/>
                                <a:gd name="T9" fmla="*/ 29 h 197"/>
                                <a:gd name="T10" fmla="*/ 80 w 365"/>
                                <a:gd name="T11" fmla="*/ 17 h 197"/>
                                <a:gd name="T12" fmla="*/ 112 w 365"/>
                                <a:gd name="T13" fmla="*/ 8 h 197"/>
                                <a:gd name="T14" fmla="*/ 146 w 365"/>
                                <a:gd name="T15" fmla="*/ 3 h 197"/>
                                <a:gd name="T16" fmla="*/ 183 w 365"/>
                                <a:gd name="T17" fmla="*/ 0 h 197"/>
                                <a:gd name="T18" fmla="*/ 201 w 365"/>
                                <a:gd name="T19" fmla="*/ 1 h 197"/>
                                <a:gd name="T20" fmla="*/ 237 w 365"/>
                                <a:gd name="T21" fmla="*/ 5 h 197"/>
                                <a:gd name="T22" fmla="*/ 270 w 365"/>
                                <a:gd name="T23" fmla="*/ 12 h 197"/>
                                <a:gd name="T24" fmla="*/ 299 w 365"/>
                                <a:gd name="T25" fmla="*/ 23 h 197"/>
                                <a:gd name="T26" fmla="*/ 324 w 365"/>
                                <a:gd name="T27" fmla="*/ 36 h 197"/>
                                <a:gd name="T28" fmla="*/ 343 w 365"/>
                                <a:gd name="T29" fmla="*/ 52 h 197"/>
                                <a:gd name="T30" fmla="*/ 357 w 365"/>
                                <a:gd name="T31" fmla="*/ 70 h 197"/>
                                <a:gd name="T32" fmla="*/ 365 w 365"/>
                                <a:gd name="T33" fmla="*/ 89 h 197"/>
                                <a:gd name="T34" fmla="*/ 365 w 365"/>
                                <a:gd name="T35" fmla="*/ 99 h 197"/>
                                <a:gd name="T36" fmla="*/ 363 w 365"/>
                                <a:gd name="T37" fmla="*/ 119 h 197"/>
                                <a:gd name="T38" fmla="*/ 351 w 365"/>
                                <a:gd name="T39" fmla="*/ 138 h 197"/>
                                <a:gd name="T40" fmla="*/ 335 w 365"/>
                                <a:gd name="T41" fmla="*/ 154 h 197"/>
                                <a:gd name="T42" fmla="*/ 312 w 365"/>
                                <a:gd name="T43" fmla="*/ 169 h 197"/>
                                <a:gd name="T44" fmla="*/ 285 w 365"/>
                                <a:gd name="T45" fmla="*/ 181 h 197"/>
                                <a:gd name="T46" fmla="*/ 254 w 365"/>
                                <a:gd name="T47" fmla="*/ 190 h 197"/>
                                <a:gd name="T48" fmla="*/ 220 w 365"/>
                                <a:gd name="T49" fmla="*/ 196 h 197"/>
                                <a:gd name="T50" fmla="*/ 183 w 365"/>
                                <a:gd name="T51" fmla="*/ 197 h 197"/>
                                <a:gd name="T52" fmla="*/ 164 w 365"/>
                                <a:gd name="T53" fmla="*/ 197 h 197"/>
                                <a:gd name="T54" fmla="*/ 128 w 365"/>
                                <a:gd name="T55" fmla="*/ 194 h 197"/>
                                <a:gd name="T56" fmla="*/ 95 w 365"/>
                                <a:gd name="T57" fmla="*/ 186 h 197"/>
                                <a:gd name="T58" fmla="*/ 66 w 365"/>
                                <a:gd name="T59" fmla="*/ 176 h 197"/>
                                <a:gd name="T60" fmla="*/ 42 w 365"/>
                                <a:gd name="T61" fmla="*/ 162 h 197"/>
                                <a:gd name="T62" fmla="*/ 21 w 365"/>
                                <a:gd name="T63" fmla="*/ 147 h 197"/>
                                <a:gd name="T64" fmla="*/ 7 w 365"/>
                                <a:gd name="T65" fmla="*/ 129 h 197"/>
                                <a:gd name="T66" fmla="*/ 1 w 365"/>
                                <a:gd name="T67" fmla="*/ 110 h 197"/>
                                <a:gd name="T68" fmla="*/ 0 w 365"/>
                                <a:gd name="T69" fmla="*/ 99 h 1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65" h="197">
                                  <a:moveTo>
                                    <a:pt x="0" y="99"/>
                                  </a:moveTo>
                                  <a:lnTo>
                                    <a:pt x="0" y="99"/>
                                  </a:lnTo>
                                  <a:lnTo>
                                    <a:pt x="1" y="89"/>
                                  </a:lnTo>
                                  <a:lnTo>
                                    <a:pt x="3" y="79"/>
                                  </a:lnTo>
                                  <a:lnTo>
                                    <a:pt x="7" y="70"/>
                                  </a:lnTo>
                                  <a:lnTo>
                                    <a:pt x="14" y="61"/>
                                  </a:lnTo>
                                  <a:lnTo>
                                    <a:pt x="21" y="52"/>
                                  </a:lnTo>
                                  <a:lnTo>
                                    <a:pt x="30" y="43"/>
                                  </a:lnTo>
                                  <a:lnTo>
                                    <a:pt x="42" y="36"/>
                                  </a:lnTo>
                                  <a:lnTo>
                                    <a:pt x="53" y="29"/>
                                  </a:lnTo>
                                  <a:lnTo>
                                    <a:pt x="66" y="23"/>
                                  </a:lnTo>
                                  <a:lnTo>
                                    <a:pt x="80" y="17"/>
                                  </a:lnTo>
                                  <a:lnTo>
                                    <a:pt x="95" y="12"/>
                                  </a:lnTo>
                                  <a:lnTo>
                                    <a:pt x="112" y="8"/>
                                  </a:lnTo>
                                  <a:lnTo>
                                    <a:pt x="128" y="5"/>
                                  </a:lnTo>
                                  <a:lnTo>
                                    <a:pt x="146" y="3"/>
                                  </a:lnTo>
                                  <a:lnTo>
                                    <a:pt x="164" y="1"/>
                                  </a:lnTo>
                                  <a:lnTo>
                                    <a:pt x="183" y="0"/>
                                  </a:lnTo>
                                  <a:lnTo>
                                    <a:pt x="183" y="0"/>
                                  </a:lnTo>
                                  <a:lnTo>
                                    <a:pt x="201" y="1"/>
                                  </a:lnTo>
                                  <a:lnTo>
                                    <a:pt x="220" y="3"/>
                                  </a:lnTo>
                                  <a:lnTo>
                                    <a:pt x="237" y="5"/>
                                  </a:lnTo>
                                  <a:lnTo>
                                    <a:pt x="254" y="8"/>
                                  </a:lnTo>
                                  <a:lnTo>
                                    <a:pt x="270" y="12"/>
                                  </a:lnTo>
                                  <a:lnTo>
                                    <a:pt x="285" y="17"/>
                                  </a:lnTo>
                                  <a:lnTo>
                                    <a:pt x="299" y="23"/>
                                  </a:lnTo>
                                  <a:lnTo>
                                    <a:pt x="312" y="29"/>
                                  </a:lnTo>
                                  <a:lnTo>
                                    <a:pt x="324" y="36"/>
                                  </a:lnTo>
                                  <a:lnTo>
                                    <a:pt x="335" y="43"/>
                                  </a:lnTo>
                                  <a:lnTo>
                                    <a:pt x="343" y="52"/>
                                  </a:lnTo>
                                  <a:lnTo>
                                    <a:pt x="351" y="61"/>
                                  </a:lnTo>
                                  <a:lnTo>
                                    <a:pt x="357" y="70"/>
                                  </a:lnTo>
                                  <a:lnTo>
                                    <a:pt x="363" y="79"/>
                                  </a:lnTo>
                                  <a:lnTo>
                                    <a:pt x="365" y="89"/>
                                  </a:lnTo>
                                  <a:lnTo>
                                    <a:pt x="365" y="99"/>
                                  </a:lnTo>
                                  <a:lnTo>
                                    <a:pt x="365" y="99"/>
                                  </a:lnTo>
                                  <a:lnTo>
                                    <a:pt x="365" y="110"/>
                                  </a:lnTo>
                                  <a:lnTo>
                                    <a:pt x="363" y="119"/>
                                  </a:lnTo>
                                  <a:lnTo>
                                    <a:pt x="357" y="129"/>
                                  </a:lnTo>
                                  <a:lnTo>
                                    <a:pt x="351" y="138"/>
                                  </a:lnTo>
                                  <a:lnTo>
                                    <a:pt x="343" y="147"/>
                                  </a:lnTo>
                                  <a:lnTo>
                                    <a:pt x="335" y="154"/>
                                  </a:lnTo>
                                  <a:lnTo>
                                    <a:pt x="324" y="162"/>
                                  </a:lnTo>
                                  <a:lnTo>
                                    <a:pt x="312" y="169"/>
                                  </a:lnTo>
                                  <a:lnTo>
                                    <a:pt x="299" y="176"/>
                                  </a:lnTo>
                                  <a:lnTo>
                                    <a:pt x="285" y="181"/>
                                  </a:lnTo>
                                  <a:lnTo>
                                    <a:pt x="270" y="186"/>
                                  </a:lnTo>
                                  <a:lnTo>
                                    <a:pt x="254" y="190"/>
                                  </a:lnTo>
                                  <a:lnTo>
                                    <a:pt x="237" y="194"/>
                                  </a:lnTo>
                                  <a:lnTo>
                                    <a:pt x="220" y="196"/>
                                  </a:lnTo>
                                  <a:lnTo>
                                    <a:pt x="201" y="197"/>
                                  </a:lnTo>
                                  <a:lnTo>
                                    <a:pt x="183" y="197"/>
                                  </a:lnTo>
                                  <a:lnTo>
                                    <a:pt x="183" y="197"/>
                                  </a:lnTo>
                                  <a:lnTo>
                                    <a:pt x="164" y="197"/>
                                  </a:lnTo>
                                  <a:lnTo>
                                    <a:pt x="146" y="196"/>
                                  </a:lnTo>
                                  <a:lnTo>
                                    <a:pt x="128" y="194"/>
                                  </a:lnTo>
                                  <a:lnTo>
                                    <a:pt x="112" y="190"/>
                                  </a:lnTo>
                                  <a:lnTo>
                                    <a:pt x="95" y="186"/>
                                  </a:lnTo>
                                  <a:lnTo>
                                    <a:pt x="80" y="181"/>
                                  </a:lnTo>
                                  <a:lnTo>
                                    <a:pt x="66" y="176"/>
                                  </a:lnTo>
                                  <a:lnTo>
                                    <a:pt x="53" y="169"/>
                                  </a:lnTo>
                                  <a:lnTo>
                                    <a:pt x="42" y="162"/>
                                  </a:lnTo>
                                  <a:lnTo>
                                    <a:pt x="30" y="154"/>
                                  </a:lnTo>
                                  <a:lnTo>
                                    <a:pt x="21" y="147"/>
                                  </a:lnTo>
                                  <a:lnTo>
                                    <a:pt x="14" y="138"/>
                                  </a:lnTo>
                                  <a:lnTo>
                                    <a:pt x="7" y="129"/>
                                  </a:lnTo>
                                  <a:lnTo>
                                    <a:pt x="3" y="119"/>
                                  </a:lnTo>
                                  <a:lnTo>
                                    <a:pt x="1" y="110"/>
                                  </a:lnTo>
                                  <a:lnTo>
                                    <a:pt x="0" y="99"/>
                                  </a:lnTo>
                                  <a:lnTo>
                                    <a:pt x="0" y="99"/>
                                  </a:lnTo>
                                  <a:close/>
                                </a:path>
                              </a:pathLst>
                            </a:custGeom>
                            <a:solidFill>
                              <a:srgbClr val="4688B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9" name="Freeform 3093"/>
                          <wps:cNvSpPr>
                            <a:spLocks/>
                          </wps:cNvSpPr>
                          <wps:spPr bwMode="auto">
                            <a:xfrm>
                              <a:off x="7967" y="4204"/>
                              <a:ext cx="352" cy="188"/>
                            </a:xfrm>
                            <a:custGeom>
                              <a:avLst/>
                              <a:gdLst>
                                <a:gd name="T0" fmla="*/ 0 w 352"/>
                                <a:gd name="T1" fmla="*/ 94 h 188"/>
                                <a:gd name="T2" fmla="*/ 4 w 352"/>
                                <a:gd name="T3" fmla="*/ 75 h 188"/>
                                <a:gd name="T4" fmla="*/ 14 w 352"/>
                                <a:gd name="T5" fmla="*/ 57 h 188"/>
                                <a:gd name="T6" fmla="*/ 30 w 352"/>
                                <a:gd name="T7" fmla="*/ 40 h 188"/>
                                <a:gd name="T8" fmla="*/ 51 w 352"/>
                                <a:gd name="T9" fmla="*/ 26 h 188"/>
                                <a:gd name="T10" fmla="*/ 77 w 352"/>
                                <a:gd name="T11" fmla="*/ 15 h 188"/>
                                <a:gd name="T12" fmla="*/ 107 w 352"/>
                                <a:gd name="T13" fmla="*/ 6 h 188"/>
                                <a:gd name="T14" fmla="*/ 140 w 352"/>
                                <a:gd name="T15" fmla="*/ 1 h 188"/>
                                <a:gd name="T16" fmla="*/ 175 w 352"/>
                                <a:gd name="T17" fmla="*/ 0 h 188"/>
                                <a:gd name="T18" fmla="*/ 193 w 352"/>
                                <a:gd name="T19" fmla="*/ 0 h 188"/>
                                <a:gd name="T20" fmla="*/ 228 w 352"/>
                                <a:gd name="T21" fmla="*/ 4 h 188"/>
                                <a:gd name="T22" fmla="*/ 260 w 352"/>
                                <a:gd name="T23" fmla="*/ 11 h 188"/>
                                <a:gd name="T24" fmla="*/ 288 w 352"/>
                                <a:gd name="T25" fmla="*/ 21 h 188"/>
                                <a:gd name="T26" fmla="*/ 312 w 352"/>
                                <a:gd name="T27" fmla="*/ 34 h 188"/>
                                <a:gd name="T28" fmla="*/ 331 w 352"/>
                                <a:gd name="T29" fmla="*/ 49 h 188"/>
                                <a:gd name="T30" fmla="*/ 344 w 352"/>
                                <a:gd name="T31" fmla="*/ 66 h 188"/>
                                <a:gd name="T32" fmla="*/ 351 w 352"/>
                                <a:gd name="T33" fmla="*/ 84 h 188"/>
                                <a:gd name="T34" fmla="*/ 352 w 352"/>
                                <a:gd name="T35" fmla="*/ 94 h 188"/>
                                <a:gd name="T36" fmla="*/ 349 w 352"/>
                                <a:gd name="T37" fmla="*/ 113 h 188"/>
                                <a:gd name="T38" fmla="*/ 338 w 352"/>
                                <a:gd name="T39" fmla="*/ 131 h 188"/>
                                <a:gd name="T40" fmla="*/ 322 w 352"/>
                                <a:gd name="T41" fmla="*/ 147 h 188"/>
                                <a:gd name="T42" fmla="*/ 300 w 352"/>
                                <a:gd name="T43" fmla="*/ 161 h 188"/>
                                <a:gd name="T44" fmla="*/ 275 w 352"/>
                                <a:gd name="T45" fmla="*/ 173 h 188"/>
                                <a:gd name="T46" fmla="*/ 244 w 352"/>
                                <a:gd name="T47" fmla="*/ 182 h 188"/>
                                <a:gd name="T48" fmla="*/ 211 w 352"/>
                                <a:gd name="T49" fmla="*/ 187 h 188"/>
                                <a:gd name="T50" fmla="*/ 175 w 352"/>
                                <a:gd name="T51" fmla="*/ 188 h 188"/>
                                <a:gd name="T52" fmla="*/ 158 w 352"/>
                                <a:gd name="T53" fmla="*/ 188 h 188"/>
                                <a:gd name="T54" fmla="*/ 123 w 352"/>
                                <a:gd name="T55" fmla="*/ 184 h 188"/>
                                <a:gd name="T56" fmla="*/ 91 w 352"/>
                                <a:gd name="T57" fmla="*/ 177 h 188"/>
                                <a:gd name="T58" fmla="*/ 63 w 352"/>
                                <a:gd name="T59" fmla="*/ 166 h 188"/>
                                <a:gd name="T60" fmla="*/ 41 w 352"/>
                                <a:gd name="T61" fmla="*/ 154 h 188"/>
                                <a:gd name="T62" fmla="*/ 21 w 352"/>
                                <a:gd name="T63" fmla="*/ 140 h 188"/>
                                <a:gd name="T64" fmla="*/ 7 w 352"/>
                                <a:gd name="T65" fmla="*/ 122 h 188"/>
                                <a:gd name="T66" fmla="*/ 1 w 352"/>
                                <a:gd name="T67" fmla="*/ 104 h 188"/>
                                <a:gd name="T68" fmla="*/ 0 w 352"/>
                                <a:gd name="T69" fmla="*/ 94 h 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52" h="188">
                                  <a:moveTo>
                                    <a:pt x="0" y="94"/>
                                  </a:moveTo>
                                  <a:lnTo>
                                    <a:pt x="0" y="94"/>
                                  </a:lnTo>
                                  <a:lnTo>
                                    <a:pt x="1" y="84"/>
                                  </a:lnTo>
                                  <a:lnTo>
                                    <a:pt x="4" y="75"/>
                                  </a:lnTo>
                                  <a:lnTo>
                                    <a:pt x="7" y="66"/>
                                  </a:lnTo>
                                  <a:lnTo>
                                    <a:pt x="14" y="57"/>
                                  </a:lnTo>
                                  <a:lnTo>
                                    <a:pt x="21" y="49"/>
                                  </a:lnTo>
                                  <a:lnTo>
                                    <a:pt x="30" y="40"/>
                                  </a:lnTo>
                                  <a:lnTo>
                                    <a:pt x="41" y="34"/>
                                  </a:lnTo>
                                  <a:lnTo>
                                    <a:pt x="51" y="26"/>
                                  </a:lnTo>
                                  <a:lnTo>
                                    <a:pt x="63" y="21"/>
                                  </a:lnTo>
                                  <a:lnTo>
                                    <a:pt x="77" y="15"/>
                                  </a:lnTo>
                                  <a:lnTo>
                                    <a:pt x="91" y="11"/>
                                  </a:lnTo>
                                  <a:lnTo>
                                    <a:pt x="107" y="6"/>
                                  </a:lnTo>
                                  <a:lnTo>
                                    <a:pt x="123" y="4"/>
                                  </a:lnTo>
                                  <a:lnTo>
                                    <a:pt x="140" y="1"/>
                                  </a:lnTo>
                                  <a:lnTo>
                                    <a:pt x="158" y="0"/>
                                  </a:lnTo>
                                  <a:lnTo>
                                    <a:pt x="175" y="0"/>
                                  </a:lnTo>
                                  <a:lnTo>
                                    <a:pt x="175" y="0"/>
                                  </a:lnTo>
                                  <a:lnTo>
                                    <a:pt x="193" y="0"/>
                                  </a:lnTo>
                                  <a:lnTo>
                                    <a:pt x="211" y="1"/>
                                  </a:lnTo>
                                  <a:lnTo>
                                    <a:pt x="228" y="4"/>
                                  </a:lnTo>
                                  <a:lnTo>
                                    <a:pt x="244" y="6"/>
                                  </a:lnTo>
                                  <a:lnTo>
                                    <a:pt x="260" y="11"/>
                                  </a:lnTo>
                                  <a:lnTo>
                                    <a:pt x="275" y="15"/>
                                  </a:lnTo>
                                  <a:lnTo>
                                    <a:pt x="288" y="21"/>
                                  </a:lnTo>
                                  <a:lnTo>
                                    <a:pt x="300" y="26"/>
                                  </a:lnTo>
                                  <a:lnTo>
                                    <a:pt x="312" y="34"/>
                                  </a:lnTo>
                                  <a:lnTo>
                                    <a:pt x="322" y="40"/>
                                  </a:lnTo>
                                  <a:lnTo>
                                    <a:pt x="331" y="49"/>
                                  </a:lnTo>
                                  <a:lnTo>
                                    <a:pt x="338" y="57"/>
                                  </a:lnTo>
                                  <a:lnTo>
                                    <a:pt x="344" y="66"/>
                                  </a:lnTo>
                                  <a:lnTo>
                                    <a:pt x="349" y="75"/>
                                  </a:lnTo>
                                  <a:lnTo>
                                    <a:pt x="351" y="84"/>
                                  </a:lnTo>
                                  <a:lnTo>
                                    <a:pt x="352" y="94"/>
                                  </a:lnTo>
                                  <a:lnTo>
                                    <a:pt x="352" y="94"/>
                                  </a:lnTo>
                                  <a:lnTo>
                                    <a:pt x="351" y="104"/>
                                  </a:lnTo>
                                  <a:lnTo>
                                    <a:pt x="349" y="113"/>
                                  </a:lnTo>
                                  <a:lnTo>
                                    <a:pt x="344" y="122"/>
                                  </a:lnTo>
                                  <a:lnTo>
                                    <a:pt x="338" y="131"/>
                                  </a:lnTo>
                                  <a:lnTo>
                                    <a:pt x="331" y="140"/>
                                  </a:lnTo>
                                  <a:lnTo>
                                    <a:pt x="322" y="147"/>
                                  </a:lnTo>
                                  <a:lnTo>
                                    <a:pt x="312" y="154"/>
                                  </a:lnTo>
                                  <a:lnTo>
                                    <a:pt x="300" y="161"/>
                                  </a:lnTo>
                                  <a:lnTo>
                                    <a:pt x="288" y="166"/>
                                  </a:lnTo>
                                  <a:lnTo>
                                    <a:pt x="275" y="173"/>
                                  </a:lnTo>
                                  <a:lnTo>
                                    <a:pt x="260" y="177"/>
                                  </a:lnTo>
                                  <a:lnTo>
                                    <a:pt x="244" y="182"/>
                                  </a:lnTo>
                                  <a:lnTo>
                                    <a:pt x="228" y="184"/>
                                  </a:lnTo>
                                  <a:lnTo>
                                    <a:pt x="211" y="187"/>
                                  </a:lnTo>
                                  <a:lnTo>
                                    <a:pt x="193" y="188"/>
                                  </a:lnTo>
                                  <a:lnTo>
                                    <a:pt x="175" y="188"/>
                                  </a:lnTo>
                                  <a:lnTo>
                                    <a:pt x="175" y="188"/>
                                  </a:lnTo>
                                  <a:lnTo>
                                    <a:pt x="158" y="188"/>
                                  </a:lnTo>
                                  <a:lnTo>
                                    <a:pt x="140" y="187"/>
                                  </a:lnTo>
                                  <a:lnTo>
                                    <a:pt x="123" y="184"/>
                                  </a:lnTo>
                                  <a:lnTo>
                                    <a:pt x="107" y="182"/>
                                  </a:lnTo>
                                  <a:lnTo>
                                    <a:pt x="91" y="177"/>
                                  </a:lnTo>
                                  <a:lnTo>
                                    <a:pt x="77" y="173"/>
                                  </a:lnTo>
                                  <a:lnTo>
                                    <a:pt x="63" y="166"/>
                                  </a:lnTo>
                                  <a:lnTo>
                                    <a:pt x="51" y="161"/>
                                  </a:lnTo>
                                  <a:lnTo>
                                    <a:pt x="41" y="154"/>
                                  </a:lnTo>
                                  <a:lnTo>
                                    <a:pt x="30" y="147"/>
                                  </a:lnTo>
                                  <a:lnTo>
                                    <a:pt x="21" y="140"/>
                                  </a:lnTo>
                                  <a:lnTo>
                                    <a:pt x="14" y="131"/>
                                  </a:lnTo>
                                  <a:lnTo>
                                    <a:pt x="7" y="122"/>
                                  </a:lnTo>
                                  <a:lnTo>
                                    <a:pt x="4" y="113"/>
                                  </a:lnTo>
                                  <a:lnTo>
                                    <a:pt x="1" y="104"/>
                                  </a:lnTo>
                                  <a:lnTo>
                                    <a:pt x="0" y="94"/>
                                  </a:lnTo>
                                  <a:lnTo>
                                    <a:pt x="0" y="94"/>
                                  </a:lnTo>
                                  <a:close/>
                                </a:path>
                              </a:pathLst>
                            </a:custGeom>
                            <a:solidFill>
                              <a:srgbClr val="4B8AB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0" name="Freeform 3094"/>
                          <wps:cNvSpPr>
                            <a:spLocks/>
                          </wps:cNvSpPr>
                          <wps:spPr bwMode="auto">
                            <a:xfrm>
                              <a:off x="7972" y="4205"/>
                              <a:ext cx="339" cy="182"/>
                            </a:xfrm>
                            <a:custGeom>
                              <a:avLst/>
                              <a:gdLst>
                                <a:gd name="T0" fmla="*/ 0 w 339"/>
                                <a:gd name="T1" fmla="*/ 90 h 182"/>
                                <a:gd name="T2" fmla="*/ 4 w 339"/>
                                <a:gd name="T3" fmla="*/ 73 h 182"/>
                                <a:gd name="T4" fmla="*/ 14 w 339"/>
                                <a:gd name="T5" fmla="*/ 56 h 182"/>
                                <a:gd name="T6" fmla="*/ 29 w 339"/>
                                <a:gd name="T7" fmla="*/ 39 h 182"/>
                                <a:gd name="T8" fmla="*/ 50 w 339"/>
                                <a:gd name="T9" fmla="*/ 27 h 182"/>
                                <a:gd name="T10" fmla="*/ 75 w 339"/>
                                <a:gd name="T11" fmla="*/ 15 h 182"/>
                                <a:gd name="T12" fmla="*/ 103 w 339"/>
                                <a:gd name="T13" fmla="*/ 8 h 182"/>
                                <a:gd name="T14" fmla="*/ 135 w 339"/>
                                <a:gd name="T15" fmla="*/ 1 h 182"/>
                                <a:gd name="T16" fmla="*/ 169 w 339"/>
                                <a:gd name="T17" fmla="*/ 0 h 182"/>
                                <a:gd name="T18" fmla="*/ 187 w 339"/>
                                <a:gd name="T19" fmla="*/ 0 h 182"/>
                                <a:gd name="T20" fmla="*/ 219 w 339"/>
                                <a:gd name="T21" fmla="*/ 4 h 182"/>
                                <a:gd name="T22" fmla="*/ 249 w 339"/>
                                <a:gd name="T23" fmla="*/ 11 h 182"/>
                                <a:gd name="T24" fmla="*/ 277 w 339"/>
                                <a:gd name="T25" fmla="*/ 20 h 182"/>
                                <a:gd name="T26" fmla="*/ 300 w 339"/>
                                <a:gd name="T27" fmla="*/ 33 h 182"/>
                                <a:gd name="T28" fmla="*/ 318 w 339"/>
                                <a:gd name="T29" fmla="*/ 47 h 182"/>
                                <a:gd name="T30" fmla="*/ 331 w 339"/>
                                <a:gd name="T31" fmla="*/ 64 h 182"/>
                                <a:gd name="T32" fmla="*/ 337 w 339"/>
                                <a:gd name="T33" fmla="*/ 81 h 182"/>
                                <a:gd name="T34" fmla="*/ 339 w 339"/>
                                <a:gd name="T35" fmla="*/ 90 h 182"/>
                                <a:gd name="T36" fmla="*/ 335 w 339"/>
                                <a:gd name="T37" fmla="*/ 109 h 182"/>
                                <a:gd name="T38" fmla="*/ 325 w 339"/>
                                <a:gd name="T39" fmla="*/ 126 h 182"/>
                                <a:gd name="T40" fmla="*/ 309 w 339"/>
                                <a:gd name="T41" fmla="*/ 141 h 182"/>
                                <a:gd name="T42" fmla="*/ 289 w 339"/>
                                <a:gd name="T43" fmla="*/ 155 h 182"/>
                                <a:gd name="T44" fmla="*/ 263 w 339"/>
                                <a:gd name="T45" fmla="*/ 165 h 182"/>
                                <a:gd name="T46" fmla="*/ 235 w 339"/>
                                <a:gd name="T47" fmla="*/ 174 h 182"/>
                                <a:gd name="T48" fmla="*/ 204 w 339"/>
                                <a:gd name="T49" fmla="*/ 179 h 182"/>
                                <a:gd name="T50" fmla="*/ 169 w 339"/>
                                <a:gd name="T51" fmla="*/ 182 h 182"/>
                                <a:gd name="T52" fmla="*/ 151 w 339"/>
                                <a:gd name="T53" fmla="*/ 181 h 182"/>
                                <a:gd name="T54" fmla="*/ 118 w 339"/>
                                <a:gd name="T55" fmla="*/ 177 h 182"/>
                                <a:gd name="T56" fmla="*/ 89 w 339"/>
                                <a:gd name="T57" fmla="*/ 171 h 182"/>
                                <a:gd name="T58" fmla="*/ 61 w 339"/>
                                <a:gd name="T59" fmla="*/ 160 h 182"/>
                                <a:gd name="T60" fmla="*/ 38 w 339"/>
                                <a:gd name="T61" fmla="*/ 149 h 182"/>
                                <a:gd name="T62" fmla="*/ 20 w 339"/>
                                <a:gd name="T63" fmla="*/ 134 h 182"/>
                                <a:gd name="T64" fmla="*/ 7 w 339"/>
                                <a:gd name="T65" fmla="*/ 117 h 182"/>
                                <a:gd name="T66" fmla="*/ 1 w 339"/>
                                <a:gd name="T67" fmla="*/ 101 h 182"/>
                                <a:gd name="T68" fmla="*/ 0 w 339"/>
                                <a:gd name="T69" fmla="*/ 90 h 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39" h="182">
                                  <a:moveTo>
                                    <a:pt x="0" y="90"/>
                                  </a:moveTo>
                                  <a:lnTo>
                                    <a:pt x="0" y="90"/>
                                  </a:lnTo>
                                  <a:lnTo>
                                    <a:pt x="1" y="81"/>
                                  </a:lnTo>
                                  <a:lnTo>
                                    <a:pt x="4" y="73"/>
                                  </a:lnTo>
                                  <a:lnTo>
                                    <a:pt x="7" y="64"/>
                                  </a:lnTo>
                                  <a:lnTo>
                                    <a:pt x="14" y="56"/>
                                  </a:lnTo>
                                  <a:lnTo>
                                    <a:pt x="20" y="47"/>
                                  </a:lnTo>
                                  <a:lnTo>
                                    <a:pt x="29" y="39"/>
                                  </a:lnTo>
                                  <a:lnTo>
                                    <a:pt x="38" y="33"/>
                                  </a:lnTo>
                                  <a:lnTo>
                                    <a:pt x="50" y="27"/>
                                  </a:lnTo>
                                  <a:lnTo>
                                    <a:pt x="61" y="20"/>
                                  </a:lnTo>
                                  <a:lnTo>
                                    <a:pt x="75" y="15"/>
                                  </a:lnTo>
                                  <a:lnTo>
                                    <a:pt x="89" y="11"/>
                                  </a:lnTo>
                                  <a:lnTo>
                                    <a:pt x="103" y="8"/>
                                  </a:lnTo>
                                  <a:lnTo>
                                    <a:pt x="118" y="4"/>
                                  </a:lnTo>
                                  <a:lnTo>
                                    <a:pt x="135" y="1"/>
                                  </a:lnTo>
                                  <a:lnTo>
                                    <a:pt x="151" y="0"/>
                                  </a:lnTo>
                                  <a:lnTo>
                                    <a:pt x="169" y="0"/>
                                  </a:lnTo>
                                  <a:lnTo>
                                    <a:pt x="169" y="0"/>
                                  </a:lnTo>
                                  <a:lnTo>
                                    <a:pt x="187" y="0"/>
                                  </a:lnTo>
                                  <a:lnTo>
                                    <a:pt x="204" y="1"/>
                                  </a:lnTo>
                                  <a:lnTo>
                                    <a:pt x="219" y="4"/>
                                  </a:lnTo>
                                  <a:lnTo>
                                    <a:pt x="235" y="8"/>
                                  </a:lnTo>
                                  <a:lnTo>
                                    <a:pt x="249" y="11"/>
                                  </a:lnTo>
                                  <a:lnTo>
                                    <a:pt x="263" y="15"/>
                                  </a:lnTo>
                                  <a:lnTo>
                                    <a:pt x="277" y="20"/>
                                  </a:lnTo>
                                  <a:lnTo>
                                    <a:pt x="289" y="27"/>
                                  </a:lnTo>
                                  <a:lnTo>
                                    <a:pt x="300" y="33"/>
                                  </a:lnTo>
                                  <a:lnTo>
                                    <a:pt x="309" y="39"/>
                                  </a:lnTo>
                                  <a:lnTo>
                                    <a:pt x="318" y="47"/>
                                  </a:lnTo>
                                  <a:lnTo>
                                    <a:pt x="325" y="56"/>
                                  </a:lnTo>
                                  <a:lnTo>
                                    <a:pt x="331" y="64"/>
                                  </a:lnTo>
                                  <a:lnTo>
                                    <a:pt x="335" y="73"/>
                                  </a:lnTo>
                                  <a:lnTo>
                                    <a:pt x="337" y="81"/>
                                  </a:lnTo>
                                  <a:lnTo>
                                    <a:pt x="339" y="90"/>
                                  </a:lnTo>
                                  <a:lnTo>
                                    <a:pt x="339" y="90"/>
                                  </a:lnTo>
                                  <a:lnTo>
                                    <a:pt x="337" y="101"/>
                                  </a:lnTo>
                                  <a:lnTo>
                                    <a:pt x="335" y="109"/>
                                  </a:lnTo>
                                  <a:lnTo>
                                    <a:pt x="331" y="117"/>
                                  </a:lnTo>
                                  <a:lnTo>
                                    <a:pt x="325" y="126"/>
                                  </a:lnTo>
                                  <a:lnTo>
                                    <a:pt x="318" y="134"/>
                                  </a:lnTo>
                                  <a:lnTo>
                                    <a:pt x="309" y="141"/>
                                  </a:lnTo>
                                  <a:lnTo>
                                    <a:pt x="300" y="149"/>
                                  </a:lnTo>
                                  <a:lnTo>
                                    <a:pt x="289" y="155"/>
                                  </a:lnTo>
                                  <a:lnTo>
                                    <a:pt x="277" y="160"/>
                                  </a:lnTo>
                                  <a:lnTo>
                                    <a:pt x="263" y="165"/>
                                  </a:lnTo>
                                  <a:lnTo>
                                    <a:pt x="249" y="171"/>
                                  </a:lnTo>
                                  <a:lnTo>
                                    <a:pt x="235" y="174"/>
                                  </a:lnTo>
                                  <a:lnTo>
                                    <a:pt x="219" y="177"/>
                                  </a:lnTo>
                                  <a:lnTo>
                                    <a:pt x="204" y="179"/>
                                  </a:lnTo>
                                  <a:lnTo>
                                    <a:pt x="187" y="181"/>
                                  </a:lnTo>
                                  <a:lnTo>
                                    <a:pt x="169" y="182"/>
                                  </a:lnTo>
                                  <a:lnTo>
                                    <a:pt x="169" y="182"/>
                                  </a:lnTo>
                                  <a:lnTo>
                                    <a:pt x="151" y="181"/>
                                  </a:lnTo>
                                  <a:lnTo>
                                    <a:pt x="135" y="179"/>
                                  </a:lnTo>
                                  <a:lnTo>
                                    <a:pt x="118" y="177"/>
                                  </a:lnTo>
                                  <a:lnTo>
                                    <a:pt x="103" y="174"/>
                                  </a:lnTo>
                                  <a:lnTo>
                                    <a:pt x="89" y="171"/>
                                  </a:lnTo>
                                  <a:lnTo>
                                    <a:pt x="75" y="165"/>
                                  </a:lnTo>
                                  <a:lnTo>
                                    <a:pt x="61" y="160"/>
                                  </a:lnTo>
                                  <a:lnTo>
                                    <a:pt x="50" y="155"/>
                                  </a:lnTo>
                                  <a:lnTo>
                                    <a:pt x="38" y="149"/>
                                  </a:lnTo>
                                  <a:lnTo>
                                    <a:pt x="29" y="141"/>
                                  </a:lnTo>
                                  <a:lnTo>
                                    <a:pt x="20" y="134"/>
                                  </a:lnTo>
                                  <a:lnTo>
                                    <a:pt x="14" y="126"/>
                                  </a:lnTo>
                                  <a:lnTo>
                                    <a:pt x="7" y="117"/>
                                  </a:lnTo>
                                  <a:lnTo>
                                    <a:pt x="4" y="109"/>
                                  </a:lnTo>
                                  <a:lnTo>
                                    <a:pt x="1" y="101"/>
                                  </a:lnTo>
                                  <a:lnTo>
                                    <a:pt x="0" y="90"/>
                                  </a:lnTo>
                                  <a:lnTo>
                                    <a:pt x="0" y="90"/>
                                  </a:lnTo>
                                  <a:close/>
                                </a:path>
                              </a:pathLst>
                            </a:custGeom>
                            <a:solidFill>
                              <a:srgbClr val="4E8C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1" name="Freeform 3095"/>
                          <wps:cNvSpPr>
                            <a:spLocks/>
                          </wps:cNvSpPr>
                          <wps:spPr bwMode="auto">
                            <a:xfrm>
                              <a:off x="7977" y="4206"/>
                              <a:ext cx="325" cy="175"/>
                            </a:xfrm>
                            <a:custGeom>
                              <a:avLst/>
                              <a:gdLst>
                                <a:gd name="T0" fmla="*/ 0 w 325"/>
                                <a:gd name="T1" fmla="*/ 87 h 175"/>
                                <a:gd name="T2" fmla="*/ 4 w 325"/>
                                <a:gd name="T3" fmla="*/ 70 h 175"/>
                                <a:gd name="T4" fmla="*/ 13 w 325"/>
                                <a:gd name="T5" fmla="*/ 54 h 175"/>
                                <a:gd name="T6" fmla="*/ 28 w 325"/>
                                <a:gd name="T7" fmla="*/ 38 h 175"/>
                                <a:gd name="T8" fmla="*/ 47 w 325"/>
                                <a:gd name="T9" fmla="*/ 26 h 175"/>
                                <a:gd name="T10" fmla="*/ 71 w 325"/>
                                <a:gd name="T11" fmla="*/ 16 h 175"/>
                                <a:gd name="T12" fmla="*/ 99 w 325"/>
                                <a:gd name="T13" fmla="*/ 8 h 175"/>
                                <a:gd name="T14" fmla="*/ 130 w 325"/>
                                <a:gd name="T15" fmla="*/ 3 h 175"/>
                                <a:gd name="T16" fmla="*/ 163 w 325"/>
                                <a:gd name="T17" fmla="*/ 0 h 175"/>
                                <a:gd name="T18" fmla="*/ 180 w 325"/>
                                <a:gd name="T19" fmla="*/ 2 h 175"/>
                                <a:gd name="T20" fmla="*/ 211 w 325"/>
                                <a:gd name="T21" fmla="*/ 4 h 175"/>
                                <a:gd name="T22" fmla="*/ 239 w 325"/>
                                <a:gd name="T23" fmla="*/ 12 h 175"/>
                                <a:gd name="T24" fmla="*/ 266 w 325"/>
                                <a:gd name="T25" fmla="*/ 21 h 175"/>
                                <a:gd name="T26" fmla="*/ 288 w 325"/>
                                <a:gd name="T27" fmla="*/ 32 h 175"/>
                                <a:gd name="T28" fmla="*/ 306 w 325"/>
                                <a:gd name="T29" fmla="*/ 46 h 175"/>
                                <a:gd name="T30" fmla="*/ 317 w 325"/>
                                <a:gd name="T31" fmla="*/ 61 h 175"/>
                                <a:gd name="T32" fmla="*/ 323 w 325"/>
                                <a:gd name="T33" fmla="*/ 79 h 175"/>
                                <a:gd name="T34" fmla="*/ 325 w 325"/>
                                <a:gd name="T35" fmla="*/ 87 h 175"/>
                                <a:gd name="T36" fmla="*/ 322 w 325"/>
                                <a:gd name="T37" fmla="*/ 105 h 175"/>
                                <a:gd name="T38" fmla="*/ 312 w 325"/>
                                <a:gd name="T39" fmla="*/ 121 h 175"/>
                                <a:gd name="T40" fmla="*/ 297 w 325"/>
                                <a:gd name="T41" fmla="*/ 136 h 175"/>
                                <a:gd name="T42" fmla="*/ 278 w 325"/>
                                <a:gd name="T43" fmla="*/ 149 h 175"/>
                                <a:gd name="T44" fmla="*/ 253 w 325"/>
                                <a:gd name="T45" fmla="*/ 159 h 175"/>
                                <a:gd name="T46" fmla="*/ 225 w 325"/>
                                <a:gd name="T47" fmla="*/ 167 h 175"/>
                                <a:gd name="T48" fmla="*/ 195 w 325"/>
                                <a:gd name="T49" fmla="*/ 172 h 175"/>
                                <a:gd name="T50" fmla="*/ 163 w 325"/>
                                <a:gd name="T51" fmla="*/ 175 h 175"/>
                                <a:gd name="T52" fmla="*/ 146 w 325"/>
                                <a:gd name="T53" fmla="*/ 173 h 175"/>
                                <a:gd name="T54" fmla="*/ 115 w 325"/>
                                <a:gd name="T55" fmla="*/ 170 h 175"/>
                                <a:gd name="T56" fmla="*/ 85 w 325"/>
                                <a:gd name="T57" fmla="*/ 163 h 175"/>
                                <a:gd name="T58" fmla="*/ 60 w 325"/>
                                <a:gd name="T59" fmla="*/ 154 h 175"/>
                                <a:gd name="T60" fmla="*/ 37 w 325"/>
                                <a:gd name="T61" fmla="*/ 143 h 175"/>
                                <a:gd name="T62" fmla="*/ 20 w 325"/>
                                <a:gd name="T63" fmla="*/ 129 h 175"/>
                                <a:gd name="T64" fmla="*/ 8 w 325"/>
                                <a:gd name="T65" fmla="*/ 114 h 175"/>
                                <a:gd name="T66" fmla="*/ 1 w 325"/>
                                <a:gd name="T67" fmla="*/ 96 h 175"/>
                                <a:gd name="T68" fmla="*/ 0 w 325"/>
                                <a:gd name="T69" fmla="*/ 87 h 1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25" h="175">
                                  <a:moveTo>
                                    <a:pt x="0" y="87"/>
                                  </a:moveTo>
                                  <a:lnTo>
                                    <a:pt x="0" y="87"/>
                                  </a:lnTo>
                                  <a:lnTo>
                                    <a:pt x="1" y="79"/>
                                  </a:lnTo>
                                  <a:lnTo>
                                    <a:pt x="4" y="70"/>
                                  </a:lnTo>
                                  <a:lnTo>
                                    <a:pt x="8" y="61"/>
                                  </a:lnTo>
                                  <a:lnTo>
                                    <a:pt x="13" y="54"/>
                                  </a:lnTo>
                                  <a:lnTo>
                                    <a:pt x="20" y="46"/>
                                  </a:lnTo>
                                  <a:lnTo>
                                    <a:pt x="28" y="38"/>
                                  </a:lnTo>
                                  <a:lnTo>
                                    <a:pt x="37" y="32"/>
                                  </a:lnTo>
                                  <a:lnTo>
                                    <a:pt x="47" y="26"/>
                                  </a:lnTo>
                                  <a:lnTo>
                                    <a:pt x="60" y="21"/>
                                  </a:lnTo>
                                  <a:lnTo>
                                    <a:pt x="71" y="16"/>
                                  </a:lnTo>
                                  <a:lnTo>
                                    <a:pt x="85" y="12"/>
                                  </a:lnTo>
                                  <a:lnTo>
                                    <a:pt x="99" y="8"/>
                                  </a:lnTo>
                                  <a:lnTo>
                                    <a:pt x="115" y="4"/>
                                  </a:lnTo>
                                  <a:lnTo>
                                    <a:pt x="130" y="3"/>
                                  </a:lnTo>
                                  <a:lnTo>
                                    <a:pt x="146" y="2"/>
                                  </a:lnTo>
                                  <a:lnTo>
                                    <a:pt x="163" y="0"/>
                                  </a:lnTo>
                                  <a:lnTo>
                                    <a:pt x="163" y="0"/>
                                  </a:lnTo>
                                  <a:lnTo>
                                    <a:pt x="180" y="2"/>
                                  </a:lnTo>
                                  <a:lnTo>
                                    <a:pt x="195" y="3"/>
                                  </a:lnTo>
                                  <a:lnTo>
                                    <a:pt x="211" y="4"/>
                                  </a:lnTo>
                                  <a:lnTo>
                                    <a:pt x="225" y="8"/>
                                  </a:lnTo>
                                  <a:lnTo>
                                    <a:pt x="239" y="12"/>
                                  </a:lnTo>
                                  <a:lnTo>
                                    <a:pt x="253" y="16"/>
                                  </a:lnTo>
                                  <a:lnTo>
                                    <a:pt x="266" y="21"/>
                                  </a:lnTo>
                                  <a:lnTo>
                                    <a:pt x="278" y="26"/>
                                  </a:lnTo>
                                  <a:lnTo>
                                    <a:pt x="288" y="32"/>
                                  </a:lnTo>
                                  <a:lnTo>
                                    <a:pt x="297" y="38"/>
                                  </a:lnTo>
                                  <a:lnTo>
                                    <a:pt x="306" y="46"/>
                                  </a:lnTo>
                                  <a:lnTo>
                                    <a:pt x="312" y="54"/>
                                  </a:lnTo>
                                  <a:lnTo>
                                    <a:pt x="317" y="61"/>
                                  </a:lnTo>
                                  <a:lnTo>
                                    <a:pt x="322" y="70"/>
                                  </a:lnTo>
                                  <a:lnTo>
                                    <a:pt x="323" y="79"/>
                                  </a:lnTo>
                                  <a:lnTo>
                                    <a:pt x="325" y="87"/>
                                  </a:lnTo>
                                  <a:lnTo>
                                    <a:pt x="325" y="87"/>
                                  </a:lnTo>
                                  <a:lnTo>
                                    <a:pt x="323" y="96"/>
                                  </a:lnTo>
                                  <a:lnTo>
                                    <a:pt x="322" y="105"/>
                                  </a:lnTo>
                                  <a:lnTo>
                                    <a:pt x="317" y="114"/>
                                  </a:lnTo>
                                  <a:lnTo>
                                    <a:pt x="312" y="121"/>
                                  </a:lnTo>
                                  <a:lnTo>
                                    <a:pt x="306" y="129"/>
                                  </a:lnTo>
                                  <a:lnTo>
                                    <a:pt x="297" y="136"/>
                                  </a:lnTo>
                                  <a:lnTo>
                                    <a:pt x="288" y="143"/>
                                  </a:lnTo>
                                  <a:lnTo>
                                    <a:pt x="278" y="149"/>
                                  </a:lnTo>
                                  <a:lnTo>
                                    <a:pt x="266" y="154"/>
                                  </a:lnTo>
                                  <a:lnTo>
                                    <a:pt x="253" y="159"/>
                                  </a:lnTo>
                                  <a:lnTo>
                                    <a:pt x="239" y="163"/>
                                  </a:lnTo>
                                  <a:lnTo>
                                    <a:pt x="225" y="167"/>
                                  </a:lnTo>
                                  <a:lnTo>
                                    <a:pt x="211" y="170"/>
                                  </a:lnTo>
                                  <a:lnTo>
                                    <a:pt x="195" y="172"/>
                                  </a:lnTo>
                                  <a:lnTo>
                                    <a:pt x="180" y="173"/>
                                  </a:lnTo>
                                  <a:lnTo>
                                    <a:pt x="163" y="175"/>
                                  </a:lnTo>
                                  <a:lnTo>
                                    <a:pt x="163" y="175"/>
                                  </a:lnTo>
                                  <a:lnTo>
                                    <a:pt x="146" y="173"/>
                                  </a:lnTo>
                                  <a:lnTo>
                                    <a:pt x="130" y="172"/>
                                  </a:lnTo>
                                  <a:lnTo>
                                    <a:pt x="115" y="170"/>
                                  </a:lnTo>
                                  <a:lnTo>
                                    <a:pt x="99" y="167"/>
                                  </a:lnTo>
                                  <a:lnTo>
                                    <a:pt x="85" y="163"/>
                                  </a:lnTo>
                                  <a:lnTo>
                                    <a:pt x="71" y="159"/>
                                  </a:lnTo>
                                  <a:lnTo>
                                    <a:pt x="60" y="154"/>
                                  </a:lnTo>
                                  <a:lnTo>
                                    <a:pt x="47" y="149"/>
                                  </a:lnTo>
                                  <a:lnTo>
                                    <a:pt x="37" y="143"/>
                                  </a:lnTo>
                                  <a:lnTo>
                                    <a:pt x="28" y="136"/>
                                  </a:lnTo>
                                  <a:lnTo>
                                    <a:pt x="20" y="129"/>
                                  </a:lnTo>
                                  <a:lnTo>
                                    <a:pt x="13" y="121"/>
                                  </a:lnTo>
                                  <a:lnTo>
                                    <a:pt x="8" y="114"/>
                                  </a:lnTo>
                                  <a:lnTo>
                                    <a:pt x="4" y="105"/>
                                  </a:lnTo>
                                  <a:lnTo>
                                    <a:pt x="1" y="96"/>
                                  </a:lnTo>
                                  <a:lnTo>
                                    <a:pt x="0" y="87"/>
                                  </a:lnTo>
                                  <a:lnTo>
                                    <a:pt x="0" y="87"/>
                                  </a:lnTo>
                                  <a:close/>
                                </a:path>
                              </a:pathLst>
                            </a:custGeom>
                            <a:solidFill>
                              <a:srgbClr val="518E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2" name="Freeform 3096"/>
                          <wps:cNvSpPr>
                            <a:spLocks/>
                          </wps:cNvSpPr>
                          <wps:spPr bwMode="auto">
                            <a:xfrm>
                              <a:off x="7982" y="4209"/>
                              <a:ext cx="311" cy="165"/>
                            </a:xfrm>
                            <a:custGeom>
                              <a:avLst/>
                              <a:gdLst>
                                <a:gd name="T0" fmla="*/ 0 w 311"/>
                                <a:gd name="T1" fmla="*/ 83 h 165"/>
                                <a:gd name="T2" fmla="*/ 4 w 311"/>
                                <a:gd name="T3" fmla="*/ 66 h 165"/>
                                <a:gd name="T4" fmla="*/ 13 w 311"/>
                                <a:gd name="T5" fmla="*/ 49 h 165"/>
                                <a:gd name="T6" fmla="*/ 27 w 311"/>
                                <a:gd name="T7" fmla="*/ 35 h 165"/>
                                <a:gd name="T8" fmla="*/ 46 w 311"/>
                                <a:gd name="T9" fmla="*/ 24 h 165"/>
                                <a:gd name="T10" fmla="*/ 69 w 311"/>
                                <a:gd name="T11" fmla="*/ 14 h 165"/>
                                <a:gd name="T12" fmla="*/ 96 w 311"/>
                                <a:gd name="T13" fmla="*/ 6 h 165"/>
                                <a:gd name="T14" fmla="*/ 125 w 311"/>
                                <a:gd name="T15" fmla="*/ 1 h 165"/>
                                <a:gd name="T16" fmla="*/ 155 w 311"/>
                                <a:gd name="T17" fmla="*/ 0 h 165"/>
                                <a:gd name="T18" fmla="*/ 172 w 311"/>
                                <a:gd name="T19" fmla="*/ 0 h 165"/>
                                <a:gd name="T20" fmla="*/ 203 w 311"/>
                                <a:gd name="T21" fmla="*/ 4 h 165"/>
                                <a:gd name="T22" fmla="*/ 229 w 311"/>
                                <a:gd name="T23" fmla="*/ 10 h 165"/>
                                <a:gd name="T24" fmla="*/ 255 w 311"/>
                                <a:gd name="T25" fmla="*/ 19 h 165"/>
                                <a:gd name="T26" fmla="*/ 275 w 311"/>
                                <a:gd name="T27" fmla="*/ 29 h 165"/>
                                <a:gd name="T28" fmla="*/ 293 w 311"/>
                                <a:gd name="T29" fmla="*/ 43 h 165"/>
                                <a:gd name="T30" fmla="*/ 304 w 311"/>
                                <a:gd name="T31" fmla="*/ 57 h 165"/>
                                <a:gd name="T32" fmla="*/ 311 w 311"/>
                                <a:gd name="T33" fmla="*/ 74 h 165"/>
                                <a:gd name="T34" fmla="*/ 311 w 311"/>
                                <a:gd name="T35" fmla="*/ 83 h 165"/>
                                <a:gd name="T36" fmla="*/ 308 w 311"/>
                                <a:gd name="T37" fmla="*/ 99 h 165"/>
                                <a:gd name="T38" fmla="*/ 299 w 311"/>
                                <a:gd name="T39" fmla="*/ 114 h 165"/>
                                <a:gd name="T40" fmla="*/ 284 w 311"/>
                                <a:gd name="T41" fmla="*/ 128 h 165"/>
                                <a:gd name="T42" fmla="*/ 266 w 311"/>
                                <a:gd name="T43" fmla="*/ 141 h 165"/>
                                <a:gd name="T44" fmla="*/ 243 w 311"/>
                                <a:gd name="T45" fmla="*/ 151 h 165"/>
                                <a:gd name="T46" fmla="*/ 217 w 311"/>
                                <a:gd name="T47" fmla="*/ 159 h 165"/>
                                <a:gd name="T48" fmla="*/ 187 w 311"/>
                                <a:gd name="T49" fmla="*/ 163 h 165"/>
                                <a:gd name="T50" fmla="*/ 155 w 311"/>
                                <a:gd name="T51" fmla="*/ 165 h 165"/>
                                <a:gd name="T52" fmla="*/ 140 w 311"/>
                                <a:gd name="T53" fmla="*/ 164 h 165"/>
                                <a:gd name="T54" fmla="*/ 110 w 311"/>
                                <a:gd name="T55" fmla="*/ 161 h 165"/>
                                <a:gd name="T56" fmla="*/ 82 w 311"/>
                                <a:gd name="T57" fmla="*/ 155 h 165"/>
                                <a:gd name="T58" fmla="*/ 57 w 311"/>
                                <a:gd name="T59" fmla="*/ 146 h 165"/>
                                <a:gd name="T60" fmla="*/ 36 w 311"/>
                                <a:gd name="T61" fmla="*/ 135 h 165"/>
                                <a:gd name="T62" fmla="*/ 19 w 311"/>
                                <a:gd name="T63" fmla="*/ 122 h 165"/>
                                <a:gd name="T64" fmla="*/ 8 w 311"/>
                                <a:gd name="T65" fmla="*/ 107 h 165"/>
                                <a:gd name="T66" fmla="*/ 1 w 311"/>
                                <a:gd name="T67" fmla="*/ 90 h 165"/>
                                <a:gd name="T68" fmla="*/ 0 w 311"/>
                                <a:gd name="T69" fmla="*/ 83 h 1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11" h="165">
                                  <a:moveTo>
                                    <a:pt x="0" y="83"/>
                                  </a:moveTo>
                                  <a:lnTo>
                                    <a:pt x="0" y="83"/>
                                  </a:lnTo>
                                  <a:lnTo>
                                    <a:pt x="1" y="74"/>
                                  </a:lnTo>
                                  <a:lnTo>
                                    <a:pt x="4" y="66"/>
                                  </a:lnTo>
                                  <a:lnTo>
                                    <a:pt x="8" y="57"/>
                                  </a:lnTo>
                                  <a:lnTo>
                                    <a:pt x="13" y="49"/>
                                  </a:lnTo>
                                  <a:lnTo>
                                    <a:pt x="19" y="43"/>
                                  </a:lnTo>
                                  <a:lnTo>
                                    <a:pt x="27" y="35"/>
                                  </a:lnTo>
                                  <a:lnTo>
                                    <a:pt x="36" y="29"/>
                                  </a:lnTo>
                                  <a:lnTo>
                                    <a:pt x="46" y="24"/>
                                  </a:lnTo>
                                  <a:lnTo>
                                    <a:pt x="57" y="19"/>
                                  </a:lnTo>
                                  <a:lnTo>
                                    <a:pt x="69" y="14"/>
                                  </a:lnTo>
                                  <a:lnTo>
                                    <a:pt x="82" y="10"/>
                                  </a:lnTo>
                                  <a:lnTo>
                                    <a:pt x="96" y="6"/>
                                  </a:lnTo>
                                  <a:lnTo>
                                    <a:pt x="110" y="4"/>
                                  </a:lnTo>
                                  <a:lnTo>
                                    <a:pt x="125" y="1"/>
                                  </a:lnTo>
                                  <a:lnTo>
                                    <a:pt x="140" y="0"/>
                                  </a:lnTo>
                                  <a:lnTo>
                                    <a:pt x="155" y="0"/>
                                  </a:lnTo>
                                  <a:lnTo>
                                    <a:pt x="155" y="0"/>
                                  </a:lnTo>
                                  <a:lnTo>
                                    <a:pt x="172" y="0"/>
                                  </a:lnTo>
                                  <a:lnTo>
                                    <a:pt x="187" y="1"/>
                                  </a:lnTo>
                                  <a:lnTo>
                                    <a:pt x="203" y="4"/>
                                  </a:lnTo>
                                  <a:lnTo>
                                    <a:pt x="217" y="6"/>
                                  </a:lnTo>
                                  <a:lnTo>
                                    <a:pt x="229" y="10"/>
                                  </a:lnTo>
                                  <a:lnTo>
                                    <a:pt x="243" y="14"/>
                                  </a:lnTo>
                                  <a:lnTo>
                                    <a:pt x="255" y="19"/>
                                  </a:lnTo>
                                  <a:lnTo>
                                    <a:pt x="266" y="24"/>
                                  </a:lnTo>
                                  <a:lnTo>
                                    <a:pt x="275" y="29"/>
                                  </a:lnTo>
                                  <a:lnTo>
                                    <a:pt x="284" y="35"/>
                                  </a:lnTo>
                                  <a:lnTo>
                                    <a:pt x="293" y="43"/>
                                  </a:lnTo>
                                  <a:lnTo>
                                    <a:pt x="299" y="49"/>
                                  </a:lnTo>
                                  <a:lnTo>
                                    <a:pt x="304" y="57"/>
                                  </a:lnTo>
                                  <a:lnTo>
                                    <a:pt x="308" y="66"/>
                                  </a:lnTo>
                                  <a:lnTo>
                                    <a:pt x="311" y="74"/>
                                  </a:lnTo>
                                  <a:lnTo>
                                    <a:pt x="311" y="83"/>
                                  </a:lnTo>
                                  <a:lnTo>
                                    <a:pt x="311" y="83"/>
                                  </a:lnTo>
                                  <a:lnTo>
                                    <a:pt x="311" y="90"/>
                                  </a:lnTo>
                                  <a:lnTo>
                                    <a:pt x="308" y="99"/>
                                  </a:lnTo>
                                  <a:lnTo>
                                    <a:pt x="304" y="107"/>
                                  </a:lnTo>
                                  <a:lnTo>
                                    <a:pt x="299" y="114"/>
                                  </a:lnTo>
                                  <a:lnTo>
                                    <a:pt x="293" y="122"/>
                                  </a:lnTo>
                                  <a:lnTo>
                                    <a:pt x="284" y="128"/>
                                  </a:lnTo>
                                  <a:lnTo>
                                    <a:pt x="275" y="135"/>
                                  </a:lnTo>
                                  <a:lnTo>
                                    <a:pt x="266" y="141"/>
                                  </a:lnTo>
                                  <a:lnTo>
                                    <a:pt x="255" y="146"/>
                                  </a:lnTo>
                                  <a:lnTo>
                                    <a:pt x="243" y="151"/>
                                  </a:lnTo>
                                  <a:lnTo>
                                    <a:pt x="229" y="155"/>
                                  </a:lnTo>
                                  <a:lnTo>
                                    <a:pt x="217" y="159"/>
                                  </a:lnTo>
                                  <a:lnTo>
                                    <a:pt x="203" y="161"/>
                                  </a:lnTo>
                                  <a:lnTo>
                                    <a:pt x="187" y="163"/>
                                  </a:lnTo>
                                  <a:lnTo>
                                    <a:pt x="172" y="164"/>
                                  </a:lnTo>
                                  <a:lnTo>
                                    <a:pt x="155" y="165"/>
                                  </a:lnTo>
                                  <a:lnTo>
                                    <a:pt x="155" y="165"/>
                                  </a:lnTo>
                                  <a:lnTo>
                                    <a:pt x="140" y="164"/>
                                  </a:lnTo>
                                  <a:lnTo>
                                    <a:pt x="125" y="163"/>
                                  </a:lnTo>
                                  <a:lnTo>
                                    <a:pt x="110" y="161"/>
                                  </a:lnTo>
                                  <a:lnTo>
                                    <a:pt x="96" y="159"/>
                                  </a:lnTo>
                                  <a:lnTo>
                                    <a:pt x="82" y="155"/>
                                  </a:lnTo>
                                  <a:lnTo>
                                    <a:pt x="69" y="151"/>
                                  </a:lnTo>
                                  <a:lnTo>
                                    <a:pt x="57" y="146"/>
                                  </a:lnTo>
                                  <a:lnTo>
                                    <a:pt x="46" y="141"/>
                                  </a:lnTo>
                                  <a:lnTo>
                                    <a:pt x="36" y="135"/>
                                  </a:lnTo>
                                  <a:lnTo>
                                    <a:pt x="27" y="128"/>
                                  </a:lnTo>
                                  <a:lnTo>
                                    <a:pt x="19" y="122"/>
                                  </a:lnTo>
                                  <a:lnTo>
                                    <a:pt x="13" y="114"/>
                                  </a:lnTo>
                                  <a:lnTo>
                                    <a:pt x="8" y="107"/>
                                  </a:lnTo>
                                  <a:lnTo>
                                    <a:pt x="4" y="99"/>
                                  </a:lnTo>
                                  <a:lnTo>
                                    <a:pt x="1" y="90"/>
                                  </a:lnTo>
                                  <a:lnTo>
                                    <a:pt x="0" y="83"/>
                                  </a:lnTo>
                                  <a:lnTo>
                                    <a:pt x="0" y="83"/>
                                  </a:lnTo>
                                  <a:close/>
                                </a:path>
                              </a:pathLst>
                            </a:custGeom>
                            <a:solidFill>
                              <a:srgbClr val="5690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3" name="Freeform 3097"/>
                          <wps:cNvSpPr>
                            <a:spLocks/>
                          </wps:cNvSpPr>
                          <wps:spPr bwMode="auto">
                            <a:xfrm>
                              <a:off x="7987" y="4210"/>
                              <a:ext cx="298" cy="158"/>
                            </a:xfrm>
                            <a:custGeom>
                              <a:avLst/>
                              <a:gdLst>
                                <a:gd name="T0" fmla="*/ 0 w 298"/>
                                <a:gd name="T1" fmla="*/ 79 h 158"/>
                                <a:gd name="T2" fmla="*/ 4 w 298"/>
                                <a:gd name="T3" fmla="*/ 64 h 158"/>
                                <a:gd name="T4" fmla="*/ 12 w 298"/>
                                <a:gd name="T5" fmla="*/ 48 h 158"/>
                                <a:gd name="T6" fmla="*/ 26 w 298"/>
                                <a:gd name="T7" fmla="*/ 34 h 158"/>
                                <a:gd name="T8" fmla="*/ 43 w 298"/>
                                <a:gd name="T9" fmla="*/ 23 h 158"/>
                                <a:gd name="T10" fmla="*/ 66 w 298"/>
                                <a:gd name="T11" fmla="*/ 14 h 158"/>
                                <a:gd name="T12" fmla="*/ 92 w 298"/>
                                <a:gd name="T13" fmla="*/ 6 h 158"/>
                                <a:gd name="T14" fmla="*/ 119 w 298"/>
                                <a:gd name="T15" fmla="*/ 3 h 158"/>
                                <a:gd name="T16" fmla="*/ 149 w 298"/>
                                <a:gd name="T17" fmla="*/ 0 h 158"/>
                                <a:gd name="T18" fmla="*/ 164 w 298"/>
                                <a:gd name="T19" fmla="*/ 1 h 158"/>
                                <a:gd name="T20" fmla="*/ 194 w 298"/>
                                <a:gd name="T21" fmla="*/ 4 h 158"/>
                                <a:gd name="T22" fmla="*/ 220 w 298"/>
                                <a:gd name="T23" fmla="*/ 10 h 158"/>
                                <a:gd name="T24" fmla="*/ 243 w 298"/>
                                <a:gd name="T25" fmla="*/ 18 h 158"/>
                                <a:gd name="T26" fmla="*/ 264 w 298"/>
                                <a:gd name="T27" fmla="*/ 29 h 158"/>
                                <a:gd name="T28" fmla="*/ 279 w 298"/>
                                <a:gd name="T29" fmla="*/ 42 h 158"/>
                                <a:gd name="T30" fmla="*/ 290 w 298"/>
                                <a:gd name="T31" fmla="*/ 56 h 158"/>
                                <a:gd name="T32" fmla="*/ 297 w 298"/>
                                <a:gd name="T33" fmla="*/ 71 h 158"/>
                                <a:gd name="T34" fmla="*/ 298 w 298"/>
                                <a:gd name="T35" fmla="*/ 79 h 158"/>
                                <a:gd name="T36" fmla="*/ 294 w 298"/>
                                <a:gd name="T37" fmla="*/ 94 h 158"/>
                                <a:gd name="T38" fmla="*/ 285 w 298"/>
                                <a:gd name="T39" fmla="*/ 110 h 158"/>
                                <a:gd name="T40" fmla="*/ 273 w 298"/>
                                <a:gd name="T41" fmla="*/ 122 h 158"/>
                                <a:gd name="T42" fmla="*/ 254 w 298"/>
                                <a:gd name="T43" fmla="*/ 135 h 158"/>
                                <a:gd name="T44" fmla="*/ 232 w 298"/>
                                <a:gd name="T45" fmla="*/ 144 h 158"/>
                                <a:gd name="T46" fmla="*/ 206 w 298"/>
                                <a:gd name="T47" fmla="*/ 152 h 158"/>
                                <a:gd name="T48" fmla="*/ 178 w 298"/>
                                <a:gd name="T49" fmla="*/ 155 h 158"/>
                                <a:gd name="T50" fmla="*/ 149 w 298"/>
                                <a:gd name="T51" fmla="*/ 158 h 158"/>
                                <a:gd name="T52" fmla="*/ 134 w 298"/>
                                <a:gd name="T53" fmla="*/ 157 h 158"/>
                                <a:gd name="T54" fmla="*/ 105 w 298"/>
                                <a:gd name="T55" fmla="*/ 154 h 158"/>
                                <a:gd name="T56" fmla="*/ 78 w 298"/>
                                <a:gd name="T57" fmla="*/ 148 h 158"/>
                                <a:gd name="T58" fmla="*/ 55 w 298"/>
                                <a:gd name="T59" fmla="*/ 140 h 158"/>
                                <a:gd name="T60" fmla="*/ 35 w 298"/>
                                <a:gd name="T61" fmla="*/ 129 h 158"/>
                                <a:gd name="T62" fmla="*/ 18 w 298"/>
                                <a:gd name="T63" fmla="*/ 116 h 158"/>
                                <a:gd name="T64" fmla="*/ 8 w 298"/>
                                <a:gd name="T65" fmla="*/ 102 h 158"/>
                                <a:gd name="T66" fmla="*/ 1 w 298"/>
                                <a:gd name="T67" fmla="*/ 87 h 158"/>
                                <a:gd name="T68" fmla="*/ 0 w 298"/>
                                <a:gd name="T69" fmla="*/ 79 h 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98" h="158">
                                  <a:moveTo>
                                    <a:pt x="0" y="79"/>
                                  </a:moveTo>
                                  <a:lnTo>
                                    <a:pt x="0" y="79"/>
                                  </a:lnTo>
                                  <a:lnTo>
                                    <a:pt x="1" y="71"/>
                                  </a:lnTo>
                                  <a:lnTo>
                                    <a:pt x="4" y="64"/>
                                  </a:lnTo>
                                  <a:lnTo>
                                    <a:pt x="8" y="56"/>
                                  </a:lnTo>
                                  <a:lnTo>
                                    <a:pt x="12" y="48"/>
                                  </a:lnTo>
                                  <a:lnTo>
                                    <a:pt x="18" y="42"/>
                                  </a:lnTo>
                                  <a:lnTo>
                                    <a:pt x="26" y="34"/>
                                  </a:lnTo>
                                  <a:lnTo>
                                    <a:pt x="35" y="29"/>
                                  </a:lnTo>
                                  <a:lnTo>
                                    <a:pt x="43" y="23"/>
                                  </a:lnTo>
                                  <a:lnTo>
                                    <a:pt x="55" y="18"/>
                                  </a:lnTo>
                                  <a:lnTo>
                                    <a:pt x="66" y="14"/>
                                  </a:lnTo>
                                  <a:lnTo>
                                    <a:pt x="78" y="10"/>
                                  </a:lnTo>
                                  <a:lnTo>
                                    <a:pt x="92" y="6"/>
                                  </a:lnTo>
                                  <a:lnTo>
                                    <a:pt x="105" y="4"/>
                                  </a:lnTo>
                                  <a:lnTo>
                                    <a:pt x="119" y="3"/>
                                  </a:lnTo>
                                  <a:lnTo>
                                    <a:pt x="134" y="1"/>
                                  </a:lnTo>
                                  <a:lnTo>
                                    <a:pt x="149" y="0"/>
                                  </a:lnTo>
                                  <a:lnTo>
                                    <a:pt x="149" y="0"/>
                                  </a:lnTo>
                                  <a:lnTo>
                                    <a:pt x="164" y="1"/>
                                  </a:lnTo>
                                  <a:lnTo>
                                    <a:pt x="178" y="3"/>
                                  </a:lnTo>
                                  <a:lnTo>
                                    <a:pt x="194" y="4"/>
                                  </a:lnTo>
                                  <a:lnTo>
                                    <a:pt x="206" y="6"/>
                                  </a:lnTo>
                                  <a:lnTo>
                                    <a:pt x="220" y="10"/>
                                  </a:lnTo>
                                  <a:lnTo>
                                    <a:pt x="232" y="14"/>
                                  </a:lnTo>
                                  <a:lnTo>
                                    <a:pt x="243" y="18"/>
                                  </a:lnTo>
                                  <a:lnTo>
                                    <a:pt x="254" y="23"/>
                                  </a:lnTo>
                                  <a:lnTo>
                                    <a:pt x="264" y="29"/>
                                  </a:lnTo>
                                  <a:lnTo>
                                    <a:pt x="273" y="34"/>
                                  </a:lnTo>
                                  <a:lnTo>
                                    <a:pt x="279" y="42"/>
                                  </a:lnTo>
                                  <a:lnTo>
                                    <a:pt x="285" y="48"/>
                                  </a:lnTo>
                                  <a:lnTo>
                                    <a:pt x="290" y="56"/>
                                  </a:lnTo>
                                  <a:lnTo>
                                    <a:pt x="294" y="64"/>
                                  </a:lnTo>
                                  <a:lnTo>
                                    <a:pt x="297" y="71"/>
                                  </a:lnTo>
                                  <a:lnTo>
                                    <a:pt x="298" y="79"/>
                                  </a:lnTo>
                                  <a:lnTo>
                                    <a:pt x="298" y="79"/>
                                  </a:lnTo>
                                  <a:lnTo>
                                    <a:pt x="297" y="87"/>
                                  </a:lnTo>
                                  <a:lnTo>
                                    <a:pt x="294" y="94"/>
                                  </a:lnTo>
                                  <a:lnTo>
                                    <a:pt x="290" y="102"/>
                                  </a:lnTo>
                                  <a:lnTo>
                                    <a:pt x="285" y="110"/>
                                  </a:lnTo>
                                  <a:lnTo>
                                    <a:pt x="279" y="116"/>
                                  </a:lnTo>
                                  <a:lnTo>
                                    <a:pt x="273" y="122"/>
                                  </a:lnTo>
                                  <a:lnTo>
                                    <a:pt x="264" y="129"/>
                                  </a:lnTo>
                                  <a:lnTo>
                                    <a:pt x="254" y="135"/>
                                  </a:lnTo>
                                  <a:lnTo>
                                    <a:pt x="243" y="140"/>
                                  </a:lnTo>
                                  <a:lnTo>
                                    <a:pt x="232" y="144"/>
                                  </a:lnTo>
                                  <a:lnTo>
                                    <a:pt x="220" y="148"/>
                                  </a:lnTo>
                                  <a:lnTo>
                                    <a:pt x="206" y="152"/>
                                  </a:lnTo>
                                  <a:lnTo>
                                    <a:pt x="194" y="154"/>
                                  </a:lnTo>
                                  <a:lnTo>
                                    <a:pt x="178" y="155"/>
                                  </a:lnTo>
                                  <a:lnTo>
                                    <a:pt x="164" y="157"/>
                                  </a:lnTo>
                                  <a:lnTo>
                                    <a:pt x="149" y="158"/>
                                  </a:lnTo>
                                  <a:lnTo>
                                    <a:pt x="149" y="158"/>
                                  </a:lnTo>
                                  <a:lnTo>
                                    <a:pt x="134" y="157"/>
                                  </a:lnTo>
                                  <a:lnTo>
                                    <a:pt x="119" y="155"/>
                                  </a:lnTo>
                                  <a:lnTo>
                                    <a:pt x="105" y="154"/>
                                  </a:lnTo>
                                  <a:lnTo>
                                    <a:pt x="92" y="152"/>
                                  </a:lnTo>
                                  <a:lnTo>
                                    <a:pt x="78" y="148"/>
                                  </a:lnTo>
                                  <a:lnTo>
                                    <a:pt x="66" y="144"/>
                                  </a:lnTo>
                                  <a:lnTo>
                                    <a:pt x="55" y="140"/>
                                  </a:lnTo>
                                  <a:lnTo>
                                    <a:pt x="43" y="135"/>
                                  </a:lnTo>
                                  <a:lnTo>
                                    <a:pt x="35" y="129"/>
                                  </a:lnTo>
                                  <a:lnTo>
                                    <a:pt x="26" y="122"/>
                                  </a:lnTo>
                                  <a:lnTo>
                                    <a:pt x="18" y="116"/>
                                  </a:lnTo>
                                  <a:lnTo>
                                    <a:pt x="12" y="110"/>
                                  </a:lnTo>
                                  <a:lnTo>
                                    <a:pt x="8" y="102"/>
                                  </a:lnTo>
                                  <a:lnTo>
                                    <a:pt x="4" y="94"/>
                                  </a:lnTo>
                                  <a:lnTo>
                                    <a:pt x="1" y="87"/>
                                  </a:lnTo>
                                  <a:lnTo>
                                    <a:pt x="0" y="79"/>
                                  </a:lnTo>
                                  <a:lnTo>
                                    <a:pt x="0" y="79"/>
                                  </a:lnTo>
                                  <a:close/>
                                </a:path>
                              </a:pathLst>
                            </a:custGeom>
                            <a:solidFill>
                              <a:srgbClr val="5991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4" name="Freeform 3098"/>
                          <wps:cNvSpPr>
                            <a:spLocks/>
                          </wps:cNvSpPr>
                          <wps:spPr bwMode="auto">
                            <a:xfrm>
                              <a:off x="7992" y="4213"/>
                              <a:ext cx="284" cy="149"/>
                            </a:xfrm>
                            <a:custGeom>
                              <a:avLst/>
                              <a:gdLst>
                                <a:gd name="T0" fmla="*/ 0 w 284"/>
                                <a:gd name="T1" fmla="*/ 73 h 149"/>
                                <a:gd name="T2" fmla="*/ 4 w 284"/>
                                <a:gd name="T3" fmla="*/ 58 h 149"/>
                                <a:gd name="T4" fmla="*/ 12 w 284"/>
                                <a:gd name="T5" fmla="*/ 44 h 149"/>
                                <a:gd name="T6" fmla="*/ 24 w 284"/>
                                <a:gd name="T7" fmla="*/ 33 h 149"/>
                                <a:gd name="T8" fmla="*/ 42 w 284"/>
                                <a:gd name="T9" fmla="*/ 21 h 149"/>
                                <a:gd name="T10" fmla="*/ 63 w 284"/>
                                <a:gd name="T11" fmla="*/ 12 h 149"/>
                                <a:gd name="T12" fmla="*/ 87 w 284"/>
                                <a:gd name="T13" fmla="*/ 5 h 149"/>
                                <a:gd name="T14" fmla="*/ 128 w 284"/>
                                <a:gd name="T15" fmla="*/ 0 h 149"/>
                                <a:gd name="T16" fmla="*/ 143 w 284"/>
                                <a:gd name="T17" fmla="*/ 0 h 149"/>
                                <a:gd name="T18" fmla="*/ 171 w 284"/>
                                <a:gd name="T19" fmla="*/ 1 h 149"/>
                                <a:gd name="T20" fmla="*/ 210 w 284"/>
                                <a:gd name="T21" fmla="*/ 9 h 149"/>
                                <a:gd name="T22" fmla="*/ 232 w 284"/>
                                <a:gd name="T23" fmla="*/ 16 h 149"/>
                                <a:gd name="T24" fmla="*/ 251 w 284"/>
                                <a:gd name="T25" fmla="*/ 26 h 149"/>
                                <a:gd name="T26" fmla="*/ 266 w 284"/>
                                <a:gd name="T27" fmla="*/ 38 h 149"/>
                                <a:gd name="T28" fmla="*/ 278 w 284"/>
                                <a:gd name="T29" fmla="*/ 52 h 149"/>
                                <a:gd name="T30" fmla="*/ 283 w 284"/>
                                <a:gd name="T31" fmla="*/ 66 h 149"/>
                                <a:gd name="T32" fmla="*/ 284 w 284"/>
                                <a:gd name="T33" fmla="*/ 73 h 149"/>
                                <a:gd name="T34" fmla="*/ 280 w 284"/>
                                <a:gd name="T35" fmla="*/ 89 h 149"/>
                                <a:gd name="T36" fmla="*/ 273 w 284"/>
                                <a:gd name="T37" fmla="*/ 103 h 149"/>
                                <a:gd name="T38" fmla="*/ 260 w 284"/>
                                <a:gd name="T39" fmla="*/ 115 h 149"/>
                                <a:gd name="T40" fmla="*/ 242 w 284"/>
                                <a:gd name="T41" fmla="*/ 127 h 149"/>
                                <a:gd name="T42" fmla="*/ 222 w 284"/>
                                <a:gd name="T43" fmla="*/ 136 h 149"/>
                                <a:gd name="T44" fmla="*/ 198 w 284"/>
                                <a:gd name="T45" fmla="*/ 142 h 149"/>
                                <a:gd name="T46" fmla="*/ 157 w 284"/>
                                <a:gd name="T47" fmla="*/ 147 h 149"/>
                                <a:gd name="T48" fmla="*/ 143 w 284"/>
                                <a:gd name="T49" fmla="*/ 149 h 149"/>
                                <a:gd name="T50" fmla="*/ 114 w 284"/>
                                <a:gd name="T51" fmla="*/ 147 h 149"/>
                                <a:gd name="T52" fmla="*/ 75 w 284"/>
                                <a:gd name="T53" fmla="*/ 140 h 149"/>
                                <a:gd name="T54" fmla="*/ 52 w 284"/>
                                <a:gd name="T55" fmla="*/ 131 h 149"/>
                                <a:gd name="T56" fmla="*/ 33 w 284"/>
                                <a:gd name="T57" fmla="*/ 121 h 149"/>
                                <a:gd name="T58" fmla="*/ 18 w 284"/>
                                <a:gd name="T59" fmla="*/ 109 h 149"/>
                                <a:gd name="T60" fmla="*/ 7 w 284"/>
                                <a:gd name="T61" fmla="*/ 96 h 149"/>
                                <a:gd name="T62" fmla="*/ 2 w 284"/>
                                <a:gd name="T63" fmla="*/ 81 h 149"/>
                                <a:gd name="T64" fmla="*/ 0 w 284"/>
                                <a:gd name="T65" fmla="*/ 73 h 1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84" h="149">
                                  <a:moveTo>
                                    <a:pt x="0" y="73"/>
                                  </a:moveTo>
                                  <a:lnTo>
                                    <a:pt x="0" y="73"/>
                                  </a:lnTo>
                                  <a:lnTo>
                                    <a:pt x="2" y="66"/>
                                  </a:lnTo>
                                  <a:lnTo>
                                    <a:pt x="4" y="58"/>
                                  </a:lnTo>
                                  <a:lnTo>
                                    <a:pt x="7" y="52"/>
                                  </a:lnTo>
                                  <a:lnTo>
                                    <a:pt x="12" y="44"/>
                                  </a:lnTo>
                                  <a:lnTo>
                                    <a:pt x="18" y="38"/>
                                  </a:lnTo>
                                  <a:lnTo>
                                    <a:pt x="24" y="33"/>
                                  </a:lnTo>
                                  <a:lnTo>
                                    <a:pt x="33" y="26"/>
                                  </a:lnTo>
                                  <a:lnTo>
                                    <a:pt x="42" y="21"/>
                                  </a:lnTo>
                                  <a:lnTo>
                                    <a:pt x="52" y="16"/>
                                  </a:lnTo>
                                  <a:lnTo>
                                    <a:pt x="63" y="12"/>
                                  </a:lnTo>
                                  <a:lnTo>
                                    <a:pt x="75" y="9"/>
                                  </a:lnTo>
                                  <a:lnTo>
                                    <a:pt x="87" y="5"/>
                                  </a:lnTo>
                                  <a:lnTo>
                                    <a:pt x="114" y="1"/>
                                  </a:lnTo>
                                  <a:lnTo>
                                    <a:pt x="128" y="0"/>
                                  </a:lnTo>
                                  <a:lnTo>
                                    <a:pt x="143" y="0"/>
                                  </a:lnTo>
                                  <a:lnTo>
                                    <a:pt x="143" y="0"/>
                                  </a:lnTo>
                                  <a:lnTo>
                                    <a:pt x="157" y="0"/>
                                  </a:lnTo>
                                  <a:lnTo>
                                    <a:pt x="171" y="1"/>
                                  </a:lnTo>
                                  <a:lnTo>
                                    <a:pt x="198" y="5"/>
                                  </a:lnTo>
                                  <a:lnTo>
                                    <a:pt x="210" y="9"/>
                                  </a:lnTo>
                                  <a:lnTo>
                                    <a:pt x="222" y="12"/>
                                  </a:lnTo>
                                  <a:lnTo>
                                    <a:pt x="232" y="16"/>
                                  </a:lnTo>
                                  <a:lnTo>
                                    <a:pt x="242" y="21"/>
                                  </a:lnTo>
                                  <a:lnTo>
                                    <a:pt x="251" y="26"/>
                                  </a:lnTo>
                                  <a:lnTo>
                                    <a:pt x="260" y="33"/>
                                  </a:lnTo>
                                  <a:lnTo>
                                    <a:pt x="266" y="38"/>
                                  </a:lnTo>
                                  <a:lnTo>
                                    <a:pt x="273" y="44"/>
                                  </a:lnTo>
                                  <a:lnTo>
                                    <a:pt x="278" y="52"/>
                                  </a:lnTo>
                                  <a:lnTo>
                                    <a:pt x="280" y="58"/>
                                  </a:lnTo>
                                  <a:lnTo>
                                    <a:pt x="283" y="66"/>
                                  </a:lnTo>
                                  <a:lnTo>
                                    <a:pt x="284" y="73"/>
                                  </a:lnTo>
                                  <a:lnTo>
                                    <a:pt x="284" y="73"/>
                                  </a:lnTo>
                                  <a:lnTo>
                                    <a:pt x="283" y="81"/>
                                  </a:lnTo>
                                  <a:lnTo>
                                    <a:pt x="280" y="89"/>
                                  </a:lnTo>
                                  <a:lnTo>
                                    <a:pt x="278" y="96"/>
                                  </a:lnTo>
                                  <a:lnTo>
                                    <a:pt x="273" y="103"/>
                                  </a:lnTo>
                                  <a:lnTo>
                                    <a:pt x="266" y="109"/>
                                  </a:lnTo>
                                  <a:lnTo>
                                    <a:pt x="260" y="115"/>
                                  </a:lnTo>
                                  <a:lnTo>
                                    <a:pt x="251" y="121"/>
                                  </a:lnTo>
                                  <a:lnTo>
                                    <a:pt x="242" y="127"/>
                                  </a:lnTo>
                                  <a:lnTo>
                                    <a:pt x="232" y="131"/>
                                  </a:lnTo>
                                  <a:lnTo>
                                    <a:pt x="222" y="136"/>
                                  </a:lnTo>
                                  <a:lnTo>
                                    <a:pt x="210" y="140"/>
                                  </a:lnTo>
                                  <a:lnTo>
                                    <a:pt x="198" y="142"/>
                                  </a:lnTo>
                                  <a:lnTo>
                                    <a:pt x="171" y="147"/>
                                  </a:lnTo>
                                  <a:lnTo>
                                    <a:pt x="157" y="147"/>
                                  </a:lnTo>
                                  <a:lnTo>
                                    <a:pt x="143" y="149"/>
                                  </a:lnTo>
                                  <a:lnTo>
                                    <a:pt x="143" y="149"/>
                                  </a:lnTo>
                                  <a:lnTo>
                                    <a:pt x="128" y="147"/>
                                  </a:lnTo>
                                  <a:lnTo>
                                    <a:pt x="114" y="147"/>
                                  </a:lnTo>
                                  <a:lnTo>
                                    <a:pt x="87" y="142"/>
                                  </a:lnTo>
                                  <a:lnTo>
                                    <a:pt x="75" y="140"/>
                                  </a:lnTo>
                                  <a:lnTo>
                                    <a:pt x="63" y="136"/>
                                  </a:lnTo>
                                  <a:lnTo>
                                    <a:pt x="52" y="131"/>
                                  </a:lnTo>
                                  <a:lnTo>
                                    <a:pt x="42" y="127"/>
                                  </a:lnTo>
                                  <a:lnTo>
                                    <a:pt x="33" y="121"/>
                                  </a:lnTo>
                                  <a:lnTo>
                                    <a:pt x="24" y="115"/>
                                  </a:lnTo>
                                  <a:lnTo>
                                    <a:pt x="18" y="109"/>
                                  </a:lnTo>
                                  <a:lnTo>
                                    <a:pt x="12" y="103"/>
                                  </a:lnTo>
                                  <a:lnTo>
                                    <a:pt x="7" y="96"/>
                                  </a:lnTo>
                                  <a:lnTo>
                                    <a:pt x="4" y="89"/>
                                  </a:lnTo>
                                  <a:lnTo>
                                    <a:pt x="2" y="81"/>
                                  </a:lnTo>
                                  <a:lnTo>
                                    <a:pt x="0" y="73"/>
                                  </a:lnTo>
                                  <a:lnTo>
                                    <a:pt x="0" y="73"/>
                                  </a:lnTo>
                                  <a:close/>
                                </a:path>
                              </a:pathLst>
                            </a:custGeom>
                            <a:solidFill>
                              <a:srgbClr val="5E94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5" name="Freeform 3099"/>
                          <wps:cNvSpPr>
                            <a:spLocks/>
                          </wps:cNvSpPr>
                          <wps:spPr bwMode="auto">
                            <a:xfrm>
                              <a:off x="7997" y="4214"/>
                              <a:ext cx="270" cy="141"/>
                            </a:xfrm>
                            <a:custGeom>
                              <a:avLst/>
                              <a:gdLst>
                                <a:gd name="T0" fmla="*/ 0 w 270"/>
                                <a:gd name="T1" fmla="*/ 70 h 141"/>
                                <a:gd name="T2" fmla="*/ 0 w 270"/>
                                <a:gd name="T3" fmla="*/ 70 h 141"/>
                                <a:gd name="T4" fmla="*/ 2 w 270"/>
                                <a:gd name="T5" fmla="*/ 64 h 141"/>
                                <a:gd name="T6" fmla="*/ 4 w 270"/>
                                <a:gd name="T7" fmla="*/ 56 h 141"/>
                                <a:gd name="T8" fmla="*/ 7 w 270"/>
                                <a:gd name="T9" fmla="*/ 50 h 141"/>
                                <a:gd name="T10" fmla="*/ 12 w 270"/>
                                <a:gd name="T11" fmla="*/ 43 h 141"/>
                                <a:gd name="T12" fmla="*/ 17 w 270"/>
                                <a:gd name="T13" fmla="*/ 37 h 141"/>
                                <a:gd name="T14" fmla="*/ 25 w 270"/>
                                <a:gd name="T15" fmla="*/ 32 h 141"/>
                                <a:gd name="T16" fmla="*/ 32 w 270"/>
                                <a:gd name="T17" fmla="*/ 25 h 141"/>
                                <a:gd name="T18" fmla="*/ 40 w 270"/>
                                <a:gd name="T19" fmla="*/ 20 h 141"/>
                                <a:gd name="T20" fmla="*/ 50 w 270"/>
                                <a:gd name="T21" fmla="*/ 16 h 141"/>
                                <a:gd name="T22" fmla="*/ 60 w 270"/>
                                <a:gd name="T23" fmla="*/ 13 h 141"/>
                                <a:gd name="T24" fmla="*/ 83 w 270"/>
                                <a:gd name="T25" fmla="*/ 6 h 141"/>
                                <a:gd name="T26" fmla="*/ 109 w 270"/>
                                <a:gd name="T27" fmla="*/ 1 h 141"/>
                                <a:gd name="T28" fmla="*/ 135 w 270"/>
                                <a:gd name="T29" fmla="*/ 0 h 141"/>
                                <a:gd name="T30" fmla="*/ 135 w 270"/>
                                <a:gd name="T31" fmla="*/ 0 h 141"/>
                                <a:gd name="T32" fmla="*/ 163 w 270"/>
                                <a:gd name="T33" fmla="*/ 1 h 141"/>
                                <a:gd name="T34" fmla="*/ 188 w 270"/>
                                <a:gd name="T35" fmla="*/ 6 h 141"/>
                                <a:gd name="T36" fmla="*/ 210 w 270"/>
                                <a:gd name="T37" fmla="*/ 13 h 141"/>
                                <a:gd name="T38" fmla="*/ 221 w 270"/>
                                <a:gd name="T39" fmla="*/ 16 h 141"/>
                                <a:gd name="T40" fmla="*/ 231 w 270"/>
                                <a:gd name="T41" fmla="*/ 20 h 141"/>
                                <a:gd name="T42" fmla="*/ 240 w 270"/>
                                <a:gd name="T43" fmla="*/ 25 h 141"/>
                                <a:gd name="T44" fmla="*/ 247 w 270"/>
                                <a:gd name="T45" fmla="*/ 32 h 141"/>
                                <a:gd name="T46" fmla="*/ 254 w 270"/>
                                <a:gd name="T47" fmla="*/ 37 h 141"/>
                                <a:gd name="T48" fmla="*/ 260 w 270"/>
                                <a:gd name="T49" fmla="*/ 43 h 141"/>
                                <a:gd name="T50" fmla="*/ 264 w 270"/>
                                <a:gd name="T51" fmla="*/ 50 h 141"/>
                                <a:gd name="T52" fmla="*/ 268 w 270"/>
                                <a:gd name="T53" fmla="*/ 56 h 141"/>
                                <a:gd name="T54" fmla="*/ 269 w 270"/>
                                <a:gd name="T55" fmla="*/ 64 h 141"/>
                                <a:gd name="T56" fmla="*/ 270 w 270"/>
                                <a:gd name="T57" fmla="*/ 70 h 141"/>
                                <a:gd name="T58" fmla="*/ 270 w 270"/>
                                <a:gd name="T59" fmla="*/ 70 h 141"/>
                                <a:gd name="T60" fmla="*/ 269 w 270"/>
                                <a:gd name="T61" fmla="*/ 78 h 141"/>
                                <a:gd name="T62" fmla="*/ 268 w 270"/>
                                <a:gd name="T63" fmla="*/ 85 h 141"/>
                                <a:gd name="T64" fmla="*/ 264 w 270"/>
                                <a:gd name="T65" fmla="*/ 92 h 141"/>
                                <a:gd name="T66" fmla="*/ 260 w 270"/>
                                <a:gd name="T67" fmla="*/ 98 h 141"/>
                                <a:gd name="T68" fmla="*/ 254 w 270"/>
                                <a:gd name="T69" fmla="*/ 104 h 141"/>
                                <a:gd name="T70" fmla="*/ 247 w 270"/>
                                <a:gd name="T71" fmla="*/ 109 h 141"/>
                                <a:gd name="T72" fmla="*/ 240 w 270"/>
                                <a:gd name="T73" fmla="*/ 116 h 141"/>
                                <a:gd name="T74" fmla="*/ 231 w 270"/>
                                <a:gd name="T75" fmla="*/ 121 h 141"/>
                                <a:gd name="T76" fmla="*/ 221 w 270"/>
                                <a:gd name="T77" fmla="*/ 125 h 141"/>
                                <a:gd name="T78" fmla="*/ 210 w 270"/>
                                <a:gd name="T79" fmla="*/ 128 h 141"/>
                                <a:gd name="T80" fmla="*/ 188 w 270"/>
                                <a:gd name="T81" fmla="*/ 135 h 141"/>
                                <a:gd name="T82" fmla="*/ 163 w 270"/>
                                <a:gd name="T83" fmla="*/ 140 h 141"/>
                                <a:gd name="T84" fmla="*/ 135 w 270"/>
                                <a:gd name="T85" fmla="*/ 141 h 141"/>
                                <a:gd name="T86" fmla="*/ 135 w 270"/>
                                <a:gd name="T87" fmla="*/ 141 h 141"/>
                                <a:gd name="T88" fmla="*/ 109 w 270"/>
                                <a:gd name="T89" fmla="*/ 140 h 141"/>
                                <a:gd name="T90" fmla="*/ 83 w 270"/>
                                <a:gd name="T91" fmla="*/ 135 h 141"/>
                                <a:gd name="T92" fmla="*/ 60 w 270"/>
                                <a:gd name="T93" fmla="*/ 128 h 141"/>
                                <a:gd name="T94" fmla="*/ 50 w 270"/>
                                <a:gd name="T95" fmla="*/ 125 h 141"/>
                                <a:gd name="T96" fmla="*/ 40 w 270"/>
                                <a:gd name="T97" fmla="*/ 121 h 141"/>
                                <a:gd name="T98" fmla="*/ 32 w 270"/>
                                <a:gd name="T99" fmla="*/ 116 h 141"/>
                                <a:gd name="T100" fmla="*/ 25 w 270"/>
                                <a:gd name="T101" fmla="*/ 109 h 141"/>
                                <a:gd name="T102" fmla="*/ 17 w 270"/>
                                <a:gd name="T103" fmla="*/ 104 h 141"/>
                                <a:gd name="T104" fmla="*/ 12 w 270"/>
                                <a:gd name="T105" fmla="*/ 98 h 141"/>
                                <a:gd name="T106" fmla="*/ 7 w 270"/>
                                <a:gd name="T107" fmla="*/ 92 h 141"/>
                                <a:gd name="T108" fmla="*/ 4 w 270"/>
                                <a:gd name="T109" fmla="*/ 85 h 141"/>
                                <a:gd name="T110" fmla="*/ 2 w 270"/>
                                <a:gd name="T111" fmla="*/ 78 h 141"/>
                                <a:gd name="T112" fmla="*/ 0 w 270"/>
                                <a:gd name="T113" fmla="*/ 70 h 141"/>
                                <a:gd name="T114" fmla="*/ 0 w 270"/>
                                <a:gd name="T115" fmla="*/ 70 h 1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270" h="141">
                                  <a:moveTo>
                                    <a:pt x="0" y="70"/>
                                  </a:moveTo>
                                  <a:lnTo>
                                    <a:pt x="0" y="70"/>
                                  </a:lnTo>
                                  <a:lnTo>
                                    <a:pt x="2" y="64"/>
                                  </a:lnTo>
                                  <a:lnTo>
                                    <a:pt x="4" y="56"/>
                                  </a:lnTo>
                                  <a:lnTo>
                                    <a:pt x="7" y="50"/>
                                  </a:lnTo>
                                  <a:lnTo>
                                    <a:pt x="12" y="43"/>
                                  </a:lnTo>
                                  <a:lnTo>
                                    <a:pt x="17" y="37"/>
                                  </a:lnTo>
                                  <a:lnTo>
                                    <a:pt x="25" y="32"/>
                                  </a:lnTo>
                                  <a:lnTo>
                                    <a:pt x="32" y="25"/>
                                  </a:lnTo>
                                  <a:lnTo>
                                    <a:pt x="40" y="20"/>
                                  </a:lnTo>
                                  <a:lnTo>
                                    <a:pt x="50" y="16"/>
                                  </a:lnTo>
                                  <a:lnTo>
                                    <a:pt x="60" y="13"/>
                                  </a:lnTo>
                                  <a:lnTo>
                                    <a:pt x="83" y="6"/>
                                  </a:lnTo>
                                  <a:lnTo>
                                    <a:pt x="109" y="1"/>
                                  </a:lnTo>
                                  <a:lnTo>
                                    <a:pt x="135" y="0"/>
                                  </a:lnTo>
                                  <a:lnTo>
                                    <a:pt x="135" y="0"/>
                                  </a:lnTo>
                                  <a:lnTo>
                                    <a:pt x="163" y="1"/>
                                  </a:lnTo>
                                  <a:lnTo>
                                    <a:pt x="188" y="6"/>
                                  </a:lnTo>
                                  <a:lnTo>
                                    <a:pt x="210" y="13"/>
                                  </a:lnTo>
                                  <a:lnTo>
                                    <a:pt x="221" y="16"/>
                                  </a:lnTo>
                                  <a:lnTo>
                                    <a:pt x="231" y="20"/>
                                  </a:lnTo>
                                  <a:lnTo>
                                    <a:pt x="240" y="25"/>
                                  </a:lnTo>
                                  <a:lnTo>
                                    <a:pt x="247" y="32"/>
                                  </a:lnTo>
                                  <a:lnTo>
                                    <a:pt x="254" y="37"/>
                                  </a:lnTo>
                                  <a:lnTo>
                                    <a:pt x="260" y="43"/>
                                  </a:lnTo>
                                  <a:lnTo>
                                    <a:pt x="264" y="50"/>
                                  </a:lnTo>
                                  <a:lnTo>
                                    <a:pt x="268" y="56"/>
                                  </a:lnTo>
                                  <a:lnTo>
                                    <a:pt x="269" y="64"/>
                                  </a:lnTo>
                                  <a:lnTo>
                                    <a:pt x="270" y="70"/>
                                  </a:lnTo>
                                  <a:lnTo>
                                    <a:pt x="270" y="70"/>
                                  </a:lnTo>
                                  <a:lnTo>
                                    <a:pt x="269" y="78"/>
                                  </a:lnTo>
                                  <a:lnTo>
                                    <a:pt x="268" y="85"/>
                                  </a:lnTo>
                                  <a:lnTo>
                                    <a:pt x="264" y="92"/>
                                  </a:lnTo>
                                  <a:lnTo>
                                    <a:pt x="260" y="98"/>
                                  </a:lnTo>
                                  <a:lnTo>
                                    <a:pt x="254" y="104"/>
                                  </a:lnTo>
                                  <a:lnTo>
                                    <a:pt x="247" y="109"/>
                                  </a:lnTo>
                                  <a:lnTo>
                                    <a:pt x="240" y="116"/>
                                  </a:lnTo>
                                  <a:lnTo>
                                    <a:pt x="231" y="121"/>
                                  </a:lnTo>
                                  <a:lnTo>
                                    <a:pt x="221" y="125"/>
                                  </a:lnTo>
                                  <a:lnTo>
                                    <a:pt x="210" y="128"/>
                                  </a:lnTo>
                                  <a:lnTo>
                                    <a:pt x="188" y="135"/>
                                  </a:lnTo>
                                  <a:lnTo>
                                    <a:pt x="163" y="140"/>
                                  </a:lnTo>
                                  <a:lnTo>
                                    <a:pt x="135" y="141"/>
                                  </a:lnTo>
                                  <a:lnTo>
                                    <a:pt x="135" y="141"/>
                                  </a:lnTo>
                                  <a:lnTo>
                                    <a:pt x="109" y="140"/>
                                  </a:lnTo>
                                  <a:lnTo>
                                    <a:pt x="83" y="135"/>
                                  </a:lnTo>
                                  <a:lnTo>
                                    <a:pt x="60" y="128"/>
                                  </a:lnTo>
                                  <a:lnTo>
                                    <a:pt x="50" y="125"/>
                                  </a:lnTo>
                                  <a:lnTo>
                                    <a:pt x="40" y="121"/>
                                  </a:lnTo>
                                  <a:lnTo>
                                    <a:pt x="32" y="116"/>
                                  </a:lnTo>
                                  <a:lnTo>
                                    <a:pt x="25" y="109"/>
                                  </a:lnTo>
                                  <a:lnTo>
                                    <a:pt x="17" y="104"/>
                                  </a:lnTo>
                                  <a:lnTo>
                                    <a:pt x="12" y="98"/>
                                  </a:lnTo>
                                  <a:lnTo>
                                    <a:pt x="7" y="92"/>
                                  </a:lnTo>
                                  <a:lnTo>
                                    <a:pt x="4" y="85"/>
                                  </a:lnTo>
                                  <a:lnTo>
                                    <a:pt x="2" y="78"/>
                                  </a:lnTo>
                                  <a:lnTo>
                                    <a:pt x="0" y="70"/>
                                  </a:lnTo>
                                  <a:lnTo>
                                    <a:pt x="0" y="70"/>
                                  </a:lnTo>
                                  <a:close/>
                                </a:path>
                              </a:pathLst>
                            </a:custGeom>
                            <a:solidFill>
                              <a:srgbClr val="6196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6" name="Freeform 3100"/>
                          <wps:cNvSpPr>
                            <a:spLocks/>
                          </wps:cNvSpPr>
                          <wps:spPr bwMode="auto">
                            <a:xfrm>
                              <a:off x="8004" y="4216"/>
                              <a:ext cx="254" cy="133"/>
                            </a:xfrm>
                            <a:custGeom>
                              <a:avLst/>
                              <a:gdLst>
                                <a:gd name="T0" fmla="*/ 0 w 254"/>
                                <a:gd name="T1" fmla="*/ 67 h 133"/>
                                <a:gd name="T2" fmla="*/ 0 w 254"/>
                                <a:gd name="T3" fmla="*/ 67 h 133"/>
                                <a:gd name="T4" fmla="*/ 0 w 254"/>
                                <a:gd name="T5" fmla="*/ 59 h 133"/>
                                <a:gd name="T6" fmla="*/ 2 w 254"/>
                                <a:gd name="T7" fmla="*/ 53 h 133"/>
                                <a:gd name="T8" fmla="*/ 5 w 254"/>
                                <a:gd name="T9" fmla="*/ 46 h 133"/>
                                <a:gd name="T10" fmla="*/ 9 w 254"/>
                                <a:gd name="T11" fmla="*/ 40 h 133"/>
                                <a:gd name="T12" fmla="*/ 15 w 254"/>
                                <a:gd name="T13" fmla="*/ 35 h 133"/>
                                <a:gd name="T14" fmla="*/ 21 w 254"/>
                                <a:gd name="T15" fmla="*/ 30 h 133"/>
                                <a:gd name="T16" fmla="*/ 28 w 254"/>
                                <a:gd name="T17" fmla="*/ 25 h 133"/>
                                <a:gd name="T18" fmla="*/ 37 w 254"/>
                                <a:gd name="T19" fmla="*/ 20 h 133"/>
                                <a:gd name="T20" fmla="*/ 56 w 254"/>
                                <a:gd name="T21" fmla="*/ 11 h 133"/>
                                <a:gd name="T22" fmla="*/ 77 w 254"/>
                                <a:gd name="T23" fmla="*/ 6 h 133"/>
                                <a:gd name="T24" fmla="*/ 102 w 254"/>
                                <a:gd name="T25" fmla="*/ 2 h 133"/>
                                <a:gd name="T26" fmla="*/ 127 w 254"/>
                                <a:gd name="T27" fmla="*/ 0 h 133"/>
                                <a:gd name="T28" fmla="*/ 127 w 254"/>
                                <a:gd name="T29" fmla="*/ 0 h 133"/>
                                <a:gd name="T30" fmla="*/ 153 w 254"/>
                                <a:gd name="T31" fmla="*/ 2 h 133"/>
                                <a:gd name="T32" fmla="*/ 177 w 254"/>
                                <a:gd name="T33" fmla="*/ 6 h 133"/>
                                <a:gd name="T34" fmla="*/ 198 w 254"/>
                                <a:gd name="T35" fmla="*/ 11 h 133"/>
                                <a:gd name="T36" fmla="*/ 217 w 254"/>
                                <a:gd name="T37" fmla="*/ 20 h 133"/>
                                <a:gd name="T38" fmla="*/ 225 w 254"/>
                                <a:gd name="T39" fmla="*/ 25 h 133"/>
                                <a:gd name="T40" fmla="*/ 233 w 254"/>
                                <a:gd name="T41" fmla="*/ 30 h 133"/>
                                <a:gd name="T42" fmla="*/ 239 w 254"/>
                                <a:gd name="T43" fmla="*/ 35 h 133"/>
                                <a:gd name="T44" fmla="*/ 244 w 254"/>
                                <a:gd name="T45" fmla="*/ 40 h 133"/>
                                <a:gd name="T46" fmla="*/ 249 w 254"/>
                                <a:gd name="T47" fmla="*/ 46 h 133"/>
                                <a:gd name="T48" fmla="*/ 252 w 254"/>
                                <a:gd name="T49" fmla="*/ 53 h 133"/>
                                <a:gd name="T50" fmla="*/ 254 w 254"/>
                                <a:gd name="T51" fmla="*/ 59 h 133"/>
                                <a:gd name="T52" fmla="*/ 254 w 254"/>
                                <a:gd name="T53" fmla="*/ 67 h 133"/>
                                <a:gd name="T54" fmla="*/ 254 w 254"/>
                                <a:gd name="T55" fmla="*/ 67 h 133"/>
                                <a:gd name="T56" fmla="*/ 254 w 254"/>
                                <a:gd name="T57" fmla="*/ 73 h 133"/>
                                <a:gd name="T58" fmla="*/ 252 w 254"/>
                                <a:gd name="T59" fmla="*/ 79 h 133"/>
                                <a:gd name="T60" fmla="*/ 249 w 254"/>
                                <a:gd name="T61" fmla="*/ 86 h 133"/>
                                <a:gd name="T62" fmla="*/ 244 w 254"/>
                                <a:gd name="T63" fmla="*/ 92 h 133"/>
                                <a:gd name="T64" fmla="*/ 239 w 254"/>
                                <a:gd name="T65" fmla="*/ 98 h 133"/>
                                <a:gd name="T66" fmla="*/ 233 w 254"/>
                                <a:gd name="T67" fmla="*/ 104 h 133"/>
                                <a:gd name="T68" fmla="*/ 225 w 254"/>
                                <a:gd name="T69" fmla="*/ 109 h 133"/>
                                <a:gd name="T70" fmla="*/ 217 w 254"/>
                                <a:gd name="T71" fmla="*/ 114 h 133"/>
                                <a:gd name="T72" fmla="*/ 198 w 254"/>
                                <a:gd name="T73" fmla="*/ 121 h 133"/>
                                <a:gd name="T74" fmla="*/ 177 w 254"/>
                                <a:gd name="T75" fmla="*/ 128 h 133"/>
                                <a:gd name="T76" fmla="*/ 153 w 254"/>
                                <a:gd name="T77" fmla="*/ 132 h 133"/>
                                <a:gd name="T78" fmla="*/ 127 w 254"/>
                                <a:gd name="T79" fmla="*/ 133 h 133"/>
                                <a:gd name="T80" fmla="*/ 127 w 254"/>
                                <a:gd name="T81" fmla="*/ 133 h 133"/>
                                <a:gd name="T82" fmla="*/ 102 w 254"/>
                                <a:gd name="T83" fmla="*/ 132 h 133"/>
                                <a:gd name="T84" fmla="*/ 77 w 254"/>
                                <a:gd name="T85" fmla="*/ 128 h 133"/>
                                <a:gd name="T86" fmla="*/ 56 w 254"/>
                                <a:gd name="T87" fmla="*/ 121 h 133"/>
                                <a:gd name="T88" fmla="*/ 37 w 254"/>
                                <a:gd name="T89" fmla="*/ 114 h 133"/>
                                <a:gd name="T90" fmla="*/ 28 w 254"/>
                                <a:gd name="T91" fmla="*/ 109 h 133"/>
                                <a:gd name="T92" fmla="*/ 21 w 254"/>
                                <a:gd name="T93" fmla="*/ 104 h 133"/>
                                <a:gd name="T94" fmla="*/ 15 w 254"/>
                                <a:gd name="T95" fmla="*/ 98 h 133"/>
                                <a:gd name="T96" fmla="*/ 9 w 254"/>
                                <a:gd name="T97" fmla="*/ 92 h 133"/>
                                <a:gd name="T98" fmla="*/ 5 w 254"/>
                                <a:gd name="T99" fmla="*/ 86 h 133"/>
                                <a:gd name="T100" fmla="*/ 2 w 254"/>
                                <a:gd name="T101" fmla="*/ 79 h 133"/>
                                <a:gd name="T102" fmla="*/ 0 w 254"/>
                                <a:gd name="T103" fmla="*/ 73 h 133"/>
                                <a:gd name="T104" fmla="*/ 0 w 254"/>
                                <a:gd name="T105" fmla="*/ 67 h 133"/>
                                <a:gd name="T106" fmla="*/ 0 w 254"/>
                                <a:gd name="T107" fmla="*/ 67 h 1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254" h="133">
                                  <a:moveTo>
                                    <a:pt x="0" y="67"/>
                                  </a:moveTo>
                                  <a:lnTo>
                                    <a:pt x="0" y="67"/>
                                  </a:lnTo>
                                  <a:lnTo>
                                    <a:pt x="0" y="59"/>
                                  </a:lnTo>
                                  <a:lnTo>
                                    <a:pt x="2" y="53"/>
                                  </a:lnTo>
                                  <a:lnTo>
                                    <a:pt x="5" y="46"/>
                                  </a:lnTo>
                                  <a:lnTo>
                                    <a:pt x="9" y="40"/>
                                  </a:lnTo>
                                  <a:lnTo>
                                    <a:pt x="15" y="35"/>
                                  </a:lnTo>
                                  <a:lnTo>
                                    <a:pt x="21" y="30"/>
                                  </a:lnTo>
                                  <a:lnTo>
                                    <a:pt x="28" y="25"/>
                                  </a:lnTo>
                                  <a:lnTo>
                                    <a:pt x="37" y="20"/>
                                  </a:lnTo>
                                  <a:lnTo>
                                    <a:pt x="56" y="11"/>
                                  </a:lnTo>
                                  <a:lnTo>
                                    <a:pt x="77" y="6"/>
                                  </a:lnTo>
                                  <a:lnTo>
                                    <a:pt x="102" y="2"/>
                                  </a:lnTo>
                                  <a:lnTo>
                                    <a:pt x="127" y="0"/>
                                  </a:lnTo>
                                  <a:lnTo>
                                    <a:pt x="127" y="0"/>
                                  </a:lnTo>
                                  <a:lnTo>
                                    <a:pt x="153" y="2"/>
                                  </a:lnTo>
                                  <a:lnTo>
                                    <a:pt x="177" y="6"/>
                                  </a:lnTo>
                                  <a:lnTo>
                                    <a:pt x="198" y="11"/>
                                  </a:lnTo>
                                  <a:lnTo>
                                    <a:pt x="217" y="20"/>
                                  </a:lnTo>
                                  <a:lnTo>
                                    <a:pt x="225" y="25"/>
                                  </a:lnTo>
                                  <a:lnTo>
                                    <a:pt x="233" y="30"/>
                                  </a:lnTo>
                                  <a:lnTo>
                                    <a:pt x="239" y="35"/>
                                  </a:lnTo>
                                  <a:lnTo>
                                    <a:pt x="244" y="40"/>
                                  </a:lnTo>
                                  <a:lnTo>
                                    <a:pt x="249" y="46"/>
                                  </a:lnTo>
                                  <a:lnTo>
                                    <a:pt x="252" y="53"/>
                                  </a:lnTo>
                                  <a:lnTo>
                                    <a:pt x="254" y="59"/>
                                  </a:lnTo>
                                  <a:lnTo>
                                    <a:pt x="254" y="67"/>
                                  </a:lnTo>
                                  <a:lnTo>
                                    <a:pt x="254" y="67"/>
                                  </a:lnTo>
                                  <a:lnTo>
                                    <a:pt x="254" y="73"/>
                                  </a:lnTo>
                                  <a:lnTo>
                                    <a:pt x="252" y="79"/>
                                  </a:lnTo>
                                  <a:lnTo>
                                    <a:pt x="249" y="86"/>
                                  </a:lnTo>
                                  <a:lnTo>
                                    <a:pt x="244" y="92"/>
                                  </a:lnTo>
                                  <a:lnTo>
                                    <a:pt x="239" y="98"/>
                                  </a:lnTo>
                                  <a:lnTo>
                                    <a:pt x="233" y="104"/>
                                  </a:lnTo>
                                  <a:lnTo>
                                    <a:pt x="225" y="109"/>
                                  </a:lnTo>
                                  <a:lnTo>
                                    <a:pt x="217" y="114"/>
                                  </a:lnTo>
                                  <a:lnTo>
                                    <a:pt x="198" y="121"/>
                                  </a:lnTo>
                                  <a:lnTo>
                                    <a:pt x="177" y="128"/>
                                  </a:lnTo>
                                  <a:lnTo>
                                    <a:pt x="153" y="132"/>
                                  </a:lnTo>
                                  <a:lnTo>
                                    <a:pt x="127" y="133"/>
                                  </a:lnTo>
                                  <a:lnTo>
                                    <a:pt x="127" y="133"/>
                                  </a:lnTo>
                                  <a:lnTo>
                                    <a:pt x="102" y="132"/>
                                  </a:lnTo>
                                  <a:lnTo>
                                    <a:pt x="77" y="128"/>
                                  </a:lnTo>
                                  <a:lnTo>
                                    <a:pt x="56" y="121"/>
                                  </a:lnTo>
                                  <a:lnTo>
                                    <a:pt x="37" y="114"/>
                                  </a:lnTo>
                                  <a:lnTo>
                                    <a:pt x="28" y="109"/>
                                  </a:lnTo>
                                  <a:lnTo>
                                    <a:pt x="21" y="104"/>
                                  </a:lnTo>
                                  <a:lnTo>
                                    <a:pt x="15" y="98"/>
                                  </a:lnTo>
                                  <a:lnTo>
                                    <a:pt x="9" y="92"/>
                                  </a:lnTo>
                                  <a:lnTo>
                                    <a:pt x="5" y="86"/>
                                  </a:lnTo>
                                  <a:lnTo>
                                    <a:pt x="2" y="79"/>
                                  </a:lnTo>
                                  <a:lnTo>
                                    <a:pt x="0" y="73"/>
                                  </a:lnTo>
                                  <a:lnTo>
                                    <a:pt x="0" y="67"/>
                                  </a:lnTo>
                                  <a:lnTo>
                                    <a:pt x="0" y="67"/>
                                  </a:lnTo>
                                  <a:close/>
                                </a:path>
                              </a:pathLst>
                            </a:custGeom>
                            <a:solidFill>
                              <a:srgbClr val="6599B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7" name="Freeform 3101"/>
                          <wps:cNvSpPr>
                            <a:spLocks/>
                          </wps:cNvSpPr>
                          <wps:spPr bwMode="auto">
                            <a:xfrm>
                              <a:off x="8009" y="4218"/>
                              <a:ext cx="240" cy="124"/>
                            </a:xfrm>
                            <a:custGeom>
                              <a:avLst/>
                              <a:gdLst>
                                <a:gd name="T0" fmla="*/ 0 w 240"/>
                                <a:gd name="T1" fmla="*/ 62 h 124"/>
                                <a:gd name="T2" fmla="*/ 0 w 240"/>
                                <a:gd name="T3" fmla="*/ 62 h 124"/>
                                <a:gd name="T4" fmla="*/ 0 w 240"/>
                                <a:gd name="T5" fmla="*/ 56 h 124"/>
                                <a:gd name="T6" fmla="*/ 2 w 240"/>
                                <a:gd name="T7" fmla="*/ 49 h 124"/>
                                <a:gd name="T8" fmla="*/ 5 w 240"/>
                                <a:gd name="T9" fmla="*/ 43 h 124"/>
                                <a:gd name="T10" fmla="*/ 9 w 240"/>
                                <a:gd name="T11" fmla="*/ 38 h 124"/>
                                <a:gd name="T12" fmla="*/ 14 w 240"/>
                                <a:gd name="T13" fmla="*/ 33 h 124"/>
                                <a:gd name="T14" fmla="*/ 20 w 240"/>
                                <a:gd name="T15" fmla="*/ 28 h 124"/>
                                <a:gd name="T16" fmla="*/ 34 w 240"/>
                                <a:gd name="T17" fmla="*/ 18 h 124"/>
                                <a:gd name="T18" fmla="*/ 52 w 240"/>
                                <a:gd name="T19" fmla="*/ 10 h 124"/>
                                <a:gd name="T20" fmla="*/ 74 w 240"/>
                                <a:gd name="T21" fmla="*/ 5 h 124"/>
                                <a:gd name="T22" fmla="*/ 95 w 240"/>
                                <a:gd name="T23" fmla="*/ 1 h 124"/>
                                <a:gd name="T24" fmla="*/ 121 w 240"/>
                                <a:gd name="T25" fmla="*/ 0 h 124"/>
                                <a:gd name="T26" fmla="*/ 121 w 240"/>
                                <a:gd name="T27" fmla="*/ 0 h 124"/>
                                <a:gd name="T28" fmla="*/ 145 w 240"/>
                                <a:gd name="T29" fmla="*/ 1 h 124"/>
                                <a:gd name="T30" fmla="*/ 167 w 240"/>
                                <a:gd name="T31" fmla="*/ 5 h 124"/>
                                <a:gd name="T32" fmla="*/ 188 w 240"/>
                                <a:gd name="T33" fmla="*/ 10 h 124"/>
                                <a:gd name="T34" fmla="*/ 206 w 240"/>
                                <a:gd name="T35" fmla="*/ 18 h 124"/>
                                <a:gd name="T36" fmla="*/ 220 w 240"/>
                                <a:gd name="T37" fmla="*/ 28 h 124"/>
                                <a:gd name="T38" fmla="*/ 226 w 240"/>
                                <a:gd name="T39" fmla="*/ 33 h 124"/>
                                <a:gd name="T40" fmla="*/ 232 w 240"/>
                                <a:gd name="T41" fmla="*/ 38 h 124"/>
                                <a:gd name="T42" fmla="*/ 235 w 240"/>
                                <a:gd name="T43" fmla="*/ 43 h 124"/>
                                <a:gd name="T44" fmla="*/ 238 w 240"/>
                                <a:gd name="T45" fmla="*/ 49 h 124"/>
                                <a:gd name="T46" fmla="*/ 240 w 240"/>
                                <a:gd name="T47" fmla="*/ 56 h 124"/>
                                <a:gd name="T48" fmla="*/ 240 w 240"/>
                                <a:gd name="T49" fmla="*/ 62 h 124"/>
                                <a:gd name="T50" fmla="*/ 240 w 240"/>
                                <a:gd name="T51" fmla="*/ 62 h 124"/>
                                <a:gd name="T52" fmla="*/ 240 w 240"/>
                                <a:gd name="T53" fmla="*/ 68 h 124"/>
                                <a:gd name="T54" fmla="*/ 238 w 240"/>
                                <a:gd name="T55" fmla="*/ 75 h 124"/>
                                <a:gd name="T56" fmla="*/ 235 w 240"/>
                                <a:gd name="T57" fmla="*/ 80 h 124"/>
                                <a:gd name="T58" fmla="*/ 232 w 240"/>
                                <a:gd name="T59" fmla="*/ 86 h 124"/>
                                <a:gd name="T60" fmla="*/ 226 w 240"/>
                                <a:gd name="T61" fmla="*/ 91 h 124"/>
                                <a:gd name="T62" fmla="*/ 220 w 240"/>
                                <a:gd name="T63" fmla="*/ 96 h 124"/>
                                <a:gd name="T64" fmla="*/ 206 w 240"/>
                                <a:gd name="T65" fmla="*/ 105 h 124"/>
                                <a:gd name="T66" fmla="*/ 188 w 240"/>
                                <a:gd name="T67" fmla="*/ 113 h 124"/>
                                <a:gd name="T68" fmla="*/ 167 w 240"/>
                                <a:gd name="T69" fmla="*/ 119 h 124"/>
                                <a:gd name="T70" fmla="*/ 145 w 240"/>
                                <a:gd name="T71" fmla="*/ 123 h 124"/>
                                <a:gd name="T72" fmla="*/ 121 w 240"/>
                                <a:gd name="T73" fmla="*/ 124 h 124"/>
                                <a:gd name="T74" fmla="*/ 121 w 240"/>
                                <a:gd name="T75" fmla="*/ 124 h 124"/>
                                <a:gd name="T76" fmla="*/ 95 w 240"/>
                                <a:gd name="T77" fmla="*/ 123 h 124"/>
                                <a:gd name="T78" fmla="*/ 74 w 240"/>
                                <a:gd name="T79" fmla="*/ 119 h 124"/>
                                <a:gd name="T80" fmla="*/ 52 w 240"/>
                                <a:gd name="T81" fmla="*/ 113 h 124"/>
                                <a:gd name="T82" fmla="*/ 34 w 240"/>
                                <a:gd name="T83" fmla="*/ 105 h 124"/>
                                <a:gd name="T84" fmla="*/ 20 w 240"/>
                                <a:gd name="T85" fmla="*/ 96 h 124"/>
                                <a:gd name="T86" fmla="*/ 14 w 240"/>
                                <a:gd name="T87" fmla="*/ 91 h 124"/>
                                <a:gd name="T88" fmla="*/ 9 w 240"/>
                                <a:gd name="T89" fmla="*/ 86 h 124"/>
                                <a:gd name="T90" fmla="*/ 5 w 240"/>
                                <a:gd name="T91" fmla="*/ 80 h 124"/>
                                <a:gd name="T92" fmla="*/ 2 w 240"/>
                                <a:gd name="T93" fmla="*/ 75 h 124"/>
                                <a:gd name="T94" fmla="*/ 0 w 240"/>
                                <a:gd name="T95" fmla="*/ 68 h 124"/>
                                <a:gd name="T96" fmla="*/ 0 w 240"/>
                                <a:gd name="T97" fmla="*/ 62 h 124"/>
                                <a:gd name="T98" fmla="*/ 0 w 240"/>
                                <a:gd name="T99" fmla="*/ 62 h 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40" h="124">
                                  <a:moveTo>
                                    <a:pt x="0" y="62"/>
                                  </a:moveTo>
                                  <a:lnTo>
                                    <a:pt x="0" y="62"/>
                                  </a:lnTo>
                                  <a:lnTo>
                                    <a:pt x="0" y="56"/>
                                  </a:lnTo>
                                  <a:lnTo>
                                    <a:pt x="2" y="49"/>
                                  </a:lnTo>
                                  <a:lnTo>
                                    <a:pt x="5" y="43"/>
                                  </a:lnTo>
                                  <a:lnTo>
                                    <a:pt x="9" y="38"/>
                                  </a:lnTo>
                                  <a:lnTo>
                                    <a:pt x="14" y="33"/>
                                  </a:lnTo>
                                  <a:lnTo>
                                    <a:pt x="20" y="28"/>
                                  </a:lnTo>
                                  <a:lnTo>
                                    <a:pt x="34" y="18"/>
                                  </a:lnTo>
                                  <a:lnTo>
                                    <a:pt x="52" y="10"/>
                                  </a:lnTo>
                                  <a:lnTo>
                                    <a:pt x="74" y="5"/>
                                  </a:lnTo>
                                  <a:lnTo>
                                    <a:pt x="95" y="1"/>
                                  </a:lnTo>
                                  <a:lnTo>
                                    <a:pt x="121" y="0"/>
                                  </a:lnTo>
                                  <a:lnTo>
                                    <a:pt x="121" y="0"/>
                                  </a:lnTo>
                                  <a:lnTo>
                                    <a:pt x="145" y="1"/>
                                  </a:lnTo>
                                  <a:lnTo>
                                    <a:pt x="167" y="5"/>
                                  </a:lnTo>
                                  <a:lnTo>
                                    <a:pt x="188" y="10"/>
                                  </a:lnTo>
                                  <a:lnTo>
                                    <a:pt x="206" y="18"/>
                                  </a:lnTo>
                                  <a:lnTo>
                                    <a:pt x="220" y="28"/>
                                  </a:lnTo>
                                  <a:lnTo>
                                    <a:pt x="226" y="33"/>
                                  </a:lnTo>
                                  <a:lnTo>
                                    <a:pt x="232" y="38"/>
                                  </a:lnTo>
                                  <a:lnTo>
                                    <a:pt x="235" y="43"/>
                                  </a:lnTo>
                                  <a:lnTo>
                                    <a:pt x="238" y="49"/>
                                  </a:lnTo>
                                  <a:lnTo>
                                    <a:pt x="240" y="56"/>
                                  </a:lnTo>
                                  <a:lnTo>
                                    <a:pt x="240" y="62"/>
                                  </a:lnTo>
                                  <a:lnTo>
                                    <a:pt x="240" y="62"/>
                                  </a:lnTo>
                                  <a:lnTo>
                                    <a:pt x="240" y="68"/>
                                  </a:lnTo>
                                  <a:lnTo>
                                    <a:pt x="238" y="75"/>
                                  </a:lnTo>
                                  <a:lnTo>
                                    <a:pt x="235" y="80"/>
                                  </a:lnTo>
                                  <a:lnTo>
                                    <a:pt x="232" y="86"/>
                                  </a:lnTo>
                                  <a:lnTo>
                                    <a:pt x="226" y="91"/>
                                  </a:lnTo>
                                  <a:lnTo>
                                    <a:pt x="220" y="96"/>
                                  </a:lnTo>
                                  <a:lnTo>
                                    <a:pt x="206" y="105"/>
                                  </a:lnTo>
                                  <a:lnTo>
                                    <a:pt x="188" y="113"/>
                                  </a:lnTo>
                                  <a:lnTo>
                                    <a:pt x="167" y="119"/>
                                  </a:lnTo>
                                  <a:lnTo>
                                    <a:pt x="145" y="123"/>
                                  </a:lnTo>
                                  <a:lnTo>
                                    <a:pt x="121" y="124"/>
                                  </a:lnTo>
                                  <a:lnTo>
                                    <a:pt x="121" y="124"/>
                                  </a:lnTo>
                                  <a:lnTo>
                                    <a:pt x="95" y="123"/>
                                  </a:lnTo>
                                  <a:lnTo>
                                    <a:pt x="74" y="119"/>
                                  </a:lnTo>
                                  <a:lnTo>
                                    <a:pt x="52" y="113"/>
                                  </a:lnTo>
                                  <a:lnTo>
                                    <a:pt x="34" y="105"/>
                                  </a:lnTo>
                                  <a:lnTo>
                                    <a:pt x="20" y="96"/>
                                  </a:lnTo>
                                  <a:lnTo>
                                    <a:pt x="14" y="91"/>
                                  </a:lnTo>
                                  <a:lnTo>
                                    <a:pt x="9" y="86"/>
                                  </a:lnTo>
                                  <a:lnTo>
                                    <a:pt x="5" y="80"/>
                                  </a:lnTo>
                                  <a:lnTo>
                                    <a:pt x="2" y="75"/>
                                  </a:lnTo>
                                  <a:lnTo>
                                    <a:pt x="0" y="68"/>
                                  </a:lnTo>
                                  <a:lnTo>
                                    <a:pt x="0" y="62"/>
                                  </a:lnTo>
                                  <a:lnTo>
                                    <a:pt x="0" y="62"/>
                                  </a:lnTo>
                                  <a:close/>
                                </a:path>
                              </a:pathLst>
                            </a:custGeom>
                            <a:solidFill>
                              <a:srgbClr val="699B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8" name="Freeform 3102"/>
                          <wps:cNvSpPr>
                            <a:spLocks/>
                          </wps:cNvSpPr>
                          <wps:spPr bwMode="auto">
                            <a:xfrm>
                              <a:off x="8014" y="4219"/>
                              <a:ext cx="228" cy="117"/>
                            </a:xfrm>
                            <a:custGeom>
                              <a:avLst/>
                              <a:gdLst>
                                <a:gd name="T0" fmla="*/ 0 w 228"/>
                                <a:gd name="T1" fmla="*/ 59 h 117"/>
                                <a:gd name="T2" fmla="*/ 0 w 228"/>
                                <a:gd name="T3" fmla="*/ 59 h 117"/>
                                <a:gd name="T4" fmla="*/ 0 w 228"/>
                                <a:gd name="T5" fmla="*/ 52 h 117"/>
                                <a:gd name="T6" fmla="*/ 2 w 228"/>
                                <a:gd name="T7" fmla="*/ 47 h 117"/>
                                <a:gd name="T8" fmla="*/ 5 w 228"/>
                                <a:gd name="T9" fmla="*/ 42 h 117"/>
                                <a:gd name="T10" fmla="*/ 9 w 228"/>
                                <a:gd name="T11" fmla="*/ 36 h 117"/>
                                <a:gd name="T12" fmla="*/ 14 w 228"/>
                                <a:gd name="T13" fmla="*/ 31 h 117"/>
                                <a:gd name="T14" fmla="*/ 19 w 228"/>
                                <a:gd name="T15" fmla="*/ 27 h 117"/>
                                <a:gd name="T16" fmla="*/ 33 w 228"/>
                                <a:gd name="T17" fmla="*/ 18 h 117"/>
                                <a:gd name="T18" fmla="*/ 50 w 228"/>
                                <a:gd name="T19" fmla="*/ 10 h 117"/>
                                <a:gd name="T20" fmla="*/ 69 w 228"/>
                                <a:gd name="T21" fmla="*/ 5 h 117"/>
                                <a:gd name="T22" fmla="*/ 90 w 228"/>
                                <a:gd name="T23" fmla="*/ 1 h 117"/>
                                <a:gd name="T24" fmla="*/ 113 w 228"/>
                                <a:gd name="T25" fmla="*/ 0 h 117"/>
                                <a:gd name="T26" fmla="*/ 113 w 228"/>
                                <a:gd name="T27" fmla="*/ 0 h 117"/>
                                <a:gd name="T28" fmla="*/ 136 w 228"/>
                                <a:gd name="T29" fmla="*/ 1 h 117"/>
                                <a:gd name="T30" fmla="*/ 158 w 228"/>
                                <a:gd name="T31" fmla="*/ 5 h 117"/>
                                <a:gd name="T32" fmla="*/ 177 w 228"/>
                                <a:gd name="T33" fmla="*/ 10 h 117"/>
                                <a:gd name="T34" fmla="*/ 193 w 228"/>
                                <a:gd name="T35" fmla="*/ 18 h 117"/>
                                <a:gd name="T36" fmla="*/ 207 w 228"/>
                                <a:gd name="T37" fmla="*/ 27 h 117"/>
                                <a:gd name="T38" fmla="*/ 214 w 228"/>
                                <a:gd name="T39" fmla="*/ 31 h 117"/>
                                <a:gd name="T40" fmla="*/ 219 w 228"/>
                                <a:gd name="T41" fmla="*/ 36 h 117"/>
                                <a:gd name="T42" fmla="*/ 223 w 228"/>
                                <a:gd name="T43" fmla="*/ 42 h 117"/>
                                <a:gd name="T44" fmla="*/ 225 w 228"/>
                                <a:gd name="T45" fmla="*/ 47 h 117"/>
                                <a:gd name="T46" fmla="*/ 227 w 228"/>
                                <a:gd name="T47" fmla="*/ 52 h 117"/>
                                <a:gd name="T48" fmla="*/ 228 w 228"/>
                                <a:gd name="T49" fmla="*/ 59 h 117"/>
                                <a:gd name="T50" fmla="*/ 228 w 228"/>
                                <a:gd name="T51" fmla="*/ 59 h 117"/>
                                <a:gd name="T52" fmla="*/ 227 w 228"/>
                                <a:gd name="T53" fmla="*/ 65 h 117"/>
                                <a:gd name="T54" fmla="*/ 225 w 228"/>
                                <a:gd name="T55" fmla="*/ 70 h 117"/>
                                <a:gd name="T56" fmla="*/ 223 w 228"/>
                                <a:gd name="T57" fmla="*/ 76 h 117"/>
                                <a:gd name="T58" fmla="*/ 219 w 228"/>
                                <a:gd name="T59" fmla="*/ 81 h 117"/>
                                <a:gd name="T60" fmla="*/ 214 w 228"/>
                                <a:gd name="T61" fmla="*/ 87 h 117"/>
                                <a:gd name="T62" fmla="*/ 207 w 228"/>
                                <a:gd name="T63" fmla="*/ 92 h 117"/>
                                <a:gd name="T64" fmla="*/ 193 w 228"/>
                                <a:gd name="T65" fmla="*/ 99 h 117"/>
                                <a:gd name="T66" fmla="*/ 177 w 228"/>
                                <a:gd name="T67" fmla="*/ 107 h 117"/>
                                <a:gd name="T68" fmla="*/ 158 w 228"/>
                                <a:gd name="T69" fmla="*/ 112 h 117"/>
                                <a:gd name="T70" fmla="*/ 136 w 228"/>
                                <a:gd name="T71" fmla="*/ 116 h 117"/>
                                <a:gd name="T72" fmla="*/ 113 w 228"/>
                                <a:gd name="T73" fmla="*/ 117 h 117"/>
                                <a:gd name="T74" fmla="*/ 113 w 228"/>
                                <a:gd name="T75" fmla="*/ 117 h 117"/>
                                <a:gd name="T76" fmla="*/ 90 w 228"/>
                                <a:gd name="T77" fmla="*/ 116 h 117"/>
                                <a:gd name="T78" fmla="*/ 69 w 228"/>
                                <a:gd name="T79" fmla="*/ 112 h 117"/>
                                <a:gd name="T80" fmla="*/ 50 w 228"/>
                                <a:gd name="T81" fmla="*/ 107 h 117"/>
                                <a:gd name="T82" fmla="*/ 33 w 228"/>
                                <a:gd name="T83" fmla="*/ 99 h 117"/>
                                <a:gd name="T84" fmla="*/ 19 w 228"/>
                                <a:gd name="T85" fmla="*/ 92 h 117"/>
                                <a:gd name="T86" fmla="*/ 14 w 228"/>
                                <a:gd name="T87" fmla="*/ 87 h 117"/>
                                <a:gd name="T88" fmla="*/ 9 w 228"/>
                                <a:gd name="T89" fmla="*/ 81 h 117"/>
                                <a:gd name="T90" fmla="*/ 5 w 228"/>
                                <a:gd name="T91" fmla="*/ 76 h 117"/>
                                <a:gd name="T92" fmla="*/ 2 w 228"/>
                                <a:gd name="T93" fmla="*/ 70 h 117"/>
                                <a:gd name="T94" fmla="*/ 0 w 228"/>
                                <a:gd name="T95" fmla="*/ 65 h 117"/>
                                <a:gd name="T96" fmla="*/ 0 w 228"/>
                                <a:gd name="T97" fmla="*/ 59 h 117"/>
                                <a:gd name="T98" fmla="*/ 0 w 228"/>
                                <a:gd name="T99" fmla="*/ 59 h 1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28" h="117">
                                  <a:moveTo>
                                    <a:pt x="0" y="59"/>
                                  </a:moveTo>
                                  <a:lnTo>
                                    <a:pt x="0" y="59"/>
                                  </a:lnTo>
                                  <a:lnTo>
                                    <a:pt x="0" y="52"/>
                                  </a:lnTo>
                                  <a:lnTo>
                                    <a:pt x="2" y="47"/>
                                  </a:lnTo>
                                  <a:lnTo>
                                    <a:pt x="5" y="42"/>
                                  </a:lnTo>
                                  <a:lnTo>
                                    <a:pt x="9" y="36"/>
                                  </a:lnTo>
                                  <a:lnTo>
                                    <a:pt x="14" y="31"/>
                                  </a:lnTo>
                                  <a:lnTo>
                                    <a:pt x="19" y="27"/>
                                  </a:lnTo>
                                  <a:lnTo>
                                    <a:pt x="33" y="18"/>
                                  </a:lnTo>
                                  <a:lnTo>
                                    <a:pt x="50" y="10"/>
                                  </a:lnTo>
                                  <a:lnTo>
                                    <a:pt x="69" y="5"/>
                                  </a:lnTo>
                                  <a:lnTo>
                                    <a:pt x="90" y="1"/>
                                  </a:lnTo>
                                  <a:lnTo>
                                    <a:pt x="113" y="0"/>
                                  </a:lnTo>
                                  <a:lnTo>
                                    <a:pt x="113" y="0"/>
                                  </a:lnTo>
                                  <a:lnTo>
                                    <a:pt x="136" y="1"/>
                                  </a:lnTo>
                                  <a:lnTo>
                                    <a:pt x="158" y="5"/>
                                  </a:lnTo>
                                  <a:lnTo>
                                    <a:pt x="177" y="10"/>
                                  </a:lnTo>
                                  <a:lnTo>
                                    <a:pt x="193" y="18"/>
                                  </a:lnTo>
                                  <a:lnTo>
                                    <a:pt x="207" y="27"/>
                                  </a:lnTo>
                                  <a:lnTo>
                                    <a:pt x="214" y="31"/>
                                  </a:lnTo>
                                  <a:lnTo>
                                    <a:pt x="219" y="36"/>
                                  </a:lnTo>
                                  <a:lnTo>
                                    <a:pt x="223" y="42"/>
                                  </a:lnTo>
                                  <a:lnTo>
                                    <a:pt x="225" y="47"/>
                                  </a:lnTo>
                                  <a:lnTo>
                                    <a:pt x="227" y="52"/>
                                  </a:lnTo>
                                  <a:lnTo>
                                    <a:pt x="228" y="59"/>
                                  </a:lnTo>
                                  <a:lnTo>
                                    <a:pt x="228" y="59"/>
                                  </a:lnTo>
                                  <a:lnTo>
                                    <a:pt x="227" y="65"/>
                                  </a:lnTo>
                                  <a:lnTo>
                                    <a:pt x="225" y="70"/>
                                  </a:lnTo>
                                  <a:lnTo>
                                    <a:pt x="223" y="76"/>
                                  </a:lnTo>
                                  <a:lnTo>
                                    <a:pt x="219" y="81"/>
                                  </a:lnTo>
                                  <a:lnTo>
                                    <a:pt x="214" y="87"/>
                                  </a:lnTo>
                                  <a:lnTo>
                                    <a:pt x="207" y="92"/>
                                  </a:lnTo>
                                  <a:lnTo>
                                    <a:pt x="193" y="99"/>
                                  </a:lnTo>
                                  <a:lnTo>
                                    <a:pt x="177" y="107"/>
                                  </a:lnTo>
                                  <a:lnTo>
                                    <a:pt x="158" y="112"/>
                                  </a:lnTo>
                                  <a:lnTo>
                                    <a:pt x="136" y="116"/>
                                  </a:lnTo>
                                  <a:lnTo>
                                    <a:pt x="113" y="117"/>
                                  </a:lnTo>
                                  <a:lnTo>
                                    <a:pt x="113" y="117"/>
                                  </a:lnTo>
                                  <a:lnTo>
                                    <a:pt x="90" y="116"/>
                                  </a:lnTo>
                                  <a:lnTo>
                                    <a:pt x="69" y="112"/>
                                  </a:lnTo>
                                  <a:lnTo>
                                    <a:pt x="50" y="107"/>
                                  </a:lnTo>
                                  <a:lnTo>
                                    <a:pt x="33" y="99"/>
                                  </a:lnTo>
                                  <a:lnTo>
                                    <a:pt x="19" y="92"/>
                                  </a:lnTo>
                                  <a:lnTo>
                                    <a:pt x="14" y="87"/>
                                  </a:lnTo>
                                  <a:lnTo>
                                    <a:pt x="9" y="81"/>
                                  </a:lnTo>
                                  <a:lnTo>
                                    <a:pt x="5" y="76"/>
                                  </a:lnTo>
                                  <a:lnTo>
                                    <a:pt x="2" y="70"/>
                                  </a:lnTo>
                                  <a:lnTo>
                                    <a:pt x="0" y="65"/>
                                  </a:lnTo>
                                  <a:lnTo>
                                    <a:pt x="0" y="59"/>
                                  </a:lnTo>
                                  <a:lnTo>
                                    <a:pt x="0" y="59"/>
                                  </a:lnTo>
                                  <a:close/>
                                </a:path>
                              </a:pathLst>
                            </a:custGeom>
                            <a:solidFill>
                              <a:srgbClr val="6C9D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9" name="Freeform 3103"/>
                          <wps:cNvSpPr>
                            <a:spLocks/>
                          </wps:cNvSpPr>
                          <wps:spPr bwMode="auto">
                            <a:xfrm>
                              <a:off x="8019" y="4222"/>
                              <a:ext cx="214" cy="108"/>
                            </a:xfrm>
                            <a:custGeom>
                              <a:avLst/>
                              <a:gdLst>
                                <a:gd name="T0" fmla="*/ 214 w 214"/>
                                <a:gd name="T1" fmla="*/ 53 h 108"/>
                                <a:gd name="T2" fmla="*/ 214 w 214"/>
                                <a:gd name="T3" fmla="*/ 53 h 108"/>
                                <a:gd name="T4" fmla="*/ 213 w 214"/>
                                <a:gd name="T5" fmla="*/ 59 h 108"/>
                                <a:gd name="T6" fmla="*/ 211 w 214"/>
                                <a:gd name="T7" fmla="*/ 64 h 108"/>
                                <a:gd name="T8" fmla="*/ 209 w 214"/>
                                <a:gd name="T9" fmla="*/ 70 h 108"/>
                                <a:gd name="T10" fmla="*/ 205 w 214"/>
                                <a:gd name="T11" fmla="*/ 75 h 108"/>
                                <a:gd name="T12" fmla="*/ 201 w 214"/>
                                <a:gd name="T13" fmla="*/ 80 h 108"/>
                                <a:gd name="T14" fmla="*/ 195 w 214"/>
                                <a:gd name="T15" fmla="*/ 84 h 108"/>
                                <a:gd name="T16" fmla="*/ 182 w 214"/>
                                <a:gd name="T17" fmla="*/ 91 h 108"/>
                                <a:gd name="T18" fmla="*/ 167 w 214"/>
                                <a:gd name="T19" fmla="*/ 99 h 108"/>
                                <a:gd name="T20" fmla="*/ 149 w 214"/>
                                <a:gd name="T21" fmla="*/ 104 h 108"/>
                                <a:gd name="T22" fmla="*/ 129 w 214"/>
                                <a:gd name="T23" fmla="*/ 106 h 108"/>
                                <a:gd name="T24" fmla="*/ 107 w 214"/>
                                <a:gd name="T25" fmla="*/ 108 h 108"/>
                                <a:gd name="T26" fmla="*/ 107 w 214"/>
                                <a:gd name="T27" fmla="*/ 108 h 108"/>
                                <a:gd name="T28" fmla="*/ 85 w 214"/>
                                <a:gd name="T29" fmla="*/ 106 h 108"/>
                                <a:gd name="T30" fmla="*/ 65 w 214"/>
                                <a:gd name="T31" fmla="*/ 104 h 108"/>
                                <a:gd name="T32" fmla="*/ 47 w 214"/>
                                <a:gd name="T33" fmla="*/ 99 h 108"/>
                                <a:gd name="T34" fmla="*/ 31 w 214"/>
                                <a:gd name="T35" fmla="*/ 91 h 108"/>
                                <a:gd name="T36" fmla="*/ 18 w 214"/>
                                <a:gd name="T37" fmla="*/ 84 h 108"/>
                                <a:gd name="T38" fmla="*/ 13 w 214"/>
                                <a:gd name="T39" fmla="*/ 80 h 108"/>
                                <a:gd name="T40" fmla="*/ 8 w 214"/>
                                <a:gd name="T41" fmla="*/ 75 h 108"/>
                                <a:gd name="T42" fmla="*/ 5 w 214"/>
                                <a:gd name="T43" fmla="*/ 70 h 108"/>
                                <a:gd name="T44" fmla="*/ 3 w 214"/>
                                <a:gd name="T45" fmla="*/ 64 h 108"/>
                                <a:gd name="T46" fmla="*/ 0 w 214"/>
                                <a:gd name="T47" fmla="*/ 59 h 108"/>
                                <a:gd name="T48" fmla="*/ 0 w 214"/>
                                <a:gd name="T49" fmla="*/ 53 h 108"/>
                                <a:gd name="T50" fmla="*/ 0 w 214"/>
                                <a:gd name="T51" fmla="*/ 53 h 108"/>
                                <a:gd name="T52" fmla="*/ 0 w 214"/>
                                <a:gd name="T53" fmla="*/ 48 h 108"/>
                                <a:gd name="T54" fmla="*/ 3 w 214"/>
                                <a:gd name="T55" fmla="*/ 43 h 108"/>
                                <a:gd name="T56" fmla="*/ 5 w 214"/>
                                <a:gd name="T57" fmla="*/ 38 h 108"/>
                                <a:gd name="T58" fmla="*/ 8 w 214"/>
                                <a:gd name="T59" fmla="*/ 33 h 108"/>
                                <a:gd name="T60" fmla="*/ 13 w 214"/>
                                <a:gd name="T61" fmla="*/ 28 h 108"/>
                                <a:gd name="T62" fmla="*/ 18 w 214"/>
                                <a:gd name="T63" fmla="*/ 24 h 108"/>
                                <a:gd name="T64" fmla="*/ 31 w 214"/>
                                <a:gd name="T65" fmla="*/ 15 h 108"/>
                                <a:gd name="T66" fmla="*/ 47 w 214"/>
                                <a:gd name="T67" fmla="*/ 8 h 108"/>
                                <a:gd name="T68" fmla="*/ 65 w 214"/>
                                <a:gd name="T69" fmla="*/ 3 h 108"/>
                                <a:gd name="T70" fmla="*/ 85 w 214"/>
                                <a:gd name="T71" fmla="*/ 1 h 108"/>
                                <a:gd name="T72" fmla="*/ 107 w 214"/>
                                <a:gd name="T73" fmla="*/ 0 h 108"/>
                                <a:gd name="T74" fmla="*/ 107 w 214"/>
                                <a:gd name="T75" fmla="*/ 0 h 108"/>
                                <a:gd name="T76" fmla="*/ 129 w 214"/>
                                <a:gd name="T77" fmla="*/ 1 h 108"/>
                                <a:gd name="T78" fmla="*/ 149 w 214"/>
                                <a:gd name="T79" fmla="*/ 3 h 108"/>
                                <a:gd name="T80" fmla="*/ 167 w 214"/>
                                <a:gd name="T81" fmla="*/ 8 h 108"/>
                                <a:gd name="T82" fmla="*/ 182 w 214"/>
                                <a:gd name="T83" fmla="*/ 15 h 108"/>
                                <a:gd name="T84" fmla="*/ 195 w 214"/>
                                <a:gd name="T85" fmla="*/ 24 h 108"/>
                                <a:gd name="T86" fmla="*/ 201 w 214"/>
                                <a:gd name="T87" fmla="*/ 28 h 108"/>
                                <a:gd name="T88" fmla="*/ 205 w 214"/>
                                <a:gd name="T89" fmla="*/ 33 h 108"/>
                                <a:gd name="T90" fmla="*/ 209 w 214"/>
                                <a:gd name="T91" fmla="*/ 38 h 108"/>
                                <a:gd name="T92" fmla="*/ 211 w 214"/>
                                <a:gd name="T93" fmla="*/ 43 h 108"/>
                                <a:gd name="T94" fmla="*/ 213 w 214"/>
                                <a:gd name="T95" fmla="*/ 48 h 108"/>
                                <a:gd name="T96" fmla="*/ 214 w 214"/>
                                <a:gd name="T97" fmla="*/ 53 h 108"/>
                                <a:gd name="T98" fmla="*/ 214 w 214"/>
                                <a:gd name="T99" fmla="*/ 53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14" h="108">
                                  <a:moveTo>
                                    <a:pt x="214" y="53"/>
                                  </a:moveTo>
                                  <a:lnTo>
                                    <a:pt x="214" y="53"/>
                                  </a:lnTo>
                                  <a:lnTo>
                                    <a:pt x="213" y="59"/>
                                  </a:lnTo>
                                  <a:lnTo>
                                    <a:pt x="211" y="64"/>
                                  </a:lnTo>
                                  <a:lnTo>
                                    <a:pt x="209" y="70"/>
                                  </a:lnTo>
                                  <a:lnTo>
                                    <a:pt x="205" y="75"/>
                                  </a:lnTo>
                                  <a:lnTo>
                                    <a:pt x="201" y="80"/>
                                  </a:lnTo>
                                  <a:lnTo>
                                    <a:pt x="195" y="84"/>
                                  </a:lnTo>
                                  <a:lnTo>
                                    <a:pt x="182" y="91"/>
                                  </a:lnTo>
                                  <a:lnTo>
                                    <a:pt x="167" y="99"/>
                                  </a:lnTo>
                                  <a:lnTo>
                                    <a:pt x="149" y="104"/>
                                  </a:lnTo>
                                  <a:lnTo>
                                    <a:pt x="129" y="106"/>
                                  </a:lnTo>
                                  <a:lnTo>
                                    <a:pt x="107" y="108"/>
                                  </a:lnTo>
                                  <a:lnTo>
                                    <a:pt x="107" y="108"/>
                                  </a:lnTo>
                                  <a:lnTo>
                                    <a:pt x="85" y="106"/>
                                  </a:lnTo>
                                  <a:lnTo>
                                    <a:pt x="65" y="104"/>
                                  </a:lnTo>
                                  <a:lnTo>
                                    <a:pt x="47" y="99"/>
                                  </a:lnTo>
                                  <a:lnTo>
                                    <a:pt x="31" y="91"/>
                                  </a:lnTo>
                                  <a:lnTo>
                                    <a:pt x="18" y="84"/>
                                  </a:lnTo>
                                  <a:lnTo>
                                    <a:pt x="13" y="80"/>
                                  </a:lnTo>
                                  <a:lnTo>
                                    <a:pt x="8" y="75"/>
                                  </a:lnTo>
                                  <a:lnTo>
                                    <a:pt x="5" y="70"/>
                                  </a:lnTo>
                                  <a:lnTo>
                                    <a:pt x="3" y="64"/>
                                  </a:lnTo>
                                  <a:lnTo>
                                    <a:pt x="0" y="59"/>
                                  </a:lnTo>
                                  <a:lnTo>
                                    <a:pt x="0" y="53"/>
                                  </a:lnTo>
                                  <a:lnTo>
                                    <a:pt x="0" y="53"/>
                                  </a:lnTo>
                                  <a:lnTo>
                                    <a:pt x="0" y="48"/>
                                  </a:lnTo>
                                  <a:lnTo>
                                    <a:pt x="3" y="43"/>
                                  </a:lnTo>
                                  <a:lnTo>
                                    <a:pt x="5" y="38"/>
                                  </a:lnTo>
                                  <a:lnTo>
                                    <a:pt x="8" y="33"/>
                                  </a:lnTo>
                                  <a:lnTo>
                                    <a:pt x="13" y="28"/>
                                  </a:lnTo>
                                  <a:lnTo>
                                    <a:pt x="18" y="24"/>
                                  </a:lnTo>
                                  <a:lnTo>
                                    <a:pt x="31" y="15"/>
                                  </a:lnTo>
                                  <a:lnTo>
                                    <a:pt x="47" y="8"/>
                                  </a:lnTo>
                                  <a:lnTo>
                                    <a:pt x="65" y="3"/>
                                  </a:lnTo>
                                  <a:lnTo>
                                    <a:pt x="85" y="1"/>
                                  </a:lnTo>
                                  <a:lnTo>
                                    <a:pt x="107" y="0"/>
                                  </a:lnTo>
                                  <a:lnTo>
                                    <a:pt x="107" y="0"/>
                                  </a:lnTo>
                                  <a:lnTo>
                                    <a:pt x="129" y="1"/>
                                  </a:lnTo>
                                  <a:lnTo>
                                    <a:pt x="149" y="3"/>
                                  </a:lnTo>
                                  <a:lnTo>
                                    <a:pt x="167" y="8"/>
                                  </a:lnTo>
                                  <a:lnTo>
                                    <a:pt x="182" y="15"/>
                                  </a:lnTo>
                                  <a:lnTo>
                                    <a:pt x="195" y="24"/>
                                  </a:lnTo>
                                  <a:lnTo>
                                    <a:pt x="201" y="28"/>
                                  </a:lnTo>
                                  <a:lnTo>
                                    <a:pt x="205" y="33"/>
                                  </a:lnTo>
                                  <a:lnTo>
                                    <a:pt x="209" y="38"/>
                                  </a:lnTo>
                                  <a:lnTo>
                                    <a:pt x="211" y="43"/>
                                  </a:lnTo>
                                  <a:lnTo>
                                    <a:pt x="213" y="48"/>
                                  </a:lnTo>
                                  <a:lnTo>
                                    <a:pt x="214" y="53"/>
                                  </a:lnTo>
                                  <a:lnTo>
                                    <a:pt x="214" y="53"/>
                                  </a:lnTo>
                                  <a:close/>
                                </a:path>
                              </a:pathLst>
                            </a:custGeom>
                            <a:solidFill>
                              <a:srgbClr val="719F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2970" name="Rectangle 3104"/>
                        <wps:cNvSpPr>
                          <a:spLocks noChangeArrowheads="1"/>
                        </wps:cNvSpPr>
                        <wps:spPr bwMode="auto">
                          <a:xfrm>
                            <a:off x="1927225" y="2063750"/>
                            <a:ext cx="113030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r>
                                <w:rPr>
                                  <w:color w:val="000000"/>
                                </w:rPr>
                                <w:t>Designated shelter</w:t>
                              </w:r>
                            </w:p>
                          </w:txbxContent>
                        </wps:txbx>
                        <wps:bodyPr rot="0" vert="horz" wrap="none" lIns="0" tIns="0" rIns="0" bIns="0" anchor="t" anchorCtr="0" upright="1">
                          <a:noAutofit/>
                        </wps:bodyPr>
                      </wps:wsp>
                      <wps:wsp>
                        <wps:cNvPr id="2971" name="Rectangle 3105"/>
                        <wps:cNvSpPr>
                          <a:spLocks noChangeArrowheads="1"/>
                        </wps:cNvSpPr>
                        <wps:spPr bwMode="auto">
                          <a:xfrm>
                            <a:off x="4572000" y="2063750"/>
                            <a:ext cx="109664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r>
                                <w:rPr>
                                  <w:color w:val="000000"/>
                                </w:rPr>
                                <w:t>Evacuation centre</w:t>
                              </w:r>
                            </w:p>
                          </w:txbxContent>
                        </wps:txbx>
                        <wps:bodyPr rot="0" vert="horz" wrap="none" lIns="0" tIns="0" rIns="0" bIns="0" anchor="t" anchorCtr="0" upright="1">
                          <a:noAutofit/>
                        </wps:bodyPr>
                      </wps:wsp>
                      <wps:wsp>
                        <wps:cNvPr id="2972" name="Rectangle 3106"/>
                        <wps:cNvSpPr>
                          <a:spLocks noChangeArrowheads="1"/>
                        </wps:cNvSpPr>
                        <wps:spPr bwMode="auto">
                          <a:xfrm>
                            <a:off x="4461510" y="2672715"/>
                            <a:ext cx="44069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r>
                                <w:rPr>
                                  <w:color w:val="000000"/>
                                </w:rPr>
                                <w:t>Mobile</w:t>
                              </w:r>
                            </w:p>
                          </w:txbxContent>
                        </wps:txbx>
                        <wps:bodyPr rot="0" vert="horz" wrap="none" lIns="0" tIns="0" rIns="0" bIns="0" anchor="t" anchorCtr="0" upright="1">
                          <a:noAutofit/>
                        </wps:bodyPr>
                      </wps:wsp>
                      <wps:wsp>
                        <wps:cNvPr id="2973" name="Freeform 3107"/>
                        <wps:cNvSpPr>
                          <a:spLocks noEditPoints="1"/>
                        </wps:cNvSpPr>
                        <wps:spPr bwMode="auto">
                          <a:xfrm flipH="1" flipV="1">
                            <a:off x="1029335" y="1332865"/>
                            <a:ext cx="936625" cy="213995"/>
                          </a:xfrm>
                          <a:custGeom>
                            <a:avLst/>
                            <a:gdLst>
                              <a:gd name="T0" fmla="*/ 1728 w 1728"/>
                              <a:gd name="T1" fmla="*/ 15 h 736"/>
                              <a:gd name="T2" fmla="*/ 109 w 1728"/>
                              <a:gd name="T3" fmla="*/ 689 h 736"/>
                              <a:gd name="T4" fmla="*/ 103 w 1728"/>
                              <a:gd name="T5" fmla="*/ 675 h 736"/>
                              <a:gd name="T6" fmla="*/ 1722 w 1728"/>
                              <a:gd name="T7" fmla="*/ 0 h 736"/>
                              <a:gd name="T8" fmla="*/ 1728 w 1728"/>
                              <a:gd name="T9" fmla="*/ 15 h 736"/>
                              <a:gd name="T10" fmla="*/ 142 w 1728"/>
                              <a:gd name="T11" fmla="*/ 736 h 736"/>
                              <a:gd name="T12" fmla="*/ 0 w 1728"/>
                              <a:gd name="T13" fmla="*/ 726 h 736"/>
                              <a:gd name="T14" fmla="*/ 93 w 1728"/>
                              <a:gd name="T15" fmla="*/ 619 h 736"/>
                              <a:gd name="T16" fmla="*/ 142 w 1728"/>
                              <a:gd name="T17" fmla="*/ 736 h 7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28" h="736">
                                <a:moveTo>
                                  <a:pt x="1728" y="15"/>
                                </a:moveTo>
                                <a:lnTo>
                                  <a:pt x="109" y="689"/>
                                </a:lnTo>
                                <a:lnTo>
                                  <a:pt x="103" y="675"/>
                                </a:lnTo>
                                <a:lnTo>
                                  <a:pt x="1722" y="0"/>
                                </a:lnTo>
                                <a:lnTo>
                                  <a:pt x="1728" y="15"/>
                                </a:lnTo>
                                <a:close/>
                                <a:moveTo>
                                  <a:pt x="142" y="736"/>
                                </a:moveTo>
                                <a:lnTo>
                                  <a:pt x="0" y="726"/>
                                </a:lnTo>
                                <a:lnTo>
                                  <a:pt x="93" y="619"/>
                                </a:lnTo>
                                <a:lnTo>
                                  <a:pt x="142" y="736"/>
                                </a:lnTo>
                                <a:close/>
                              </a:path>
                            </a:pathLst>
                          </a:custGeom>
                          <a:solidFill>
                            <a:srgbClr val="333399"/>
                          </a:solidFill>
                          <a:ln w="13970" cap="flat">
                            <a:solidFill>
                              <a:srgbClr val="333399"/>
                            </a:solidFill>
                            <a:prstDash val="solid"/>
                            <a:bevel/>
                            <a:headEnd/>
                            <a:tailEnd/>
                          </a:ln>
                        </wps:spPr>
                        <wps:bodyPr rot="0" vert="horz" wrap="square" lIns="91440" tIns="45720" rIns="91440" bIns="45720" anchor="t" anchorCtr="0" upright="1">
                          <a:noAutofit/>
                        </wps:bodyPr>
                      </wps:wsp>
                      <wps:wsp>
                        <wps:cNvPr id="2974" name="Freeform 3108"/>
                        <wps:cNvSpPr>
                          <a:spLocks noEditPoints="1"/>
                        </wps:cNvSpPr>
                        <wps:spPr bwMode="auto">
                          <a:xfrm>
                            <a:off x="1447165" y="1576705"/>
                            <a:ext cx="969010" cy="393700"/>
                          </a:xfrm>
                          <a:custGeom>
                            <a:avLst/>
                            <a:gdLst>
                              <a:gd name="T0" fmla="*/ 1356 w 1526"/>
                              <a:gd name="T1" fmla="*/ 75 h 620"/>
                              <a:gd name="T2" fmla="*/ 1412 w 1526"/>
                              <a:gd name="T3" fmla="*/ 53 h 620"/>
                              <a:gd name="T4" fmla="*/ 1315 w 1526"/>
                              <a:gd name="T5" fmla="*/ 77 h 620"/>
                              <a:gd name="T6" fmla="*/ 1314 w 1526"/>
                              <a:gd name="T7" fmla="*/ 58 h 620"/>
                              <a:gd name="T8" fmla="*/ 1261 w 1526"/>
                              <a:gd name="T9" fmla="*/ 81 h 620"/>
                              <a:gd name="T10" fmla="*/ 1203 w 1526"/>
                              <a:gd name="T11" fmla="*/ 67 h 620"/>
                              <a:gd name="T12" fmla="*/ 1261 w 1526"/>
                              <a:gd name="T13" fmla="*/ 81 h 620"/>
                              <a:gd name="T14" fmla="*/ 1130 w 1526"/>
                              <a:gd name="T15" fmla="*/ 95 h 620"/>
                              <a:gd name="T16" fmla="*/ 1184 w 1526"/>
                              <a:gd name="T17" fmla="*/ 69 h 620"/>
                              <a:gd name="T18" fmla="*/ 1108 w 1526"/>
                              <a:gd name="T19" fmla="*/ 97 h 620"/>
                              <a:gd name="T20" fmla="*/ 1106 w 1526"/>
                              <a:gd name="T21" fmla="*/ 79 h 620"/>
                              <a:gd name="T22" fmla="*/ 1036 w 1526"/>
                              <a:gd name="T23" fmla="*/ 108 h 620"/>
                              <a:gd name="T24" fmla="*/ 1033 w 1526"/>
                              <a:gd name="T25" fmla="*/ 89 h 620"/>
                              <a:gd name="T26" fmla="*/ 908 w 1526"/>
                              <a:gd name="T27" fmla="*/ 130 h 620"/>
                              <a:gd name="T28" fmla="*/ 904 w 1526"/>
                              <a:gd name="T29" fmla="*/ 111 h 620"/>
                              <a:gd name="T30" fmla="*/ 887 w 1526"/>
                              <a:gd name="T31" fmla="*/ 134 h 620"/>
                              <a:gd name="T32" fmla="*/ 827 w 1526"/>
                              <a:gd name="T33" fmla="*/ 127 h 620"/>
                              <a:gd name="T34" fmla="*/ 887 w 1526"/>
                              <a:gd name="T35" fmla="*/ 134 h 620"/>
                              <a:gd name="T36" fmla="*/ 757 w 1526"/>
                              <a:gd name="T37" fmla="*/ 163 h 620"/>
                              <a:gd name="T38" fmla="*/ 808 w 1526"/>
                              <a:gd name="T39" fmla="*/ 132 h 620"/>
                              <a:gd name="T40" fmla="*/ 719 w 1526"/>
                              <a:gd name="T41" fmla="*/ 173 h 620"/>
                              <a:gd name="T42" fmla="*/ 714 w 1526"/>
                              <a:gd name="T43" fmla="*/ 154 h 620"/>
                              <a:gd name="T44" fmla="*/ 666 w 1526"/>
                              <a:gd name="T45" fmla="*/ 188 h 620"/>
                              <a:gd name="T46" fmla="*/ 606 w 1526"/>
                              <a:gd name="T47" fmla="*/ 185 h 620"/>
                              <a:gd name="T48" fmla="*/ 666 w 1526"/>
                              <a:gd name="T49" fmla="*/ 188 h 620"/>
                              <a:gd name="T50" fmla="*/ 540 w 1526"/>
                              <a:gd name="T51" fmla="*/ 227 h 620"/>
                              <a:gd name="T52" fmla="*/ 587 w 1526"/>
                              <a:gd name="T53" fmla="*/ 191 h 620"/>
                              <a:gd name="T54" fmla="*/ 491 w 1526"/>
                              <a:gd name="T55" fmla="*/ 244 h 620"/>
                              <a:gd name="T56" fmla="*/ 485 w 1526"/>
                              <a:gd name="T57" fmla="*/ 226 h 620"/>
                              <a:gd name="T58" fmla="*/ 451 w 1526"/>
                              <a:gd name="T59" fmla="*/ 260 h 620"/>
                              <a:gd name="T60" fmla="*/ 398 w 1526"/>
                              <a:gd name="T61" fmla="*/ 281 h 620"/>
                              <a:gd name="T62" fmla="*/ 433 w 1526"/>
                              <a:gd name="T63" fmla="*/ 246 h 620"/>
                              <a:gd name="T64" fmla="*/ 381 w 1526"/>
                              <a:gd name="T65" fmla="*/ 289 h 620"/>
                              <a:gd name="T66" fmla="*/ 330 w 1526"/>
                              <a:gd name="T67" fmla="*/ 313 h 620"/>
                              <a:gd name="T68" fmla="*/ 359 w 1526"/>
                              <a:gd name="T69" fmla="*/ 278 h 620"/>
                              <a:gd name="T70" fmla="*/ 313 w 1526"/>
                              <a:gd name="T71" fmla="*/ 321 h 620"/>
                              <a:gd name="T72" fmla="*/ 263 w 1526"/>
                              <a:gd name="T73" fmla="*/ 348 h 620"/>
                              <a:gd name="T74" fmla="*/ 290 w 1526"/>
                              <a:gd name="T75" fmla="*/ 312 h 620"/>
                              <a:gd name="T76" fmla="*/ 247 w 1526"/>
                              <a:gd name="T77" fmla="*/ 358 h 620"/>
                              <a:gd name="T78" fmla="*/ 201 w 1526"/>
                              <a:gd name="T79" fmla="*/ 386 h 620"/>
                              <a:gd name="T80" fmla="*/ 191 w 1526"/>
                              <a:gd name="T81" fmla="*/ 370 h 620"/>
                              <a:gd name="T82" fmla="*/ 237 w 1526"/>
                              <a:gd name="T83" fmla="*/ 341 h 620"/>
                              <a:gd name="T84" fmla="*/ 167 w 1526"/>
                              <a:gd name="T85" fmla="*/ 410 h 620"/>
                              <a:gd name="T86" fmla="*/ 127 w 1526"/>
                              <a:gd name="T87" fmla="*/ 418 h 620"/>
                              <a:gd name="T88" fmla="*/ 173 w 1526"/>
                              <a:gd name="T89" fmla="*/ 383 h 620"/>
                              <a:gd name="T90" fmla="*/ 123 w 1526"/>
                              <a:gd name="T91" fmla="*/ 447 h 620"/>
                              <a:gd name="T92" fmla="*/ 86 w 1526"/>
                              <a:gd name="T93" fmla="*/ 484 h 620"/>
                              <a:gd name="T94" fmla="*/ 72 w 1526"/>
                              <a:gd name="T95" fmla="*/ 471 h 620"/>
                              <a:gd name="T96" fmla="*/ 110 w 1526"/>
                              <a:gd name="T97" fmla="*/ 432 h 620"/>
                              <a:gd name="T98" fmla="*/ 75 w 1526"/>
                              <a:gd name="T99" fmla="*/ 498 h 620"/>
                              <a:gd name="T100" fmla="*/ 59 w 1526"/>
                              <a:gd name="T101" fmla="*/ 488 h 620"/>
                              <a:gd name="T102" fmla="*/ 1526 w 1526"/>
                              <a:gd name="T103" fmla="*/ 60 h 620"/>
                              <a:gd name="T104" fmla="*/ 119 w 1526"/>
                              <a:gd name="T105" fmla="*/ 523 h 620"/>
                              <a:gd name="T106" fmla="*/ 119 w 1526"/>
                              <a:gd name="T107" fmla="*/ 523 h 6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526" h="620">
                                <a:moveTo>
                                  <a:pt x="1413" y="72"/>
                                </a:moveTo>
                                <a:lnTo>
                                  <a:pt x="1385" y="73"/>
                                </a:lnTo>
                                <a:lnTo>
                                  <a:pt x="1356" y="75"/>
                                </a:lnTo>
                                <a:lnTo>
                                  <a:pt x="1355" y="56"/>
                                </a:lnTo>
                                <a:lnTo>
                                  <a:pt x="1385" y="54"/>
                                </a:lnTo>
                                <a:lnTo>
                                  <a:pt x="1412" y="53"/>
                                </a:lnTo>
                                <a:lnTo>
                                  <a:pt x="1413" y="72"/>
                                </a:lnTo>
                                <a:close/>
                                <a:moveTo>
                                  <a:pt x="1337" y="76"/>
                                </a:moveTo>
                                <a:lnTo>
                                  <a:pt x="1315" y="77"/>
                                </a:lnTo>
                                <a:lnTo>
                                  <a:pt x="1280" y="80"/>
                                </a:lnTo>
                                <a:lnTo>
                                  <a:pt x="1279" y="61"/>
                                </a:lnTo>
                                <a:lnTo>
                                  <a:pt x="1314" y="58"/>
                                </a:lnTo>
                                <a:lnTo>
                                  <a:pt x="1336" y="57"/>
                                </a:lnTo>
                                <a:lnTo>
                                  <a:pt x="1337" y="76"/>
                                </a:lnTo>
                                <a:close/>
                                <a:moveTo>
                                  <a:pt x="1261" y="81"/>
                                </a:moveTo>
                                <a:lnTo>
                                  <a:pt x="1245" y="82"/>
                                </a:lnTo>
                                <a:lnTo>
                                  <a:pt x="1205" y="86"/>
                                </a:lnTo>
                                <a:lnTo>
                                  <a:pt x="1203" y="67"/>
                                </a:lnTo>
                                <a:lnTo>
                                  <a:pt x="1244" y="63"/>
                                </a:lnTo>
                                <a:lnTo>
                                  <a:pt x="1260" y="62"/>
                                </a:lnTo>
                                <a:lnTo>
                                  <a:pt x="1261" y="81"/>
                                </a:lnTo>
                                <a:close/>
                                <a:moveTo>
                                  <a:pt x="1186" y="88"/>
                                </a:moveTo>
                                <a:lnTo>
                                  <a:pt x="1176" y="89"/>
                                </a:lnTo>
                                <a:lnTo>
                                  <a:pt x="1130" y="95"/>
                                </a:lnTo>
                                <a:lnTo>
                                  <a:pt x="1127" y="76"/>
                                </a:lnTo>
                                <a:lnTo>
                                  <a:pt x="1174" y="70"/>
                                </a:lnTo>
                                <a:lnTo>
                                  <a:pt x="1184" y="69"/>
                                </a:lnTo>
                                <a:lnTo>
                                  <a:pt x="1186" y="88"/>
                                </a:lnTo>
                                <a:close/>
                                <a:moveTo>
                                  <a:pt x="1111" y="97"/>
                                </a:moveTo>
                                <a:lnTo>
                                  <a:pt x="1108" y="97"/>
                                </a:lnTo>
                                <a:lnTo>
                                  <a:pt x="1055" y="105"/>
                                </a:lnTo>
                                <a:lnTo>
                                  <a:pt x="1052" y="86"/>
                                </a:lnTo>
                                <a:lnTo>
                                  <a:pt x="1106" y="79"/>
                                </a:lnTo>
                                <a:lnTo>
                                  <a:pt x="1109" y="78"/>
                                </a:lnTo>
                                <a:lnTo>
                                  <a:pt x="1111" y="97"/>
                                </a:lnTo>
                                <a:close/>
                                <a:moveTo>
                                  <a:pt x="1036" y="108"/>
                                </a:moveTo>
                                <a:lnTo>
                                  <a:pt x="980" y="117"/>
                                </a:lnTo>
                                <a:lnTo>
                                  <a:pt x="977" y="98"/>
                                </a:lnTo>
                                <a:lnTo>
                                  <a:pt x="1033" y="89"/>
                                </a:lnTo>
                                <a:lnTo>
                                  <a:pt x="1036" y="108"/>
                                </a:lnTo>
                                <a:close/>
                                <a:moveTo>
                                  <a:pt x="961" y="120"/>
                                </a:moveTo>
                                <a:lnTo>
                                  <a:pt x="908" y="130"/>
                                </a:lnTo>
                                <a:lnTo>
                                  <a:pt x="905" y="130"/>
                                </a:lnTo>
                                <a:lnTo>
                                  <a:pt x="901" y="112"/>
                                </a:lnTo>
                                <a:lnTo>
                                  <a:pt x="904" y="111"/>
                                </a:lnTo>
                                <a:lnTo>
                                  <a:pt x="958" y="101"/>
                                </a:lnTo>
                                <a:lnTo>
                                  <a:pt x="961" y="120"/>
                                </a:lnTo>
                                <a:close/>
                                <a:moveTo>
                                  <a:pt x="887" y="134"/>
                                </a:moveTo>
                                <a:lnTo>
                                  <a:pt x="843" y="143"/>
                                </a:lnTo>
                                <a:lnTo>
                                  <a:pt x="831" y="146"/>
                                </a:lnTo>
                                <a:lnTo>
                                  <a:pt x="827" y="127"/>
                                </a:lnTo>
                                <a:lnTo>
                                  <a:pt x="840" y="124"/>
                                </a:lnTo>
                                <a:lnTo>
                                  <a:pt x="883" y="116"/>
                                </a:lnTo>
                                <a:lnTo>
                                  <a:pt x="887" y="134"/>
                                </a:lnTo>
                                <a:close/>
                                <a:moveTo>
                                  <a:pt x="813" y="150"/>
                                </a:moveTo>
                                <a:lnTo>
                                  <a:pt x="780" y="157"/>
                                </a:lnTo>
                                <a:lnTo>
                                  <a:pt x="757" y="163"/>
                                </a:lnTo>
                                <a:lnTo>
                                  <a:pt x="753" y="145"/>
                                </a:lnTo>
                                <a:lnTo>
                                  <a:pt x="776" y="139"/>
                                </a:lnTo>
                                <a:lnTo>
                                  <a:pt x="808" y="132"/>
                                </a:lnTo>
                                <a:lnTo>
                                  <a:pt x="813" y="150"/>
                                </a:lnTo>
                                <a:close/>
                                <a:moveTo>
                                  <a:pt x="739" y="168"/>
                                </a:moveTo>
                                <a:lnTo>
                                  <a:pt x="719" y="173"/>
                                </a:lnTo>
                                <a:lnTo>
                                  <a:pt x="684" y="182"/>
                                </a:lnTo>
                                <a:lnTo>
                                  <a:pt x="679" y="164"/>
                                </a:lnTo>
                                <a:lnTo>
                                  <a:pt x="714" y="154"/>
                                </a:lnTo>
                                <a:lnTo>
                                  <a:pt x="734" y="149"/>
                                </a:lnTo>
                                <a:lnTo>
                                  <a:pt x="739" y="168"/>
                                </a:lnTo>
                                <a:close/>
                                <a:moveTo>
                                  <a:pt x="666" y="188"/>
                                </a:moveTo>
                                <a:lnTo>
                                  <a:pt x="659" y="189"/>
                                </a:lnTo>
                                <a:lnTo>
                                  <a:pt x="611" y="204"/>
                                </a:lnTo>
                                <a:lnTo>
                                  <a:pt x="606" y="185"/>
                                </a:lnTo>
                                <a:lnTo>
                                  <a:pt x="654" y="171"/>
                                </a:lnTo>
                                <a:lnTo>
                                  <a:pt x="661" y="169"/>
                                </a:lnTo>
                                <a:lnTo>
                                  <a:pt x="666" y="188"/>
                                </a:lnTo>
                                <a:close/>
                                <a:moveTo>
                                  <a:pt x="593" y="209"/>
                                </a:moveTo>
                                <a:lnTo>
                                  <a:pt x="545" y="225"/>
                                </a:lnTo>
                                <a:lnTo>
                                  <a:pt x="540" y="227"/>
                                </a:lnTo>
                                <a:lnTo>
                                  <a:pt x="533" y="209"/>
                                </a:lnTo>
                                <a:lnTo>
                                  <a:pt x="539" y="207"/>
                                </a:lnTo>
                                <a:lnTo>
                                  <a:pt x="587" y="191"/>
                                </a:lnTo>
                                <a:lnTo>
                                  <a:pt x="593" y="209"/>
                                </a:lnTo>
                                <a:close/>
                                <a:moveTo>
                                  <a:pt x="522" y="234"/>
                                </a:moveTo>
                                <a:lnTo>
                                  <a:pt x="491" y="244"/>
                                </a:lnTo>
                                <a:lnTo>
                                  <a:pt x="468" y="253"/>
                                </a:lnTo>
                                <a:lnTo>
                                  <a:pt x="461" y="235"/>
                                </a:lnTo>
                                <a:lnTo>
                                  <a:pt x="485" y="226"/>
                                </a:lnTo>
                                <a:lnTo>
                                  <a:pt x="515" y="215"/>
                                </a:lnTo>
                                <a:lnTo>
                                  <a:pt x="522" y="234"/>
                                </a:lnTo>
                                <a:close/>
                                <a:moveTo>
                                  <a:pt x="451" y="260"/>
                                </a:moveTo>
                                <a:lnTo>
                                  <a:pt x="440" y="264"/>
                                </a:lnTo>
                                <a:lnTo>
                                  <a:pt x="415" y="275"/>
                                </a:lnTo>
                                <a:lnTo>
                                  <a:pt x="398" y="281"/>
                                </a:lnTo>
                                <a:lnTo>
                                  <a:pt x="391" y="264"/>
                                </a:lnTo>
                                <a:lnTo>
                                  <a:pt x="407" y="257"/>
                                </a:lnTo>
                                <a:lnTo>
                                  <a:pt x="433" y="246"/>
                                </a:lnTo>
                                <a:lnTo>
                                  <a:pt x="444" y="242"/>
                                </a:lnTo>
                                <a:lnTo>
                                  <a:pt x="451" y="260"/>
                                </a:lnTo>
                                <a:close/>
                                <a:moveTo>
                                  <a:pt x="381" y="289"/>
                                </a:moveTo>
                                <a:lnTo>
                                  <a:pt x="366" y="296"/>
                                </a:lnTo>
                                <a:lnTo>
                                  <a:pt x="343" y="306"/>
                                </a:lnTo>
                                <a:lnTo>
                                  <a:pt x="330" y="313"/>
                                </a:lnTo>
                                <a:lnTo>
                                  <a:pt x="321" y="296"/>
                                </a:lnTo>
                                <a:lnTo>
                                  <a:pt x="335" y="289"/>
                                </a:lnTo>
                                <a:lnTo>
                                  <a:pt x="359" y="278"/>
                                </a:lnTo>
                                <a:lnTo>
                                  <a:pt x="373" y="272"/>
                                </a:lnTo>
                                <a:lnTo>
                                  <a:pt x="381" y="289"/>
                                </a:lnTo>
                                <a:close/>
                                <a:moveTo>
                                  <a:pt x="313" y="321"/>
                                </a:moveTo>
                                <a:lnTo>
                                  <a:pt x="299" y="328"/>
                                </a:lnTo>
                                <a:lnTo>
                                  <a:pt x="278" y="340"/>
                                </a:lnTo>
                                <a:lnTo>
                                  <a:pt x="263" y="348"/>
                                </a:lnTo>
                                <a:lnTo>
                                  <a:pt x="254" y="332"/>
                                </a:lnTo>
                                <a:lnTo>
                                  <a:pt x="269" y="323"/>
                                </a:lnTo>
                                <a:lnTo>
                                  <a:pt x="290" y="312"/>
                                </a:lnTo>
                                <a:lnTo>
                                  <a:pt x="304" y="305"/>
                                </a:lnTo>
                                <a:lnTo>
                                  <a:pt x="313" y="321"/>
                                </a:lnTo>
                                <a:close/>
                                <a:moveTo>
                                  <a:pt x="247" y="358"/>
                                </a:moveTo>
                                <a:lnTo>
                                  <a:pt x="238" y="363"/>
                                </a:lnTo>
                                <a:lnTo>
                                  <a:pt x="219" y="374"/>
                                </a:lnTo>
                                <a:lnTo>
                                  <a:pt x="201" y="386"/>
                                </a:lnTo>
                                <a:lnTo>
                                  <a:pt x="199" y="388"/>
                                </a:lnTo>
                                <a:lnTo>
                                  <a:pt x="188" y="372"/>
                                </a:lnTo>
                                <a:lnTo>
                                  <a:pt x="191" y="370"/>
                                </a:lnTo>
                                <a:lnTo>
                                  <a:pt x="209" y="358"/>
                                </a:lnTo>
                                <a:lnTo>
                                  <a:pt x="229" y="346"/>
                                </a:lnTo>
                                <a:lnTo>
                                  <a:pt x="237" y="341"/>
                                </a:lnTo>
                                <a:lnTo>
                                  <a:pt x="247" y="358"/>
                                </a:lnTo>
                                <a:close/>
                                <a:moveTo>
                                  <a:pt x="184" y="398"/>
                                </a:moveTo>
                                <a:lnTo>
                                  <a:pt x="167" y="410"/>
                                </a:lnTo>
                                <a:lnTo>
                                  <a:pt x="152" y="422"/>
                                </a:lnTo>
                                <a:lnTo>
                                  <a:pt x="139" y="433"/>
                                </a:lnTo>
                                <a:lnTo>
                                  <a:pt x="127" y="418"/>
                                </a:lnTo>
                                <a:lnTo>
                                  <a:pt x="140" y="407"/>
                                </a:lnTo>
                                <a:lnTo>
                                  <a:pt x="156" y="395"/>
                                </a:lnTo>
                                <a:lnTo>
                                  <a:pt x="173" y="383"/>
                                </a:lnTo>
                                <a:lnTo>
                                  <a:pt x="184" y="398"/>
                                </a:lnTo>
                                <a:close/>
                                <a:moveTo>
                                  <a:pt x="125" y="445"/>
                                </a:moveTo>
                                <a:lnTo>
                                  <a:pt x="123" y="447"/>
                                </a:lnTo>
                                <a:lnTo>
                                  <a:pt x="110" y="459"/>
                                </a:lnTo>
                                <a:lnTo>
                                  <a:pt x="97" y="471"/>
                                </a:lnTo>
                                <a:lnTo>
                                  <a:pt x="86" y="484"/>
                                </a:lnTo>
                                <a:lnTo>
                                  <a:pt x="86" y="484"/>
                                </a:lnTo>
                                <a:lnTo>
                                  <a:pt x="71" y="472"/>
                                </a:lnTo>
                                <a:lnTo>
                                  <a:pt x="72" y="471"/>
                                </a:lnTo>
                                <a:lnTo>
                                  <a:pt x="84" y="458"/>
                                </a:lnTo>
                                <a:lnTo>
                                  <a:pt x="97" y="445"/>
                                </a:lnTo>
                                <a:lnTo>
                                  <a:pt x="110" y="432"/>
                                </a:lnTo>
                                <a:lnTo>
                                  <a:pt x="112" y="431"/>
                                </a:lnTo>
                                <a:lnTo>
                                  <a:pt x="125" y="445"/>
                                </a:lnTo>
                                <a:close/>
                                <a:moveTo>
                                  <a:pt x="75" y="498"/>
                                </a:moveTo>
                                <a:lnTo>
                                  <a:pt x="64" y="518"/>
                                </a:lnTo>
                                <a:lnTo>
                                  <a:pt x="47" y="509"/>
                                </a:lnTo>
                                <a:lnTo>
                                  <a:pt x="59" y="488"/>
                                </a:lnTo>
                                <a:lnTo>
                                  <a:pt x="75" y="498"/>
                                </a:lnTo>
                                <a:close/>
                                <a:moveTo>
                                  <a:pt x="1398" y="0"/>
                                </a:moveTo>
                                <a:lnTo>
                                  <a:pt x="1526" y="60"/>
                                </a:lnTo>
                                <a:lnTo>
                                  <a:pt x="1401" y="126"/>
                                </a:lnTo>
                                <a:lnTo>
                                  <a:pt x="1398" y="0"/>
                                </a:lnTo>
                                <a:close/>
                                <a:moveTo>
                                  <a:pt x="119" y="523"/>
                                </a:moveTo>
                                <a:lnTo>
                                  <a:pt x="16" y="620"/>
                                </a:lnTo>
                                <a:lnTo>
                                  <a:pt x="0" y="480"/>
                                </a:lnTo>
                                <a:lnTo>
                                  <a:pt x="119" y="523"/>
                                </a:lnTo>
                                <a:close/>
                              </a:path>
                            </a:pathLst>
                          </a:custGeom>
                          <a:solidFill>
                            <a:srgbClr val="2D2D8A"/>
                          </a:solidFill>
                          <a:ln w="1270" cap="flat">
                            <a:solidFill>
                              <a:srgbClr val="2D2D8A"/>
                            </a:solidFill>
                            <a:prstDash val="solid"/>
                            <a:bevel/>
                            <a:headEnd/>
                            <a:tailEnd/>
                          </a:ln>
                        </wps:spPr>
                        <wps:bodyPr rot="0" vert="horz" wrap="square" lIns="91440" tIns="45720" rIns="91440" bIns="45720" anchor="t" anchorCtr="0" upright="1">
                          <a:noAutofit/>
                        </wps:bodyPr>
                      </wps:wsp>
                      <wps:wsp>
                        <wps:cNvPr id="2975" name="Freeform 3109"/>
                        <wps:cNvSpPr>
                          <a:spLocks noEditPoints="1"/>
                        </wps:cNvSpPr>
                        <wps:spPr bwMode="auto">
                          <a:xfrm>
                            <a:off x="2917825" y="1530350"/>
                            <a:ext cx="861695" cy="494665"/>
                          </a:xfrm>
                          <a:custGeom>
                            <a:avLst/>
                            <a:gdLst>
                              <a:gd name="T0" fmla="*/ 171 w 1357"/>
                              <a:gd name="T1" fmla="*/ 77 h 779"/>
                              <a:gd name="T2" fmla="*/ 191 w 1357"/>
                              <a:gd name="T3" fmla="*/ 59 h 779"/>
                              <a:gd name="T4" fmla="*/ 246 w 1357"/>
                              <a:gd name="T5" fmla="*/ 85 h 779"/>
                              <a:gd name="T6" fmla="*/ 191 w 1357"/>
                              <a:gd name="T7" fmla="*/ 59 h 779"/>
                              <a:gd name="T8" fmla="*/ 323 w 1357"/>
                              <a:gd name="T9" fmla="*/ 77 h 779"/>
                              <a:gd name="T10" fmla="*/ 264 w 1357"/>
                              <a:gd name="T11" fmla="*/ 87 h 779"/>
                              <a:gd name="T12" fmla="*/ 369 w 1357"/>
                              <a:gd name="T13" fmla="*/ 85 h 779"/>
                              <a:gd name="T14" fmla="*/ 366 w 1357"/>
                              <a:gd name="T15" fmla="*/ 104 h 779"/>
                              <a:gd name="T16" fmla="*/ 417 w 1357"/>
                              <a:gd name="T17" fmla="*/ 95 h 779"/>
                              <a:gd name="T18" fmla="*/ 468 w 1357"/>
                              <a:gd name="T19" fmla="*/ 127 h 779"/>
                              <a:gd name="T20" fmla="*/ 417 w 1357"/>
                              <a:gd name="T21" fmla="*/ 95 h 779"/>
                              <a:gd name="T22" fmla="*/ 547 w 1357"/>
                              <a:gd name="T23" fmla="*/ 128 h 779"/>
                              <a:gd name="T24" fmla="*/ 487 w 1357"/>
                              <a:gd name="T25" fmla="*/ 131 h 779"/>
                              <a:gd name="T26" fmla="*/ 602 w 1357"/>
                              <a:gd name="T27" fmla="*/ 144 h 779"/>
                              <a:gd name="T28" fmla="*/ 596 w 1357"/>
                              <a:gd name="T29" fmla="*/ 162 h 779"/>
                              <a:gd name="T30" fmla="*/ 638 w 1357"/>
                              <a:gd name="T31" fmla="*/ 156 h 779"/>
                              <a:gd name="T32" fmla="*/ 685 w 1357"/>
                              <a:gd name="T33" fmla="*/ 193 h 779"/>
                              <a:gd name="T34" fmla="*/ 638 w 1357"/>
                              <a:gd name="T35" fmla="*/ 156 h 779"/>
                              <a:gd name="T36" fmla="*/ 762 w 1357"/>
                              <a:gd name="T37" fmla="*/ 204 h 779"/>
                              <a:gd name="T38" fmla="*/ 703 w 1357"/>
                              <a:gd name="T39" fmla="*/ 200 h 779"/>
                              <a:gd name="T40" fmla="*/ 815 w 1357"/>
                              <a:gd name="T41" fmla="*/ 227 h 779"/>
                              <a:gd name="T42" fmla="*/ 808 w 1357"/>
                              <a:gd name="T43" fmla="*/ 244 h 779"/>
                              <a:gd name="T44" fmla="*/ 850 w 1357"/>
                              <a:gd name="T45" fmla="*/ 243 h 779"/>
                              <a:gd name="T46" fmla="*/ 892 w 1357"/>
                              <a:gd name="T47" fmla="*/ 286 h 779"/>
                              <a:gd name="T48" fmla="*/ 850 w 1357"/>
                              <a:gd name="T49" fmla="*/ 243 h 779"/>
                              <a:gd name="T50" fmla="*/ 967 w 1357"/>
                              <a:gd name="T51" fmla="*/ 307 h 779"/>
                              <a:gd name="T52" fmla="*/ 908 w 1357"/>
                              <a:gd name="T53" fmla="*/ 295 h 779"/>
                              <a:gd name="T54" fmla="*/ 1002 w 1357"/>
                              <a:gd name="T55" fmla="*/ 328 h 779"/>
                              <a:gd name="T56" fmla="*/ 1021 w 1357"/>
                              <a:gd name="T57" fmla="*/ 364 h 779"/>
                              <a:gd name="T58" fmla="*/ 973 w 1357"/>
                              <a:gd name="T59" fmla="*/ 333 h 779"/>
                              <a:gd name="T60" fmla="*/ 1063 w 1357"/>
                              <a:gd name="T61" fmla="*/ 371 h 779"/>
                              <a:gd name="T62" fmla="*/ 1082 w 1357"/>
                              <a:gd name="T63" fmla="*/ 408 h 779"/>
                              <a:gd name="T64" fmla="*/ 1036 w 1357"/>
                              <a:gd name="T65" fmla="*/ 374 h 779"/>
                              <a:gd name="T66" fmla="*/ 1120 w 1357"/>
                              <a:gd name="T67" fmla="*/ 415 h 779"/>
                              <a:gd name="T68" fmla="*/ 1139 w 1357"/>
                              <a:gd name="T69" fmla="*/ 457 h 779"/>
                              <a:gd name="T70" fmla="*/ 1096 w 1357"/>
                              <a:gd name="T71" fmla="*/ 420 h 779"/>
                              <a:gd name="T72" fmla="*/ 1170 w 1357"/>
                              <a:gd name="T73" fmla="*/ 461 h 779"/>
                              <a:gd name="T74" fmla="*/ 1206 w 1357"/>
                              <a:gd name="T75" fmla="*/ 498 h 779"/>
                              <a:gd name="T76" fmla="*/ 1172 w 1357"/>
                              <a:gd name="T77" fmla="*/ 490 h 779"/>
                              <a:gd name="T78" fmla="*/ 1166 w 1357"/>
                              <a:gd name="T79" fmla="*/ 456 h 779"/>
                              <a:gd name="T80" fmla="*/ 1240 w 1357"/>
                              <a:gd name="T81" fmla="*/ 541 h 779"/>
                              <a:gd name="T82" fmla="*/ 1238 w 1357"/>
                              <a:gd name="T83" fmla="*/ 569 h 779"/>
                              <a:gd name="T84" fmla="*/ 1213 w 1357"/>
                              <a:gd name="T85" fmla="*/ 536 h 779"/>
                              <a:gd name="T86" fmla="*/ 1264 w 1357"/>
                              <a:gd name="T87" fmla="*/ 575 h 779"/>
                              <a:gd name="T88" fmla="*/ 1292 w 1357"/>
                              <a:gd name="T89" fmla="*/ 624 h 779"/>
                              <a:gd name="T90" fmla="*/ 1275 w 1357"/>
                              <a:gd name="T91" fmla="*/ 632 h 779"/>
                              <a:gd name="T92" fmla="*/ 1248 w 1357"/>
                              <a:gd name="T93" fmla="*/ 585 h 779"/>
                              <a:gd name="T94" fmla="*/ 1307 w 1357"/>
                              <a:gd name="T95" fmla="*/ 664 h 779"/>
                              <a:gd name="T96" fmla="*/ 1301 w 1357"/>
                              <a:gd name="T97" fmla="*/ 644 h 779"/>
                              <a:gd name="T98" fmla="*/ 129 w 1357"/>
                              <a:gd name="T99" fmla="*/ 0 h 779"/>
                              <a:gd name="T100" fmla="*/ 1321 w 1357"/>
                              <a:gd name="T101" fmla="*/ 779 h 7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357" h="779">
                                <a:moveTo>
                                  <a:pt x="115" y="53"/>
                                </a:moveTo>
                                <a:lnTo>
                                  <a:pt x="172" y="58"/>
                                </a:lnTo>
                                <a:lnTo>
                                  <a:pt x="171" y="77"/>
                                </a:lnTo>
                                <a:lnTo>
                                  <a:pt x="114" y="72"/>
                                </a:lnTo>
                                <a:lnTo>
                                  <a:pt x="115" y="53"/>
                                </a:lnTo>
                                <a:close/>
                                <a:moveTo>
                                  <a:pt x="191" y="59"/>
                                </a:moveTo>
                                <a:lnTo>
                                  <a:pt x="248" y="66"/>
                                </a:lnTo>
                                <a:lnTo>
                                  <a:pt x="248" y="66"/>
                                </a:lnTo>
                                <a:lnTo>
                                  <a:pt x="246" y="85"/>
                                </a:lnTo>
                                <a:lnTo>
                                  <a:pt x="246" y="85"/>
                                </a:lnTo>
                                <a:lnTo>
                                  <a:pt x="189" y="78"/>
                                </a:lnTo>
                                <a:lnTo>
                                  <a:pt x="191" y="59"/>
                                </a:lnTo>
                                <a:close/>
                                <a:moveTo>
                                  <a:pt x="267" y="68"/>
                                </a:moveTo>
                                <a:lnTo>
                                  <a:pt x="309" y="75"/>
                                </a:lnTo>
                                <a:lnTo>
                                  <a:pt x="323" y="77"/>
                                </a:lnTo>
                                <a:lnTo>
                                  <a:pt x="320" y="96"/>
                                </a:lnTo>
                                <a:lnTo>
                                  <a:pt x="306" y="93"/>
                                </a:lnTo>
                                <a:lnTo>
                                  <a:pt x="264" y="87"/>
                                </a:lnTo>
                                <a:lnTo>
                                  <a:pt x="267" y="68"/>
                                </a:lnTo>
                                <a:close/>
                                <a:moveTo>
                                  <a:pt x="342" y="80"/>
                                </a:moveTo>
                                <a:lnTo>
                                  <a:pt x="369" y="85"/>
                                </a:lnTo>
                                <a:lnTo>
                                  <a:pt x="398" y="91"/>
                                </a:lnTo>
                                <a:lnTo>
                                  <a:pt x="394" y="110"/>
                                </a:lnTo>
                                <a:lnTo>
                                  <a:pt x="366" y="104"/>
                                </a:lnTo>
                                <a:lnTo>
                                  <a:pt x="339" y="99"/>
                                </a:lnTo>
                                <a:lnTo>
                                  <a:pt x="342" y="80"/>
                                </a:lnTo>
                                <a:close/>
                                <a:moveTo>
                                  <a:pt x="417" y="95"/>
                                </a:moveTo>
                                <a:lnTo>
                                  <a:pt x="429" y="98"/>
                                </a:lnTo>
                                <a:lnTo>
                                  <a:pt x="473" y="108"/>
                                </a:lnTo>
                                <a:lnTo>
                                  <a:pt x="468" y="127"/>
                                </a:lnTo>
                                <a:lnTo>
                                  <a:pt x="425" y="116"/>
                                </a:lnTo>
                                <a:lnTo>
                                  <a:pt x="413" y="114"/>
                                </a:lnTo>
                                <a:lnTo>
                                  <a:pt x="417" y="95"/>
                                </a:lnTo>
                                <a:close/>
                                <a:moveTo>
                                  <a:pt x="492" y="113"/>
                                </a:moveTo>
                                <a:lnTo>
                                  <a:pt x="545" y="127"/>
                                </a:lnTo>
                                <a:lnTo>
                                  <a:pt x="547" y="128"/>
                                </a:lnTo>
                                <a:lnTo>
                                  <a:pt x="541" y="146"/>
                                </a:lnTo>
                                <a:lnTo>
                                  <a:pt x="540" y="146"/>
                                </a:lnTo>
                                <a:lnTo>
                                  <a:pt x="487" y="131"/>
                                </a:lnTo>
                                <a:lnTo>
                                  <a:pt x="492" y="113"/>
                                </a:lnTo>
                                <a:close/>
                                <a:moveTo>
                                  <a:pt x="565" y="133"/>
                                </a:moveTo>
                                <a:lnTo>
                                  <a:pt x="602" y="144"/>
                                </a:lnTo>
                                <a:lnTo>
                                  <a:pt x="620" y="150"/>
                                </a:lnTo>
                                <a:lnTo>
                                  <a:pt x="614" y="168"/>
                                </a:lnTo>
                                <a:lnTo>
                                  <a:pt x="596" y="162"/>
                                </a:lnTo>
                                <a:lnTo>
                                  <a:pt x="560" y="151"/>
                                </a:lnTo>
                                <a:lnTo>
                                  <a:pt x="565" y="133"/>
                                </a:lnTo>
                                <a:close/>
                                <a:moveTo>
                                  <a:pt x="638" y="156"/>
                                </a:moveTo>
                                <a:lnTo>
                                  <a:pt x="657" y="163"/>
                                </a:lnTo>
                                <a:lnTo>
                                  <a:pt x="692" y="176"/>
                                </a:lnTo>
                                <a:lnTo>
                                  <a:pt x="685" y="193"/>
                                </a:lnTo>
                                <a:lnTo>
                                  <a:pt x="651" y="181"/>
                                </a:lnTo>
                                <a:lnTo>
                                  <a:pt x="632" y="174"/>
                                </a:lnTo>
                                <a:lnTo>
                                  <a:pt x="638" y="156"/>
                                </a:lnTo>
                                <a:close/>
                                <a:moveTo>
                                  <a:pt x="709" y="182"/>
                                </a:moveTo>
                                <a:lnTo>
                                  <a:pt x="712" y="183"/>
                                </a:lnTo>
                                <a:lnTo>
                                  <a:pt x="762" y="204"/>
                                </a:lnTo>
                                <a:lnTo>
                                  <a:pt x="755" y="221"/>
                                </a:lnTo>
                                <a:lnTo>
                                  <a:pt x="705" y="201"/>
                                </a:lnTo>
                                <a:lnTo>
                                  <a:pt x="703" y="200"/>
                                </a:lnTo>
                                <a:lnTo>
                                  <a:pt x="709" y="182"/>
                                </a:lnTo>
                                <a:close/>
                                <a:moveTo>
                                  <a:pt x="780" y="211"/>
                                </a:moveTo>
                                <a:lnTo>
                                  <a:pt x="815" y="227"/>
                                </a:lnTo>
                                <a:lnTo>
                                  <a:pt x="832" y="235"/>
                                </a:lnTo>
                                <a:lnTo>
                                  <a:pt x="824" y="252"/>
                                </a:lnTo>
                                <a:lnTo>
                                  <a:pt x="808" y="244"/>
                                </a:lnTo>
                                <a:lnTo>
                                  <a:pt x="773" y="229"/>
                                </a:lnTo>
                                <a:lnTo>
                                  <a:pt x="780" y="211"/>
                                </a:lnTo>
                                <a:close/>
                                <a:moveTo>
                                  <a:pt x="850" y="243"/>
                                </a:moveTo>
                                <a:lnTo>
                                  <a:pt x="865" y="251"/>
                                </a:lnTo>
                                <a:lnTo>
                                  <a:pt x="901" y="269"/>
                                </a:lnTo>
                                <a:lnTo>
                                  <a:pt x="892" y="286"/>
                                </a:lnTo>
                                <a:lnTo>
                                  <a:pt x="857" y="268"/>
                                </a:lnTo>
                                <a:lnTo>
                                  <a:pt x="841" y="260"/>
                                </a:lnTo>
                                <a:lnTo>
                                  <a:pt x="850" y="243"/>
                                </a:lnTo>
                                <a:close/>
                                <a:moveTo>
                                  <a:pt x="918" y="278"/>
                                </a:moveTo>
                                <a:lnTo>
                                  <a:pt x="958" y="301"/>
                                </a:lnTo>
                                <a:lnTo>
                                  <a:pt x="967" y="307"/>
                                </a:lnTo>
                                <a:lnTo>
                                  <a:pt x="957" y="323"/>
                                </a:lnTo>
                                <a:lnTo>
                                  <a:pt x="949" y="318"/>
                                </a:lnTo>
                                <a:lnTo>
                                  <a:pt x="908" y="295"/>
                                </a:lnTo>
                                <a:lnTo>
                                  <a:pt x="918" y="278"/>
                                </a:lnTo>
                                <a:close/>
                                <a:moveTo>
                                  <a:pt x="983" y="317"/>
                                </a:moveTo>
                                <a:lnTo>
                                  <a:pt x="1002" y="328"/>
                                </a:lnTo>
                                <a:lnTo>
                                  <a:pt x="1023" y="342"/>
                                </a:lnTo>
                                <a:lnTo>
                                  <a:pt x="1032" y="348"/>
                                </a:lnTo>
                                <a:lnTo>
                                  <a:pt x="1021" y="364"/>
                                </a:lnTo>
                                <a:lnTo>
                                  <a:pt x="1013" y="358"/>
                                </a:lnTo>
                                <a:lnTo>
                                  <a:pt x="992" y="344"/>
                                </a:lnTo>
                                <a:lnTo>
                                  <a:pt x="973" y="333"/>
                                </a:lnTo>
                                <a:lnTo>
                                  <a:pt x="983" y="317"/>
                                </a:lnTo>
                                <a:close/>
                                <a:moveTo>
                                  <a:pt x="1047" y="359"/>
                                </a:moveTo>
                                <a:lnTo>
                                  <a:pt x="1063" y="371"/>
                                </a:lnTo>
                                <a:lnTo>
                                  <a:pt x="1083" y="385"/>
                                </a:lnTo>
                                <a:lnTo>
                                  <a:pt x="1093" y="393"/>
                                </a:lnTo>
                                <a:lnTo>
                                  <a:pt x="1082" y="408"/>
                                </a:lnTo>
                                <a:lnTo>
                                  <a:pt x="1071" y="400"/>
                                </a:lnTo>
                                <a:lnTo>
                                  <a:pt x="1052" y="386"/>
                                </a:lnTo>
                                <a:lnTo>
                                  <a:pt x="1036" y="374"/>
                                </a:lnTo>
                                <a:lnTo>
                                  <a:pt x="1047" y="359"/>
                                </a:lnTo>
                                <a:close/>
                                <a:moveTo>
                                  <a:pt x="1108" y="406"/>
                                </a:moveTo>
                                <a:lnTo>
                                  <a:pt x="1120" y="415"/>
                                </a:lnTo>
                                <a:lnTo>
                                  <a:pt x="1137" y="430"/>
                                </a:lnTo>
                                <a:lnTo>
                                  <a:pt x="1152" y="443"/>
                                </a:lnTo>
                                <a:lnTo>
                                  <a:pt x="1139" y="457"/>
                                </a:lnTo>
                                <a:lnTo>
                                  <a:pt x="1125" y="444"/>
                                </a:lnTo>
                                <a:lnTo>
                                  <a:pt x="1108" y="430"/>
                                </a:lnTo>
                                <a:lnTo>
                                  <a:pt x="1096" y="420"/>
                                </a:lnTo>
                                <a:lnTo>
                                  <a:pt x="1108" y="406"/>
                                </a:lnTo>
                                <a:close/>
                                <a:moveTo>
                                  <a:pt x="1166" y="456"/>
                                </a:moveTo>
                                <a:lnTo>
                                  <a:pt x="1170" y="461"/>
                                </a:lnTo>
                                <a:lnTo>
                                  <a:pt x="1185" y="476"/>
                                </a:lnTo>
                                <a:lnTo>
                                  <a:pt x="1200" y="492"/>
                                </a:lnTo>
                                <a:lnTo>
                                  <a:pt x="1206" y="498"/>
                                </a:lnTo>
                                <a:lnTo>
                                  <a:pt x="1191" y="511"/>
                                </a:lnTo>
                                <a:lnTo>
                                  <a:pt x="1186" y="505"/>
                                </a:lnTo>
                                <a:lnTo>
                                  <a:pt x="1172" y="490"/>
                                </a:lnTo>
                                <a:lnTo>
                                  <a:pt x="1157" y="475"/>
                                </a:lnTo>
                                <a:lnTo>
                                  <a:pt x="1152" y="470"/>
                                </a:lnTo>
                                <a:lnTo>
                                  <a:pt x="1166" y="456"/>
                                </a:lnTo>
                                <a:close/>
                                <a:moveTo>
                                  <a:pt x="1218" y="513"/>
                                </a:moveTo>
                                <a:lnTo>
                                  <a:pt x="1228" y="524"/>
                                </a:lnTo>
                                <a:lnTo>
                                  <a:pt x="1240" y="541"/>
                                </a:lnTo>
                                <a:lnTo>
                                  <a:pt x="1252" y="557"/>
                                </a:lnTo>
                                <a:lnTo>
                                  <a:pt x="1253" y="559"/>
                                </a:lnTo>
                                <a:lnTo>
                                  <a:pt x="1238" y="569"/>
                                </a:lnTo>
                                <a:lnTo>
                                  <a:pt x="1237" y="568"/>
                                </a:lnTo>
                                <a:lnTo>
                                  <a:pt x="1225" y="552"/>
                                </a:lnTo>
                                <a:lnTo>
                                  <a:pt x="1213" y="536"/>
                                </a:lnTo>
                                <a:lnTo>
                                  <a:pt x="1204" y="525"/>
                                </a:lnTo>
                                <a:lnTo>
                                  <a:pt x="1218" y="513"/>
                                </a:lnTo>
                                <a:close/>
                                <a:moveTo>
                                  <a:pt x="1264" y="575"/>
                                </a:moveTo>
                                <a:lnTo>
                                  <a:pt x="1274" y="590"/>
                                </a:lnTo>
                                <a:lnTo>
                                  <a:pt x="1283" y="607"/>
                                </a:lnTo>
                                <a:lnTo>
                                  <a:pt x="1292" y="624"/>
                                </a:lnTo>
                                <a:lnTo>
                                  <a:pt x="1293" y="625"/>
                                </a:lnTo>
                                <a:lnTo>
                                  <a:pt x="1275" y="633"/>
                                </a:lnTo>
                                <a:lnTo>
                                  <a:pt x="1275" y="632"/>
                                </a:lnTo>
                                <a:lnTo>
                                  <a:pt x="1267" y="616"/>
                                </a:lnTo>
                                <a:lnTo>
                                  <a:pt x="1257" y="600"/>
                                </a:lnTo>
                                <a:lnTo>
                                  <a:pt x="1248" y="585"/>
                                </a:lnTo>
                                <a:lnTo>
                                  <a:pt x="1264" y="575"/>
                                </a:lnTo>
                                <a:close/>
                                <a:moveTo>
                                  <a:pt x="1301" y="644"/>
                                </a:moveTo>
                                <a:lnTo>
                                  <a:pt x="1307" y="664"/>
                                </a:lnTo>
                                <a:lnTo>
                                  <a:pt x="1289" y="670"/>
                                </a:lnTo>
                                <a:lnTo>
                                  <a:pt x="1283" y="649"/>
                                </a:lnTo>
                                <a:lnTo>
                                  <a:pt x="1301" y="644"/>
                                </a:lnTo>
                                <a:close/>
                                <a:moveTo>
                                  <a:pt x="125" y="127"/>
                                </a:moveTo>
                                <a:lnTo>
                                  <a:pt x="0" y="59"/>
                                </a:lnTo>
                                <a:lnTo>
                                  <a:pt x="129" y="0"/>
                                </a:lnTo>
                                <a:lnTo>
                                  <a:pt x="125" y="127"/>
                                </a:lnTo>
                                <a:close/>
                                <a:moveTo>
                                  <a:pt x="1357" y="642"/>
                                </a:moveTo>
                                <a:lnTo>
                                  <a:pt x="1321" y="779"/>
                                </a:lnTo>
                                <a:lnTo>
                                  <a:pt x="1233" y="667"/>
                                </a:lnTo>
                                <a:lnTo>
                                  <a:pt x="1357" y="642"/>
                                </a:lnTo>
                                <a:close/>
                              </a:path>
                            </a:pathLst>
                          </a:custGeom>
                          <a:solidFill>
                            <a:srgbClr val="2D2D8A"/>
                          </a:solidFill>
                          <a:ln w="1270" cap="flat">
                            <a:solidFill>
                              <a:srgbClr val="2D2D8A"/>
                            </a:solidFill>
                            <a:prstDash val="solid"/>
                            <a:bevel/>
                            <a:headEnd/>
                            <a:tailEnd/>
                          </a:ln>
                        </wps:spPr>
                        <wps:bodyPr rot="0" vert="horz" wrap="square" lIns="91440" tIns="45720" rIns="91440" bIns="45720" anchor="t" anchorCtr="0" upright="1">
                          <a:noAutofit/>
                        </wps:bodyPr>
                      </wps:wsp>
                      <wps:wsp>
                        <wps:cNvPr id="2976" name="Freeform 3110"/>
                        <wps:cNvSpPr>
                          <a:spLocks noEditPoints="1"/>
                        </wps:cNvSpPr>
                        <wps:spPr bwMode="auto">
                          <a:xfrm>
                            <a:off x="3419475" y="1568450"/>
                            <a:ext cx="1621155" cy="456565"/>
                          </a:xfrm>
                          <a:custGeom>
                            <a:avLst/>
                            <a:gdLst>
                              <a:gd name="T0" fmla="*/ 300 w 6718"/>
                              <a:gd name="T1" fmla="*/ 191 h 1892"/>
                              <a:gd name="T2" fmla="*/ 651 w 6718"/>
                              <a:gd name="T3" fmla="*/ 149 h 1892"/>
                              <a:gd name="T4" fmla="*/ 501 w 6718"/>
                              <a:gd name="T5" fmla="*/ 146 h 1892"/>
                              <a:gd name="T6" fmla="*/ 699 w 6718"/>
                              <a:gd name="T7" fmla="*/ 201 h 1892"/>
                              <a:gd name="T8" fmla="*/ 1051 w 6718"/>
                              <a:gd name="T9" fmla="*/ 166 h 1892"/>
                              <a:gd name="T10" fmla="*/ 901 w 6718"/>
                              <a:gd name="T11" fmla="*/ 159 h 1892"/>
                              <a:gd name="T12" fmla="*/ 1098 w 6718"/>
                              <a:gd name="T13" fmla="*/ 219 h 1892"/>
                              <a:gd name="T14" fmla="*/ 1447 w 6718"/>
                              <a:gd name="T15" fmla="*/ 241 h 1892"/>
                              <a:gd name="T16" fmla="*/ 1559 w 6718"/>
                              <a:gd name="T17" fmla="*/ 199 h 1892"/>
                              <a:gd name="T18" fmla="*/ 1497 w 6718"/>
                              <a:gd name="T19" fmla="*/ 244 h 1892"/>
                              <a:gd name="T20" fmla="*/ 1846 w 6718"/>
                              <a:gd name="T21" fmla="*/ 273 h 1892"/>
                              <a:gd name="T22" fmla="*/ 2049 w 6718"/>
                              <a:gd name="T23" fmla="*/ 242 h 1892"/>
                              <a:gd name="T24" fmla="*/ 2099 w 6718"/>
                              <a:gd name="T25" fmla="*/ 247 h 1892"/>
                              <a:gd name="T26" fmla="*/ 2161 w 6718"/>
                              <a:gd name="T27" fmla="*/ 303 h 1892"/>
                              <a:gd name="T28" fmla="*/ 2447 w 6718"/>
                              <a:gd name="T29" fmla="*/ 285 h 1892"/>
                              <a:gd name="T30" fmla="*/ 2497 w 6718"/>
                              <a:gd name="T31" fmla="*/ 291 h 1892"/>
                              <a:gd name="T32" fmla="*/ 2497 w 6718"/>
                              <a:gd name="T33" fmla="*/ 291 h 1892"/>
                              <a:gd name="T34" fmla="*/ 2837 w 6718"/>
                              <a:gd name="T35" fmla="*/ 387 h 1892"/>
                              <a:gd name="T36" fmla="*/ 2894 w 6718"/>
                              <a:gd name="T37" fmla="*/ 345 h 1892"/>
                              <a:gd name="T38" fmla="*/ 3035 w 6718"/>
                              <a:gd name="T39" fmla="*/ 415 h 1892"/>
                              <a:gd name="T40" fmla="*/ 3240 w 6718"/>
                              <a:gd name="T41" fmla="*/ 397 h 1892"/>
                              <a:gd name="T42" fmla="*/ 3290 w 6718"/>
                              <a:gd name="T43" fmla="*/ 405 h 1892"/>
                              <a:gd name="T44" fmla="*/ 3315 w 6718"/>
                              <a:gd name="T45" fmla="*/ 459 h 1892"/>
                              <a:gd name="T46" fmla="*/ 3597 w 6718"/>
                              <a:gd name="T47" fmla="*/ 458 h 1892"/>
                              <a:gd name="T48" fmla="*/ 3479 w 6718"/>
                              <a:gd name="T49" fmla="*/ 488 h 1892"/>
                              <a:gd name="T50" fmla="*/ 3822 w 6718"/>
                              <a:gd name="T51" fmla="*/ 552 h 1892"/>
                              <a:gd name="T52" fmla="*/ 4028 w 6718"/>
                              <a:gd name="T53" fmla="*/ 543 h 1892"/>
                              <a:gd name="T54" fmla="*/ 4077 w 6718"/>
                              <a:gd name="T55" fmla="*/ 554 h 1892"/>
                              <a:gd name="T56" fmla="*/ 4111 w 6718"/>
                              <a:gd name="T57" fmla="*/ 612 h 1892"/>
                              <a:gd name="T58" fmla="*/ 4372 w 6718"/>
                              <a:gd name="T59" fmla="*/ 620 h 1892"/>
                              <a:gd name="T60" fmla="*/ 4262 w 6718"/>
                              <a:gd name="T61" fmla="*/ 646 h 1892"/>
                              <a:gd name="T62" fmla="*/ 4614 w 6718"/>
                              <a:gd name="T63" fmla="*/ 680 h 1892"/>
                              <a:gd name="T64" fmla="*/ 4468 w 6718"/>
                              <a:gd name="T65" fmla="*/ 644 h 1892"/>
                              <a:gd name="T66" fmla="*/ 4649 w 6718"/>
                              <a:gd name="T67" fmla="*/ 741 h 1892"/>
                              <a:gd name="T68" fmla="*/ 4986 w 6718"/>
                              <a:gd name="T69" fmla="*/ 835 h 1892"/>
                              <a:gd name="T70" fmla="*/ 5064 w 6718"/>
                              <a:gd name="T71" fmla="*/ 806 h 1892"/>
                              <a:gd name="T72" fmla="*/ 5034 w 6718"/>
                              <a:gd name="T73" fmla="*/ 849 h 1892"/>
                              <a:gd name="T74" fmla="*/ 5381 w 6718"/>
                              <a:gd name="T75" fmla="*/ 910 h 1892"/>
                              <a:gd name="T76" fmla="*/ 5239 w 6718"/>
                              <a:gd name="T77" fmla="*/ 862 h 1892"/>
                              <a:gd name="T78" fmla="*/ 5552 w 6718"/>
                              <a:gd name="T79" fmla="*/ 1026 h 1892"/>
                              <a:gd name="T80" fmla="*/ 5617 w 6718"/>
                              <a:gd name="T81" fmla="*/ 997 h 1892"/>
                              <a:gd name="T82" fmla="*/ 5640 w 6718"/>
                              <a:gd name="T83" fmla="*/ 1059 h 1892"/>
                              <a:gd name="T84" fmla="*/ 5831 w 6718"/>
                              <a:gd name="T85" fmla="*/ 1085 h 1892"/>
                              <a:gd name="T86" fmla="*/ 5783 w 6718"/>
                              <a:gd name="T87" fmla="*/ 1120 h 1892"/>
                              <a:gd name="T88" fmla="*/ 6119 w 6718"/>
                              <a:gd name="T89" fmla="*/ 1227 h 1892"/>
                              <a:gd name="T90" fmla="*/ 5985 w 6718"/>
                              <a:gd name="T91" fmla="*/ 1157 h 1892"/>
                              <a:gd name="T92" fmla="*/ 6265 w 6718"/>
                              <a:gd name="T93" fmla="*/ 1372 h 1892"/>
                              <a:gd name="T94" fmla="*/ 6335 w 6718"/>
                              <a:gd name="T95" fmla="*/ 1359 h 1892"/>
                              <a:gd name="T96" fmla="*/ 6425 w 6718"/>
                              <a:gd name="T97" fmla="*/ 1488 h 1892"/>
                              <a:gd name="T98" fmla="*/ 6335 w 6718"/>
                              <a:gd name="T99" fmla="*/ 1359 h 1892"/>
                              <a:gd name="T100" fmla="*/ 6571 w 6718"/>
                              <a:gd name="T101" fmla="*/ 1557 h 1892"/>
                              <a:gd name="T102" fmla="*/ 6532 w 6718"/>
                              <a:gd name="T103" fmla="*/ 1587 h 1892"/>
                              <a:gd name="T104" fmla="*/ 332 w 6718"/>
                              <a:gd name="T105" fmla="*/ 333 h 1892"/>
                              <a:gd name="T106" fmla="*/ 6718 w 6718"/>
                              <a:gd name="T107" fmla="*/ 1520 h 18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6718" h="1892">
                                <a:moveTo>
                                  <a:pt x="301" y="141"/>
                                </a:moveTo>
                                <a:lnTo>
                                  <a:pt x="451" y="145"/>
                                </a:lnTo>
                                <a:lnTo>
                                  <a:pt x="450" y="194"/>
                                </a:lnTo>
                                <a:lnTo>
                                  <a:pt x="300" y="191"/>
                                </a:lnTo>
                                <a:lnTo>
                                  <a:pt x="301" y="141"/>
                                </a:lnTo>
                                <a:close/>
                                <a:moveTo>
                                  <a:pt x="501" y="146"/>
                                </a:moveTo>
                                <a:lnTo>
                                  <a:pt x="628" y="148"/>
                                </a:lnTo>
                                <a:lnTo>
                                  <a:pt x="651" y="149"/>
                                </a:lnTo>
                                <a:lnTo>
                                  <a:pt x="649" y="199"/>
                                </a:lnTo>
                                <a:lnTo>
                                  <a:pt x="627" y="198"/>
                                </a:lnTo>
                                <a:lnTo>
                                  <a:pt x="500" y="196"/>
                                </a:lnTo>
                                <a:lnTo>
                                  <a:pt x="501" y="146"/>
                                </a:lnTo>
                                <a:close/>
                                <a:moveTo>
                                  <a:pt x="701" y="151"/>
                                </a:moveTo>
                                <a:lnTo>
                                  <a:pt x="851" y="157"/>
                                </a:lnTo>
                                <a:lnTo>
                                  <a:pt x="849" y="207"/>
                                </a:lnTo>
                                <a:lnTo>
                                  <a:pt x="699" y="201"/>
                                </a:lnTo>
                                <a:lnTo>
                                  <a:pt x="701" y="151"/>
                                </a:lnTo>
                                <a:close/>
                                <a:moveTo>
                                  <a:pt x="901" y="159"/>
                                </a:moveTo>
                                <a:lnTo>
                                  <a:pt x="941" y="160"/>
                                </a:lnTo>
                                <a:lnTo>
                                  <a:pt x="1051" y="166"/>
                                </a:lnTo>
                                <a:lnTo>
                                  <a:pt x="1048" y="216"/>
                                </a:lnTo>
                                <a:lnTo>
                                  <a:pt x="939" y="210"/>
                                </a:lnTo>
                                <a:lnTo>
                                  <a:pt x="899" y="209"/>
                                </a:lnTo>
                                <a:lnTo>
                                  <a:pt x="901" y="159"/>
                                </a:lnTo>
                                <a:close/>
                                <a:moveTo>
                                  <a:pt x="1101" y="169"/>
                                </a:moveTo>
                                <a:lnTo>
                                  <a:pt x="1251" y="177"/>
                                </a:lnTo>
                                <a:lnTo>
                                  <a:pt x="1248" y="227"/>
                                </a:lnTo>
                                <a:lnTo>
                                  <a:pt x="1098" y="219"/>
                                </a:lnTo>
                                <a:lnTo>
                                  <a:pt x="1101" y="169"/>
                                </a:lnTo>
                                <a:close/>
                                <a:moveTo>
                                  <a:pt x="1301" y="181"/>
                                </a:moveTo>
                                <a:lnTo>
                                  <a:pt x="1451" y="191"/>
                                </a:lnTo>
                                <a:lnTo>
                                  <a:pt x="1447" y="241"/>
                                </a:lnTo>
                                <a:lnTo>
                                  <a:pt x="1298" y="231"/>
                                </a:lnTo>
                                <a:lnTo>
                                  <a:pt x="1301" y="181"/>
                                </a:lnTo>
                                <a:close/>
                                <a:moveTo>
                                  <a:pt x="1501" y="194"/>
                                </a:moveTo>
                                <a:lnTo>
                                  <a:pt x="1559" y="199"/>
                                </a:lnTo>
                                <a:lnTo>
                                  <a:pt x="1650" y="206"/>
                                </a:lnTo>
                                <a:lnTo>
                                  <a:pt x="1646" y="256"/>
                                </a:lnTo>
                                <a:lnTo>
                                  <a:pt x="1556" y="248"/>
                                </a:lnTo>
                                <a:lnTo>
                                  <a:pt x="1497" y="244"/>
                                </a:lnTo>
                                <a:lnTo>
                                  <a:pt x="1501" y="194"/>
                                </a:lnTo>
                                <a:close/>
                                <a:moveTo>
                                  <a:pt x="1700" y="210"/>
                                </a:moveTo>
                                <a:lnTo>
                                  <a:pt x="1850" y="223"/>
                                </a:lnTo>
                                <a:lnTo>
                                  <a:pt x="1846" y="273"/>
                                </a:lnTo>
                                <a:lnTo>
                                  <a:pt x="1696" y="260"/>
                                </a:lnTo>
                                <a:lnTo>
                                  <a:pt x="1700" y="210"/>
                                </a:lnTo>
                                <a:close/>
                                <a:moveTo>
                                  <a:pt x="1900" y="228"/>
                                </a:moveTo>
                                <a:lnTo>
                                  <a:pt x="2049" y="242"/>
                                </a:lnTo>
                                <a:lnTo>
                                  <a:pt x="2044" y="292"/>
                                </a:lnTo>
                                <a:lnTo>
                                  <a:pt x="1895" y="277"/>
                                </a:lnTo>
                                <a:lnTo>
                                  <a:pt x="1900" y="228"/>
                                </a:lnTo>
                                <a:close/>
                                <a:moveTo>
                                  <a:pt x="2099" y="247"/>
                                </a:moveTo>
                                <a:lnTo>
                                  <a:pt x="2166" y="254"/>
                                </a:lnTo>
                                <a:lnTo>
                                  <a:pt x="2248" y="263"/>
                                </a:lnTo>
                                <a:lnTo>
                                  <a:pt x="2243" y="313"/>
                                </a:lnTo>
                                <a:lnTo>
                                  <a:pt x="2161" y="303"/>
                                </a:lnTo>
                                <a:lnTo>
                                  <a:pt x="2094" y="297"/>
                                </a:lnTo>
                                <a:lnTo>
                                  <a:pt x="2099" y="247"/>
                                </a:lnTo>
                                <a:close/>
                                <a:moveTo>
                                  <a:pt x="2298" y="269"/>
                                </a:moveTo>
                                <a:lnTo>
                                  <a:pt x="2447" y="285"/>
                                </a:lnTo>
                                <a:lnTo>
                                  <a:pt x="2442" y="335"/>
                                </a:lnTo>
                                <a:lnTo>
                                  <a:pt x="2293" y="318"/>
                                </a:lnTo>
                                <a:lnTo>
                                  <a:pt x="2298" y="269"/>
                                </a:lnTo>
                                <a:close/>
                                <a:moveTo>
                                  <a:pt x="2497" y="291"/>
                                </a:moveTo>
                                <a:lnTo>
                                  <a:pt x="2646" y="311"/>
                                </a:lnTo>
                                <a:lnTo>
                                  <a:pt x="2640" y="360"/>
                                </a:lnTo>
                                <a:lnTo>
                                  <a:pt x="2491" y="341"/>
                                </a:lnTo>
                                <a:lnTo>
                                  <a:pt x="2497" y="291"/>
                                </a:lnTo>
                                <a:close/>
                                <a:moveTo>
                                  <a:pt x="2696" y="317"/>
                                </a:moveTo>
                                <a:lnTo>
                                  <a:pt x="2755" y="325"/>
                                </a:lnTo>
                                <a:lnTo>
                                  <a:pt x="2845" y="337"/>
                                </a:lnTo>
                                <a:lnTo>
                                  <a:pt x="2837" y="387"/>
                                </a:lnTo>
                                <a:lnTo>
                                  <a:pt x="2749" y="374"/>
                                </a:lnTo>
                                <a:lnTo>
                                  <a:pt x="2689" y="367"/>
                                </a:lnTo>
                                <a:lnTo>
                                  <a:pt x="2696" y="317"/>
                                </a:lnTo>
                                <a:close/>
                                <a:moveTo>
                                  <a:pt x="2894" y="345"/>
                                </a:moveTo>
                                <a:lnTo>
                                  <a:pt x="3042" y="366"/>
                                </a:lnTo>
                                <a:lnTo>
                                  <a:pt x="3043" y="366"/>
                                </a:lnTo>
                                <a:lnTo>
                                  <a:pt x="3035" y="415"/>
                                </a:lnTo>
                                <a:lnTo>
                                  <a:pt x="3035" y="415"/>
                                </a:lnTo>
                                <a:lnTo>
                                  <a:pt x="2887" y="394"/>
                                </a:lnTo>
                                <a:lnTo>
                                  <a:pt x="2894" y="345"/>
                                </a:lnTo>
                                <a:close/>
                                <a:moveTo>
                                  <a:pt x="3092" y="374"/>
                                </a:moveTo>
                                <a:lnTo>
                                  <a:pt x="3240" y="397"/>
                                </a:lnTo>
                                <a:lnTo>
                                  <a:pt x="3233" y="446"/>
                                </a:lnTo>
                                <a:lnTo>
                                  <a:pt x="3084" y="423"/>
                                </a:lnTo>
                                <a:lnTo>
                                  <a:pt x="3092" y="374"/>
                                </a:lnTo>
                                <a:close/>
                                <a:moveTo>
                                  <a:pt x="3290" y="405"/>
                                </a:moveTo>
                                <a:lnTo>
                                  <a:pt x="3323" y="410"/>
                                </a:lnTo>
                                <a:lnTo>
                                  <a:pt x="3438" y="430"/>
                                </a:lnTo>
                                <a:lnTo>
                                  <a:pt x="3429" y="479"/>
                                </a:lnTo>
                                <a:lnTo>
                                  <a:pt x="3315" y="459"/>
                                </a:lnTo>
                                <a:lnTo>
                                  <a:pt x="3282" y="454"/>
                                </a:lnTo>
                                <a:lnTo>
                                  <a:pt x="3290" y="405"/>
                                </a:lnTo>
                                <a:close/>
                                <a:moveTo>
                                  <a:pt x="3487" y="439"/>
                                </a:moveTo>
                                <a:lnTo>
                                  <a:pt x="3597" y="458"/>
                                </a:lnTo>
                                <a:lnTo>
                                  <a:pt x="3635" y="465"/>
                                </a:lnTo>
                                <a:lnTo>
                                  <a:pt x="3626" y="514"/>
                                </a:lnTo>
                                <a:lnTo>
                                  <a:pt x="3588" y="507"/>
                                </a:lnTo>
                                <a:lnTo>
                                  <a:pt x="3479" y="488"/>
                                </a:lnTo>
                                <a:lnTo>
                                  <a:pt x="3487" y="439"/>
                                </a:lnTo>
                                <a:close/>
                                <a:moveTo>
                                  <a:pt x="3684" y="475"/>
                                </a:moveTo>
                                <a:lnTo>
                                  <a:pt x="3832" y="503"/>
                                </a:lnTo>
                                <a:lnTo>
                                  <a:pt x="3822" y="552"/>
                                </a:lnTo>
                                <a:lnTo>
                                  <a:pt x="3675" y="524"/>
                                </a:lnTo>
                                <a:lnTo>
                                  <a:pt x="3684" y="475"/>
                                </a:lnTo>
                                <a:close/>
                                <a:moveTo>
                                  <a:pt x="3881" y="513"/>
                                </a:moveTo>
                                <a:lnTo>
                                  <a:pt x="4028" y="543"/>
                                </a:lnTo>
                                <a:lnTo>
                                  <a:pt x="4018" y="592"/>
                                </a:lnTo>
                                <a:lnTo>
                                  <a:pt x="3871" y="562"/>
                                </a:lnTo>
                                <a:lnTo>
                                  <a:pt x="3881" y="513"/>
                                </a:lnTo>
                                <a:close/>
                                <a:moveTo>
                                  <a:pt x="4077" y="554"/>
                                </a:moveTo>
                                <a:lnTo>
                                  <a:pt x="4122" y="563"/>
                                </a:lnTo>
                                <a:lnTo>
                                  <a:pt x="4224" y="586"/>
                                </a:lnTo>
                                <a:lnTo>
                                  <a:pt x="4213" y="635"/>
                                </a:lnTo>
                                <a:lnTo>
                                  <a:pt x="4111" y="612"/>
                                </a:lnTo>
                                <a:lnTo>
                                  <a:pt x="4067" y="603"/>
                                </a:lnTo>
                                <a:lnTo>
                                  <a:pt x="4077" y="554"/>
                                </a:lnTo>
                                <a:close/>
                                <a:moveTo>
                                  <a:pt x="4273" y="597"/>
                                </a:moveTo>
                                <a:lnTo>
                                  <a:pt x="4372" y="620"/>
                                </a:lnTo>
                                <a:lnTo>
                                  <a:pt x="4419" y="632"/>
                                </a:lnTo>
                                <a:lnTo>
                                  <a:pt x="4407" y="680"/>
                                </a:lnTo>
                                <a:lnTo>
                                  <a:pt x="4361" y="669"/>
                                </a:lnTo>
                                <a:lnTo>
                                  <a:pt x="4262" y="646"/>
                                </a:lnTo>
                                <a:lnTo>
                                  <a:pt x="4273" y="597"/>
                                </a:lnTo>
                                <a:close/>
                                <a:moveTo>
                                  <a:pt x="4468" y="644"/>
                                </a:moveTo>
                                <a:lnTo>
                                  <a:pt x="4612" y="679"/>
                                </a:lnTo>
                                <a:lnTo>
                                  <a:pt x="4614" y="680"/>
                                </a:lnTo>
                                <a:lnTo>
                                  <a:pt x="4601" y="728"/>
                                </a:lnTo>
                                <a:lnTo>
                                  <a:pt x="4600" y="728"/>
                                </a:lnTo>
                                <a:lnTo>
                                  <a:pt x="4456" y="692"/>
                                </a:lnTo>
                                <a:lnTo>
                                  <a:pt x="4468" y="644"/>
                                </a:lnTo>
                                <a:close/>
                                <a:moveTo>
                                  <a:pt x="4662" y="693"/>
                                </a:moveTo>
                                <a:lnTo>
                                  <a:pt x="4807" y="732"/>
                                </a:lnTo>
                                <a:lnTo>
                                  <a:pt x="4794" y="780"/>
                                </a:lnTo>
                                <a:lnTo>
                                  <a:pt x="4649" y="741"/>
                                </a:lnTo>
                                <a:lnTo>
                                  <a:pt x="4662" y="693"/>
                                </a:lnTo>
                                <a:close/>
                                <a:moveTo>
                                  <a:pt x="4856" y="745"/>
                                </a:moveTo>
                                <a:lnTo>
                                  <a:pt x="5000" y="787"/>
                                </a:lnTo>
                                <a:lnTo>
                                  <a:pt x="4986" y="835"/>
                                </a:lnTo>
                                <a:lnTo>
                                  <a:pt x="4842" y="793"/>
                                </a:lnTo>
                                <a:lnTo>
                                  <a:pt x="4856" y="745"/>
                                </a:lnTo>
                                <a:close/>
                                <a:moveTo>
                                  <a:pt x="5048" y="801"/>
                                </a:moveTo>
                                <a:lnTo>
                                  <a:pt x="5064" y="806"/>
                                </a:lnTo>
                                <a:lnTo>
                                  <a:pt x="5191" y="847"/>
                                </a:lnTo>
                                <a:lnTo>
                                  <a:pt x="5176" y="894"/>
                                </a:lnTo>
                                <a:lnTo>
                                  <a:pt x="5050" y="854"/>
                                </a:lnTo>
                                <a:lnTo>
                                  <a:pt x="5034" y="849"/>
                                </a:lnTo>
                                <a:lnTo>
                                  <a:pt x="5048" y="801"/>
                                </a:lnTo>
                                <a:close/>
                                <a:moveTo>
                                  <a:pt x="5239" y="862"/>
                                </a:moveTo>
                                <a:lnTo>
                                  <a:pt x="5274" y="873"/>
                                </a:lnTo>
                                <a:lnTo>
                                  <a:pt x="5381" y="910"/>
                                </a:lnTo>
                                <a:lnTo>
                                  <a:pt x="5365" y="958"/>
                                </a:lnTo>
                                <a:lnTo>
                                  <a:pt x="5259" y="921"/>
                                </a:lnTo>
                                <a:lnTo>
                                  <a:pt x="5224" y="909"/>
                                </a:lnTo>
                                <a:lnTo>
                                  <a:pt x="5239" y="862"/>
                                </a:lnTo>
                                <a:close/>
                                <a:moveTo>
                                  <a:pt x="5429" y="927"/>
                                </a:moveTo>
                                <a:lnTo>
                                  <a:pt x="5472" y="942"/>
                                </a:lnTo>
                                <a:lnTo>
                                  <a:pt x="5570" y="979"/>
                                </a:lnTo>
                                <a:lnTo>
                                  <a:pt x="5552" y="1026"/>
                                </a:lnTo>
                                <a:lnTo>
                                  <a:pt x="5455" y="989"/>
                                </a:lnTo>
                                <a:lnTo>
                                  <a:pt x="5412" y="974"/>
                                </a:lnTo>
                                <a:lnTo>
                                  <a:pt x="5429" y="927"/>
                                </a:lnTo>
                                <a:close/>
                                <a:moveTo>
                                  <a:pt x="5617" y="997"/>
                                </a:moveTo>
                                <a:lnTo>
                                  <a:pt x="5658" y="1013"/>
                                </a:lnTo>
                                <a:lnTo>
                                  <a:pt x="5756" y="1054"/>
                                </a:lnTo>
                                <a:lnTo>
                                  <a:pt x="5737" y="1100"/>
                                </a:lnTo>
                                <a:lnTo>
                                  <a:pt x="5640" y="1059"/>
                                </a:lnTo>
                                <a:lnTo>
                                  <a:pt x="5599" y="1044"/>
                                </a:lnTo>
                                <a:lnTo>
                                  <a:pt x="5617" y="997"/>
                                </a:lnTo>
                                <a:close/>
                                <a:moveTo>
                                  <a:pt x="5802" y="1074"/>
                                </a:moveTo>
                                <a:lnTo>
                                  <a:pt x="5831" y="1085"/>
                                </a:lnTo>
                                <a:lnTo>
                                  <a:pt x="5940" y="1136"/>
                                </a:lnTo>
                                <a:lnTo>
                                  <a:pt x="5919" y="1181"/>
                                </a:lnTo>
                                <a:lnTo>
                                  <a:pt x="5811" y="1132"/>
                                </a:lnTo>
                                <a:lnTo>
                                  <a:pt x="5783" y="1120"/>
                                </a:lnTo>
                                <a:lnTo>
                                  <a:pt x="5802" y="1074"/>
                                </a:lnTo>
                                <a:close/>
                                <a:moveTo>
                                  <a:pt x="5985" y="1157"/>
                                </a:moveTo>
                                <a:lnTo>
                                  <a:pt x="5990" y="1160"/>
                                </a:lnTo>
                                <a:lnTo>
                                  <a:pt x="6119" y="1227"/>
                                </a:lnTo>
                                <a:lnTo>
                                  <a:pt x="6096" y="1271"/>
                                </a:lnTo>
                                <a:lnTo>
                                  <a:pt x="5969" y="1205"/>
                                </a:lnTo>
                                <a:lnTo>
                                  <a:pt x="5964" y="1202"/>
                                </a:lnTo>
                                <a:lnTo>
                                  <a:pt x="5985" y="1157"/>
                                </a:lnTo>
                                <a:close/>
                                <a:moveTo>
                                  <a:pt x="6164" y="1252"/>
                                </a:moveTo>
                                <a:lnTo>
                                  <a:pt x="6267" y="1313"/>
                                </a:lnTo>
                                <a:lnTo>
                                  <a:pt x="6294" y="1331"/>
                                </a:lnTo>
                                <a:lnTo>
                                  <a:pt x="6265" y="1372"/>
                                </a:lnTo>
                                <a:lnTo>
                                  <a:pt x="6242" y="1356"/>
                                </a:lnTo>
                                <a:lnTo>
                                  <a:pt x="6139" y="1295"/>
                                </a:lnTo>
                                <a:lnTo>
                                  <a:pt x="6164" y="1252"/>
                                </a:lnTo>
                                <a:close/>
                                <a:moveTo>
                                  <a:pt x="6335" y="1359"/>
                                </a:moveTo>
                                <a:lnTo>
                                  <a:pt x="6383" y="1391"/>
                                </a:lnTo>
                                <a:lnTo>
                                  <a:pt x="6435" y="1431"/>
                                </a:lnTo>
                                <a:lnTo>
                                  <a:pt x="6457" y="1449"/>
                                </a:lnTo>
                                <a:lnTo>
                                  <a:pt x="6425" y="1488"/>
                                </a:lnTo>
                                <a:lnTo>
                                  <a:pt x="6405" y="1471"/>
                                </a:lnTo>
                                <a:lnTo>
                                  <a:pt x="6355" y="1433"/>
                                </a:lnTo>
                                <a:lnTo>
                                  <a:pt x="6307" y="1400"/>
                                </a:lnTo>
                                <a:lnTo>
                                  <a:pt x="6335" y="1359"/>
                                </a:lnTo>
                                <a:close/>
                                <a:moveTo>
                                  <a:pt x="6496" y="1483"/>
                                </a:moveTo>
                                <a:lnTo>
                                  <a:pt x="6528" y="1512"/>
                                </a:lnTo>
                                <a:lnTo>
                                  <a:pt x="6568" y="1552"/>
                                </a:lnTo>
                                <a:cubicBezTo>
                                  <a:pt x="6569" y="1554"/>
                                  <a:pt x="6570" y="1555"/>
                                  <a:pt x="6571" y="1557"/>
                                </a:cubicBezTo>
                                <a:lnTo>
                                  <a:pt x="6598" y="1601"/>
                                </a:lnTo>
                                <a:lnTo>
                                  <a:pt x="6555" y="1627"/>
                                </a:lnTo>
                                <a:lnTo>
                                  <a:pt x="6528" y="1583"/>
                                </a:lnTo>
                                <a:lnTo>
                                  <a:pt x="6532" y="1587"/>
                                </a:lnTo>
                                <a:lnTo>
                                  <a:pt x="6494" y="1549"/>
                                </a:lnTo>
                                <a:lnTo>
                                  <a:pt x="6462" y="1519"/>
                                </a:lnTo>
                                <a:lnTo>
                                  <a:pt x="6496" y="1483"/>
                                </a:lnTo>
                                <a:close/>
                                <a:moveTo>
                                  <a:pt x="332" y="333"/>
                                </a:moveTo>
                                <a:lnTo>
                                  <a:pt x="0" y="163"/>
                                </a:lnTo>
                                <a:lnTo>
                                  <a:pt x="335" y="0"/>
                                </a:lnTo>
                                <a:lnTo>
                                  <a:pt x="332" y="333"/>
                                </a:lnTo>
                                <a:close/>
                                <a:moveTo>
                                  <a:pt x="6718" y="1520"/>
                                </a:moveTo>
                                <a:lnTo>
                                  <a:pt x="6700" y="1892"/>
                                </a:lnTo>
                                <a:lnTo>
                                  <a:pt x="6413" y="1655"/>
                                </a:lnTo>
                                <a:lnTo>
                                  <a:pt x="6718" y="1520"/>
                                </a:lnTo>
                                <a:close/>
                              </a:path>
                            </a:pathLst>
                          </a:custGeom>
                          <a:solidFill>
                            <a:srgbClr val="2D2D8A"/>
                          </a:solidFill>
                          <a:ln w="1270" cap="flat">
                            <a:solidFill>
                              <a:srgbClr val="2D2D8A"/>
                            </a:solidFill>
                            <a:prstDash val="solid"/>
                            <a:bevel/>
                            <a:headEnd/>
                            <a:tailEnd/>
                          </a:ln>
                        </wps:spPr>
                        <wps:bodyPr rot="0" vert="horz" wrap="square" lIns="91440" tIns="45720" rIns="91440" bIns="45720" anchor="t" anchorCtr="0" upright="1">
                          <a:noAutofit/>
                        </wps:bodyPr>
                      </wps:wsp>
                      <wps:wsp>
                        <wps:cNvPr id="2977" name="Freeform 3111"/>
                        <wps:cNvSpPr>
                          <a:spLocks noEditPoints="1"/>
                        </wps:cNvSpPr>
                        <wps:spPr bwMode="auto">
                          <a:xfrm>
                            <a:off x="2559050" y="1659890"/>
                            <a:ext cx="93345" cy="440055"/>
                          </a:xfrm>
                          <a:custGeom>
                            <a:avLst/>
                            <a:gdLst>
                              <a:gd name="T0" fmla="*/ 490 w 774"/>
                              <a:gd name="T1" fmla="*/ 671 h 3650"/>
                              <a:gd name="T2" fmla="*/ 486 w 774"/>
                              <a:gd name="T3" fmla="*/ 902 h 3650"/>
                              <a:gd name="T4" fmla="*/ 388 w 774"/>
                              <a:gd name="T5" fmla="*/ 827 h 3650"/>
                              <a:gd name="T6" fmla="*/ 391 w 774"/>
                              <a:gd name="T7" fmla="*/ 600 h 3650"/>
                              <a:gd name="T8" fmla="*/ 484 w 774"/>
                              <a:gd name="T9" fmla="*/ 1002 h 3650"/>
                              <a:gd name="T10" fmla="*/ 477 w 774"/>
                              <a:gd name="T11" fmla="*/ 1256 h 3650"/>
                              <a:gd name="T12" fmla="*/ 376 w 774"/>
                              <a:gd name="T13" fmla="*/ 1299 h 3650"/>
                              <a:gd name="T14" fmla="*/ 381 w 774"/>
                              <a:gd name="T15" fmla="*/ 1120 h 3650"/>
                              <a:gd name="T16" fmla="*/ 484 w 774"/>
                              <a:gd name="T17" fmla="*/ 1002 h 3650"/>
                              <a:gd name="T18" fmla="*/ 470 w 774"/>
                              <a:gd name="T19" fmla="*/ 1437 h 3650"/>
                              <a:gd name="T20" fmla="*/ 466 w 774"/>
                              <a:gd name="T21" fmla="*/ 1541 h 3650"/>
                              <a:gd name="T22" fmla="*/ 461 w 774"/>
                              <a:gd name="T23" fmla="*/ 1632 h 3650"/>
                              <a:gd name="T24" fmla="*/ 456 w 774"/>
                              <a:gd name="T25" fmla="*/ 1703 h 3650"/>
                              <a:gd name="T26" fmla="*/ 359 w 774"/>
                              <a:gd name="T27" fmla="*/ 1665 h 3650"/>
                              <a:gd name="T28" fmla="*/ 364 w 774"/>
                              <a:gd name="T29" fmla="*/ 1583 h 3650"/>
                              <a:gd name="T30" fmla="*/ 369 w 774"/>
                              <a:gd name="T31" fmla="*/ 1487 h 3650"/>
                              <a:gd name="T32" fmla="*/ 372 w 774"/>
                              <a:gd name="T33" fmla="*/ 1398 h 3650"/>
                              <a:gd name="T34" fmla="*/ 445 w 774"/>
                              <a:gd name="T35" fmla="*/ 1808 h 3650"/>
                              <a:gd name="T36" fmla="*/ 442 w 774"/>
                              <a:gd name="T37" fmla="*/ 1824 h 3650"/>
                              <a:gd name="T38" fmla="*/ 436 w 774"/>
                              <a:gd name="T39" fmla="*/ 1841 h 3650"/>
                              <a:gd name="T40" fmla="*/ 422 w 774"/>
                              <a:gd name="T41" fmla="*/ 1861 h 3650"/>
                              <a:gd name="T42" fmla="*/ 431 w 774"/>
                              <a:gd name="T43" fmla="*/ 1846 h 3650"/>
                              <a:gd name="T44" fmla="*/ 431 w 774"/>
                              <a:gd name="T45" fmla="*/ 1845 h 3650"/>
                              <a:gd name="T46" fmla="*/ 425 w 774"/>
                              <a:gd name="T47" fmla="*/ 1875 h 3650"/>
                              <a:gd name="T48" fmla="*/ 421 w 774"/>
                              <a:gd name="T49" fmla="*/ 1920 h 3650"/>
                              <a:gd name="T50" fmla="*/ 415 w 774"/>
                              <a:gd name="T51" fmla="*/ 1986 h 3650"/>
                              <a:gd name="T52" fmla="*/ 410 w 774"/>
                              <a:gd name="T53" fmla="*/ 2068 h 3650"/>
                              <a:gd name="T54" fmla="*/ 309 w 774"/>
                              <a:gd name="T55" fmla="*/ 2092 h 3650"/>
                              <a:gd name="T56" fmla="*/ 313 w 774"/>
                              <a:gd name="T57" fmla="*/ 2018 h 3650"/>
                              <a:gd name="T58" fmla="*/ 318 w 774"/>
                              <a:gd name="T59" fmla="*/ 1942 h 3650"/>
                              <a:gd name="T60" fmla="*/ 324 w 774"/>
                              <a:gd name="T61" fmla="*/ 1883 h 3650"/>
                              <a:gd name="T62" fmla="*/ 330 w 774"/>
                              <a:gd name="T63" fmla="*/ 1840 h 3650"/>
                              <a:gd name="T64" fmla="*/ 335 w 774"/>
                              <a:gd name="T65" fmla="*/ 1818 h 3650"/>
                              <a:gd name="T66" fmla="*/ 349 w 774"/>
                              <a:gd name="T67" fmla="*/ 1793 h 3650"/>
                              <a:gd name="T68" fmla="*/ 354 w 774"/>
                              <a:gd name="T69" fmla="*/ 1788 h 3650"/>
                              <a:gd name="T70" fmla="*/ 346 w 774"/>
                              <a:gd name="T71" fmla="*/ 1797 h 3650"/>
                              <a:gd name="T72" fmla="*/ 346 w 774"/>
                              <a:gd name="T73" fmla="*/ 1794 h 3650"/>
                              <a:gd name="T74" fmla="*/ 445 w 774"/>
                              <a:gd name="T75" fmla="*/ 1808 h 3650"/>
                              <a:gd name="T76" fmla="*/ 403 w 774"/>
                              <a:gd name="T77" fmla="*/ 2218 h 3650"/>
                              <a:gd name="T78" fmla="*/ 399 w 774"/>
                              <a:gd name="T79" fmla="*/ 2335 h 3650"/>
                              <a:gd name="T80" fmla="*/ 394 w 774"/>
                              <a:gd name="T81" fmla="*/ 2496 h 3650"/>
                              <a:gd name="T82" fmla="*/ 297 w 774"/>
                              <a:gd name="T83" fmla="*/ 2394 h 3650"/>
                              <a:gd name="T84" fmla="*/ 301 w 774"/>
                              <a:gd name="T85" fmla="*/ 2271 h 3650"/>
                              <a:gd name="T86" fmla="*/ 304 w 774"/>
                              <a:gd name="T87" fmla="*/ 2193 h 3650"/>
                              <a:gd name="T88" fmla="*/ 391 w 774"/>
                              <a:gd name="T89" fmla="*/ 2595 h 3650"/>
                              <a:gd name="T90" fmla="*/ 386 w 774"/>
                              <a:gd name="T91" fmla="*/ 2824 h 3650"/>
                              <a:gd name="T92" fmla="*/ 285 w 774"/>
                              <a:gd name="T93" fmla="*/ 2893 h 3650"/>
                              <a:gd name="T94" fmla="*/ 289 w 774"/>
                              <a:gd name="T95" fmla="*/ 2671 h 3650"/>
                              <a:gd name="T96" fmla="*/ 391 w 774"/>
                              <a:gd name="T97" fmla="*/ 2595 h 3650"/>
                              <a:gd name="T98" fmla="*/ 383 w 774"/>
                              <a:gd name="T99" fmla="*/ 3051 h 3650"/>
                              <a:gd name="T100" fmla="*/ 283 w 774"/>
                              <a:gd name="T101" fmla="*/ 2994 h 3650"/>
                              <a:gd name="T102" fmla="*/ 107 w 774"/>
                              <a:gd name="T103" fmla="*/ 665 h 3650"/>
                              <a:gd name="T104" fmla="*/ 774 w 774"/>
                              <a:gd name="T105" fmla="*/ 670 h 3650"/>
                              <a:gd name="T106" fmla="*/ 667 w 774"/>
                              <a:gd name="T107" fmla="*/ 2986 h 3650"/>
                              <a:gd name="T108" fmla="*/ 0 w 774"/>
                              <a:gd name="T109" fmla="*/ 2981 h 36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774" h="3650">
                                <a:moveTo>
                                  <a:pt x="491" y="601"/>
                                </a:moveTo>
                                <a:lnTo>
                                  <a:pt x="490" y="671"/>
                                </a:lnTo>
                                <a:lnTo>
                                  <a:pt x="488" y="829"/>
                                </a:lnTo>
                                <a:lnTo>
                                  <a:pt x="486" y="902"/>
                                </a:lnTo>
                                <a:lnTo>
                                  <a:pt x="386" y="899"/>
                                </a:lnTo>
                                <a:lnTo>
                                  <a:pt x="388" y="827"/>
                                </a:lnTo>
                                <a:lnTo>
                                  <a:pt x="390" y="670"/>
                                </a:lnTo>
                                <a:lnTo>
                                  <a:pt x="391" y="600"/>
                                </a:lnTo>
                                <a:lnTo>
                                  <a:pt x="491" y="601"/>
                                </a:lnTo>
                                <a:close/>
                                <a:moveTo>
                                  <a:pt x="484" y="1002"/>
                                </a:moveTo>
                                <a:lnTo>
                                  <a:pt x="481" y="1123"/>
                                </a:lnTo>
                                <a:lnTo>
                                  <a:pt x="477" y="1256"/>
                                </a:lnTo>
                                <a:lnTo>
                                  <a:pt x="476" y="1302"/>
                                </a:lnTo>
                                <a:lnTo>
                                  <a:pt x="376" y="1299"/>
                                </a:lnTo>
                                <a:lnTo>
                                  <a:pt x="377" y="1253"/>
                                </a:lnTo>
                                <a:lnTo>
                                  <a:pt x="381" y="1120"/>
                                </a:lnTo>
                                <a:lnTo>
                                  <a:pt x="384" y="999"/>
                                </a:lnTo>
                                <a:lnTo>
                                  <a:pt x="484" y="1002"/>
                                </a:lnTo>
                                <a:close/>
                                <a:moveTo>
                                  <a:pt x="472" y="1402"/>
                                </a:moveTo>
                                <a:lnTo>
                                  <a:pt x="470" y="1437"/>
                                </a:lnTo>
                                <a:lnTo>
                                  <a:pt x="468" y="1490"/>
                                </a:lnTo>
                                <a:lnTo>
                                  <a:pt x="466" y="1541"/>
                                </a:lnTo>
                                <a:lnTo>
                                  <a:pt x="463" y="1589"/>
                                </a:lnTo>
                                <a:lnTo>
                                  <a:pt x="461" y="1632"/>
                                </a:lnTo>
                                <a:lnTo>
                                  <a:pt x="458" y="1672"/>
                                </a:lnTo>
                                <a:lnTo>
                                  <a:pt x="456" y="1703"/>
                                </a:lnTo>
                                <a:lnTo>
                                  <a:pt x="356" y="1696"/>
                                </a:lnTo>
                                <a:lnTo>
                                  <a:pt x="359" y="1665"/>
                                </a:lnTo>
                                <a:lnTo>
                                  <a:pt x="361" y="1627"/>
                                </a:lnTo>
                                <a:lnTo>
                                  <a:pt x="364" y="1583"/>
                                </a:lnTo>
                                <a:lnTo>
                                  <a:pt x="366" y="1536"/>
                                </a:lnTo>
                                <a:lnTo>
                                  <a:pt x="369" y="1487"/>
                                </a:lnTo>
                                <a:lnTo>
                                  <a:pt x="371" y="1433"/>
                                </a:lnTo>
                                <a:lnTo>
                                  <a:pt x="372" y="1398"/>
                                </a:lnTo>
                                <a:lnTo>
                                  <a:pt x="472" y="1402"/>
                                </a:lnTo>
                                <a:close/>
                                <a:moveTo>
                                  <a:pt x="445" y="1808"/>
                                </a:moveTo>
                                <a:lnTo>
                                  <a:pt x="444" y="1810"/>
                                </a:lnTo>
                                <a:lnTo>
                                  <a:pt x="442" y="1824"/>
                                </a:lnTo>
                                <a:cubicBezTo>
                                  <a:pt x="441" y="1827"/>
                                  <a:pt x="440" y="1830"/>
                                  <a:pt x="439" y="1833"/>
                                </a:cubicBezTo>
                                <a:lnTo>
                                  <a:pt x="436" y="1841"/>
                                </a:lnTo>
                                <a:cubicBezTo>
                                  <a:pt x="434" y="1847"/>
                                  <a:pt x="430" y="1853"/>
                                  <a:pt x="425" y="1858"/>
                                </a:cubicBezTo>
                                <a:lnTo>
                                  <a:pt x="422" y="1861"/>
                                </a:lnTo>
                                <a:lnTo>
                                  <a:pt x="420" y="1863"/>
                                </a:lnTo>
                                <a:lnTo>
                                  <a:pt x="431" y="1846"/>
                                </a:lnTo>
                                <a:lnTo>
                                  <a:pt x="428" y="1854"/>
                                </a:lnTo>
                                <a:lnTo>
                                  <a:pt x="431" y="1845"/>
                                </a:lnTo>
                                <a:lnTo>
                                  <a:pt x="428" y="1858"/>
                                </a:lnTo>
                                <a:lnTo>
                                  <a:pt x="425" y="1875"/>
                                </a:lnTo>
                                <a:lnTo>
                                  <a:pt x="423" y="1894"/>
                                </a:lnTo>
                                <a:lnTo>
                                  <a:pt x="421" y="1920"/>
                                </a:lnTo>
                                <a:lnTo>
                                  <a:pt x="418" y="1952"/>
                                </a:lnTo>
                                <a:lnTo>
                                  <a:pt x="415" y="1986"/>
                                </a:lnTo>
                                <a:lnTo>
                                  <a:pt x="413" y="2025"/>
                                </a:lnTo>
                                <a:lnTo>
                                  <a:pt x="410" y="2068"/>
                                </a:lnTo>
                                <a:lnTo>
                                  <a:pt x="409" y="2097"/>
                                </a:lnTo>
                                <a:lnTo>
                                  <a:pt x="309" y="2092"/>
                                </a:lnTo>
                                <a:lnTo>
                                  <a:pt x="311" y="2062"/>
                                </a:lnTo>
                                <a:lnTo>
                                  <a:pt x="313" y="2018"/>
                                </a:lnTo>
                                <a:lnTo>
                                  <a:pt x="316" y="1979"/>
                                </a:lnTo>
                                <a:lnTo>
                                  <a:pt x="318" y="1942"/>
                                </a:lnTo>
                                <a:lnTo>
                                  <a:pt x="321" y="1911"/>
                                </a:lnTo>
                                <a:lnTo>
                                  <a:pt x="324" y="1883"/>
                                </a:lnTo>
                                <a:lnTo>
                                  <a:pt x="327" y="1858"/>
                                </a:lnTo>
                                <a:lnTo>
                                  <a:pt x="330" y="1840"/>
                                </a:lnTo>
                                <a:lnTo>
                                  <a:pt x="332" y="1827"/>
                                </a:lnTo>
                                <a:cubicBezTo>
                                  <a:pt x="333" y="1824"/>
                                  <a:pt x="334" y="1821"/>
                                  <a:pt x="335" y="1818"/>
                                </a:cubicBezTo>
                                <a:lnTo>
                                  <a:pt x="338" y="1810"/>
                                </a:lnTo>
                                <a:cubicBezTo>
                                  <a:pt x="340" y="1804"/>
                                  <a:pt x="344" y="1798"/>
                                  <a:pt x="349" y="1793"/>
                                </a:cubicBezTo>
                                <a:lnTo>
                                  <a:pt x="352" y="1790"/>
                                </a:lnTo>
                                <a:lnTo>
                                  <a:pt x="354" y="1788"/>
                                </a:lnTo>
                                <a:lnTo>
                                  <a:pt x="343" y="1805"/>
                                </a:lnTo>
                                <a:lnTo>
                                  <a:pt x="346" y="1797"/>
                                </a:lnTo>
                                <a:lnTo>
                                  <a:pt x="343" y="1806"/>
                                </a:lnTo>
                                <a:lnTo>
                                  <a:pt x="346" y="1794"/>
                                </a:lnTo>
                                <a:lnTo>
                                  <a:pt x="346" y="1791"/>
                                </a:lnTo>
                                <a:lnTo>
                                  <a:pt x="445" y="1808"/>
                                </a:lnTo>
                                <a:close/>
                                <a:moveTo>
                                  <a:pt x="404" y="2196"/>
                                </a:moveTo>
                                <a:lnTo>
                                  <a:pt x="403" y="2218"/>
                                </a:lnTo>
                                <a:lnTo>
                                  <a:pt x="401" y="2275"/>
                                </a:lnTo>
                                <a:lnTo>
                                  <a:pt x="399" y="2335"/>
                                </a:lnTo>
                                <a:lnTo>
                                  <a:pt x="397" y="2398"/>
                                </a:lnTo>
                                <a:lnTo>
                                  <a:pt x="394" y="2496"/>
                                </a:lnTo>
                                <a:lnTo>
                                  <a:pt x="294" y="2493"/>
                                </a:lnTo>
                                <a:lnTo>
                                  <a:pt x="297" y="2394"/>
                                </a:lnTo>
                                <a:lnTo>
                                  <a:pt x="299" y="2331"/>
                                </a:lnTo>
                                <a:lnTo>
                                  <a:pt x="301" y="2271"/>
                                </a:lnTo>
                                <a:lnTo>
                                  <a:pt x="304" y="2214"/>
                                </a:lnTo>
                                <a:lnTo>
                                  <a:pt x="304" y="2193"/>
                                </a:lnTo>
                                <a:lnTo>
                                  <a:pt x="404" y="2196"/>
                                </a:lnTo>
                                <a:close/>
                                <a:moveTo>
                                  <a:pt x="391" y="2595"/>
                                </a:moveTo>
                                <a:lnTo>
                                  <a:pt x="389" y="2673"/>
                                </a:lnTo>
                                <a:lnTo>
                                  <a:pt x="386" y="2824"/>
                                </a:lnTo>
                                <a:lnTo>
                                  <a:pt x="385" y="2895"/>
                                </a:lnTo>
                                <a:lnTo>
                                  <a:pt x="285" y="2893"/>
                                </a:lnTo>
                                <a:lnTo>
                                  <a:pt x="286" y="2822"/>
                                </a:lnTo>
                                <a:lnTo>
                                  <a:pt x="289" y="2671"/>
                                </a:lnTo>
                                <a:lnTo>
                                  <a:pt x="291" y="2593"/>
                                </a:lnTo>
                                <a:lnTo>
                                  <a:pt x="391" y="2595"/>
                                </a:lnTo>
                                <a:close/>
                                <a:moveTo>
                                  <a:pt x="383" y="2995"/>
                                </a:moveTo>
                                <a:lnTo>
                                  <a:pt x="383" y="3051"/>
                                </a:lnTo>
                                <a:lnTo>
                                  <a:pt x="283" y="3050"/>
                                </a:lnTo>
                                <a:lnTo>
                                  <a:pt x="283" y="2994"/>
                                </a:lnTo>
                                <a:lnTo>
                                  <a:pt x="383" y="2995"/>
                                </a:lnTo>
                                <a:close/>
                                <a:moveTo>
                                  <a:pt x="107" y="665"/>
                                </a:moveTo>
                                <a:lnTo>
                                  <a:pt x="445" y="0"/>
                                </a:lnTo>
                                <a:lnTo>
                                  <a:pt x="774" y="670"/>
                                </a:lnTo>
                                <a:lnTo>
                                  <a:pt x="107" y="665"/>
                                </a:lnTo>
                                <a:close/>
                                <a:moveTo>
                                  <a:pt x="667" y="2986"/>
                                </a:moveTo>
                                <a:lnTo>
                                  <a:pt x="328" y="3650"/>
                                </a:lnTo>
                                <a:lnTo>
                                  <a:pt x="0" y="2981"/>
                                </a:lnTo>
                                <a:lnTo>
                                  <a:pt x="667" y="2986"/>
                                </a:lnTo>
                                <a:close/>
                              </a:path>
                            </a:pathLst>
                          </a:custGeom>
                          <a:solidFill>
                            <a:srgbClr val="2D2D8A"/>
                          </a:solidFill>
                          <a:ln w="1270" cap="flat">
                            <a:solidFill>
                              <a:srgbClr val="2D2D8A"/>
                            </a:solidFill>
                            <a:prstDash val="solid"/>
                            <a:bevel/>
                            <a:headEnd/>
                            <a:tailEnd/>
                          </a:ln>
                        </wps:spPr>
                        <wps:bodyPr rot="0" vert="horz" wrap="square" lIns="91440" tIns="45720" rIns="91440" bIns="45720" anchor="t" anchorCtr="0" upright="1">
                          <a:noAutofit/>
                        </wps:bodyPr>
                      </wps:wsp>
                      <wps:wsp>
                        <wps:cNvPr id="2978" name="Rectangle 3112"/>
                        <wps:cNvSpPr>
                          <a:spLocks noChangeArrowheads="1"/>
                        </wps:cNvSpPr>
                        <wps:spPr bwMode="auto">
                          <a:xfrm>
                            <a:off x="4648835" y="283210"/>
                            <a:ext cx="12573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pPr>
                                <w:spacing w:before="0"/>
                                <w:rPr>
                                  <w:u w:val="single"/>
                                </w:rPr>
                              </w:pPr>
                              <w:r>
                                <w:rPr>
                                  <w:bCs/>
                                  <w:u w:val="single"/>
                                  <w:lang w:val="en-US"/>
                                </w:rPr>
                                <w:t>Prediction agenc</w:t>
                              </w:r>
                              <w:r>
                                <w:rPr>
                                  <w:rFonts w:hint="eastAsia"/>
                                  <w:bCs/>
                                  <w:u w:val="single"/>
                                  <w:lang w:val="en-US"/>
                                </w:rPr>
                                <w:t>ies</w:t>
                              </w:r>
                            </w:p>
                          </w:txbxContent>
                        </wps:txbx>
                        <wps:bodyPr rot="0" vert="horz" wrap="square" lIns="0" tIns="0" rIns="0" bIns="0" anchor="t" anchorCtr="0" upright="1">
                          <a:noAutofit/>
                        </wps:bodyPr>
                      </wps:wsp>
                      <pic:pic xmlns:pic="http://schemas.openxmlformats.org/drawingml/2006/picture">
                        <pic:nvPicPr>
                          <pic:cNvPr id="2979" name="Picture 31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048385" y="2070735"/>
                            <a:ext cx="866775"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g:cNvPr id="2980" name="Group 3114"/>
                        <wpg:cNvGrpSpPr>
                          <a:grpSpLocks/>
                        </wpg:cNvGrpSpPr>
                        <wpg:grpSpPr bwMode="auto">
                          <a:xfrm>
                            <a:off x="1187450" y="2536825"/>
                            <a:ext cx="316865" cy="253365"/>
                            <a:chOff x="1870" y="4034"/>
                            <a:chExt cx="499" cy="399"/>
                          </a:xfrm>
                        </wpg:grpSpPr>
                        <wps:wsp>
                          <wps:cNvPr id="2981" name="Freeform 3115"/>
                          <wps:cNvSpPr>
                            <a:spLocks/>
                          </wps:cNvSpPr>
                          <wps:spPr bwMode="auto">
                            <a:xfrm>
                              <a:off x="1876" y="4034"/>
                              <a:ext cx="493" cy="348"/>
                            </a:xfrm>
                            <a:custGeom>
                              <a:avLst/>
                              <a:gdLst>
                                <a:gd name="T0" fmla="*/ 493 w 493"/>
                                <a:gd name="T1" fmla="*/ 330 h 348"/>
                                <a:gd name="T2" fmla="*/ 3 w 493"/>
                                <a:gd name="T3" fmla="*/ 348 h 348"/>
                                <a:gd name="T4" fmla="*/ 0 w 493"/>
                                <a:gd name="T5" fmla="*/ 347 h 348"/>
                                <a:gd name="T6" fmla="*/ 0 w 493"/>
                                <a:gd name="T7" fmla="*/ 3 h 348"/>
                                <a:gd name="T8" fmla="*/ 3 w 493"/>
                                <a:gd name="T9" fmla="*/ 0 h 348"/>
                                <a:gd name="T10" fmla="*/ 493 w 493"/>
                                <a:gd name="T11" fmla="*/ 19 h 348"/>
                                <a:gd name="T12" fmla="*/ 493 w 493"/>
                                <a:gd name="T13" fmla="*/ 330 h 348"/>
                              </a:gdLst>
                              <a:ahLst/>
                              <a:cxnLst>
                                <a:cxn ang="0">
                                  <a:pos x="T0" y="T1"/>
                                </a:cxn>
                                <a:cxn ang="0">
                                  <a:pos x="T2" y="T3"/>
                                </a:cxn>
                                <a:cxn ang="0">
                                  <a:pos x="T4" y="T5"/>
                                </a:cxn>
                                <a:cxn ang="0">
                                  <a:pos x="T6" y="T7"/>
                                </a:cxn>
                                <a:cxn ang="0">
                                  <a:pos x="T8" y="T9"/>
                                </a:cxn>
                                <a:cxn ang="0">
                                  <a:pos x="T10" y="T11"/>
                                </a:cxn>
                                <a:cxn ang="0">
                                  <a:pos x="T12" y="T13"/>
                                </a:cxn>
                              </a:cxnLst>
                              <a:rect l="0" t="0" r="r" b="b"/>
                              <a:pathLst>
                                <a:path w="493" h="348">
                                  <a:moveTo>
                                    <a:pt x="493" y="330"/>
                                  </a:moveTo>
                                  <a:lnTo>
                                    <a:pt x="3" y="348"/>
                                  </a:lnTo>
                                  <a:lnTo>
                                    <a:pt x="0" y="347"/>
                                  </a:lnTo>
                                  <a:lnTo>
                                    <a:pt x="0" y="3"/>
                                  </a:lnTo>
                                  <a:lnTo>
                                    <a:pt x="3" y="0"/>
                                  </a:lnTo>
                                  <a:lnTo>
                                    <a:pt x="493" y="19"/>
                                  </a:lnTo>
                                  <a:lnTo>
                                    <a:pt x="493" y="330"/>
                                  </a:lnTo>
                                  <a:close/>
                                </a:path>
                              </a:pathLst>
                            </a:custGeom>
                            <a:solidFill>
                              <a:srgbClr val="C5C9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2" name="Freeform 3116"/>
                          <wps:cNvSpPr>
                            <a:spLocks/>
                          </wps:cNvSpPr>
                          <wps:spPr bwMode="auto">
                            <a:xfrm>
                              <a:off x="1876" y="4034"/>
                              <a:ext cx="278" cy="287"/>
                            </a:xfrm>
                            <a:custGeom>
                              <a:avLst/>
                              <a:gdLst>
                                <a:gd name="T0" fmla="*/ 3 w 278"/>
                                <a:gd name="T1" fmla="*/ 0 h 287"/>
                                <a:gd name="T2" fmla="*/ 0 w 278"/>
                                <a:gd name="T3" fmla="*/ 3 h 287"/>
                                <a:gd name="T4" fmla="*/ 0 w 278"/>
                                <a:gd name="T5" fmla="*/ 281 h 287"/>
                                <a:gd name="T6" fmla="*/ 0 w 278"/>
                                <a:gd name="T7" fmla="*/ 287 h 287"/>
                                <a:gd name="T8" fmla="*/ 278 w 278"/>
                                <a:gd name="T9" fmla="*/ 11 h 287"/>
                                <a:gd name="T10" fmla="*/ 3 w 278"/>
                                <a:gd name="T11" fmla="*/ 0 h 287"/>
                              </a:gdLst>
                              <a:ahLst/>
                              <a:cxnLst>
                                <a:cxn ang="0">
                                  <a:pos x="T0" y="T1"/>
                                </a:cxn>
                                <a:cxn ang="0">
                                  <a:pos x="T2" y="T3"/>
                                </a:cxn>
                                <a:cxn ang="0">
                                  <a:pos x="T4" y="T5"/>
                                </a:cxn>
                                <a:cxn ang="0">
                                  <a:pos x="T6" y="T7"/>
                                </a:cxn>
                                <a:cxn ang="0">
                                  <a:pos x="T8" y="T9"/>
                                </a:cxn>
                                <a:cxn ang="0">
                                  <a:pos x="T10" y="T11"/>
                                </a:cxn>
                              </a:cxnLst>
                              <a:rect l="0" t="0" r="r" b="b"/>
                              <a:pathLst>
                                <a:path w="278" h="287">
                                  <a:moveTo>
                                    <a:pt x="3" y="0"/>
                                  </a:moveTo>
                                  <a:lnTo>
                                    <a:pt x="0" y="3"/>
                                  </a:lnTo>
                                  <a:lnTo>
                                    <a:pt x="0" y="281"/>
                                  </a:lnTo>
                                  <a:lnTo>
                                    <a:pt x="0" y="287"/>
                                  </a:lnTo>
                                  <a:lnTo>
                                    <a:pt x="278" y="11"/>
                                  </a:lnTo>
                                  <a:lnTo>
                                    <a:pt x="3" y="0"/>
                                  </a:lnTo>
                                  <a:close/>
                                </a:path>
                              </a:pathLst>
                            </a:custGeom>
                            <a:solidFill>
                              <a:srgbClr val="C5C9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3" name="Freeform 3117"/>
                          <wps:cNvSpPr>
                            <a:spLocks/>
                          </wps:cNvSpPr>
                          <wps:spPr bwMode="auto">
                            <a:xfrm>
                              <a:off x="1876" y="4045"/>
                              <a:ext cx="283" cy="284"/>
                            </a:xfrm>
                            <a:custGeom>
                              <a:avLst/>
                              <a:gdLst>
                                <a:gd name="T0" fmla="*/ 278 w 283"/>
                                <a:gd name="T1" fmla="*/ 0 h 284"/>
                                <a:gd name="T2" fmla="*/ 0 w 283"/>
                                <a:gd name="T3" fmla="*/ 276 h 284"/>
                                <a:gd name="T4" fmla="*/ 0 w 283"/>
                                <a:gd name="T5" fmla="*/ 284 h 284"/>
                                <a:gd name="T6" fmla="*/ 283 w 283"/>
                                <a:gd name="T7" fmla="*/ 0 h 284"/>
                                <a:gd name="T8" fmla="*/ 278 w 283"/>
                                <a:gd name="T9" fmla="*/ 0 h 284"/>
                              </a:gdLst>
                              <a:ahLst/>
                              <a:cxnLst>
                                <a:cxn ang="0">
                                  <a:pos x="T0" y="T1"/>
                                </a:cxn>
                                <a:cxn ang="0">
                                  <a:pos x="T2" y="T3"/>
                                </a:cxn>
                                <a:cxn ang="0">
                                  <a:pos x="T4" y="T5"/>
                                </a:cxn>
                                <a:cxn ang="0">
                                  <a:pos x="T6" y="T7"/>
                                </a:cxn>
                                <a:cxn ang="0">
                                  <a:pos x="T8" y="T9"/>
                                </a:cxn>
                              </a:cxnLst>
                              <a:rect l="0" t="0" r="r" b="b"/>
                              <a:pathLst>
                                <a:path w="283" h="284">
                                  <a:moveTo>
                                    <a:pt x="278" y="0"/>
                                  </a:moveTo>
                                  <a:lnTo>
                                    <a:pt x="0" y="276"/>
                                  </a:lnTo>
                                  <a:lnTo>
                                    <a:pt x="0" y="284"/>
                                  </a:lnTo>
                                  <a:lnTo>
                                    <a:pt x="283" y="0"/>
                                  </a:lnTo>
                                  <a:lnTo>
                                    <a:pt x="278" y="0"/>
                                  </a:lnTo>
                                  <a:close/>
                                </a:path>
                              </a:pathLst>
                            </a:custGeom>
                            <a:solidFill>
                              <a:srgbClr val="C9CCD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4" name="Freeform 3118"/>
                          <wps:cNvSpPr>
                            <a:spLocks/>
                          </wps:cNvSpPr>
                          <wps:spPr bwMode="auto">
                            <a:xfrm>
                              <a:off x="1876" y="4045"/>
                              <a:ext cx="289" cy="290"/>
                            </a:xfrm>
                            <a:custGeom>
                              <a:avLst/>
                              <a:gdLst>
                                <a:gd name="T0" fmla="*/ 283 w 289"/>
                                <a:gd name="T1" fmla="*/ 0 h 290"/>
                                <a:gd name="T2" fmla="*/ 0 w 289"/>
                                <a:gd name="T3" fmla="*/ 284 h 290"/>
                                <a:gd name="T4" fmla="*/ 0 w 289"/>
                                <a:gd name="T5" fmla="*/ 290 h 290"/>
                                <a:gd name="T6" fmla="*/ 289 w 289"/>
                                <a:gd name="T7" fmla="*/ 0 h 290"/>
                                <a:gd name="T8" fmla="*/ 283 w 289"/>
                                <a:gd name="T9" fmla="*/ 0 h 290"/>
                              </a:gdLst>
                              <a:ahLst/>
                              <a:cxnLst>
                                <a:cxn ang="0">
                                  <a:pos x="T0" y="T1"/>
                                </a:cxn>
                                <a:cxn ang="0">
                                  <a:pos x="T2" y="T3"/>
                                </a:cxn>
                                <a:cxn ang="0">
                                  <a:pos x="T4" y="T5"/>
                                </a:cxn>
                                <a:cxn ang="0">
                                  <a:pos x="T6" y="T7"/>
                                </a:cxn>
                                <a:cxn ang="0">
                                  <a:pos x="T8" y="T9"/>
                                </a:cxn>
                              </a:cxnLst>
                              <a:rect l="0" t="0" r="r" b="b"/>
                              <a:pathLst>
                                <a:path w="289" h="290">
                                  <a:moveTo>
                                    <a:pt x="283" y="0"/>
                                  </a:moveTo>
                                  <a:lnTo>
                                    <a:pt x="0" y="284"/>
                                  </a:lnTo>
                                  <a:lnTo>
                                    <a:pt x="0" y="290"/>
                                  </a:lnTo>
                                  <a:lnTo>
                                    <a:pt x="289" y="0"/>
                                  </a:lnTo>
                                  <a:lnTo>
                                    <a:pt x="283" y="0"/>
                                  </a:lnTo>
                                  <a:close/>
                                </a:path>
                              </a:pathLst>
                            </a:custGeom>
                            <a:solidFill>
                              <a:srgbClr val="CCCF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5" name="Freeform 3119"/>
                          <wps:cNvSpPr>
                            <a:spLocks/>
                          </wps:cNvSpPr>
                          <wps:spPr bwMode="auto">
                            <a:xfrm>
                              <a:off x="1876" y="4045"/>
                              <a:ext cx="296" cy="296"/>
                            </a:xfrm>
                            <a:custGeom>
                              <a:avLst/>
                              <a:gdLst>
                                <a:gd name="T0" fmla="*/ 289 w 296"/>
                                <a:gd name="T1" fmla="*/ 0 h 296"/>
                                <a:gd name="T2" fmla="*/ 0 w 296"/>
                                <a:gd name="T3" fmla="*/ 290 h 296"/>
                                <a:gd name="T4" fmla="*/ 0 w 296"/>
                                <a:gd name="T5" fmla="*/ 296 h 296"/>
                                <a:gd name="T6" fmla="*/ 296 w 296"/>
                                <a:gd name="T7" fmla="*/ 1 h 296"/>
                                <a:gd name="T8" fmla="*/ 289 w 296"/>
                                <a:gd name="T9" fmla="*/ 0 h 296"/>
                              </a:gdLst>
                              <a:ahLst/>
                              <a:cxnLst>
                                <a:cxn ang="0">
                                  <a:pos x="T0" y="T1"/>
                                </a:cxn>
                                <a:cxn ang="0">
                                  <a:pos x="T2" y="T3"/>
                                </a:cxn>
                                <a:cxn ang="0">
                                  <a:pos x="T4" y="T5"/>
                                </a:cxn>
                                <a:cxn ang="0">
                                  <a:pos x="T6" y="T7"/>
                                </a:cxn>
                                <a:cxn ang="0">
                                  <a:pos x="T8" y="T9"/>
                                </a:cxn>
                              </a:cxnLst>
                              <a:rect l="0" t="0" r="r" b="b"/>
                              <a:pathLst>
                                <a:path w="296" h="296">
                                  <a:moveTo>
                                    <a:pt x="289" y="0"/>
                                  </a:moveTo>
                                  <a:lnTo>
                                    <a:pt x="0" y="290"/>
                                  </a:lnTo>
                                  <a:lnTo>
                                    <a:pt x="0" y="296"/>
                                  </a:lnTo>
                                  <a:lnTo>
                                    <a:pt x="296" y="1"/>
                                  </a:lnTo>
                                  <a:lnTo>
                                    <a:pt x="289" y="0"/>
                                  </a:lnTo>
                                  <a:close/>
                                </a:path>
                              </a:pathLst>
                            </a:custGeom>
                            <a:solidFill>
                              <a:srgbClr val="CFD2D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6" name="Freeform 3120"/>
                          <wps:cNvSpPr>
                            <a:spLocks/>
                          </wps:cNvSpPr>
                          <wps:spPr bwMode="auto">
                            <a:xfrm>
                              <a:off x="1876" y="4046"/>
                              <a:ext cx="302" cy="302"/>
                            </a:xfrm>
                            <a:custGeom>
                              <a:avLst/>
                              <a:gdLst>
                                <a:gd name="T0" fmla="*/ 296 w 302"/>
                                <a:gd name="T1" fmla="*/ 0 h 302"/>
                                <a:gd name="T2" fmla="*/ 0 w 302"/>
                                <a:gd name="T3" fmla="*/ 295 h 302"/>
                                <a:gd name="T4" fmla="*/ 0 w 302"/>
                                <a:gd name="T5" fmla="*/ 302 h 302"/>
                                <a:gd name="T6" fmla="*/ 302 w 302"/>
                                <a:gd name="T7" fmla="*/ 0 h 302"/>
                                <a:gd name="T8" fmla="*/ 296 w 302"/>
                                <a:gd name="T9" fmla="*/ 0 h 302"/>
                              </a:gdLst>
                              <a:ahLst/>
                              <a:cxnLst>
                                <a:cxn ang="0">
                                  <a:pos x="T0" y="T1"/>
                                </a:cxn>
                                <a:cxn ang="0">
                                  <a:pos x="T2" y="T3"/>
                                </a:cxn>
                                <a:cxn ang="0">
                                  <a:pos x="T4" y="T5"/>
                                </a:cxn>
                                <a:cxn ang="0">
                                  <a:pos x="T6" y="T7"/>
                                </a:cxn>
                                <a:cxn ang="0">
                                  <a:pos x="T8" y="T9"/>
                                </a:cxn>
                              </a:cxnLst>
                              <a:rect l="0" t="0" r="r" b="b"/>
                              <a:pathLst>
                                <a:path w="302" h="302">
                                  <a:moveTo>
                                    <a:pt x="296" y="0"/>
                                  </a:moveTo>
                                  <a:lnTo>
                                    <a:pt x="0" y="295"/>
                                  </a:lnTo>
                                  <a:lnTo>
                                    <a:pt x="0" y="302"/>
                                  </a:lnTo>
                                  <a:lnTo>
                                    <a:pt x="302" y="0"/>
                                  </a:lnTo>
                                  <a:lnTo>
                                    <a:pt x="296" y="0"/>
                                  </a:lnTo>
                                  <a:close/>
                                </a:path>
                              </a:pathLst>
                            </a:custGeom>
                            <a:solidFill>
                              <a:srgbClr val="D2D5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7" name="Freeform 3121"/>
                          <wps:cNvSpPr>
                            <a:spLocks/>
                          </wps:cNvSpPr>
                          <wps:spPr bwMode="auto">
                            <a:xfrm>
                              <a:off x="1876" y="4046"/>
                              <a:ext cx="308" cy="308"/>
                            </a:xfrm>
                            <a:custGeom>
                              <a:avLst/>
                              <a:gdLst>
                                <a:gd name="T0" fmla="*/ 302 w 308"/>
                                <a:gd name="T1" fmla="*/ 0 h 308"/>
                                <a:gd name="T2" fmla="*/ 0 w 308"/>
                                <a:gd name="T3" fmla="*/ 302 h 308"/>
                                <a:gd name="T4" fmla="*/ 0 w 308"/>
                                <a:gd name="T5" fmla="*/ 308 h 308"/>
                                <a:gd name="T6" fmla="*/ 308 w 308"/>
                                <a:gd name="T7" fmla="*/ 0 h 308"/>
                                <a:gd name="T8" fmla="*/ 302 w 308"/>
                                <a:gd name="T9" fmla="*/ 0 h 308"/>
                              </a:gdLst>
                              <a:ahLst/>
                              <a:cxnLst>
                                <a:cxn ang="0">
                                  <a:pos x="T0" y="T1"/>
                                </a:cxn>
                                <a:cxn ang="0">
                                  <a:pos x="T2" y="T3"/>
                                </a:cxn>
                                <a:cxn ang="0">
                                  <a:pos x="T4" y="T5"/>
                                </a:cxn>
                                <a:cxn ang="0">
                                  <a:pos x="T6" y="T7"/>
                                </a:cxn>
                                <a:cxn ang="0">
                                  <a:pos x="T8" y="T9"/>
                                </a:cxn>
                              </a:cxnLst>
                              <a:rect l="0" t="0" r="r" b="b"/>
                              <a:pathLst>
                                <a:path w="308" h="308">
                                  <a:moveTo>
                                    <a:pt x="302" y="0"/>
                                  </a:moveTo>
                                  <a:lnTo>
                                    <a:pt x="0" y="302"/>
                                  </a:lnTo>
                                  <a:lnTo>
                                    <a:pt x="0" y="308"/>
                                  </a:lnTo>
                                  <a:lnTo>
                                    <a:pt x="308" y="0"/>
                                  </a:lnTo>
                                  <a:lnTo>
                                    <a:pt x="302" y="0"/>
                                  </a:lnTo>
                                  <a:close/>
                                </a:path>
                              </a:pathLst>
                            </a:custGeom>
                            <a:solidFill>
                              <a:srgbClr val="D4D7D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8" name="Freeform 3122"/>
                          <wps:cNvSpPr>
                            <a:spLocks/>
                          </wps:cNvSpPr>
                          <wps:spPr bwMode="auto">
                            <a:xfrm>
                              <a:off x="1876" y="4046"/>
                              <a:ext cx="315" cy="314"/>
                            </a:xfrm>
                            <a:custGeom>
                              <a:avLst/>
                              <a:gdLst>
                                <a:gd name="T0" fmla="*/ 308 w 315"/>
                                <a:gd name="T1" fmla="*/ 0 h 314"/>
                                <a:gd name="T2" fmla="*/ 0 w 315"/>
                                <a:gd name="T3" fmla="*/ 308 h 314"/>
                                <a:gd name="T4" fmla="*/ 0 w 315"/>
                                <a:gd name="T5" fmla="*/ 314 h 314"/>
                                <a:gd name="T6" fmla="*/ 315 w 315"/>
                                <a:gd name="T7" fmla="*/ 1 h 314"/>
                                <a:gd name="T8" fmla="*/ 308 w 315"/>
                                <a:gd name="T9" fmla="*/ 0 h 314"/>
                              </a:gdLst>
                              <a:ahLst/>
                              <a:cxnLst>
                                <a:cxn ang="0">
                                  <a:pos x="T0" y="T1"/>
                                </a:cxn>
                                <a:cxn ang="0">
                                  <a:pos x="T2" y="T3"/>
                                </a:cxn>
                                <a:cxn ang="0">
                                  <a:pos x="T4" y="T5"/>
                                </a:cxn>
                                <a:cxn ang="0">
                                  <a:pos x="T6" y="T7"/>
                                </a:cxn>
                                <a:cxn ang="0">
                                  <a:pos x="T8" y="T9"/>
                                </a:cxn>
                              </a:cxnLst>
                              <a:rect l="0" t="0" r="r" b="b"/>
                              <a:pathLst>
                                <a:path w="315" h="314">
                                  <a:moveTo>
                                    <a:pt x="308" y="0"/>
                                  </a:moveTo>
                                  <a:lnTo>
                                    <a:pt x="0" y="308"/>
                                  </a:lnTo>
                                  <a:lnTo>
                                    <a:pt x="0" y="314"/>
                                  </a:lnTo>
                                  <a:lnTo>
                                    <a:pt x="315" y="1"/>
                                  </a:lnTo>
                                  <a:lnTo>
                                    <a:pt x="308" y="0"/>
                                  </a:lnTo>
                                  <a:close/>
                                </a:path>
                              </a:pathLst>
                            </a:custGeom>
                            <a:solidFill>
                              <a:srgbClr val="D8DAD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9" name="Freeform 3123"/>
                          <wps:cNvSpPr>
                            <a:spLocks/>
                          </wps:cNvSpPr>
                          <wps:spPr bwMode="auto">
                            <a:xfrm>
                              <a:off x="1876" y="4047"/>
                              <a:ext cx="321" cy="320"/>
                            </a:xfrm>
                            <a:custGeom>
                              <a:avLst/>
                              <a:gdLst>
                                <a:gd name="T0" fmla="*/ 315 w 321"/>
                                <a:gd name="T1" fmla="*/ 0 h 320"/>
                                <a:gd name="T2" fmla="*/ 0 w 321"/>
                                <a:gd name="T3" fmla="*/ 313 h 320"/>
                                <a:gd name="T4" fmla="*/ 0 w 321"/>
                                <a:gd name="T5" fmla="*/ 320 h 320"/>
                                <a:gd name="T6" fmla="*/ 321 w 321"/>
                                <a:gd name="T7" fmla="*/ 0 h 320"/>
                                <a:gd name="T8" fmla="*/ 315 w 321"/>
                                <a:gd name="T9" fmla="*/ 0 h 320"/>
                              </a:gdLst>
                              <a:ahLst/>
                              <a:cxnLst>
                                <a:cxn ang="0">
                                  <a:pos x="T0" y="T1"/>
                                </a:cxn>
                                <a:cxn ang="0">
                                  <a:pos x="T2" y="T3"/>
                                </a:cxn>
                                <a:cxn ang="0">
                                  <a:pos x="T4" y="T5"/>
                                </a:cxn>
                                <a:cxn ang="0">
                                  <a:pos x="T6" y="T7"/>
                                </a:cxn>
                                <a:cxn ang="0">
                                  <a:pos x="T8" y="T9"/>
                                </a:cxn>
                              </a:cxnLst>
                              <a:rect l="0" t="0" r="r" b="b"/>
                              <a:pathLst>
                                <a:path w="321" h="320">
                                  <a:moveTo>
                                    <a:pt x="315" y="0"/>
                                  </a:moveTo>
                                  <a:lnTo>
                                    <a:pt x="0" y="313"/>
                                  </a:lnTo>
                                  <a:lnTo>
                                    <a:pt x="0" y="320"/>
                                  </a:lnTo>
                                  <a:lnTo>
                                    <a:pt x="321" y="0"/>
                                  </a:lnTo>
                                  <a:lnTo>
                                    <a:pt x="315" y="0"/>
                                  </a:lnTo>
                                  <a:close/>
                                </a:path>
                              </a:pathLst>
                            </a:custGeom>
                            <a:solidFill>
                              <a:srgbClr val="DBDDE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0" name="Freeform 3124"/>
                          <wps:cNvSpPr>
                            <a:spLocks/>
                          </wps:cNvSpPr>
                          <wps:spPr bwMode="auto">
                            <a:xfrm>
                              <a:off x="1876" y="4047"/>
                              <a:ext cx="327" cy="326"/>
                            </a:xfrm>
                            <a:custGeom>
                              <a:avLst/>
                              <a:gdLst>
                                <a:gd name="T0" fmla="*/ 321 w 327"/>
                                <a:gd name="T1" fmla="*/ 0 h 326"/>
                                <a:gd name="T2" fmla="*/ 0 w 327"/>
                                <a:gd name="T3" fmla="*/ 320 h 326"/>
                                <a:gd name="T4" fmla="*/ 0 w 327"/>
                                <a:gd name="T5" fmla="*/ 326 h 326"/>
                                <a:gd name="T6" fmla="*/ 327 w 327"/>
                                <a:gd name="T7" fmla="*/ 0 h 326"/>
                                <a:gd name="T8" fmla="*/ 321 w 327"/>
                                <a:gd name="T9" fmla="*/ 0 h 326"/>
                              </a:gdLst>
                              <a:ahLst/>
                              <a:cxnLst>
                                <a:cxn ang="0">
                                  <a:pos x="T0" y="T1"/>
                                </a:cxn>
                                <a:cxn ang="0">
                                  <a:pos x="T2" y="T3"/>
                                </a:cxn>
                                <a:cxn ang="0">
                                  <a:pos x="T4" y="T5"/>
                                </a:cxn>
                                <a:cxn ang="0">
                                  <a:pos x="T6" y="T7"/>
                                </a:cxn>
                                <a:cxn ang="0">
                                  <a:pos x="T8" y="T9"/>
                                </a:cxn>
                              </a:cxnLst>
                              <a:rect l="0" t="0" r="r" b="b"/>
                              <a:pathLst>
                                <a:path w="327" h="326">
                                  <a:moveTo>
                                    <a:pt x="321" y="0"/>
                                  </a:moveTo>
                                  <a:lnTo>
                                    <a:pt x="0" y="320"/>
                                  </a:lnTo>
                                  <a:lnTo>
                                    <a:pt x="0" y="326"/>
                                  </a:lnTo>
                                  <a:lnTo>
                                    <a:pt x="327" y="0"/>
                                  </a:lnTo>
                                  <a:lnTo>
                                    <a:pt x="321" y="0"/>
                                  </a:lnTo>
                                  <a:close/>
                                </a:path>
                              </a:pathLst>
                            </a:custGeom>
                            <a:solidFill>
                              <a:srgbClr val="DEE0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1" name="Freeform 3125"/>
                          <wps:cNvSpPr>
                            <a:spLocks/>
                          </wps:cNvSpPr>
                          <wps:spPr bwMode="auto">
                            <a:xfrm>
                              <a:off x="1876" y="4047"/>
                              <a:ext cx="340" cy="335"/>
                            </a:xfrm>
                            <a:custGeom>
                              <a:avLst/>
                              <a:gdLst>
                                <a:gd name="T0" fmla="*/ 340 w 340"/>
                                <a:gd name="T1" fmla="*/ 1 h 335"/>
                                <a:gd name="T2" fmla="*/ 327 w 340"/>
                                <a:gd name="T3" fmla="*/ 0 h 335"/>
                                <a:gd name="T4" fmla="*/ 0 w 340"/>
                                <a:gd name="T5" fmla="*/ 326 h 335"/>
                                <a:gd name="T6" fmla="*/ 0 w 340"/>
                                <a:gd name="T7" fmla="*/ 333 h 335"/>
                                <a:gd name="T8" fmla="*/ 0 w 340"/>
                                <a:gd name="T9" fmla="*/ 333 h 335"/>
                                <a:gd name="T10" fmla="*/ 0 w 340"/>
                                <a:gd name="T11" fmla="*/ 334 h 335"/>
                                <a:gd name="T12" fmla="*/ 3 w 340"/>
                                <a:gd name="T13" fmla="*/ 335 h 335"/>
                                <a:gd name="T14" fmla="*/ 5 w 340"/>
                                <a:gd name="T15" fmla="*/ 335 h 335"/>
                                <a:gd name="T16" fmla="*/ 340 w 340"/>
                                <a:gd name="T17" fmla="*/ 1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40" h="335">
                                  <a:moveTo>
                                    <a:pt x="340" y="1"/>
                                  </a:moveTo>
                                  <a:lnTo>
                                    <a:pt x="327" y="0"/>
                                  </a:lnTo>
                                  <a:lnTo>
                                    <a:pt x="0" y="326"/>
                                  </a:lnTo>
                                  <a:lnTo>
                                    <a:pt x="0" y="333"/>
                                  </a:lnTo>
                                  <a:lnTo>
                                    <a:pt x="0" y="333"/>
                                  </a:lnTo>
                                  <a:lnTo>
                                    <a:pt x="0" y="334"/>
                                  </a:lnTo>
                                  <a:lnTo>
                                    <a:pt x="3" y="335"/>
                                  </a:lnTo>
                                  <a:lnTo>
                                    <a:pt x="5" y="335"/>
                                  </a:lnTo>
                                  <a:lnTo>
                                    <a:pt x="340" y="1"/>
                                  </a:lnTo>
                                  <a:close/>
                                </a:path>
                              </a:pathLst>
                            </a:custGeom>
                            <a:solidFill>
                              <a:srgbClr val="E1E2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2" name="Freeform 3126"/>
                          <wps:cNvSpPr>
                            <a:spLocks/>
                          </wps:cNvSpPr>
                          <wps:spPr bwMode="auto">
                            <a:xfrm>
                              <a:off x="1881" y="4048"/>
                              <a:ext cx="342" cy="334"/>
                            </a:xfrm>
                            <a:custGeom>
                              <a:avLst/>
                              <a:gdLst>
                                <a:gd name="T0" fmla="*/ 7 w 342"/>
                                <a:gd name="T1" fmla="*/ 334 h 334"/>
                                <a:gd name="T2" fmla="*/ 342 w 342"/>
                                <a:gd name="T3" fmla="*/ 0 h 334"/>
                                <a:gd name="T4" fmla="*/ 335 w 342"/>
                                <a:gd name="T5" fmla="*/ 0 h 334"/>
                                <a:gd name="T6" fmla="*/ 0 w 342"/>
                                <a:gd name="T7" fmla="*/ 334 h 334"/>
                                <a:gd name="T8" fmla="*/ 7 w 342"/>
                                <a:gd name="T9" fmla="*/ 334 h 334"/>
                              </a:gdLst>
                              <a:ahLst/>
                              <a:cxnLst>
                                <a:cxn ang="0">
                                  <a:pos x="T0" y="T1"/>
                                </a:cxn>
                                <a:cxn ang="0">
                                  <a:pos x="T2" y="T3"/>
                                </a:cxn>
                                <a:cxn ang="0">
                                  <a:pos x="T4" y="T5"/>
                                </a:cxn>
                                <a:cxn ang="0">
                                  <a:pos x="T6" y="T7"/>
                                </a:cxn>
                                <a:cxn ang="0">
                                  <a:pos x="T8" y="T9"/>
                                </a:cxn>
                              </a:cxnLst>
                              <a:rect l="0" t="0" r="r" b="b"/>
                              <a:pathLst>
                                <a:path w="342" h="334">
                                  <a:moveTo>
                                    <a:pt x="7" y="334"/>
                                  </a:moveTo>
                                  <a:lnTo>
                                    <a:pt x="342" y="0"/>
                                  </a:lnTo>
                                  <a:lnTo>
                                    <a:pt x="335" y="0"/>
                                  </a:lnTo>
                                  <a:lnTo>
                                    <a:pt x="0" y="334"/>
                                  </a:lnTo>
                                  <a:lnTo>
                                    <a:pt x="7" y="334"/>
                                  </a:lnTo>
                                  <a:close/>
                                </a:path>
                              </a:pathLst>
                            </a:custGeom>
                            <a:solidFill>
                              <a:srgbClr val="DEE0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3" name="Freeform 3127"/>
                          <wps:cNvSpPr>
                            <a:spLocks/>
                          </wps:cNvSpPr>
                          <wps:spPr bwMode="auto">
                            <a:xfrm>
                              <a:off x="1888" y="4048"/>
                              <a:ext cx="342" cy="334"/>
                            </a:xfrm>
                            <a:custGeom>
                              <a:avLst/>
                              <a:gdLst>
                                <a:gd name="T0" fmla="*/ 7 w 342"/>
                                <a:gd name="T1" fmla="*/ 334 h 334"/>
                                <a:gd name="T2" fmla="*/ 342 w 342"/>
                                <a:gd name="T3" fmla="*/ 0 h 334"/>
                                <a:gd name="T4" fmla="*/ 335 w 342"/>
                                <a:gd name="T5" fmla="*/ 0 h 334"/>
                                <a:gd name="T6" fmla="*/ 0 w 342"/>
                                <a:gd name="T7" fmla="*/ 334 h 334"/>
                                <a:gd name="T8" fmla="*/ 7 w 342"/>
                                <a:gd name="T9" fmla="*/ 334 h 334"/>
                              </a:gdLst>
                              <a:ahLst/>
                              <a:cxnLst>
                                <a:cxn ang="0">
                                  <a:pos x="T0" y="T1"/>
                                </a:cxn>
                                <a:cxn ang="0">
                                  <a:pos x="T2" y="T3"/>
                                </a:cxn>
                                <a:cxn ang="0">
                                  <a:pos x="T4" y="T5"/>
                                </a:cxn>
                                <a:cxn ang="0">
                                  <a:pos x="T6" y="T7"/>
                                </a:cxn>
                                <a:cxn ang="0">
                                  <a:pos x="T8" y="T9"/>
                                </a:cxn>
                              </a:cxnLst>
                              <a:rect l="0" t="0" r="r" b="b"/>
                              <a:pathLst>
                                <a:path w="342" h="334">
                                  <a:moveTo>
                                    <a:pt x="7" y="334"/>
                                  </a:moveTo>
                                  <a:lnTo>
                                    <a:pt x="342" y="0"/>
                                  </a:lnTo>
                                  <a:lnTo>
                                    <a:pt x="335" y="0"/>
                                  </a:lnTo>
                                  <a:lnTo>
                                    <a:pt x="0" y="334"/>
                                  </a:lnTo>
                                  <a:lnTo>
                                    <a:pt x="7" y="334"/>
                                  </a:lnTo>
                                  <a:close/>
                                </a:path>
                              </a:pathLst>
                            </a:custGeom>
                            <a:solidFill>
                              <a:srgbClr val="DBDDE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4" name="Freeform 3128"/>
                          <wps:cNvSpPr>
                            <a:spLocks/>
                          </wps:cNvSpPr>
                          <wps:spPr bwMode="auto">
                            <a:xfrm>
                              <a:off x="1895" y="4048"/>
                              <a:ext cx="341" cy="334"/>
                            </a:xfrm>
                            <a:custGeom>
                              <a:avLst/>
                              <a:gdLst>
                                <a:gd name="T0" fmla="*/ 8 w 341"/>
                                <a:gd name="T1" fmla="*/ 333 h 334"/>
                                <a:gd name="T2" fmla="*/ 341 w 341"/>
                                <a:gd name="T3" fmla="*/ 1 h 334"/>
                                <a:gd name="T4" fmla="*/ 335 w 341"/>
                                <a:gd name="T5" fmla="*/ 0 h 334"/>
                                <a:gd name="T6" fmla="*/ 0 w 341"/>
                                <a:gd name="T7" fmla="*/ 334 h 334"/>
                                <a:gd name="T8" fmla="*/ 8 w 341"/>
                                <a:gd name="T9" fmla="*/ 333 h 334"/>
                              </a:gdLst>
                              <a:ahLst/>
                              <a:cxnLst>
                                <a:cxn ang="0">
                                  <a:pos x="T0" y="T1"/>
                                </a:cxn>
                                <a:cxn ang="0">
                                  <a:pos x="T2" y="T3"/>
                                </a:cxn>
                                <a:cxn ang="0">
                                  <a:pos x="T4" y="T5"/>
                                </a:cxn>
                                <a:cxn ang="0">
                                  <a:pos x="T6" y="T7"/>
                                </a:cxn>
                                <a:cxn ang="0">
                                  <a:pos x="T8" y="T9"/>
                                </a:cxn>
                              </a:cxnLst>
                              <a:rect l="0" t="0" r="r" b="b"/>
                              <a:pathLst>
                                <a:path w="341" h="334">
                                  <a:moveTo>
                                    <a:pt x="8" y="333"/>
                                  </a:moveTo>
                                  <a:lnTo>
                                    <a:pt x="341" y="1"/>
                                  </a:lnTo>
                                  <a:lnTo>
                                    <a:pt x="335" y="0"/>
                                  </a:lnTo>
                                  <a:lnTo>
                                    <a:pt x="0" y="334"/>
                                  </a:lnTo>
                                  <a:lnTo>
                                    <a:pt x="8" y="333"/>
                                  </a:lnTo>
                                  <a:close/>
                                </a:path>
                              </a:pathLst>
                            </a:custGeom>
                            <a:solidFill>
                              <a:srgbClr val="D8DAD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5" name="Freeform 3129"/>
                          <wps:cNvSpPr>
                            <a:spLocks/>
                          </wps:cNvSpPr>
                          <wps:spPr bwMode="auto">
                            <a:xfrm>
                              <a:off x="1903" y="4049"/>
                              <a:ext cx="340" cy="332"/>
                            </a:xfrm>
                            <a:custGeom>
                              <a:avLst/>
                              <a:gdLst>
                                <a:gd name="T0" fmla="*/ 333 w 340"/>
                                <a:gd name="T1" fmla="*/ 0 h 332"/>
                                <a:gd name="T2" fmla="*/ 0 w 340"/>
                                <a:gd name="T3" fmla="*/ 332 h 332"/>
                                <a:gd name="T4" fmla="*/ 8 w 340"/>
                                <a:gd name="T5" fmla="*/ 332 h 332"/>
                                <a:gd name="T6" fmla="*/ 340 w 340"/>
                                <a:gd name="T7" fmla="*/ 0 h 332"/>
                                <a:gd name="T8" fmla="*/ 333 w 340"/>
                                <a:gd name="T9" fmla="*/ 0 h 332"/>
                              </a:gdLst>
                              <a:ahLst/>
                              <a:cxnLst>
                                <a:cxn ang="0">
                                  <a:pos x="T0" y="T1"/>
                                </a:cxn>
                                <a:cxn ang="0">
                                  <a:pos x="T2" y="T3"/>
                                </a:cxn>
                                <a:cxn ang="0">
                                  <a:pos x="T4" y="T5"/>
                                </a:cxn>
                                <a:cxn ang="0">
                                  <a:pos x="T6" y="T7"/>
                                </a:cxn>
                                <a:cxn ang="0">
                                  <a:pos x="T8" y="T9"/>
                                </a:cxn>
                              </a:cxnLst>
                              <a:rect l="0" t="0" r="r" b="b"/>
                              <a:pathLst>
                                <a:path w="340" h="332">
                                  <a:moveTo>
                                    <a:pt x="333" y="0"/>
                                  </a:moveTo>
                                  <a:lnTo>
                                    <a:pt x="0" y="332"/>
                                  </a:lnTo>
                                  <a:lnTo>
                                    <a:pt x="8" y="332"/>
                                  </a:lnTo>
                                  <a:lnTo>
                                    <a:pt x="340" y="0"/>
                                  </a:lnTo>
                                  <a:lnTo>
                                    <a:pt x="333" y="0"/>
                                  </a:lnTo>
                                  <a:close/>
                                </a:path>
                              </a:pathLst>
                            </a:custGeom>
                            <a:solidFill>
                              <a:srgbClr val="D4D7D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6" name="Freeform 3130"/>
                          <wps:cNvSpPr>
                            <a:spLocks/>
                          </wps:cNvSpPr>
                          <wps:spPr bwMode="auto">
                            <a:xfrm>
                              <a:off x="1911" y="4049"/>
                              <a:ext cx="339" cy="332"/>
                            </a:xfrm>
                            <a:custGeom>
                              <a:avLst/>
                              <a:gdLst>
                                <a:gd name="T0" fmla="*/ 332 w 339"/>
                                <a:gd name="T1" fmla="*/ 0 h 332"/>
                                <a:gd name="T2" fmla="*/ 0 w 339"/>
                                <a:gd name="T3" fmla="*/ 332 h 332"/>
                                <a:gd name="T4" fmla="*/ 7 w 339"/>
                                <a:gd name="T5" fmla="*/ 332 h 332"/>
                                <a:gd name="T6" fmla="*/ 339 w 339"/>
                                <a:gd name="T7" fmla="*/ 0 h 332"/>
                                <a:gd name="T8" fmla="*/ 332 w 339"/>
                                <a:gd name="T9" fmla="*/ 0 h 332"/>
                              </a:gdLst>
                              <a:ahLst/>
                              <a:cxnLst>
                                <a:cxn ang="0">
                                  <a:pos x="T0" y="T1"/>
                                </a:cxn>
                                <a:cxn ang="0">
                                  <a:pos x="T2" y="T3"/>
                                </a:cxn>
                                <a:cxn ang="0">
                                  <a:pos x="T4" y="T5"/>
                                </a:cxn>
                                <a:cxn ang="0">
                                  <a:pos x="T6" y="T7"/>
                                </a:cxn>
                                <a:cxn ang="0">
                                  <a:pos x="T8" y="T9"/>
                                </a:cxn>
                              </a:cxnLst>
                              <a:rect l="0" t="0" r="r" b="b"/>
                              <a:pathLst>
                                <a:path w="339" h="332">
                                  <a:moveTo>
                                    <a:pt x="332" y="0"/>
                                  </a:moveTo>
                                  <a:lnTo>
                                    <a:pt x="0" y="332"/>
                                  </a:lnTo>
                                  <a:lnTo>
                                    <a:pt x="7" y="332"/>
                                  </a:lnTo>
                                  <a:lnTo>
                                    <a:pt x="339" y="0"/>
                                  </a:lnTo>
                                  <a:lnTo>
                                    <a:pt x="332" y="0"/>
                                  </a:lnTo>
                                  <a:close/>
                                </a:path>
                              </a:pathLst>
                            </a:custGeom>
                            <a:solidFill>
                              <a:srgbClr val="D2D5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7" name="Freeform 3131"/>
                          <wps:cNvSpPr>
                            <a:spLocks/>
                          </wps:cNvSpPr>
                          <wps:spPr bwMode="auto">
                            <a:xfrm>
                              <a:off x="1918" y="4049"/>
                              <a:ext cx="339" cy="332"/>
                            </a:xfrm>
                            <a:custGeom>
                              <a:avLst/>
                              <a:gdLst>
                                <a:gd name="T0" fmla="*/ 332 w 339"/>
                                <a:gd name="T1" fmla="*/ 0 h 332"/>
                                <a:gd name="T2" fmla="*/ 0 w 339"/>
                                <a:gd name="T3" fmla="*/ 332 h 332"/>
                                <a:gd name="T4" fmla="*/ 7 w 339"/>
                                <a:gd name="T5" fmla="*/ 331 h 332"/>
                                <a:gd name="T6" fmla="*/ 339 w 339"/>
                                <a:gd name="T7" fmla="*/ 0 h 332"/>
                                <a:gd name="T8" fmla="*/ 332 w 339"/>
                                <a:gd name="T9" fmla="*/ 0 h 332"/>
                              </a:gdLst>
                              <a:ahLst/>
                              <a:cxnLst>
                                <a:cxn ang="0">
                                  <a:pos x="T0" y="T1"/>
                                </a:cxn>
                                <a:cxn ang="0">
                                  <a:pos x="T2" y="T3"/>
                                </a:cxn>
                                <a:cxn ang="0">
                                  <a:pos x="T4" y="T5"/>
                                </a:cxn>
                                <a:cxn ang="0">
                                  <a:pos x="T6" y="T7"/>
                                </a:cxn>
                                <a:cxn ang="0">
                                  <a:pos x="T8" y="T9"/>
                                </a:cxn>
                              </a:cxnLst>
                              <a:rect l="0" t="0" r="r" b="b"/>
                              <a:pathLst>
                                <a:path w="339" h="332">
                                  <a:moveTo>
                                    <a:pt x="332" y="0"/>
                                  </a:moveTo>
                                  <a:lnTo>
                                    <a:pt x="0" y="332"/>
                                  </a:lnTo>
                                  <a:lnTo>
                                    <a:pt x="7" y="331"/>
                                  </a:lnTo>
                                  <a:lnTo>
                                    <a:pt x="339" y="0"/>
                                  </a:lnTo>
                                  <a:lnTo>
                                    <a:pt x="332" y="0"/>
                                  </a:lnTo>
                                  <a:close/>
                                </a:path>
                              </a:pathLst>
                            </a:custGeom>
                            <a:solidFill>
                              <a:srgbClr val="CFD2D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8" name="Freeform 3132"/>
                          <wps:cNvSpPr>
                            <a:spLocks/>
                          </wps:cNvSpPr>
                          <wps:spPr bwMode="auto">
                            <a:xfrm>
                              <a:off x="1925" y="4049"/>
                              <a:ext cx="338" cy="331"/>
                            </a:xfrm>
                            <a:custGeom>
                              <a:avLst/>
                              <a:gdLst>
                                <a:gd name="T0" fmla="*/ 0 w 338"/>
                                <a:gd name="T1" fmla="*/ 331 h 331"/>
                                <a:gd name="T2" fmla="*/ 7 w 338"/>
                                <a:gd name="T3" fmla="*/ 331 h 331"/>
                                <a:gd name="T4" fmla="*/ 338 w 338"/>
                                <a:gd name="T5" fmla="*/ 0 h 331"/>
                                <a:gd name="T6" fmla="*/ 332 w 338"/>
                                <a:gd name="T7" fmla="*/ 0 h 331"/>
                                <a:gd name="T8" fmla="*/ 0 w 338"/>
                                <a:gd name="T9" fmla="*/ 331 h 331"/>
                              </a:gdLst>
                              <a:ahLst/>
                              <a:cxnLst>
                                <a:cxn ang="0">
                                  <a:pos x="T0" y="T1"/>
                                </a:cxn>
                                <a:cxn ang="0">
                                  <a:pos x="T2" y="T3"/>
                                </a:cxn>
                                <a:cxn ang="0">
                                  <a:pos x="T4" y="T5"/>
                                </a:cxn>
                                <a:cxn ang="0">
                                  <a:pos x="T6" y="T7"/>
                                </a:cxn>
                                <a:cxn ang="0">
                                  <a:pos x="T8" y="T9"/>
                                </a:cxn>
                              </a:cxnLst>
                              <a:rect l="0" t="0" r="r" b="b"/>
                              <a:pathLst>
                                <a:path w="338" h="331">
                                  <a:moveTo>
                                    <a:pt x="0" y="331"/>
                                  </a:moveTo>
                                  <a:lnTo>
                                    <a:pt x="7" y="331"/>
                                  </a:lnTo>
                                  <a:lnTo>
                                    <a:pt x="338" y="0"/>
                                  </a:lnTo>
                                  <a:lnTo>
                                    <a:pt x="332" y="0"/>
                                  </a:lnTo>
                                  <a:lnTo>
                                    <a:pt x="0" y="331"/>
                                  </a:lnTo>
                                  <a:close/>
                                </a:path>
                              </a:pathLst>
                            </a:custGeom>
                            <a:solidFill>
                              <a:srgbClr val="CCCF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9" name="Freeform 3133"/>
                          <wps:cNvSpPr>
                            <a:spLocks/>
                          </wps:cNvSpPr>
                          <wps:spPr bwMode="auto">
                            <a:xfrm>
                              <a:off x="1932" y="4049"/>
                              <a:ext cx="339" cy="331"/>
                            </a:xfrm>
                            <a:custGeom>
                              <a:avLst/>
                              <a:gdLst>
                                <a:gd name="T0" fmla="*/ 8 w 339"/>
                                <a:gd name="T1" fmla="*/ 331 h 331"/>
                                <a:gd name="T2" fmla="*/ 339 w 339"/>
                                <a:gd name="T3" fmla="*/ 0 h 331"/>
                                <a:gd name="T4" fmla="*/ 331 w 339"/>
                                <a:gd name="T5" fmla="*/ 0 h 331"/>
                                <a:gd name="T6" fmla="*/ 0 w 339"/>
                                <a:gd name="T7" fmla="*/ 331 h 331"/>
                                <a:gd name="T8" fmla="*/ 8 w 339"/>
                                <a:gd name="T9" fmla="*/ 331 h 331"/>
                              </a:gdLst>
                              <a:ahLst/>
                              <a:cxnLst>
                                <a:cxn ang="0">
                                  <a:pos x="T0" y="T1"/>
                                </a:cxn>
                                <a:cxn ang="0">
                                  <a:pos x="T2" y="T3"/>
                                </a:cxn>
                                <a:cxn ang="0">
                                  <a:pos x="T4" y="T5"/>
                                </a:cxn>
                                <a:cxn ang="0">
                                  <a:pos x="T6" y="T7"/>
                                </a:cxn>
                                <a:cxn ang="0">
                                  <a:pos x="T8" y="T9"/>
                                </a:cxn>
                              </a:cxnLst>
                              <a:rect l="0" t="0" r="r" b="b"/>
                              <a:pathLst>
                                <a:path w="339" h="331">
                                  <a:moveTo>
                                    <a:pt x="8" y="331"/>
                                  </a:moveTo>
                                  <a:lnTo>
                                    <a:pt x="339" y="0"/>
                                  </a:lnTo>
                                  <a:lnTo>
                                    <a:pt x="331" y="0"/>
                                  </a:lnTo>
                                  <a:lnTo>
                                    <a:pt x="0" y="331"/>
                                  </a:lnTo>
                                  <a:lnTo>
                                    <a:pt x="8" y="331"/>
                                  </a:lnTo>
                                  <a:close/>
                                </a:path>
                              </a:pathLst>
                            </a:custGeom>
                            <a:solidFill>
                              <a:srgbClr val="C9CCD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0" name="Freeform 3134"/>
                          <wps:cNvSpPr>
                            <a:spLocks/>
                          </wps:cNvSpPr>
                          <wps:spPr bwMode="auto">
                            <a:xfrm>
                              <a:off x="1940" y="4049"/>
                              <a:ext cx="429" cy="331"/>
                            </a:xfrm>
                            <a:custGeom>
                              <a:avLst/>
                              <a:gdLst>
                                <a:gd name="T0" fmla="*/ 331 w 429"/>
                                <a:gd name="T1" fmla="*/ 0 h 331"/>
                                <a:gd name="T2" fmla="*/ 0 w 429"/>
                                <a:gd name="T3" fmla="*/ 331 h 331"/>
                                <a:gd name="T4" fmla="*/ 429 w 429"/>
                                <a:gd name="T5" fmla="*/ 315 h 331"/>
                                <a:gd name="T6" fmla="*/ 429 w 429"/>
                                <a:gd name="T7" fmla="*/ 4 h 331"/>
                                <a:gd name="T8" fmla="*/ 331 w 429"/>
                                <a:gd name="T9" fmla="*/ 0 h 331"/>
                              </a:gdLst>
                              <a:ahLst/>
                              <a:cxnLst>
                                <a:cxn ang="0">
                                  <a:pos x="T0" y="T1"/>
                                </a:cxn>
                                <a:cxn ang="0">
                                  <a:pos x="T2" y="T3"/>
                                </a:cxn>
                                <a:cxn ang="0">
                                  <a:pos x="T4" y="T5"/>
                                </a:cxn>
                                <a:cxn ang="0">
                                  <a:pos x="T6" y="T7"/>
                                </a:cxn>
                                <a:cxn ang="0">
                                  <a:pos x="T8" y="T9"/>
                                </a:cxn>
                              </a:cxnLst>
                              <a:rect l="0" t="0" r="r" b="b"/>
                              <a:pathLst>
                                <a:path w="429" h="331">
                                  <a:moveTo>
                                    <a:pt x="331" y="0"/>
                                  </a:moveTo>
                                  <a:lnTo>
                                    <a:pt x="0" y="331"/>
                                  </a:lnTo>
                                  <a:lnTo>
                                    <a:pt x="429" y="315"/>
                                  </a:lnTo>
                                  <a:lnTo>
                                    <a:pt x="429" y="4"/>
                                  </a:lnTo>
                                  <a:lnTo>
                                    <a:pt x="331" y="0"/>
                                  </a:lnTo>
                                  <a:close/>
                                </a:path>
                              </a:pathLst>
                            </a:custGeom>
                            <a:solidFill>
                              <a:srgbClr val="C5C9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1" name="Rectangle 3135"/>
                          <wps:cNvSpPr>
                            <a:spLocks noChangeArrowheads="1"/>
                          </wps:cNvSpPr>
                          <wps:spPr bwMode="auto">
                            <a:xfrm>
                              <a:off x="2356" y="4063"/>
                              <a:ext cx="8" cy="2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2" name="Freeform 3136"/>
                          <wps:cNvSpPr>
                            <a:spLocks/>
                          </wps:cNvSpPr>
                          <wps:spPr bwMode="auto">
                            <a:xfrm>
                              <a:off x="1870" y="4275"/>
                              <a:ext cx="8" cy="72"/>
                            </a:xfrm>
                            <a:custGeom>
                              <a:avLst/>
                              <a:gdLst>
                                <a:gd name="T0" fmla="*/ 7 w 8"/>
                                <a:gd name="T1" fmla="*/ 72 h 72"/>
                                <a:gd name="T2" fmla="*/ 0 w 8"/>
                                <a:gd name="T3" fmla="*/ 58 h 72"/>
                                <a:gd name="T4" fmla="*/ 0 w 8"/>
                                <a:gd name="T5" fmla="*/ 11 h 72"/>
                                <a:gd name="T6" fmla="*/ 8 w 8"/>
                                <a:gd name="T7" fmla="*/ 0 h 72"/>
                                <a:gd name="T8" fmla="*/ 7 w 8"/>
                                <a:gd name="T9" fmla="*/ 72 h 72"/>
                              </a:gdLst>
                              <a:ahLst/>
                              <a:cxnLst>
                                <a:cxn ang="0">
                                  <a:pos x="T0" y="T1"/>
                                </a:cxn>
                                <a:cxn ang="0">
                                  <a:pos x="T2" y="T3"/>
                                </a:cxn>
                                <a:cxn ang="0">
                                  <a:pos x="T4" y="T5"/>
                                </a:cxn>
                                <a:cxn ang="0">
                                  <a:pos x="T6" y="T7"/>
                                </a:cxn>
                                <a:cxn ang="0">
                                  <a:pos x="T8" y="T9"/>
                                </a:cxn>
                              </a:cxnLst>
                              <a:rect l="0" t="0" r="r" b="b"/>
                              <a:pathLst>
                                <a:path w="8" h="72">
                                  <a:moveTo>
                                    <a:pt x="7" y="72"/>
                                  </a:moveTo>
                                  <a:lnTo>
                                    <a:pt x="0" y="58"/>
                                  </a:lnTo>
                                  <a:lnTo>
                                    <a:pt x="0" y="11"/>
                                  </a:lnTo>
                                  <a:lnTo>
                                    <a:pt x="8" y="0"/>
                                  </a:lnTo>
                                  <a:lnTo>
                                    <a:pt x="7" y="72"/>
                                  </a:lnTo>
                                  <a:close/>
                                </a:path>
                              </a:pathLst>
                            </a:custGeom>
                            <a:solidFill>
                              <a:srgbClr val="9294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3" name="Freeform 3137"/>
                          <wps:cNvSpPr>
                            <a:spLocks/>
                          </wps:cNvSpPr>
                          <wps:spPr bwMode="auto">
                            <a:xfrm>
                              <a:off x="2067" y="4372"/>
                              <a:ext cx="88" cy="42"/>
                            </a:xfrm>
                            <a:custGeom>
                              <a:avLst/>
                              <a:gdLst>
                                <a:gd name="T0" fmla="*/ 13 w 88"/>
                                <a:gd name="T1" fmla="*/ 3 h 42"/>
                                <a:gd name="T2" fmla="*/ 0 w 88"/>
                                <a:gd name="T3" fmla="*/ 37 h 42"/>
                                <a:gd name="T4" fmla="*/ 0 w 88"/>
                                <a:gd name="T5" fmla="*/ 37 h 42"/>
                                <a:gd name="T6" fmla="*/ 2 w 88"/>
                                <a:gd name="T7" fmla="*/ 38 h 42"/>
                                <a:gd name="T8" fmla="*/ 11 w 88"/>
                                <a:gd name="T9" fmla="*/ 40 h 42"/>
                                <a:gd name="T10" fmla="*/ 30 w 88"/>
                                <a:gd name="T11" fmla="*/ 42 h 42"/>
                                <a:gd name="T12" fmla="*/ 44 w 88"/>
                                <a:gd name="T13" fmla="*/ 42 h 42"/>
                                <a:gd name="T14" fmla="*/ 60 w 88"/>
                                <a:gd name="T15" fmla="*/ 41 h 42"/>
                                <a:gd name="T16" fmla="*/ 60 w 88"/>
                                <a:gd name="T17" fmla="*/ 41 h 42"/>
                                <a:gd name="T18" fmla="*/ 78 w 88"/>
                                <a:gd name="T19" fmla="*/ 40 h 42"/>
                                <a:gd name="T20" fmla="*/ 84 w 88"/>
                                <a:gd name="T21" fmla="*/ 39 h 42"/>
                                <a:gd name="T22" fmla="*/ 87 w 88"/>
                                <a:gd name="T23" fmla="*/ 37 h 42"/>
                                <a:gd name="T24" fmla="*/ 88 w 88"/>
                                <a:gd name="T25" fmla="*/ 36 h 42"/>
                                <a:gd name="T26" fmla="*/ 88 w 88"/>
                                <a:gd name="T27" fmla="*/ 36 h 42"/>
                                <a:gd name="T28" fmla="*/ 88 w 88"/>
                                <a:gd name="T29" fmla="*/ 35 h 42"/>
                                <a:gd name="T30" fmla="*/ 76 w 88"/>
                                <a:gd name="T31" fmla="*/ 0 h 42"/>
                                <a:gd name="T32" fmla="*/ 59 w 88"/>
                                <a:gd name="T33" fmla="*/ 1 h 42"/>
                                <a:gd name="T34" fmla="*/ 63 w 88"/>
                                <a:gd name="T35" fmla="*/ 24 h 42"/>
                                <a:gd name="T36" fmla="*/ 63 w 88"/>
                                <a:gd name="T37" fmla="*/ 24 h 42"/>
                                <a:gd name="T38" fmla="*/ 59 w 88"/>
                                <a:gd name="T39" fmla="*/ 25 h 42"/>
                                <a:gd name="T40" fmla="*/ 54 w 88"/>
                                <a:gd name="T41" fmla="*/ 25 h 42"/>
                                <a:gd name="T42" fmla="*/ 51 w 88"/>
                                <a:gd name="T43" fmla="*/ 25 h 42"/>
                                <a:gd name="T44" fmla="*/ 46 w 88"/>
                                <a:gd name="T45" fmla="*/ 2 h 42"/>
                                <a:gd name="T46" fmla="*/ 13 w 88"/>
                                <a:gd name="T47" fmla="*/ 3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88" h="42">
                                  <a:moveTo>
                                    <a:pt x="13" y="3"/>
                                  </a:moveTo>
                                  <a:lnTo>
                                    <a:pt x="0" y="37"/>
                                  </a:lnTo>
                                  <a:lnTo>
                                    <a:pt x="0" y="37"/>
                                  </a:lnTo>
                                  <a:lnTo>
                                    <a:pt x="2" y="38"/>
                                  </a:lnTo>
                                  <a:lnTo>
                                    <a:pt x="11" y="40"/>
                                  </a:lnTo>
                                  <a:lnTo>
                                    <a:pt x="30" y="42"/>
                                  </a:lnTo>
                                  <a:lnTo>
                                    <a:pt x="44" y="42"/>
                                  </a:lnTo>
                                  <a:lnTo>
                                    <a:pt x="60" y="41"/>
                                  </a:lnTo>
                                  <a:lnTo>
                                    <a:pt x="60" y="41"/>
                                  </a:lnTo>
                                  <a:lnTo>
                                    <a:pt x="78" y="40"/>
                                  </a:lnTo>
                                  <a:lnTo>
                                    <a:pt x="84" y="39"/>
                                  </a:lnTo>
                                  <a:lnTo>
                                    <a:pt x="87" y="37"/>
                                  </a:lnTo>
                                  <a:lnTo>
                                    <a:pt x="88" y="36"/>
                                  </a:lnTo>
                                  <a:lnTo>
                                    <a:pt x="88" y="36"/>
                                  </a:lnTo>
                                  <a:lnTo>
                                    <a:pt x="88" y="35"/>
                                  </a:lnTo>
                                  <a:lnTo>
                                    <a:pt x="76" y="0"/>
                                  </a:lnTo>
                                  <a:lnTo>
                                    <a:pt x="59" y="1"/>
                                  </a:lnTo>
                                  <a:lnTo>
                                    <a:pt x="63" y="24"/>
                                  </a:lnTo>
                                  <a:lnTo>
                                    <a:pt x="63" y="24"/>
                                  </a:lnTo>
                                  <a:lnTo>
                                    <a:pt x="59" y="25"/>
                                  </a:lnTo>
                                  <a:lnTo>
                                    <a:pt x="54" y="25"/>
                                  </a:lnTo>
                                  <a:lnTo>
                                    <a:pt x="51" y="25"/>
                                  </a:lnTo>
                                  <a:lnTo>
                                    <a:pt x="46" y="2"/>
                                  </a:lnTo>
                                  <a:lnTo>
                                    <a:pt x="13" y="3"/>
                                  </a:lnTo>
                                  <a:close/>
                                </a:path>
                              </a:pathLst>
                            </a:custGeom>
                            <a:solidFill>
                              <a:srgbClr val="9294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4" name="Freeform 3138"/>
                          <wps:cNvSpPr>
                            <a:spLocks/>
                          </wps:cNvSpPr>
                          <wps:spPr bwMode="auto">
                            <a:xfrm>
                              <a:off x="1943" y="4404"/>
                              <a:ext cx="382" cy="29"/>
                            </a:xfrm>
                            <a:custGeom>
                              <a:avLst/>
                              <a:gdLst>
                                <a:gd name="T0" fmla="*/ 124 w 382"/>
                                <a:gd name="T1" fmla="*/ 5 h 29"/>
                                <a:gd name="T2" fmla="*/ 124 w 382"/>
                                <a:gd name="T3" fmla="*/ 5 h 29"/>
                                <a:gd name="T4" fmla="*/ 66 w 382"/>
                                <a:gd name="T5" fmla="*/ 10 h 29"/>
                                <a:gd name="T6" fmla="*/ 24 w 382"/>
                                <a:gd name="T7" fmla="*/ 13 h 29"/>
                                <a:gd name="T8" fmla="*/ 0 w 382"/>
                                <a:gd name="T9" fmla="*/ 15 h 29"/>
                                <a:gd name="T10" fmla="*/ 0 w 382"/>
                                <a:gd name="T11" fmla="*/ 23 h 29"/>
                                <a:gd name="T12" fmla="*/ 28 w 382"/>
                                <a:gd name="T13" fmla="*/ 29 h 29"/>
                                <a:gd name="T14" fmla="*/ 382 w 382"/>
                                <a:gd name="T15" fmla="*/ 13 h 29"/>
                                <a:gd name="T16" fmla="*/ 382 w 382"/>
                                <a:gd name="T17" fmla="*/ 9 h 29"/>
                                <a:gd name="T18" fmla="*/ 382 w 382"/>
                                <a:gd name="T19" fmla="*/ 9 h 29"/>
                                <a:gd name="T20" fmla="*/ 381 w 382"/>
                                <a:gd name="T21" fmla="*/ 7 h 29"/>
                                <a:gd name="T22" fmla="*/ 379 w 382"/>
                                <a:gd name="T23" fmla="*/ 6 h 29"/>
                                <a:gd name="T24" fmla="*/ 377 w 382"/>
                                <a:gd name="T25" fmla="*/ 5 h 29"/>
                                <a:gd name="T26" fmla="*/ 377 w 382"/>
                                <a:gd name="T27" fmla="*/ 5 h 29"/>
                                <a:gd name="T28" fmla="*/ 347 w 382"/>
                                <a:gd name="T29" fmla="*/ 0 h 29"/>
                                <a:gd name="T30" fmla="*/ 210 w 382"/>
                                <a:gd name="T31" fmla="*/ 3 h 29"/>
                                <a:gd name="T32" fmla="*/ 124 w 382"/>
                                <a:gd name="T33" fmla="*/ 5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2" h="29">
                                  <a:moveTo>
                                    <a:pt x="124" y="5"/>
                                  </a:moveTo>
                                  <a:lnTo>
                                    <a:pt x="124" y="5"/>
                                  </a:lnTo>
                                  <a:lnTo>
                                    <a:pt x="66" y="10"/>
                                  </a:lnTo>
                                  <a:lnTo>
                                    <a:pt x="24" y="13"/>
                                  </a:lnTo>
                                  <a:lnTo>
                                    <a:pt x="0" y="15"/>
                                  </a:lnTo>
                                  <a:lnTo>
                                    <a:pt x="0" y="23"/>
                                  </a:lnTo>
                                  <a:lnTo>
                                    <a:pt x="28" y="29"/>
                                  </a:lnTo>
                                  <a:lnTo>
                                    <a:pt x="382" y="13"/>
                                  </a:lnTo>
                                  <a:lnTo>
                                    <a:pt x="382" y="9"/>
                                  </a:lnTo>
                                  <a:lnTo>
                                    <a:pt x="382" y="9"/>
                                  </a:lnTo>
                                  <a:lnTo>
                                    <a:pt x="381" y="7"/>
                                  </a:lnTo>
                                  <a:lnTo>
                                    <a:pt x="379" y="6"/>
                                  </a:lnTo>
                                  <a:lnTo>
                                    <a:pt x="377" y="5"/>
                                  </a:lnTo>
                                  <a:lnTo>
                                    <a:pt x="377" y="5"/>
                                  </a:lnTo>
                                  <a:lnTo>
                                    <a:pt x="347" y="0"/>
                                  </a:lnTo>
                                  <a:lnTo>
                                    <a:pt x="210" y="3"/>
                                  </a:lnTo>
                                  <a:lnTo>
                                    <a:pt x="124" y="5"/>
                                  </a:lnTo>
                                  <a:close/>
                                </a:path>
                              </a:pathLst>
                            </a:custGeom>
                            <a:solidFill>
                              <a:srgbClr val="76798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5" name="Freeform 3139"/>
                          <wps:cNvSpPr>
                            <a:spLocks/>
                          </wps:cNvSpPr>
                          <wps:spPr bwMode="auto">
                            <a:xfrm>
                              <a:off x="1891" y="4047"/>
                              <a:ext cx="469" cy="322"/>
                            </a:xfrm>
                            <a:custGeom>
                              <a:avLst/>
                              <a:gdLst>
                                <a:gd name="T0" fmla="*/ 0 w 469"/>
                                <a:gd name="T1" fmla="*/ 0 h 322"/>
                                <a:gd name="T2" fmla="*/ 1 w 469"/>
                                <a:gd name="T3" fmla="*/ 322 h 322"/>
                                <a:gd name="T4" fmla="*/ 469 w 469"/>
                                <a:gd name="T5" fmla="*/ 306 h 322"/>
                                <a:gd name="T6" fmla="*/ 469 w 469"/>
                                <a:gd name="T7" fmla="*/ 16 h 322"/>
                                <a:gd name="T8" fmla="*/ 0 w 469"/>
                                <a:gd name="T9" fmla="*/ 0 h 322"/>
                              </a:gdLst>
                              <a:ahLst/>
                              <a:cxnLst>
                                <a:cxn ang="0">
                                  <a:pos x="T0" y="T1"/>
                                </a:cxn>
                                <a:cxn ang="0">
                                  <a:pos x="T2" y="T3"/>
                                </a:cxn>
                                <a:cxn ang="0">
                                  <a:pos x="T4" y="T5"/>
                                </a:cxn>
                                <a:cxn ang="0">
                                  <a:pos x="T6" y="T7"/>
                                </a:cxn>
                                <a:cxn ang="0">
                                  <a:pos x="T8" y="T9"/>
                                </a:cxn>
                              </a:cxnLst>
                              <a:rect l="0" t="0" r="r" b="b"/>
                              <a:pathLst>
                                <a:path w="469" h="322">
                                  <a:moveTo>
                                    <a:pt x="0" y="0"/>
                                  </a:moveTo>
                                  <a:lnTo>
                                    <a:pt x="1" y="322"/>
                                  </a:lnTo>
                                  <a:lnTo>
                                    <a:pt x="469" y="306"/>
                                  </a:lnTo>
                                  <a:lnTo>
                                    <a:pt x="469" y="16"/>
                                  </a:lnTo>
                                  <a:lnTo>
                                    <a:pt x="0" y="0"/>
                                  </a:lnTo>
                                  <a:close/>
                                </a:path>
                              </a:pathLst>
                            </a:custGeom>
                            <a:solidFill>
                              <a:srgbClr val="E1E2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6" name="Freeform 3140"/>
                          <wps:cNvSpPr>
                            <a:spLocks/>
                          </wps:cNvSpPr>
                          <wps:spPr bwMode="auto">
                            <a:xfrm>
                              <a:off x="1876" y="4289"/>
                              <a:ext cx="4" cy="93"/>
                            </a:xfrm>
                            <a:custGeom>
                              <a:avLst/>
                              <a:gdLst>
                                <a:gd name="T0" fmla="*/ 4 w 4"/>
                                <a:gd name="T1" fmla="*/ 0 h 93"/>
                                <a:gd name="T2" fmla="*/ 0 w 4"/>
                                <a:gd name="T3" fmla="*/ 0 h 93"/>
                                <a:gd name="T4" fmla="*/ 0 w 4"/>
                                <a:gd name="T5" fmla="*/ 5 h 93"/>
                                <a:gd name="T6" fmla="*/ 0 w 4"/>
                                <a:gd name="T7" fmla="*/ 91 h 93"/>
                                <a:gd name="T8" fmla="*/ 4 w 4"/>
                                <a:gd name="T9" fmla="*/ 93 h 93"/>
                                <a:gd name="T10" fmla="*/ 4 w 4"/>
                                <a:gd name="T11" fmla="*/ 0 h 93"/>
                              </a:gdLst>
                              <a:ahLst/>
                              <a:cxnLst>
                                <a:cxn ang="0">
                                  <a:pos x="T0" y="T1"/>
                                </a:cxn>
                                <a:cxn ang="0">
                                  <a:pos x="T2" y="T3"/>
                                </a:cxn>
                                <a:cxn ang="0">
                                  <a:pos x="T4" y="T5"/>
                                </a:cxn>
                                <a:cxn ang="0">
                                  <a:pos x="T6" y="T7"/>
                                </a:cxn>
                                <a:cxn ang="0">
                                  <a:pos x="T8" y="T9"/>
                                </a:cxn>
                                <a:cxn ang="0">
                                  <a:pos x="T10" y="T11"/>
                                </a:cxn>
                              </a:cxnLst>
                              <a:rect l="0" t="0" r="r" b="b"/>
                              <a:pathLst>
                                <a:path w="4" h="93">
                                  <a:moveTo>
                                    <a:pt x="4" y="0"/>
                                  </a:moveTo>
                                  <a:lnTo>
                                    <a:pt x="0" y="0"/>
                                  </a:lnTo>
                                  <a:lnTo>
                                    <a:pt x="0" y="5"/>
                                  </a:lnTo>
                                  <a:lnTo>
                                    <a:pt x="0" y="91"/>
                                  </a:lnTo>
                                  <a:lnTo>
                                    <a:pt x="4" y="93"/>
                                  </a:lnTo>
                                  <a:lnTo>
                                    <a:pt x="4" y="0"/>
                                  </a:lnTo>
                                  <a:close/>
                                </a:path>
                              </a:pathLst>
                            </a:custGeom>
                            <a:solidFill>
                              <a:srgbClr val="575A6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7" name="Rectangle 3141"/>
                          <wps:cNvSpPr>
                            <a:spLocks noChangeArrowheads="1"/>
                          </wps:cNvSpPr>
                          <wps:spPr bwMode="auto">
                            <a:xfrm>
                              <a:off x="1876" y="4284"/>
                              <a:ext cx="4" cy="5"/>
                            </a:xfrm>
                            <a:prstGeom prst="rect">
                              <a:avLst/>
                            </a:prstGeom>
                            <a:solidFill>
                              <a:srgbClr val="5B5E6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8" name="Rectangle 3142"/>
                          <wps:cNvSpPr>
                            <a:spLocks noChangeArrowheads="1"/>
                          </wps:cNvSpPr>
                          <wps:spPr bwMode="auto">
                            <a:xfrm>
                              <a:off x="1876" y="4280"/>
                              <a:ext cx="4" cy="4"/>
                            </a:xfrm>
                            <a:prstGeom prst="rect">
                              <a:avLst/>
                            </a:prstGeom>
                            <a:solidFill>
                              <a:srgbClr val="6164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9" name="Rectangle 3143"/>
                          <wps:cNvSpPr>
                            <a:spLocks noChangeArrowheads="1"/>
                          </wps:cNvSpPr>
                          <wps:spPr bwMode="auto">
                            <a:xfrm>
                              <a:off x="1876" y="4275"/>
                              <a:ext cx="4" cy="5"/>
                            </a:xfrm>
                            <a:prstGeom prst="rect">
                              <a:avLst/>
                            </a:prstGeom>
                            <a:solidFill>
                              <a:srgbClr val="66697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10" name="Rectangle 3144"/>
                          <wps:cNvSpPr>
                            <a:spLocks noChangeArrowheads="1"/>
                          </wps:cNvSpPr>
                          <wps:spPr bwMode="auto">
                            <a:xfrm>
                              <a:off x="1876" y="4271"/>
                              <a:ext cx="4" cy="4"/>
                            </a:xfrm>
                            <a:prstGeom prst="rect">
                              <a:avLst/>
                            </a:prstGeom>
                            <a:solidFill>
                              <a:srgbClr val="6B6E7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11" name="Rectangle 3145"/>
                          <wps:cNvSpPr>
                            <a:spLocks noChangeArrowheads="1"/>
                          </wps:cNvSpPr>
                          <wps:spPr bwMode="auto">
                            <a:xfrm>
                              <a:off x="1876" y="4266"/>
                              <a:ext cx="4" cy="5"/>
                            </a:xfrm>
                            <a:prstGeom prst="rect">
                              <a:avLst/>
                            </a:prstGeom>
                            <a:solidFill>
                              <a:srgbClr val="71747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12" name="Rectangle 3146"/>
                          <wps:cNvSpPr>
                            <a:spLocks noChangeArrowheads="1"/>
                          </wps:cNvSpPr>
                          <wps:spPr bwMode="auto">
                            <a:xfrm>
                              <a:off x="1876" y="4262"/>
                              <a:ext cx="4" cy="4"/>
                            </a:xfrm>
                            <a:prstGeom prst="rect">
                              <a:avLst/>
                            </a:prstGeom>
                            <a:solidFill>
                              <a:srgbClr val="76798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13" name="Rectangle 3147"/>
                          <wps:cNvSpPr>
                            <a:spLocks noChangeArrowheads="1"/>
                          </wps:cNvSpPr>
                          <wps:spPr bwMode="auto">
                            <a:xfrm>
                              <a:off x="1876" y="4257"/>
                              <a:ext cx="4" cy="5"/>
                            </a:xfrm>
                            <a:prstGeom prst="rect">
                              <a:avLst/>
                            </a:prstGeom>
                            <a:solidFill>
                              <a:srgbClr val="7B7E8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14" name="Rectangle 3148"/>
                          <wps:cNvSpPr>
                            <a:spLocks noChangeArrowheads="1"/>
                          </wps:cNvSpPr>
                          <wps:spPr bwMode="auto">
                            <a:xfrm>
                              <a:off x="1876" y="4252"/>
                              <a:ext cx="4" cy="5"/>
                            </a:xfrm>
                            <a:prstGeom prst="rect">
                              <a:avLst/>
                            </a:prstGeom>
                            <a:solidFill>
                              <a:srgbClr val="80838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15" name="Rectangle 3149"/>
                          <wps:cNvSpPr>
                            <a:spLocks noChangeArrowheads="1"/>
                          </wps:cNvSpPr>
                          <wps:spPr bwMode="auto">
                            <a:xfrm>
                              <a:off x="1876" y="4248"/>
                              <a:ext cx="4" cy="4"/>
                            </a:xfrm>
                            <a:prstGeom prst="rect">
                              <a:avLst/>
                            </a:prstGeom>
                            <a:solidFill>
                              <a:srgbClr val="86899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16" name="Rectangle 3150"/>
                          <wps:cNvSpPr>
                            <a:spLocks noChangeArrowheads="1"/>
                          </wps:cNvSpPr>
                          <wps:spPr bwMode="auto">
                            <a:xfrm>
                              <a:off x="1876" y="4243"/>
                              <a:ext cx="4" cy="5"/>
                            </a:xfrm>
                            <a:prstGeom prst="rect">
                              <a:avLst/>
                            </a:prstGeom>
                            <a:solidFill>
                              <a:srgbClr val="8B8E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17" name="Rectangle 3151"/>
                          <wps:cNvSpPr>
                            <a:spLocks noChangeArrowheads="1"/>
                          </wps:cNvSpPr>
                          <wps:spPr bwMode="auto">
                            <a:xfrm>
                              <a:off x="1876" y="4239"/>
                              <a:ext cx="4" cy="4"/>
                            </a:xfrm>
                            <a:prstGeom prst="rect">
                              <a:avLst/>
                            </a:prstGeom>
                            <a:solidFill>
                              <a:srgbClr val="90939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18" name="Rectangle 3152"/>
                          <wps:cNvSpPr>
                            <a:spLocks noChangeArrowheads="1"/>
                          </wps:cNvSpPr>
                          <wps:spPr bwMode="auto">
                            <a:xfrm>
                              <a:off x="1876" y="4234"/>
                              <a:ext cx="4" cy="5"/>
                            </a:xfrm>
                            <a:prstGeom prst="rect">
                              <a:avLst/>
                            </a:prstGeom>
                            <a:solidFill>
                              <a:srgbClr val="9698A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19" name="Rectangle 3153"/>
                          <wps:cNvSpPr>
                            <a:spLocks noChangeArrowheads="1"/>
                          </wps:cNvSpPr>
                          <wps:spPr bwMode="auto">
                            <a:xfrm>
                              <a:off x="1876" y="4230"/>
                              <a:ext cx="4" cy="4"/>
                            </a:xfrm>
                            <a:prstGeom prst="rect">
                              <a:avLst/>
                            </a:prstGeom>
                            <a:solidFill>
                              <a:srgbClr val="9B9EA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20" name="Rectangle 3154"/>
                          <wps:cNvSpPr>
                            <a:spLocks noChangeArrowheads="1"/>
                          </wps:cNvSpPr>
                          <wps:spPr bwMode="auto">
                            <a:xfrm>
                              <a:off x="1876" y="4225"/>
                              <a:ext cx="4" cy="5"/>
                            </a:xfrm>
                            <a:prstGeom prst="rect">
                              <a:avLst/>
                            </a:prstGeom>
                            <a:solidFill>
                              <a:srgbClr val="9FA2A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21" name="Rectangle 3155"/>
                          <wps:cNvSpPr>
                            <a:spLocks noChangeArrowheads="1"/>
                          </wps:cNvSpPr>
                          <wps:spPr bwMode="auto">
                            <a:xfrm>
                              <a:off x="1876" y="4221"/>
                              <a:ext cx="4" cy="4"/>
                            </a:xfrm>
                            <a:prstGeom prst="rect">
                              <a:avLst/>
                            </a:prstGeom>
                            <a:solidFill>
                              <a:srgbClr val="A5A9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22" name="Rectangle 3156"/>
                          <wps:cNvSpPr>
                            <a:spLocks noChangeArrowheads="1"/>
                          </wps:cNvSpPr>
                          <wps:spPr bwMode="auto">
                            <a:xfrm>
                              <a:off x="1876" y="4216"/>
                              <a:ext cx="4" cy="5"/>
                            </a:xfrm>
                            <a:prstGeom prst="rect">
                              <a:avLst/>
                            </a:prstGeom>
                            <a:solidFill>
                              <a:srgbClr val="ABAEB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23" name="Rectangle 3157"/>
                          <wps:cNvSpPr>
                            <a:spLocks noChangeArrowheads="1"/>
                          </wps:cNvSpPr>
                          <wps:spPr bwMode="auto">
                            <a:xfrm>
                              <a:off x="1876" y="4211"/>
                              <a:ext cx="4" cy="5"/>
                            </a:xfrm>
                            <a:prstGeom prst="rect">
                              <a:avLst/>
                            </a:prstGeom>
                            <a:solidFill>
                              <a:srgbClr val="AFB3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24" name="Rectangle 3158"/>
                          <wps:cNvSpPr>
                            <a:spLocks noChangeArrowheads="1"/>
                          </wps:cNvSpPr>
                          <wps:spPr bwMode="auto">
                            <a:xfrm>
                              <a:off x="1876" y="4206"/>
                              <a:ext cx="4" cy="5"/>
                            </a:xfrm>
                            <a:prstGeom prst="rect">
                              <a:avLst/>
                            </a:prstGeom>
                            <a:solidFill>
                              <a:srgbClr val="B6B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25" name="Rectangle 3159"/>
                          <wps:cNvSpPr>
                            <a:spLocks noChangeArrowheads="1"/>
                          </wps:cNvSpPr>
                          <wps:spPr bwMode="auto">
                            <a:xfrm>
                              <a:off x="1876" y="4202"/>
                              <a:ext cx="4" cy="4"/>
                            </a:xfrm>
                            <a:prstGeom prst="rect">
                              <a:avLst/>
                            </a:prstGeom>
                            <a:solidFill>
                              <a:srgbClr val="BAB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26" name="Rectangle 3160"/>
                          <wps:cNvSpPr>
                            <a:spLocks noChangeArrowheads="1"/>
                          </wps:cNvSpPr>
                          <wps:spPr bwMode="auto">
                            <a:xfrm>
                              <a:off x="1876" y="4197"/>
                              <a:ext cx="4" cy="5"/>
                            </a:xfrm>
                            <a:prstGeom prst="rect">
                              <a:avLst/>
                            </a:prstGeom>
                            <a:solidFill>
                              <a:srgbClr val="C0C3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27" name="Rectangle 3161"/>
                          <wps:cNvSpPr>
                            <a:spLocks noChangeArrowheads="1"/>
                          </wps:cNvSpPr>
                          <wps:spPr bwMode="auto">
                            <a:xfrm>
                              <a:off x="1876" y="4193"/>
                              <a:ext cx="4" cy="4"/>
                            </a:xfrm>
                            <a:prstGeom prst="rect">
                              <a:avLst/>
                            </a:prstGeom>
                            <a:solidFill>
                              <a:srgbClr val="C5C8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28" name="Rectangle 3162"/>
                          <wps:cNvSpPr>
                            <a:spLocks noChangeArrowheads="1"/>
                          </wps:cNvSpPr>
                          <wps:spPr bwMode="auto">
                            <a:xfrm>
                              <a:off x="1876" y="4188"/>
                              <a:ext cx="4" cy="5"/>
                            </a:xfrm>
                            <a:prstGeom prst="rect">
                              <a:avLst/>
                            </a:prstGeom>
                            <a:solidFill>
                              <a:srgbClr val="CBCE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29" name="Rectangle 3163"/>
                          <wps:cNvSpPr>
                            <a:spLocks noChangeArrowheads="1"/>
                          </wps:cNvSpPr>
                          <wps:spPr bwMode="auto">
                            <a:xfrm>
                              <a:off x="1876" y="4184"/>
                              <a:ext cx="4" cy="4"/>
                            </a:xfrm>
                            <a:prstGeom prst="rect">
                              <a:avLst/>
                            </a:prstGeom>
                            <a:solidFill>
                              <a:srgbClr val="D0D2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30" name="Rectangle 3164"/>
                          <wps:cNvSpPr>
                            <a:spLocks noChangeArrowheads="1"/>
                          </wps:cNvSpPr>
                          <wps:spPr bwMode="auto">
                            <a:xfrm>
                              <a:off x="1876" y="4179"/>
                              <a:ext cx="4" cy="5"/>
                            </a:xfrm>
                            <a:prstGeom prst="rect">
                              <a:avLst/>
                            </a:prstGeom>
                            <a:solidFill>
                              <a:srgbClr val="D5D8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31" name="Rectangle 3165"/>
                          <wps:cNvSpPr>
                            <a:spLocks noChangeArrowheads="1"/>
                          </wps:cNvSpPr>
                          <wps:spPr bwMode="auto">
                            <a:xfrm>
                              <a:off x="1876" y="4175"/>
                              <a:ext cx="4" cy="4"/>
                            </a:xfrm>
                            <a:prstGeom prst="rect">
                              <a:avLst/>
                            </a:prstGeom>
                            <a:solidFill>
                              <a:srgbClr val="DCDE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32" name="Freeform 3166"/>
                          <wps:cNvSpPr>
                            <a:spLocks/>
                          </wps:cNvSpPr>
                          <wps:spPr bwMode="auto">
                            <a:xfrm>
                              <a:off x="1876" y="4034"/>
                              <a:ext cx="4" cy="141"/>
                            </a:xfrm>
                            <a:custGeom>
                              <a:avLst/>
                              <a:gdLst>
                                <a:gd name="T0" fmla="*/ 3 w 4"/>
                                <a:gd name="T1" fmla="*/ 0 h 141"/>
                                <a:gd name="T2" fmla="*/ 0 w 4"/>
                                <a:gd name="T3" fmla="*/ 3 h 141"/>
                                <a:gd name="T4" fmla="*/ 0 w 4"/>
                                <a:gd name="T5" fmla="*/ 136 h 141"/>
                                <a:gd name="T6" fmla="*/ 0 w 4"/>
                                <a:gd name="T7" fmla="*/ 141 h 141"/>
                                <a:gd name="T8" fmla="*/ 4 w 4"/>
                                <a:gd name="T9" fmla="*/ 141 h 141"/>
                                <a:gd name="T10" fmla="*/ 3 w 4"/>
                                <a:gd name="T11" fmla="*/ 0 h 141"/>
                              </a:gdLst>
                              <a:ahLst/>
                              <a:cxnLst>
                                <a:cxn ang="0">
                                  <a:pos x="T0" y="T1"/>
                                </a:cxn>
                                <a:cxn ang="0">
                                  <a:pos x="T2" y="T3"/>
                                </a:cxn>
                                <a:cxn ang="0">
                                  <a:pos x="T4" y="T5"/>
                                </a:cxn>
                                <a:cxn ang="0">
                                  <a:pos x="T6" y="T7"/>
                                </a:cxn>
                                <a:cxn ang="0">
                                  <a:pos x="T8" y="T9"/>
                                </a:cxn>
                                <a:cxn ang="0">
                                  <a:pos x="T10" y="T11"/>
                                </a:cxn>
                              </a:cxnLst>
                              <a:rect l="0" t="0" r="r" b="b"/>
                              <a:pathLst>
                                <a:path w="4" h="141">
                                  <a:moveTo>
                                    <a:pt x="3" y="0"/>
                                  </a:moveTo>
                                  <a:lnTo>
                                    <a:pt x="0" y="3"/>
                                  </a:lnTo>
                                  <a:lnTo>
                                    <a:pt x="0" y="136"/>
                                  </a:lnTo>
                                  <a:lnTo>
                                    <a:pt x="0" y="141"/>
                                  </a:lnTo>
                                  <a:lnTo>
                                    <a:pt x="4" y="141"/>
                                  </a:lnTo>
                                  <a:lnTo>
                                    <a:pt x="3" y="0"/>
                                  </a:lnTo>
                                  <a:close/>
                                </a:path>
                              </a:pathLst>
                            </a:custGeom>
                            <a:solidFill>
                              <a:srgbClr val="E1E2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3" name="Freeform 3167"/>
                          <wps:cNvSpPr>
                            <a:spLocks/>
                          </wps:cNvSpPr>
                          <wps:spPr bwMode="auto">
                            <a:xfrm>
                              <a:off x="1894" y="4050"/>
                              <a:ext cx="464" cy="316"/>
                            </a:xfrm>
                            <a:custGeom>
                              <a:avLst/>
                              <a:gdLst>
                                <a:gd name="T0" fmla="*/ 0 w 464"/>
                                <a:gd name="T1" fmla="*/ 0 h 316"/>
                                <a:gd name="T2" fmla="*/ 1 w 464"/>
                                <a:gd name="T3" fmla="*/ 316 h 316"/>
                                <a:gd name="T4" fmla="*/ 464 w 464"/>
                                <a:gd name="T5" fmla="*/ 299 h 316"/>
                                <a:gd name="T6" fmla="*/ 463 w 464"/>
                                <a:gd name="T7" fmla="*/ 17 h 316"/>
                                <a:gd name="T8" fmla="*/ 0 w 464"/>
                                <a:gd name="T9" fmla="*/ 0 h 316"/>
                              </a:gdLst>
                              <a:ahLst/>
                              <a:cxnLst>
                                <a:cxn ang="0">
                                  <a:pos x="T0" y="T1"/>
                                </a:cxn>
                                <a:cxn ang="0">
                                  <a:pos x="T2" y="T3"/>
                                </a:cxn>
                                <a:cxn ang="0">
                                  <a:pos x="T4" y="T5"/>
                                </a:cxn>
                                <a:cxn ang="0">
                                  <a:pos x="T6" y="T7"/>
                                </a:cxn>
                                <a:cxn ang="0">
                                  <a:pos x="T8" y="T9"/>
                                </a:cxn>
                              </a:cxnLst>
                              <a:rect l="0" t="0" r="r" b="b"/>
                              <a:pathLst>
                                <a:path w="464" h="316">
                                  <a:moveTo>
                                    <a:pt x="0" y="0"/>
                                  </a:moveTo>
                                  <a:lnTo>
                                    <a:pt x="1" y="316"/>
                                  </a:lnTo>
                                  <a:lnTo>
                                    <a:pt x="464" y="299"/>
                                  </a:lnTo>
                                  <a:lnTo>
                                    <a:pt x="463" y="17"/>
                                  </a:lnTo>
                                  <a:lnTo>
                                    <a:pt x="0" y="0"/>
                                  </a:lnTo>
                                  <a:close/>
                                </a:path>
                              </a:pathLst>
                            </a:custGeom>
                            <a:solidFill>
                              <a:srgbClr val="6A6E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4" name="Freeform 3168"/>
                          <wps:cNvSpPr>
                            <a:spLocks/>
                          </wps:cNvSpPr>
                          <wps:spPr bwMode="auto">
                            <a:xfrm>
                              <a:off x="1894" y="4050"/>
                              <a:ext cx="186" cy="191"/>
                            </a:xfrm>
                            <a:custGeom>
                              <a:avLst/>
                              <a:gdLst>
                                <a:gd name="T0" fmla="*/ 0 w 186"/>
                                <a:gd name="T1" fmla="*/ 0 h 191"/>
                                <a:gd name="T2" fmla="*/ 1 w 186"/>
                                <a:gd name="T3" fmla="*/ 191 h 191"/>
                                <a:gd name="T4" fmla="*/ 186 w 186"/>
                                <a:gd name="T5" fmla="*/ 7 h 191"/>
                                <a:gd name="T6" fmla="*/ 0 w 186"/>
                                <a:gd name="T7" fmla="*/ 0 h 191"/>
                              </a:gdLst>
                              <a:ahLst/>
                              <a:cxnLst>
                                <a:cxn ang="0">
                                  <a:pos x="T0" y="T1"/>
                                </a:cxn>
                                <a:cxn ang="0">
                                  <a:pos x="T2" y="T3"/>
                                </a:cxn>
                                <a:cxn ang="0">
                                  <a:pos x="T4" y="T5"/>
                                </a:cxn>
                                <a:cxn ang="0">
                                  <a:pos x="T6" y="T7"/>
                                </a:cxn>
                              </a:cxnLst>
                              <a:rect l="0" t="0" r="r" b="b"/>
                              <a:pathLst>
                                <a:path w="186" h="191">
                                  <a:moveTo>
                                    <a:pt x="0" y="0"/>
                                  </a:moveTo>
                                  <a:lnTo>
                                    <a:pt x="1" y="191"/>
                                  </a:lnTo>
                                  <a:lnTo>
                                    <a:pt x="186" y="7"/>
                                  </a:lnTo>
                                  <a:lnTo>
                                    <a:pt x="0" y="0"/>
                                  </a:lnTo>
                                  <a:close/>
                                </a:path>
                              </a:pathLst>
                            </a:custGeom>
                            <a:solidFill>
                              <a:srgbClr val="575A6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5" name="Freeform 3169"/>
                          <wps:cNvSpPr>
                            <a:spLocks/>
                          </wps:cNvSpPr>
                          <wps:spPr bwMode="auto">
                            <a:xfrm>
                              <a:off x="1895" y="4057"/>
                              <a:ext cx="196" cy="195"/>
                            </a:xfrm>
                            <a:custGeom>
                              <a:avLst/>
                              <a:gdLst>
                                <a:gd name="T0" fmla="*/ 185 w 196"/>
                                <a:gd name="T1" fmla="*/ 0 h 195"/>
                                <a:gd name="T2" fmla="*/ 0 w 196"/>
                                <a:gd name="T3" fmla="*/ 184 h 195"/>
                                <a:gd name="T4" fmla="*/ 0 w 196"/>
                                <a:gd name="T5" fmla="*/ 195 h 195"/>
                                <a:gd name="T6" fmla="*/ 196 w 196"/>
                                <a:gd name="T7" fmla="*/ 1 h 195"/>
                                <a:gd name="T8" fmla="*/ 185 w 196"/>
                                <a:gd name="T9" fmla="*/ 0 h 195"/>
                              </a:gdLst>
                              <a:ahLst/>
                              <a:cxnLst>
                                <a:cxn ang="0">
                                  <a:pos x="T0" y="T1"/>
                                </a:cxn>
                                <a:cxn ang="0">
                                  <a:pos x="T2" y="T3"/>
                                </a:cxn>
                                <a:cxn ang="0">
                                  <a:pos x="T4" y="T5"/>
                                </a:cxn>
                                <a:cxn ang="0">
                                  <a:pos x="T6" y="T7"/>
                                </a:cxn>
                                <a:cxn ang="0">
                                  <a:pos x="T8" y="T9"/>
                                </a:cxn>
                              </a:cxnLst>
                              <a:rect l="0" t="0" r="r" b="b"/>
                              <a:pathLst>
                                <a:path w="196" h="195">
                                  <a:moveTo>
                                    <a:pt x="185" y="0"/>
                                  </a:moveTo>
                                  <a:lnTo>
                                    <a:pt x="0" y="184"/>
                                  </a:lnTo>
                                  <a:lnTo>
                                    <a:pt x="0" y="195"/>
                                  </a:lnTo>
                                  <a:lnTo>
                                    <a:pt x="196" y="1"/>
                                  </a:lnTo>
                                  <a:lnTo>
                                    <a:pt x="185" y="0"/>
                                  </a:lnTo>
                                  <a:close/>
                                </a:path>
                              </a:pathLst>
                            </a:custGeom>
                            <a:solidFill>
                              <a:srgbClr val="5A5D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6" name="Freeform 3170"/>
                          <wps:cNvSpPr>
                            <a:spLocks/>
                          </wps:cNvSpPr>
                          <wps:spPr bwMode="auto">
                            <a:xfrm>
                              <a:off x="1895" y="4058"/>
                              <a:ext cx="206" cy="204"/>
                            </a:xfrm>
                            <a:custGeom>
                              <a:avLst/>
                              <a:gdLst>
                                <a:gd name="T0" fmla="*/ 196 w 206"/>
                                <a:gd name="T1" fmla="*/ 0 h 204"/>
                                <a:gd name="T2" fmla="*/ 0 w 206"/>
                                <a:gd name="T3" fmla="*/ 194 h 204"/>
                                <a:gd name="T4" fmla="*/ 0 w 206"/>
                                <a:gd name="T5" fmla="*/ 204 h 204"/>
                                <a:gd name="T6" fmla="*/ 206 w 206"/>
                                <a:gd name="T7" fmla="*/ 0 h 204"/>
                                <a:gd name="T8" fmla="*/ 196 w 206"/>
                                <a:gd name="T9" fmla="*/ 0 h 204"/>
                              </a:gdLst>
                              <a:ahLst/>
                              <a:cxnLst>
                                <a:cxn ang="0">
                                  <a:pos x="T0" y="T1"/>
                                </a:cxn>
                                <a:cxn ang="0">
                                  <a:pos x="T2" y="T3"/>
                                </a:cxn>
                                <a:cxn ang="0">
                                  <a:pos x="T4" y="T5"/>
                                </a:cxn>
                                <a:cxn ang="0">
                                  <a:pos x="T6" y="T7"/>
                                </a:cxn>
                                <a:cxn ang="0">
                                  <a:pos x="T8" y="T9"/>
                                </a:cxn>
                              </a:cxnLst>
                              <a:rect l="0" t="0" r="r" b="b"/>
                              <a:pathLst>
                                <a:path w="206" h="204">
                                  <a:moveTo>
                                    <a:pt x="196" y="0"/>
                                  </a:moveTo>
                                  <a:lnTo>
                                    <a:pt x="0" y="194"/>
                                  </a:lnTo>
                                  <a:lnTo>
                                    <a:pt x="0" y="204"/>
                                  </a:lnTo>
                                  <a:lnTo>
                                    <a:pt x="206" y="0"/>
                                  </a:lnTo>
                                  <a:lnTo>
                                    <a:pt x="196" y="0"/>
                                  </a:lnTo>
                                  <a:close/>
                                </a:path>
                              </a:pathLst>
                            </a:custGeom>
                            <a:solidFill>
                              <a:srgbClr val="5B5E6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7" name="Freeform 3171"/>
                          <wps:cNvSpPr>
                            <a:spLocks/>
                          </wps:cNvSpPr>
                          <wps:spPr bwMode="auto">
                            <a:xfrm>
                              <a:off x="1895" y="4058"/>
                              <a:ext cx="216" cy="214"/>
                            </a:xfrm>
                            <a:custGeom>
                              <a:avLst/>
                              <a:gdLst>
                                <a:gd name="T0" fmla="*/ 206 w 216"/>
                                <a:gd name="T1" fmla="*/ 0 h 214"/>
                                <a:gd name="T2" fmla="*/ 0 w 216"/>
                                <a:gd name="T3" fmla="*/ 204 h 214"/>
                                <a:gd name="T4" fmla="*/ 0 w 216"/>
                                <a:gd name="T5" fmla="*/ 214 h 214"/>
                                <a:gd name="T6" fmla="*/ 216 w 216"/>
                                <a:gd name="T7" fmla="*/ 0 h 214"/>
                                <a:gd name="T8" fmla="*/ 206 w 216"/>
                                <a:gd name="T9" fmla="*/ 0 h 214"/>
                              </a:gdLst>
                              <a:ahLst/>
                              <a:cxnLst>
                                <a:cxn ang="0">
                                  <a:pos x="T0" y="T1"/>
                                </a:cxn>
                                <a:cxn ang="0">
                                  <a:pos x="T2" y="T3"/>
                                </a:cxn>
                                <a:cxn ang="0">
                                  <a:pos x="T4" y="T5"/>
                                </a:cxn>
                                <a:cxn ang="0">
                                  <a:pos x="T6" y="T7"/>
                                </a:cxn>
                                <a:cxn ang="0">
                                  <a:pos x="T8" y="T9"/>
                                </a:cxn>
                              </a:cxnLst>
                              <a:rect l="0" t="0" r="r" b="b"/>
                              <a:pathLst>
                                <a:path w="216" h="214">
                                  <a:moveTo>
                                    <a:pt x="206" y="0"/>
                                  </a:moveTo>
                                  <a:lnTo>
                                    <a:pt x="0" y="204"/>
                                  </a:lnTo>
                                  <a:lnTo>
                                    <a:pt x="0" y="214"/>
                                  </a:lnTo>
                                  <a:lnTo>
                                    <a:pt x="216" y="0"/>
                                  </a:lnTo>
                                  <a:lnTo>
                                    <a:pt x="206" y="0"/>
                                  </a:lnTo>
                                  <a:close/>
                                </a:path>
                              </a:pathLst>
                            </a:custGeom>
                            <a:solidFill>
                              <a:srgbClr val="5E616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8" name="Freeform 3172"/>
                          <wps:cNvSpPr>
                            <a:spLocks/>
                          </wps:cNvSpPr>
                          <wps:spPr bwMode="auto">
                            <a:xfrm>
                              <a:off x="1895" y="4058"/>
                              <a:ext cx="226" cy="224"/>
                            </a:xfrm>
                            <a:custGeom>
                              <a:avLst/>
                              <a:gdLst>
                                <a:gd name="T0" fmla="*/ 216 w 226"/>
                                <a:gd name="T1" fmla="*/ 0 h 224"/>
                                <a:gd name="T2" fmla="*/ 0 w 226"/>
                                <a:gd name="T3" fmla="*/ 214 h 224"/>
                                <a:gd name="T4" fmla="*/ 0 w 226"/>
                                <a:gd name="T5" fmla="*/ 224 h 224"/>
                                <a:gd name="T6" fmla="*/ 226 w 226"/>
                                <a:gd name="T7" fmla="*/ 1 h 224"/>
                                <a:gd name="T8" fmla="*/ 216 w 226"/>
                                <a:gd name="T9" fmla="*/ 0 h 224"/>
                              </a:gdLst>
                              <a:ahLst/>
                              <a:cxnLst>
                                <a:cxn ang="0">
                                  <a:pos x="T0" y="T1"/>
                                </a:cxn>
                                <a:cxn ang="0">
                                  <a:pos x="T2" y="T3"/>
                                </a:cxn>
                                <a:cxn ang="0">
                                  <a:pos x="T4" y="T5"/>
                                </a:cxn>
                                <a:cxn ang="0">
                                  <a:pos x="T6" y="T7"/>
                                </a:cxn>
                                <a:cxn ang="0">
                                  <a:pos x="T8" y="T9"/>
                                </a:cxn>
                              </a:cxnLst>
                              <a:rect l="0" t="0" r="r" b="b"/>
                              <a:pathLst>
                                <a:path w="226" h="224">
                                  <a:moveTo>
                                    <a:pt x="216" y="0"/>
                                  </a:moveTo>
                                  <a:lnTo>
                                    <a:pt x="0" y="214"/>
                                  </a:lnTo>
                                  <a:lnTo>
                                    <a:pt x="0" y="224"/>
                                  </a:lnTo>
                                  <a:lnTo>
                                    <a:pt x="226" y="1"/>
                                  </a:lnTo>
                                  <a:lnTo>
                                    <a:pt x="216" y="0"/>
                                  </a:lnTo>
                                  <a:close/>
                                </a:path>
                              </a:pathLst>
                            </a:custGeom>
                            <a:solidFill>
                              <a:srgbClr val="61646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9" name="Freeform 3173"/>
                          <wps:cNvSpPr>
                            <a:spLocks/>
                          </wps:cNvSpPr>
                          <wps:spPr bwMode="auto">
                            <a:xfrm>
                              <a:off x="1895" y="4059"/>
                              <a:ext cx="236" cy="233"/>
                            </a:xfrm>
                            <a:custGeom>
                              <a:avLst/>
                              <a:gdLst>
                                <a:gd name="T0" fmla="*/ 226 w 236"/>
                                <a:gd name="T1" fmla="*/ 0 h 233"/>
                                <a:gd name="T2" fmla="*/ 0 w 236"/>
                                <a:gd name="T3" fmla="*/ 223 h 233"/>
                                <a:gd name="T4" fmla="*/ 0 w 236"/>
                                <a:gd name="T5" fmla="*/ 233 h 233"/>
                                <a:gd name="T6" fmla="*/ 236 w 236"/>
                                <a:gd name="T7" fmla="*/ 0 h 233"/>
                                <a:gd name="T8" fmla="*/ 226 w 236"/>
                                <a:gd name="T9" fmla="*/ 0 h 233"/>
                              </a:gdLst>
                              <a:ahLst/>
                              <a:cxnLst>
                                <a:cxn ang="0">
                                  <a:pos x="T0" y="T1"/>
                                </a:cxn>
                                <a:cxn ang="0">
                                  <a:pos x="T2" y="T3"/>
                                </a:cxn>
                                <a:cxn ang="0">
                                  <a:pos x="T4" y="T5"/>
                                </a:cxn>
                                <a:cxn ang="0">
                                  <a:pos x="T6" y="T7"/>
                                </a:cxn>
                                <a:cxn ang="0">
                                  <a:pos x="T8" y="T9"/>
                                </a:cxn>
                              </a:cxnLst>
                              <a:rect l="0" t="0" r="r" b="b"/>
                              <a:pathLst>
                                <a:path w="236" h="233">
                                  <a:moveTo>
                                    <a:pt x="226" y="0"/>
                                  </a:moveTo>
                                  <a:lnTo>
                                    <a:pt x="0" y="223"/>
                                  </a:lnTo>
                                  <a:lnTo>
                                    <a:pt x="0" y="233"/>
                                  </a:lnTo>
                                  <a:lnTo>
                                    <a:pt x="236" y="0"/>
                                  </a:lnTo>
                                  <a:lnTo>
                                    <a:pt x="226" y="0"/>
                                  </a:lnTo>
                                  <a:close/>
                                </a:path>
                              </a:pathLst>
                            </a:custGeom>
                            <a:solidFill>
                              <a:srgbClr val="6366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0" name="Freeform 3174"/>
                          <wps:cNvSpPr>
                            <a:spLocks/>
                          </wps:cNvSpPr>
                          <wps:spPr bwMode="auto">
                            <a:xfrm>
                              <a:off x="1895" y="4059"/>
                              <a:ext cx="246" cy="244"/>
                            </a:xfrm>
                            <a:custGeom>
                              <a:avLst/>
                              <a:gdLst>
                                <a:gd name="T0" fmla="*/ 236 w 246"/>
                                <a:gd name="T1" fmla="*/ 0 h 244"/>
                                <a:gd name="T2" fmla="*/ 0 w 246"/>
                                <a:gd name="T3" fmla="*/ 233 h 244"/>
                                <a:gd name="T4" fmla="*/ 0 w 246"/>
                                <a:gd name="T5" fmla="*/ 244 h 244"/>
                                <a:gd name="T6" fmla="*/ 246 w 246"/>
                                <a:gd name="T7" fmla="*/ 0 h 244"/>
                                <a:gd name="T8" fmla="*/ 236 w 246"/>
                                <a:gd name="T9" fmla="*/ 0 h 244"/>
                              </a:gdLst>
                              <a:ahLst/>
                              <a:cxnLst>
                                <a:cxn ang="0">
                                  <a:pos x="T0" y="T1"/>
                                </a:cxn>
                                <a:cxn ang="0">
                                  <a:pos x="T2" y="T3"/>
                                </a:cxn>
                                <a:cxn ang="0">
                                  <a:pos x="T4" y="T5"/>
                                </a:cxn>
                                <a:cxn ang="0">
                                  <a:pos x="T6" y="T7"/>
                                </a:cxn>
                                <a:cxn ang="0">
                                  <a:pos x="T8" y="T9"/>
                                </a:cxn>
                              </a:cxnLst>
                              <a:rect l="0" t="0" r="r" b="b"/>
                              <a:pathLst>
                                <a:path w="246" h="244">
                                  <a:moveTo>
                                    <a:pt x="236" y="0"/>
                                  </a:moveTo>
                                  <a:lnTo>
                                    <a:pt x="0" y="233"/>
                                  </a:lnTo>
                                  <a:lnTo>
                                    <a:pt x="0" y="244"/>
                                  </a:lnTo>
                                  <a:lnTo>
                                    <a:pt x="246" y="0"/>
                                  </a:lnTo>
                                  <a:lnTo>
                                    <a:pt x="236" y="0"/>
                                  </a:lnTo>
                                  <a:close/>
                                </a:path>
                              </a:pathLst>
                            </a:custGeom>
                            <a:solidFill>
                              <a:srgbClr val="6669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1" name="Freeform 3175"/>
                          <wps:cNvSpPr>
                            <a:spLocks/>
                          </wps:cNvSpPr>
                          <wps:spPr bwMode="auto">
                            <a:xfrm>
                              <a:off x="1895" y="4059"/>
                              <a:ext cx="256" cy="254"/>
                            </a:xfrm>
                            <a:custGeom>
                              <a:avLst/>
                              <a:gdLst>
                                <a:gd name="T0" fmla="*/ 246 w 256"/>
                                <a:gd name="T1" fmla="*/ 0 h 254"/>
                                <a:gd name="T2" fmla="*/ 0 w 256"/>
                                <a:gd name="T3" fmla="*/ 244 h 254"/>
                                <a:gd name="T4" fmla="*/ 0 w 256"/>
                                <a:gd name="T5" fmla="*/ 254 h 254"/>
                                <a:gd name="T6" fmla="*/ 256 w 256"/>
                                <a:gd name="T7" fmla="*/ 0 h 254"/>
                                <a:gd name="T8" fmla="*/ 246 w 256"/>
                                <a:gd name="T9" fmla="*/ 0 h 254"/>
                              </a:gdLst>
                              <a:ahLst/>
                              <a:cxnLst>
                                <a:cxn ang="0">
                                  <a:pos x="T0" y="T1"/>
                                </a:cxn>
                                <a:cxn ang="0">
                                  <a:pos x="T2" y="T3"/>
                                </a:cxn>
                                <a:cxn ang="0">
                                  <a:pos x="T4" y="T5"/>
                                </a:cxn>
                                <a:cxn ang="0">
                                  <a:pos x="T6" y="T7"/>
                                </a:cxn>
                                <a:cxn ang="0">
                                  <a:pos x="T8" y="T9"/>
                                </a:cxn>
                              </a:cxnLst>
                              <a:rect l="0" t="0" r="r" b="b"/>
                              <a:pathLst>
                                <a:path w="256" h="254">
                                  <a:moveTo>
                                    <a:pt x="246" y="0"/>
                                  </a:moveTo>
                                  <a:lnTo>
                                    <a:pt x="0" y="244"/>
                                  </a:lnTo>
                                  <a:lnTo>
                                    <a:pt x="0" y="254"/>
                                  </a:lnTo>
                                  <a:lnTo>
                                    <a:pt x="256" y="0"/>
                                  </a:lnTo>
                                  <a:lnTo>
                                    <a:pt x="246" y="0"/>
                                  </a:lnTo>
                                  <a:close/>
                                </a:path>
                              </a:pathLst>
                            </a:custGeom>
                            <a:solidFill>
                              <a:srgbClr val="6A6C7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2" name="Freeform 3176"/>
                          <wps:cNvSpPr>
                            <a:spLocks/>
                          </wps:cNvSpPr>
                          <wps:spPr bwMode="auto">
                            <a:xfrm>
                              <a:off x="1895" y="4059"/>
                              <a:ext cx="266" cy="264"/>
                            </a:xfrm>
                            <a:custGeom>
                              <a:avLst/>
                              <a:gdLst>
                                <a:gd name="T0" fmla="*/ 256 w 266"/>
                                <a:gd name="T1" fmla="*/ 0 h 264"/>
                                <a:gd name="T2" fmla="*/ 0 w 266"/>
                                <a:gd name="T3" fmla="*/ 254 h 264"/>
                                <a:gd name="T4" fmla="*/ 0 w 266"/>
                                <a:gd name="T5" fmla="*/ 264 h 264"/>
                                <a:gd name="T6" fmla="*/ 266 w 266"/>
                                <a:gd name="T7" fmla="*/ 0 h 264"/>
                                <a:gd name="T8" fmla="*/ 256 w 266"/>
                                <a:gd name="T9" fmla="*/ 0 h 264"/>
                              </a:gdLst>
                              <a:ahLst/>
                              <a:cxnLst>
                                <a:cxn ang="0">
                                  <a:pos x="T0" y="T1"/>
                                </a:cxn>
                                <a:cxn ang="0">
                                  <a:pos x="T2" y="T3"/>
                                </a:cxn>
                                <a:cxn ang="0">
                                  <a:pos x="T4" y="T5"/>
                                </a:cxn>
                                <a:cxn ang="0">
                                  <a:pos x="T6" y="T7"/>
                                </a:cxn>
                                <a:cxn ang="0">
                                  <a:pos x="T8" y="T9"/>
                                </a:cxn>
                              </a:cxnLst>
                              <a:rect l="0" t="0" r="r" b="b"/>
                              <a:pathLst>
                                <a:path w="266" h="264">
                                  <a:moveTo>
                                    <a:pt x="256" y="0"/>
                                  </a:moveTo>
                                  <a:lnTo>
                                    <a:pt x="0" y="254"/>
                                  </a:lnTo>
                                  <a:lnTo>
                                    <a:pt x="0" y="264"/>
                                  </a:lnTo>
                                  <a:lnTo>
                                    <a:pt x="266" y="0"/>
                                  </a:lnTo>
                                  <a:lnTo>
                                    <a:pt x="256" y="0"/>
                                  </a:lnTo>
                                  <a:close/>
                                </a:path>
                              </a:pathLst>
                            </a:custGeom>
                            <a:solidFill>
                              <a:srgbClr val="6B6E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3" name="Freeform 3177"/>
                          <wps:cNvSpPr>
                            <a:spLocks/>
                          </wps:cNvSpPr>
                          <wps:spPr bwMode="auto">
                            <a:xfrm>
                              <a:off x="1895" y="4059"/>
                              <a:ext cx="276" cy="275"/>
                            </a:xfrm>
                            <a:custGeom>
                              <a:avLst/>
                              <a:gdLst>
                                <a:gd name="T0" fmla="*/ 266 w 276"/>
                                <a:gd name="T1" fmla="*/ 0 h 275"/>
                                <a:gd name="T2" fmla="*/ 0 w 276"/>
                                <a:gd name="T3" fmla="*/ 264 h 275"/>
                                <a:gd name="T4" fmla="*/ 0 w 276"/>
                                <a:gd name="T5" fmla="*/ 275 h 275"/>
                                <a:gd name="T6" fmla="*/ 276 w 276"/>
                                <a:gd name="T7" fmla="*/ 1 h 275"/>
                                <a:gd name="T8" fmla="*/ 266 w 276"/>
                                <a:gd name="T9" fmla="*/ 0 h 275"/>
                              </a:gdLst>
                              <a:ahLst/>
                              <a:cxnLst>
                                <a:cxn ang="0">
                                  <a:pos x="T0" y="T1"/>
                                </a:cxn>
                                <a:cxn ang="0">
                                  <a:pos x="T2" y="T3"/>
                                </a:cxn>
                                <a:cxn ang="0">
                                  <a:pos x="T4" y="T5"/>
                                </a:cxn>
                                <a:cxn ang="0">
                                  <a:pos x="T6" y="T7"/>
                                </a:cxn>
                                <a:cxn ang="0">
                                  <a:pos x="T8" y="T9"/>
                                </a:cxn>
                              </a:cxnLst>
                              <a:rect l="0" t="0" r="r" b="b"/>
                              <a:pathLst>
                                <a:path w="276" h="275">
                                  <a:moveTo>
                                    <a:pt x="266" y="0"/>
                                  </a:moveTo>
                                  <a:lnTo>
                                    <a:pt x="0" y="264"/>
                                  </a:lnTo>
                                  <a:lnTo>
                                    <a:pt x="0" y="275"/>
                                  </a:lnTo>
                                  <a:lnTo>
                                    <a:pt x="276" y="1"/>
                                  </a:lnTo>
                                  <a:lnTo>
                                    <a:pt x="266" y="0"/>
                                  </a:lnTo>
                                  <a:close/>
                                </a:path>
                              </a:pathLst>
                            </a:custGeom>
                            <a:solidFill>
                              <a:srgbClr val="6E717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4" name="Freeform 3178"/>
                          <wps:cNvSpPr>
                            <a:spLocks/>
                          </wps:cNvSpPr>
                          <wps:spPr bwMode="auto">
                            <a:xfrm>
                              <a:off x="1895" y="4060"/>
                              <a:ext cx="286" cy="284"/>
                            </a:xfrm>
                            <a:custGeom>
                              <a:avLst/>
                              <a:gdLst>
                                <a:gd name="T0" fmla="*/ 276 w 286"/>
                                <a:gd name="T1" fmla="*/ 0 h 284"/>
                                <a:gd name="T2" fmla="*/ 0 w 286"/>
                                <a:gd name="T3" fmla="*/ 274 h 284"/>
                                <a:gd name="T4" fmla="*/ 0 w 286"/>
                                <a:gd name="T5" fmla="*/ 284 h 284"/>
                                <a:gd name="T6" fmla="*/ 286 w 286"/>
                                <a:gd name="T7" fmla="*/ 0 h 284"/>
                                <a:gd name="T8" fmla="*/ 276 w 286"/>
                                <a:gd name="T9" fmla="*/ 0 h 284"/>
                              </a:gdLst>
                              <a:ahLst/>
                              <a:cxnLst>
                                <a:cxn ang="0">
                                  <a:pos x="T0" y="T1"/>
                                </a:cxn>
                                <a:cxn ang="0">
                                  <a:pos x="T2" y="T3"/>
                                </a:cxn>
                                <a:cxn ang="0">
                                  <a:pos x="T4" y="T5"/>
                                </a:cxn>
                                <a:cxn ang="0">
                                  <a:pos x="T6" y="T7"/>
                                </a:cxn>
                                <a:cxn ang="0">
                                  <a:pos x="T8" y="T9"/>
                                </a:cxn>
                              </a:cxnLst>
                              <a:rect l="0" t="0" r="r" b="b"/>
                              <a:pathLst>
                                <a:path w="286" h="284">
                                  <a:moveTo>
                                    <a:pt x="276" y="0"/>
                                  </a:moveTo>
                                  <a:lnTo>
                                    <a:pt x="0" y="274"/>
                                  </a:lnTo>
                                  <a:lnTo>
                                    <a:pt x="0" y="284"/>
                                  </a:lnTo>
                                  <a:lnTo>
                                    <a:pt x="286" y="0"/>
                                  </a:lnTo>
                                  <a:lnTo>
                                    <a:pt x="276" y="0"/>
                                  </a:lnTo>
                                  <a:close/>
                                </a:path>
                              </a:pathLst>
                            </a:custGeom>
                            <a:solidFill>
                              <a:srgbClr val="7174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5" name="Freeform 3179"/>
                          <wps:cNvSpPr>
                            <a:spLocks/>
                          </wps:cNvSpPr>
                          <wps:spPr bwMode="auto">
                            <a:xfrm>
                              <a:off x="1895" y="4060"/>
                              <a:ext cx="296" cy="294"/>
                            </a:xfrm>
                            <a:custGeom>
                              <a:avLst/>
                              <a:gdLst>
                                <a:gd name="T0" fmla="*/ 286 w 296"/>
                                <a:gd name="T1" fmla="*/ 0 h 294"/>
                                <a:gd name="T2" fmla="*/ 0 w 296"/>
                                <a:gd name="T3" fmla="*/ 284 h 294"/>
                                <a:gd name="T4" fmla="*/ 0 w 296"/>
                                <a:gd name="T5" fmla="*/ 294 h 294"/>
                                <a:gd name="T6" fmla="*/ 296 w 296"/>
                                <a:gd name="T7" fmla="*/ 0 h 294"/>
                                <a:gd name="T8" fmla="*/ 286 w 296"/>
                                <a:gd name="T9" fmla="*/ 0 h 294"/>
                              </a:gdLst>
                              <a:ahLst/>
                              <a:cxnLst>
                                <a:cxn ang="0">
                                  <a:pos x="T0" y="T1"/>
                                </a:cxn>
                                <a:cxn ang="0">
                                  <a:pos x="T2" y="T3"/>
                                </a:cxn>
                                <a:cxn ang="0">
                                  <a:pos x="T4" y="T5"/>
                                </a:cxn>
                                <a:cxn ang="0">
                                  <a:pos x="T6" y="T7"/>
                                </a:cxn>
                                <a:cxn ang="0">
                                  <a:pos x="T8" y="T9"/>
                                </a:cxn>
                              </a:cxnLst>
                              <a:rect l="0" t="0" r="r" b="b"/>
                              <a:pathLst>
                                <a:path w="296" h="294">
                                  <a:moveTo>
                                    <a:pt x="286" y="0"/>
                                  </a:moveTo>
                                  <a:lnTo>
                                    <a:pt x="0" y="284"/>
                                  </a:lnTo>
                                  <a:lnTo>
                                    <a:pt x="0" y="294"/>
                                  </a:lnTo>
                                  <a:lnTo>
                                    <a:pt x="296" y="0"/>
                                  </a:lnTo>
                                  <a:lnTo>
                                    <a:pt x="286" y="0"/>
                                  </a:lnTo>
                                  <a:close/>
                                </a:path>
                              </a:pathLst>
                            </a:custGeom>
                            <a:solidFill>
                              <a:srgbClr val="7376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6" name="Freeform 3180"/>
                          <wps:cNvSpPr>
                            <a:spLocks/>
                          </wps:cNvSpPr>
                          <wps:spPr bwMode="auto">
                            <a:xfrm>
                              <a:off x="1895" y="4060"/>
                              <a:ext cx="306" cy="305"/>
                            </a:xfrm>
                            <a:custGeom>
                              <a:avLst/>
                              <a:gdLst>
                                <a:gd name="T0" fmla="*/ 296 w 306"/>
                                <a:gd name="T1" fmla="*/ 0 h 305"/>
                                <a:gd name="T2" fmla="*/ 0 w 306"/>
                                <a:gd name="T3" fmla="*/ 294 h 305"/>
                                <a:gd name="T4" fmla="*/ 0 w 306"/>
                                <a:gd name="T5" fmla="*/ 305 h 305"/>
                                <a:gd name="T6" fmla="*/ 306 w 306"/>
                                <a:gd name="T7" fmla="*/ 1 h 305"/>
                                <a:gd name="T8" fmla="*/ 296 w 306"/>
                                <a:gd name="T9" fmla="*/ 0 h 305"/>
                              </a:gdLst>
                              <a:ahLst/>
                              <a:cxnLst>
                                <a:cxn ang="0">
                                  <a:pos x="T0" y="T1"/>
                                </a:cxn>
                                <a:cxn ang="0">
                                  <a:pos x="T2" y="T3"/>
                                </a:cxn>
                                <a:cxn ang="0">
                                  <a:pos x="T4" y="T5"/>
                                </a:cxn>
                                <a:cxn ang="0">
                                  <a:pos x="T6" y="T7"/>
                                </a:cxn>
                                <a:cxn ang="0">
                                  <a:pos x="T8" y="T9"/>
                                </a:cxn>
                              </a:cxnLst>
                              <a:rect l="0" t="0" r="r" b="b"/>
                              <a:pathLst>
                                <a:path w="306" h="305">
                                  <a:moveTo>
                                    <a:pt x="296" y="0"/>
                                  </a:moveTo>
                                  <a:lnTo>
                                    <a:pt x="0" y="294"/>
                                  </a:lnTo>
                                  <a:lnTo>
                                    <a:pt x="0" y="305"/>
                                  </a:lnTo>
                                  <a:lnTo>
                                    <a:pt x="306" y="1"/>
                                  </a:lnTo>
                                  <a:lnTo>
                                    <a:pt x="296" y="0"/>
                                  </a:lnTo>
                                  <a:close/>
                                </a:path>
                              </a:pathLst>
                            </a:custGeom>
                            <a:solidFill>
                              <a:srgbClr val="76798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7" name="Freeform 3181"/>
                          <wps:cNvSpPr>
                            <a:spLocks/>
                          </wps:cNvSpPr>
                          <wps:spPr bwMode="auto">
                            <a:xfrm>
                              <a:off x="1895" y="4061"/>
                              <a:ext cx="316" cy="305"/>
                            </a:xfrm>
                            <a:custGeom>
                              <a:avLst/>
                              <a:gdLst>
                                <a:gd name="T0" fmla="*/ 316 w 316"/>
                                <a:gd name="T1" fmla="*/ 0 h 305"/>
                                <a:gd name="T2" fmla="*/ 306 w 316"/>
                                <a:gd name="T3" fmla="*/ 0 h 305"/>
                                <a:gd name="T4" fmla="*/ 0 w 316"/>
                                <a:gd name="T5" fmla="*/ 304 h 305"/>
                                <a:gd name="T6" fmla="*/ 0 w 316"/>
                                <a:gd name="T7" fmla="*/ 305 h 305"/>
                                <a:gd name="T8" fmla="*/ 10 w 316"/>
                                <a:gd name="T9" fmla="*/ 304 h 305"/>
                                <a:gd name="T10" fmla="*/ 316 w 316"/>
                                <a:gd name="T11" fmla="*/ 0 h 305"/>
                              </a:gdLst>
                              <a:ahLst/>
                              <a:cxnLst>
                                <a:cxn ang="0">
                                  <a:pos x="T0" y="T1"/>
                                </a:cxn>
                                <a:cxn ang="0">
                                  <a:pos x="T2" y="T3"/>
                                </a:cxn>
                                <a:cxn ang="0">
                                  <a:pos x="T4" y="T5"/>
                                </a:cxn>
                                <a:cxn ang="0">
                                  <a:pos x="T6" y="T7"/>
                                </a:cxn>
                                <a:cxn ang="0">
                                  <a:pos x="T8" y="T9"/>
                                </a:cxn>
                                <a:cxn ang="0">
                                  <a:pos x="T10" y="T11"/>
                                </a:cxn>
                              </a:cxnLst>
                              <a:rect l="0" t="0" r="r" b="b"/>
                              <a:pathLst>
                                <a:path w="316" h="305">
                                  <a:moveTo>
                                    <a:pt x="316" y="0"/>
                                  </a:moveTo>
                                  <a:lnTo>
                                    <a:pt x="306" y="0"/>
                                  </a:lnTo>
                                  <a:lnTo>
                                    <a:pt x="0" y="304"/>
                                  </a:lnTo>
                                  <a:lnTo>
                                    <a:pt x="0" y="305"/>
                                  </a:lnTo>
                                  <a:lnTo>
                                    <a:pt x="10" y="304"/>
                                  </a:lnTo>
                                  <a:lnTo>
                                    <a:pt x="316" y="0"/>
                                  </a:lnTo>
                                  <a:close/>
                                </a:path>
                              </a:pathLst>
                            </a:custGeom>
                            <a:solidFill>
                              <a:srgbClr val="797C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8" name="Freeform 3182"/>
                          <wps:cNvSpPr>
                            <a:spLocks/>
                          </wps:cNvSpPr>
                          <wps:spPr bwMode="auto">
                            <a:xfrm>
                              <a:off x="1905" y="4061"/>
                              <a:ext cx="316" cy="304"/>
                            </a:xfrm>
                            <a:custGeom>
                              <a:avLst/>
                              <a:gdLst>
                                <a:gd name="T0" fmla="*/ 11 w 316"/>
                                <a:gd name="T1" fmla="*/ 304 h 304"/>
                                <a:gd name="T2" fmla="*/ 316 w 316"/>
                                <a:gd name="T3" fmla="*/ 1 h 304"/>
                                <a:gd name="T4" fmla="*/ 306 w 316"/>
                                <a:gd name="T5" fmla="*/ 0 h 304"/>
                                <a:gd name="T6" fmla="*/ 0 w 316"/>
                                <a:gd name="T7" fmla="*/ 304 h 304"/>
                                <a:gd name="T8" fmla="*/ 11 w 316"/>
                                <a:gd name="T9" fmla="*/ 304 h 304"/>
                              </a:gdLst>
                              <a:ahLst/>
                              <a:cxnLst>
                                <a:cxn ang="0">
                                  <a:pos x="T0" y="T1"/>
                                </a:cxn>
                                <a:cxn ang="0">
                                  <a:pos x="T2" y="T3"/>
                                </a:cxn>
                                <a:cxn ang="0">
                                  <a:pos x="T4" y="T5"/>
                                </a:cxn>
                                <a:cxn ang="0">
                                  <a:pos x="T6" y="T7"/>
                                </a:cxn>
                                <a:cxn ang="0">
                                  <a:pos x="T8" y="T9"/>
                                </a:cxn>
                              </a:cxnLst>
                              <a:rect l="0" t="0" r="r" b="b"/>
                              <a:pathLst>
                                <a:path w="316" h="304">
                                  <a:moveTo>
                                    <a:pt x="11" y="304"/>
                                  </a:moveTo>
                                  <a:lnTo>
                                    <a:pt x="316" y="1"/>
                                  </a:lnTo>
                                  <a:lnTo>
                                    <a:pt x="306" y="0"/>
                                  </a:lnTo>
                                  <a:lnTo>
                                    <a:pt x="0" y="304"/>
                                  </a:lnTo>
                                  <a:lnTo>
                                    <a:pt x="11" y="304"/>
                                  </a:lnTo>
                                  <a:close/>
                                </a:path>
                              </a:pathLst>
                            </a:custGeom>
                            <a:solidFill>
                              <a:srgbClr val="7B7E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9" name="Freeform 3183"/>
                          <wps:cNvSpPr>
                            <a:spLocks/>
                          </wps:cNvSpPr>
                          <wps:spPr bwMode="auto">
                            <a:xfrm>
                              <a:off x="1916" y="4062"/>
                              <a:ext cx="316" cy="303"/>
                            </a:xfrm>
                            <a:custGeom>
                              <a:avLst/>
                              <a:gdLst>
                                <a:gd name="T0" fmla="*/ 10 w 316"/>
                                <a:gd name="T1" fmla="*/ 303 h 303"/>
                                <a:gd name="T2" fmla="*/ 316 w 316"/>
                                <a:gd name="T3" fmla="*/ 0 h 303"/>
                                <a:gd name="T4" fmla="*/ 305 w 316"/>
                                <a:gd name="T5" fmla="*/ 0 h 303"/>
                                <a:gd name="T6" fmla="*/ 0 w 316"/>
                                <a:gd name="T7" fmla="*/ 303 h 303"/>
                                <a:gd name="T8" fmla="*/ 10 w 316"/>
                                <a:gd name="T9" fmla="*/ 303 h 303"/>
                              </a:gdLst>
                              <a:ahLst/>
                              <a:cxnLst>
                                <a:cxn ang="0">
                                  <a:pos x="T0" y="T1"/>
                                </a:cxn>
                                <a:cxn ang="0">
                                  <a:pos x="T2" y="T3"/>
                                </a:cxn>
                                <a:cxn ang="0">
                                  <a:pos x="T4" y="T5"/>
                                </a:cxn>
                                <a:cxn ang="0">
                                  <a:pos x="T6" y="T7"/>
                                </a:cxn>
                                <a:cxn ang="0">
                                  <a:pos x="T8" y="T9"/>
                                </a:cxn>
                              </a:cxnLst>
                              <a:rect l="0" t="0" r="r" b="b"/>
                              <a:pathLst>
                                <a:path w="316" h="303">
                                  <a:moveTo>
                                    <a:pt x="10" y="303"/>
                                  </a:moveTo>
                                  <a:lnTo>
                                    <a:pt x="316" y="0"/>
                                  </a:lnTo>
                                  <a:lnTo>
                                    <a:pt x="305" y="0"/>
                                  </a:lnTo>
                                  <a:lnTo>
                                    <a:pt x="0" y="303"/>
                                  </a:lnTo>
                                  <a:lnTo>
                                    <a:pt x="10" y="303"/>
                                  </a:lnTo>
                                  <a:close/>
                                </a:path>
                              </a:pathLst>
                            </a:custGeom>
                            <a:solidFill>
                              <a:srgbClr val="7E81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0" name="Freeform 3184"/>
                          <wps:cNvSpPr>
                            <a:spLocks/>
                          </wps:cNvSpPr>
                          <wps:spPr bwMode="auto">
                            <a:xfrm>
                              <a:off x="1926" y="4062"/>
                              <a:ext cx="316" cy="303"/>
                            </a:xfrm>
                            <a:custGeom>
                              <a:avLst/>
                              <a:gdLst>
                                <a:gd name="T0" fmla="*/ 11 w 316"/>
                                <a:gd name="T1" fmla="*/ 302 h 303"/>
                                <a:gd name="T2" fmla="*/ 316 w 316"/>
                                <a:gd name="T3" fmla="*/ 0 h 303"/>
                                <a:gd name="T4" fmla="*/ 306 w 316"/>
                                <a:gd name="T5" fmla="*/ 0 h 303"/>
                                <a:gd name="T6" fmla="*/ 0 w 316"/>
                                <a:gd name="T7" fmla="*/ 303 h 303"/>
                                <a:gd name="T8" fmla="*/ 11 w 316"/>
                                <a:gd name="T9" fmla="*/ 302 h 303"/>
                              </a:gdLst>
                              <a:ahLst/>
                              <a:cxnLst>
                                <a:cxn ang="0">
                                  <a:pos x="T0" y="T1"/>
                                </a:cxn>
                                <a:cxn ang="0">
                                  <a:pos x="T2" y="T3"/>
                                </a:cxn>
                                <a:cxn ang="0">
                                  <a:pos x="T4" y="T5"/>
                                </a:cxn>
                                <a:cxn ang="0">
                                  <a:pos x="T6" y="T7"/>
                                </a:cxn>
                                <a:cxn ang="0">
                                  <a:pos x="T8" y="T9"/>
                                </a:cxn>
                              </a:cxnLst>
                              <a:rect l="0" t="0" r="r" b="b"/>
                              <a:pathLst>
                                <a:path w="316" h="303">
                                  <a:moveTo>
                                    <a:pt x="11" y="302"/>
                                  </a:moveTo>
                                  <a:lnTo>
                                    <a:pt x="316" y="0"/>
                                  </a:lnTo>
                                  <a:lnTo>
                                    <a:pt x="306" y="0"/>
                                  </a:lnTo>
                                  <a:lnTo>
                                    <a:pt x="0" y="303"/>
                                  </a:lnTo>
                                  <a:lnTo>
                                    <a:pt x="11" y="302"/>
                                  </a:lnTo>
                                  <a:close/>
                                </a:path>
                              </a:pathLst>
                            </a:custGeom>
                            <a:solidFill>
                              <a:srgbClr val="8184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1" name="Freeform 3185"/>
                          <wps:cNvSpPr>
                            <a:spLocks/>
                          </wps:cNvSpPr>
                          <wps:spPr bwMode="auto">
                            <a:xfrm>
                              <a:off x="1937" y="4062"/>
                              <a:ext cx="315" cy="302"/>
                            </a:xfrm>
                            <a:custGeom>
                              <a:avLst/>
                              <a:gdLst>
                                <a:gd name="T0" fmla="*/ 11 w 315"/>
                                <a:gd name="T1" fmla="*/ 302 h 302"/>
                                <a:gd name="T2" fmla="*/ 315 w 315"/>
                                <a:gd name="T3" fmla="*/ 1 h 302"/>
                                <a:gd name="T4" fmla="*/ 305 w 315"/>
                                <a:gd name="T5" fmla="*/ 0 h 302"/>
                                <a:gd name="T6" fmla="*/ 0 w 315"/>
                                <a:gd name="T7" fmla="*/ 302 h 302"/>
                                <a:gd name="T8" fmla="*/ 11 w 315"/>
                                <a:gd name="T9" fmla="*/ 302 h 302"/>
                              </a:gdLst>
                              <a:ahLst/>
                              <a:cxnLst>
                                <a:cxn ang="0">
                                  <a:pos x="T0" y="T1"/>
                                </a:cxn>
                                <a:cxn ang="0">
                                  <a:pos x="T2" y="T3"/>
                                </a:cxn>
                                <a:cxn ang="0">
                                  <a:pos x="T4" y="T5"/>
                                </a:cxn>
                                <a:cxn ang="0">
                                  <a:pos x="T6" y="T7"/>
                                </a:cxn>
                                <a:cxn ang="0">
                                  <a:pos x="T8" y="T9"/>
                                </a:cxn>
                              </a:cxnLst>
                              <a:rect l="0" t="0" r="r" b="b"/>
                              <a:pathLst>
                                <a:path w="315" h="302">
                                  <a:moveTo>
                                    <a:pt x="11" y="302"/>
                                  </a:moveTo>
                                  <a:lnTo>
                                    <a:pt x="315" y="1"/>
                                  </a:lnTo>
                                  <a:lnTo>
                                    <a:pt x="305" y="0"/>
                                  </a:lnTo>
                                  <a:lnTo>
                                    <a:pt x="0" y="302"/>
                                  </a:lnTo>
                                  <a:lnTo>
                                    <a:pt x="11" y="302"/>
                                  </a:lnTo>
                                  <a:close/>
                                </a:path>
                              </a:pathLst>
                            </a:custGeom>
                            <a:solidFill>
                              <a:srgbClr val="838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2" name="Freeform 3186"/>
                          <wps:cNvSpPr>
                            <a:spLocks/>
                          </wps:cNvSpPr>
                          <wps:spPr bwMode="auto">
                            <a:xfrm>
                              <a:off x="1948" y="4063"/>
                              <a:ext cx="313" cy="301"/>
                            </a:xfrm>
                            <a:custGeom>
                              <a:avLst/>
                              <a:gdLst>
                                <a:gd name="T0" fmla="*/ 11 w 313"/>
                                <a:gd name="T1" fmla="*/ 300 h 301"/>
                                <a:gd name="T2" fmla="*/ 313 w 313"/>
                                <a:gd name="T3" fmla="*/ 0 h 301"/>
                                <a:gd name="T4" fmla="*/ 304 w 313"/>
                                <a:gd name="T5" fmla="*/ 0 h 301"/>
                                <a:gd name="T6" fmla="*/ 0 w 313"/>
                                <a:gd name="T7" fmla="*/ 301 h 301"/>
                                <a:gd name="T8" fmla="*/ 11 w 313"/>
                                <a:gd name="T9" fmla="*/ 300 h 301"/>
                              </a:gdLst>
                              <a:ahLst/>
                              <a:cxnLst>
                                <a:cxn ang="0">
                                  <a:pos x="T0" y="T1"/>
                                </a:cxn>
                                <a:cxn ang="0">
                                  <a:pos x="T2" y="T3"/>
                                </a:cxn>
                                <a:cxn ang="0">
                                  <a:pos x="T4" y="T5"/>
                                </a:cxn>
                                <a:cxn ang="0">
                                  <a:pos x="T6" y="T7"/>
                                </a:cxn>
                                <a:cxn ang="0">
                                  <a:pos x="T8" y="T9"/>
                                </a:cxn>
                              </a:cxnLst>
                              <a:rect l="0" t="0" r="r" b="b"/>
                              <a:pathLst>
                                <a:path w="313" h="301">
                                  <a:moveTo>
                                    <a:pt x="11" y="300"/>
                                  </a:moveTo>
                                  <a:lnTo>
                                    <a:pt x="313" y="0"/>
                                  </a:lnTo>
                                  <a:lnTo>
                                    <a:pt x="304" y="0"/>
                                  </a:lnTo>
                                  <a:lnTo>
                                    <a:pt x="0" y="301"/>
                                  </a:lnTo>
                                  <a:lnTo>
                                    <a:pt x="11" y="300"/>
                                  </a:lnTo>
                                  <a:close/>
                                </a:path>
                              </a:pathLst>
                            </a:custGeom>
                            <a:solidFill>
                              <a:srgbClr val="86899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3" name="Freeform 3187"/>
                          <wps:cNvSpPr>
                            <a:spLocks/>
                          </wps:cNvSpPr>
                          <wps:spPr bwMode="auto">
                            <a:xfrm>
                              <a:off x="1959" y="4063"/>
                              <a:ext cx="312" cy="300"/>
                            </a:xfrm>
                            <a:custGeom>
                              <a:avLst/>
                              <a:gdLst>
                                <a:gd name="T0" fmla="*/ 11 w 312"/>
                                <a:gd name="T1" fmla="*/ 300 h 300"/>
                                <a:gd name="T2" fmla="*/ 312 w 312"/>
                                <a:gd name="T3" fmla="*/ 0 h 300"/>
                                <a:gd name="T4" fmla="*/ 302 w 312"/>
                                <a:gd name="T5" fmla="*/ 0 h 300"/>
                                <a:gd name="T6" fmla="*/ 0 w 312"/>
                                <a:gd name="T7" fmla="*/ 300 h 300"/>
                                <a:gd name="T8" fmla="*/ 11 w 312"/>
                                <a:gd name="T9" fmla="*/ 300 h 300"/>
                              </a:gdLst>
                              <a:ahLst/>
                              <a:cxnLst>
                                <a:cxn ang="0">
                                  <a:pos x="T0" y="T1"/>
                                </a:cxn>
                                <a:cxn ang="0">
                                  <a:pos x="T2" y="T3"/>
                                </a:cxn>
                                <a:cxn ang="0">
                                  <a:pos x="T4" y="T5"/>
                                </a:cxn>
                                <a:cxn ang="0">
                                  <a:pos x="T6" y="T7"/>
                                </a:cxn>
                                <a:cxn ang="0">
                                  <a:pos x="T8" y="T9"/>
                                </a:cxn>
                              </a:cxnLst>
                              <a:rect l="0" t="0" r="r" b="b"/>
                              <a:pathLst>
                                <a:path w="312" h="300">
                                  <a:moveTo>
                                    <a:pt x="11" y="300"/>
                                  </a:moveTo>
                                  <a:lnTo>
                                    <a:pt x="312" y="0"/>
                                  </a:lnTo>
                                  <a:lnTo>
                                    <a:pt x="302" y="0"/>
                                  </a:lnTo>
                                  <a:lnTo>
                                    <a:pt x="0" y="300"/>
                                  </a:lnTo>
                                  <a:lnTo>
                                    <a:pt x="11" y="300"/>
                                  </a:lnTo>
                                  <a:close/>
                                </a:path>
                              </a:pathLst>
                            </a:custGeom>
                            <a:solidFill>
                              <a:srgbClr val="898C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4" name="Freeform 3188"/>
                          <wps:cNvSpPr>
                            <a:spLocks/>
                          </wps:cNvSpPr>
                          <wps:spPr bwMode="auto">
                            <a:xfrm>
                              <a:off x="1970" y="4063"/>
                              <a:ext cx="311" cy="300"/>
                            </a:xfrm>
                            <a:custGeom>
                              <a:avLst/>
                              <a:gdLst>
                                <a:gd name="T0" fmla="*/ 10 w 311"/>
                                <a:gd name="T1" fmla="*/ 299 h 300"/>
                                <a:gd name="T2" fmla="*/ 311 w 311"/>
                                <a:gd name="T3" fmla="*/ 1 h 300"/>
                                <a:gd name="T4" fmla="*/ 301 w 311"/>
                                <a:gd name="T5" fmla="*/ 0 h 300"/>
                                <a:gd name="T6" fmla="*/ 0 w 311"/>
                                <a:gd name="T7" fmla="*/ 300 h 300"/>
                                <a:gd name="T8" fmla="*/ 10 w 311"/>
                                <a:gd name="T9" fmla="*/ 299 h 300"/>
                              </a:gdLst>
                              <a:ahLst/>
                              <a:cxnLst>
                                <a:cxn ang="0">
                                  <a:pos x="T0" y="T1"/>
                                </a:cxn>
                                <a:cxn ang="0">
                                  <a:pos x="T2" y="T3"/>
                                </a:cxn>
                                <a:cxn ang="0">
                                  <a:pos x="T4" y="T5"/>
                                </a:cxn>
                                <a:cxn ang="0">
                                  <a:pos x="T6" y="T7"/>
                                </a:cxn>
                                <a:cxn ang="0">
                                  <a:pos x="T8" y="T9"/>
                                </a:cxn>
                              </a:cxnLst>
                              <a:rect l="0" t="0" r="r" b="b"/>
                              <a:pathLst>
                                <a:path w="311" h="300">
                                  <a:moveTo>
                                    <a:pt x="10" y="299"/>
                                  </a:moveTo>
                                  <a:lnTo>
                                    <a:pt x="311" y="1"/>
                                  </a:lnTo>
                                  <a:lnTo>
                                    <a:pt x="301" y="0"/>
                                  </a:lnTo>
                                  <a:lnTo>
                                    <a:pt x="0" y="300"/>
                                  </a:lnTo>
                                  <a:lnTo>
                                    <a:pt x="10" y="299"/>
                                  </a:lnTo>
                                  <a:close/>
                                </a:path>
                              </a:pathLst>
                            </a:custGeom>
                            <a:solidFill>
                              <a:srgbClr val="8B8E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5" name="Freeform 3189"/>
                          <wps:cNvSpPr>
                            <a:spLocks/>
                          </wps:cNvSpPr>
                          <wps:spPr bwMode="auto">
                            <a:xfrm>
                              <a:off x="1980" y="4064"/>
                              <a:ext cx="322" cy="298"/>
                            </a:xfrm>
                            <a:custGeom>
                              <a:avLst/>
                              <a:gdLst>
                                <a:gd name="T0" fmla="*/ 22 w 322"/>
                                <a:gd name="T1" fmla="*/ 298 h 298"/>
                                <a:gd name="T2" fmla="*/ 322 w 322"/>
                                <a:gd name="T3" fmla="*/ 1 h 298"/>
                                <a:gd name="T4" fmla="*/ 301 w 322"/>
                                <a:gd name="T5" fmla="*/ 0 h 298"/>
                                <a:gd name="T6" fmla="*/ 0 w 322"/>
                                <a:gd name="T7" fmla="*/ 298 h 298"/>
                                <a:gd name="T8" fmla="*/ 22 w 322"/>
                                <a:gd name="T9" fmla="*/ 298 h 298"/>
                              </a:gdLst>
                              <a:ahLst/>
                              <a:cxnLst>
                                <a:cxn ang="0">
                                  <a:pos x="T0" y="T1"/>
                                </a:cxn>
                                <a:cxn ang="0">
                                  <a:pos x="T2" y="T3"/>
                                </a:cxn>
                                <a:cxn ang="0">
                                  <a:pos x="T4" y="T5"/>
                                </a:cxn>
                                <a:cxn ang="0">
                                  <a:pos x="T6" y="T7"/>
                                </a:cxn>
                                <a:cxn ang="0">
                                  <a:pos x="T8" y="T9"/>
                                </a:cxn>
                              </a:cxnLst>
                              <a:rect l="0" t="0" r="r" b="b"/>
                              <a:pathLst>
                                <a:path w="322" h="298">
                                  <a:moveTo>
                                    <a:pt x="22" y="298"/>
                                  </a:moveTo>
                                  <a:lnTo>
                                    <a:pt x="322" y="1"/>
                                  </a:lnTo>
                                  <a:lnTo>
                                    <a:pt x="301" y="0"/>
                                  </a:lnTo>
                                  <a:lnTo>
                                    <a:pt x="0" y="298"/>
                                  </a:lnTo>
                                  <a:lnTo>
                                    <a:pt x="22" y="298"/>
                                  </a:lnTo>
                                  <a:close/>
                                </a:path>
                              </a:pathLst>
                            </a:custGeom>
                            <a:solidFill>
                              <a:srgbClr val="8E91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6" name="Freeform 3190"/>
                          <wps:cNvSpPr>
                            <a:spLocks/>
                          </wps:cNvSpPr>
                          <wps:spPr bwMode="auto">
                            <a:xfrm>
                              <a:off x="2002" y="4065"/>
                              <a:ext cx="310" cy="297"/>
                            </a:xfrm>
                            <a:custGeom>
                              <a:avLst/>
                              <a:gdLst>
                                <a:gd name="T0" fmla="*/ 12 w 310"/>
                                <a:gd name="T1" fmla="*/ 296 h 297"/>
                                <a:gd name="T2" fmla="*/ 310 w 310"/>
                                <a:gd name="T3" fmla="*/ 0 h 297"/>
                                <a:gd name="T4" fmla="*/ 300 w 310"/>
                                <a:gd name="T5" fmla="*/ 0 h 297"/>
                                <a:gd name="T6" fmla="*/ 0 w 310"/>
                                <a:gd name="T7" fmla="*/ 297 h 297"/>
                                <a:gd name="T8" fmla="*/ 12 w 310"/>
                                <a:gd name="T9" fmla="*/ 296 h 297"/>
                              </a:gdLst>
                              <a:ahLst/>
                              <a:cxnLst>
                                <a:cxn ang="0">
                                  <a:pos x="T0" y="T1"/>
                                </a:cxn>
                                <a:cxn ang="0">
                                  <a:pos x="T2" y="T3"/>
                                </a:cxn>
                                <a:cxn ang="0">
                                  <a:pos x="T4" y="T5"/>
                                </a:cxn>
                                <a:cxn ang="0">
                                  <a:pos x="T6" y="T7"/>
                                </a:cxn>
                                <a:cxn ang="0">
                                  <a:pos x="T8" y="T9"/>
                                </a:cxn>
                              </a:cxnLst>
                              <a:rect l="0" t="0" r="r" b="b"/>
                              <a:pathLst>
                                <a:path w="310" h="297">
                                  <a:moveTo>
                                    <a:pt x="12" y="296"/>
                                  </a:moveTo>
                                  <a:lnTo>
                                    <a:pt x="310" y="0"/>
                                  </a:lnTo>
                                  <a:lnTo>
                                    <a:pt x="300" y="0"/>
                                  </a:lnTo>
                                  <a:lnTo>
                                    <a:pt x="0" y="297"/>
                                  </a:lnTo>
                                  <a:lnTo>
                                    <a:pt x="12" y="296"/>
                                  </a:lnTo>
                                  <a:close/>
                                </a:path>
                              </a:pathLst>
                            </a:custGeom>
                            <a:solidFill>
                              <a:srgbClr val="8B8E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7" name="Freeform 3191"/>
                          <wps:cNvSpPr>
                            <a:spLocks/>
                          </wps:cNvSpPr>
                          <wps:spPr bwMode="auto">
                            <a:xfrm>
                              <a:off x="2014" y="4065"/>
                              <a:ext cx="309" cy="296"/>
                            </a:xfrm>
                            <a:custGeom>
                              <a:avLst/>
                              <a:gdLst>
                                <a:gd name="T0" fmla="*/ 11 w 309"/>
                                <a:gd name="T1" fmla="*/ 296 h 296"/>
                                <a:gd name="T2" fmla="*/ 309 w 309"/>
                                <a:gd name="T3" fmla="*/ 0 h 296"/>
                                <a:gd name="T4" fmla="*/ 298 w 309"/>
                                <a:gd name="T5" fmla="*/ 0 h 296"/>
                                <a:gd name="T6" fmla="*/ 0 w 309"/>
                                <a:gd name="T7" fmla="*/ 296 h 296"/>
                                <a:gd name="T8" fmla="*/ 11 w 309"/>
                                <a:gd name="T9" fmla="*/ 296 h 296"/>
                              </a:gdLst>
                              <a:ahLst/>
                              <a:cxnLst>
                                <a:cxn ang="0">
                                  <a:pos x="T0" y="T1"/>
                                </a:cxn>
                                <a:cxn ang="0">
                                  <a:pos x="T2" y="T3"/>
                                </a:cxn>
                                <a:cxn ang="0">
                                  <a:pos x="T4" y="T5"/>
                                </a:cxn>
                                <a:cxn ang="0">
                                  <a:pos x="T6" y="T7"/>
                                </a:cxn>
                                <a:cxn ang="0">
                                  <a:pos x="T8" y="T9"/>
                                </a:cxn>
                              </a:cxnLst>
                              <a:rect l="0" t="0" r="r" b="b"/>
                              <a:pathLst>
                                <a:path w="309" h="296">
                                  <a:moveTo>
                                    <a:pt x="11" y="296"/>
                                  </a:moveTo>
                                  <a:lnTo>
                                    <a:pt x="309" y="0"/>
                                  </a:lnTo>
                                  <a:lnTo>
                                    <a:pt x="298" y="0"/>
                                  </a:lnTo>
                                  <a:lnTo>
                                    <a:pt x="0" y="296"/>
                                  </a:lnTo>
                                  <a:lnTo>
                                    <a:pt x="11" y="296"/>
                                  </a:lnTo>
                                  <a:close/>
                                </a:path>
                              </a:pathLst>
                            </a:custGeom>
                            <a:solidFill>
                              <a:srgbClr val="898C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8" name="Freeform 3192"/>
                          <wps:cNvSpPr>
                            <a:spLocks/>
                          </wps:cNvSpPr>
                          <wps:spPr bwMode="auto">
                            <a:xfrm>
                              <a:off x="2025" y="4065"/>
                              <a:ext cx="309" cy="296"/>
                            </a:xfrm>
                            <a:custGeom>
                              <a:avLst/>
                              <a:gdLst>
                                <a:gd name="T0" fmla="*/ 12 w 309"/>
                                <a:gd name="T1" fmla="*/ 295 h 296"/>
                                <a:gd name="T2" fmla="*/ 309 w 309"/>
                                <a:gd name="T3" fmla="*/ 1 h 296"/>
                                <a:gd name="T4" fmla="*/ 298 w 309"/>
                                <a:gd name="T5" fmla="*/ 0 h 296"/>
                                <a:gd name="T6" fmla="*/ 0 w 309"/>
                                <a:gd name="T7" fmla="*/ 296 h 296"/>
                                <a:gd name="T8" fmla="*/ 12 w 309"/>
                                <a:gd name="T9" fmla="*/ 295 h 296"/>
                              </a:gdLst>
                              <a:ahLst/>
                              <a:cxnLst>
                                <a:cxn ang="0">
                                  <a:pos x="T0" y="T1"/>
                                </a:cxn>
                                <a:cxn ang="0">
                                  <a:pos x="T2" y="T3"/>
                                </a:cxn>
                                <a:cxn ang="0">
                                  <a:pos x="T4" y="T5"/>
                                </a:cxn>
                                <a:cxn ang="0">
                                  <a:pos x="T6" y="T7"/>
                                </a:cxn>
                                <a:cxn ang="0">
                                  <a:pos x="T8" y="T9"/>
                                </a:cxn>
                              </a:cxnLst>
                              <a:rect l="0" t="0" r="r" b="b"/>
                              <a:pathLst>
                                <a:path w="309" h="296">
                                  <a:moveTo>
                                    <a:pt x="12" y="295"/>
                                  </a:moveTo>
                                  <a:lnTo>
                                    <a:pt x="309" y="1"/>
                                  </a:lnTo>
                                  <a:lnTo>
                                    <a:pt x="298" y="0"/>
                                  </a:lnTo>
                                  <a:lnTo>
                                    <a:pt x="0" y="296"/>
                                  </a:lnTo>
                                  <a:lnTo>
                                    <a:pt x="12" y="295"/>
                                  </a:lnTo>
                                  <a:close/>
                                </a:path>
                              </a:pathLst>
                            </a:custGeom>
                            <a:solidFill>
                              <a:srgbClr val="86899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9" name="Freeform 3193"/>
                          <wps:cNvSpPr>
                            <a:spLocks/>
                          </wps:cNvSpPr>
                          <wps:spPr bwMode="auto">
                            <a:xfrm>
                              <a:off x="2037" y="4066"/>
                              <a:ext cx="308" cy="294"/>
                            </a:xfrm>
                            <a:custGeom>
                              <a:avLst/>
                              <a:gdLst>
                                <a:gd name="T0" fmla="*/ 297 w 308"/>
                                <a:gd name="T1" fmla="*/ 0 h 294"/>
                                <a:gd name="T2" fmla="*/ 0 w 308"/>
                                <a:gd name="T3" fmla="*/ 294 h 294"/>
                                <a:gd name="T4" fmla="*/ 11 w 308"/>
                                <a:gd name="T5" fmla="*/ 294 h 294"/>
                                <a:gd name="T6" fmla="*/ 308 w 308"/>
                                <a:gd name="T7" fmla="*/ 0 h 294"/>
                                <a:gd name="T8" fmla="*/ 297 w 308"/>
                                <a:gd name="T9" fmla="*/ 0 h 294"/>
                              </a:gdLst>
                              <a:ahLst/>
                              <a:cxnLst>
                                <a:cxn ang="0">
                                  <a:pos x="T0" y="T1"/>
                                </a:cxn>
                                <a:cxn ang="0">
                                  <a:pos x="T2" y="T3"/>
                                </a:cxn>
                                <a:cxn ang="0">
                                  <a:pos x="T4" y="T5"/>
                                </a:cxn>
                                <a:cxn ang="0">
                                  <a:pos x="T6" y="T7"/>
                                </a:cxn>
                                <a:cxn ang="0">
                                  <a:pos x="T8" y="T9"/>
                                </a:cxn>
                              </a:cxnLst>
                              <a:rect l="0" t="0" r="r" b="b"/>
                              <a:pathLst>
                                <a:path w="308" h="294">
                                  <a:moveTo>
                                    <a:pt x="297" y="0"/>
                                  </a:moveTo>
                                  <a:lnTo>
                                    <a:pt x="0" y="294"/>
                                  </a:lnTo>
                                  <a:lnTo>
                                    <a:pt x="11" y="294"/>
                                  </a:lnTo>
                                  <a:lnTo>
                                    <a:pt x="308" y="0"/>
                                  </a:lnTo>
                                  <a:lnTo>
                                    <a:pt x="297" y="0"/>
                                  </a:lnTo>
                                  <a:close/>
                                </a:path>
                              </a:pathLst>
                            </a:custGeom>
                            <a:solidFill>
                              <a:srgbClr val="838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0" name="Freeform 3194"/>
                          <wps:cNvSpPr>
                            <a:spLocks/>
                          </wps:cNvSpPr>
                          <wps:spPr bwMode="auto">
                            <a:xfrm>
                              <a:off x="2048" y="4066"/>
                              <a:ext cx="307" cy="294"/>
                            </a:xfrm>
                            <a:custGeom>
                              <a:avLst/>
                              <a:gdLst>
                                <a:gd name="T0" fmla="*/ 297 w 307"/>
                                <a:gd name="T1" fmla="*/ 0 h 294"/>
                                <a:gd name="T2" fmla="*/ 0 w 307"/>
                                <a:gd name="T3" fmla="*/ 294 h 294"/>
                                <a:gd name="T4" fmla="*/ 11 w 307"/>
                                <a:gd name="T5" fmla="*/ 293 h 294"/>
                                <a:gd name="T6" fmla="*/ 307 w 307"/>
                                <a:gd name="T7" fmla="*/ 1 h 294"/>
                                <a:gd name="T8" fmla="*/ 297 w 307"/>
                                <a:gd name="T9" fmla="*/ 0 h 294"/>
                              </a:gdLst>
                              <a:ahLst/>
                              <a:cxnLst>
                                <a:cxn ang="0">
                                  <a:pos x="T0" y="T1"/>
                                </a:cxn>
                                <a:cxn ang="0">
                                  <a:pos x="T2" y="T3"/>
                                </a:cxn>
                                <a:cxn ang="0">
                                  <a:pos x="T4" y="T5"/>
                                </a:cxn>
                                <a:cxn ang="0">
                                  <a:pos x="T6" y="T7"/>
                                </a:cxn>
                                <a:cxn ang="0">
                                  <a:pos x="T8" y="T9"/>
                                </a:cxn>
                              </a:cxnLst>
                              <a:rect l="0" t="0" r="r" b="b"/>
                              <a:pathLst>
                                <a:path w="307" h="294">
                                  <a:moveTo>
                                    <a:pt x="297" y="0"/>
                                  </a:moveTo>
                                  <a:lnTo>
                                    <a:pt x="0" y="294"/>
                                  </a:lnTo>
                                  <a:lnTo>
                                    <a:pt x="11" y="293"/>
                                  </a:lnTo>
                                  <a:lnTo>
                                    <a:pt x="307" y="1"/>
                                  </a:lnTo>
                                  <a:lnTo>
                                    <a:pt x="297" y="0"/>
                                  </a:lnTo>
                                  <a:close/>
                                </a:path>
                              </a:pathLst>
                            </a:custGeom>
                            <a:solidFill>
                              <a:srgbClr val="8184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1" name="Freeform 3195"/>
                          <wps:cNvSpPr>
                            <a:spLocks/>
                          </wps:cNvSpPr>
                          <wps:spPr bwMode="auto">
                            <a:xfrm>
                              <a:off x="2059" y="4067"/>
                              <a:ext cx="298" cy="292"/>
                            </a:xfrm>
                            <a:custGeom>
                              <a:avLst/>
                              <a:gdLst>
                                <a:gd name="T0" fmla="*/ 298 w 298"/>
                                <a:gd name="T1" fmla="*/ 0 h 292"/>
                                <a:gd name="T2" fmla="*/ 296 w 298"/>
                                <a:gd name="T3" fmla="*/ 0 h 292"/>
                                <a:gd name="T4" fmla="*/ 0 w 298"/>
                                <a:gd name="T5" fmla="*/ 292 h 292"/>
                                <a:gd name="T6" fmla="*/ 12 w 298"/>
                                <a:gd name="T7" fmla="*/ 292 h 292"/>
                                <a:gd name="T8" fmla="*/ 298 w 298"/>
                                <a:gd name="T9" fmla="*/ 9 h 292"/>
                                <a:gd name="T10" fmla="*/ 298 w 298"/>
                                <a:gd name="T11" fmla="*/ 0 h 292"/>
                              </a:gdLst>
                              <a:ahLst/>
                              <a:cxnLst>
                                <a:cxn ang="0">
                                  <a:pos x="T0" y="T1"/>
                                </a:cxn>
                                <a:cxn ang="0">
                                  <a:pos x="T2" y="T3"/>
                                </a:cxn>
                                <a:cxn ang="0">
                                  <a:pos x="T4" y="T5"/>
                                </a:cxn>
                                <a:cxn ang="0">
                                  <a:pos x="T6" y="T7"/>
                                </a:cxn>
                                <a:cxn ang="0">
                                  <a:pos x="T8" y="T9"/>
                                </a:cxn>
                                <a:cxn ang="0">
                                  <a:pos x="T10" y="T11"/>
                                </a:cxn>
                              </a:cxnLst>
                              <a:rect l="0" t="0" r="r" b="b"/>
                              <a:pathLst>
                                <a:path w="298" h="292">
                                  <a:moveTo>
                                    <a:pt x="298" y="0"/>
                                  </a:moveTo>
                                  <a:lnTo>
                                    <a:pt x="296" y="0"/>
                                  </a:lnTo>
                                  <a:lnTo>
                                    <a:pt x="0" y="292"/>
                                  </a:lnTo>
                                  <a:lnTo>
                                    <a:pt x="12" y="292"/>
                                  </a:lnTo>
                                  <a:lnTo>
                                    <a:pt x="298" y="9"/>
                                  </a:lnTo>
                                  <a:lnTo>
                                    <a:pt x="298" y="0"/>
                                  </a:lnTo>
                                  <a:close/>
                                </a:path>
                              </a:pathLst>
                            </a:custGeom>
                            <a:solidFill>
                              <a:srgbClr val="7E81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2" name="Freeform 3196"/>
                          <wps:cNvSpPr>
                            <a:spLocks/>
                          </wps:cNvSpPr>
                          <wps:spPr bwMode="auto">
                            <a:xfrm>
                              <a:off x="2071" y="4076"/>
                              <a:ext cx="286" cy="283"/>
                            </a:xfrm>
                            <a:custGeom>
                              <a:avLst/>
                              <a:gdLst>
                                <a:gd name="T0" fmla="*/ 286 w 286"/>
                                <a:gd name="T1" fmla="*/ 0 h 283"/>
                                <a:gd name="T2" fmla="*/ 0 w 286"/>
                                <a:gd name="T3" fmla="*/ 283 h 283"/>
                                <a:gd name="T4" fmla="*/ 11 w 286"/>
                                <a:gd name="T5" fmla="*/ 283 h 283"/>
                                <a:gd name="T6" fmla="*/ 286 w 286"/>
                                <a:gd name="T7" fmla="*/ 11 h 283"/>
                                <a:gd name="T8" fmla="*/ 286 w 286"/>
                                <a:gd name="T9" fmla="*/ 0 h 283"/>
                              </a:gdLst>
                              <a:ahLst/>
                              <a:cxnLst>
                                <a:cxn ang="0">
                                  <a:pos x="T0" y="T1"/>
                                </a:cxn>
                                <a:cxn ang="0">
                                  <a:pos x="T2" y="T3"/>
                                </a:cxn>
                                <a:cxn ang="0">
                                  <a:pos x="T4" y="T5"/>
                                </a:cxn>
                                <a:cxn ang="0">
                                  <a:pos x="T6" y="T7"/>
                                </a:cxn>
                                <a:cxn ang="0">
                                  <a:pos x="T8" y="T9"/>
                                </a:cxn>
                              </a:cxnLst>
                              <a:rect l="0" t="0" r="r" b="b"/>
                              <a:pathLst>
                                <a:path w="286" h="283">
                                  <a:moveTo>
                                    <a:pt x="286" y="0"/>
                                  </a:moveTo>
                                  <a:lnTo>
                                    <a:pt x="0" y="283"/>
                                  </a:lnTo>
                                  <a:lnTo>
                                    <a:pt x="11" y="283"/>
                                  </a:lnTo>
                                  <a:lnTo>
                                    <a:pt x="286" y="11"/>
                                  </a:lnTo>
                                  <a:lnTo>
                                    <a:pt x="286" y="0"/>
                                  </a:lnTo>
                                  <a:close/>
                                </a:path>
                              </a:pathLst>
                            </a:custGeom>
                            <a:solidFill>
                              <a:srgbClr val="7B7E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3" name="Freeform 3197"/>
                          <wps:cNvSpPr>
                            <a:spLocks/>
                          </wps:cNvSpPr>
                          <wps:spPr bwMode="auto">
                            <a:xfrm>
                              <a:off x="2082" y="4087"/>
                              <a:ext cx="275" cy="272"/>
                            </a:xfrm>
                            <a:custGeom>
                              <a:avLst/>
                              <a:gdLst>
                                <a:gd name="T0" fmla="*/ 275 w 275"/>
                                <a:gd name="T1" fmla="*/ 0 h 272"/>
                                <a:gd name="T2" fmla="*/ 0 w 275"/>
                                <a:gd name="T3" fmla="*/ 272 h 272"/>
                                <a:gd name="T4" fmla="*/ 12 w 275"/>
                                <a:gd name="T5" fmla="*/ 272 h 272"/>
                                <a:gd name="T6" fmla="*/ 275 w 275"/>
                                <a:gd name="T7" fmla="*/ 10 h 272"/>
                                <a:gd name="T8" fmla="*/ 275 w 275"/>
                                <a:gd name="T9" fmla="*/ 0 h 272"/>
                              </a:gdLst>
                              <a:ahLst/>
                              <a:cxnLst>
                                <a:cxn ang="0">
                                  <a:pos x="T0" y="T1"/>
                                </a:cxn>
                                <a:cxn ang="0">
                                  <a:pos x="T2" y="T3"/>
                                </a:cxn>
                                <a:cxn ang="0">
                                  <a:pos x="T4" y="T5"/>
                                </a:cxn>
                                <a:cxn ang="0">
                                  <a:pos x="T6" y="T7"/>
                                </a:cxn>
                                <a:cxn ang="0">
                                  <a:pos x="T8" y="T9"/>
                                </a:cxn>
                              </a:cxnLst>
                              <a:rect l="0" t="0" r="r" b="b"/>
                              <a:pathLst>
                                <a:path w="275" h="272">
                                  <a:moveTo>
                                    <a:pt x="275" y="0"/>
                                  </a:moveTo>
                                  <a:lnTo>
                                    <a:pt x="0" y="272"/>
                                  </a:lnTo>
                                  <a:lnTo>
                                    <a:pt x="12" y="272"/>
                                  </a:lnTo>
                                  <a:lnTo>
                                    <a:pt x="275" y="10"/>
                                  </a:lnTo>
                                  <a:lnTo>
                                    <a:pt x="275" y="0"/>
                                  </a:lnTo>
                                  <a:close/>
                                </a:path>
                              </a:pathLst>
                            </a:custGeom>
                            <a:solidFill>
                              <a:srgbClr val="797C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4" name="Freeform 3198"/>
                          <wps:cNvSpPr>
                            <a:spLocks/>
                          </wps:cNvSpPr>
                          <wps:spPr bwMode="auto">
                            <a:xfrm>
                              <a:off x="2094" y="4097"/>
                              <a:ext cx="263" cy="262"/>
                            </a:xfrm>
                            <a:custGeom>
                              <a:avLst/>
                              <a:gdLst>
                                <a:gd name="T0" fmla="*/ 263 w 263"/>
                                <a:gd name="T1" fmla="*/ 0 h 262"/>
                                <a:gd name="T2" fmla="*/ 0 w 263"/>
                                <a:gd name="T3" fmla="*/ 262 h 262"/>
                                <a:gd name="T4" fmla="*/ 11 w 263"/>
                                <a:gd name="T5" fmla="*/ 262 h 262"/>
                                <a:gd name="T6" fmla="*/ 263 w 263"/>
                                <a:gd name="T7" fmla="*/ 11 h 262"/>
                                <a:gd name="T8" fmla="*/ 263 w 263"/>
                                <a:gd name="T9" fmla="*/ 0 h 262"/>
                              </a:gdLst>
                              <a:ahLst/>
                              <a:cxnLst>
                                <a:cxn ang="0">
                                  <a:pos x="T0" y="T1"/>
                                </a:cxn>
                                <a:cxn ang="0">
                                  <a:pos x="T2" y="T3"/>
                                </a:cxn>
                                <a:cxn ang="0">
                                  <a:pos x="T4" y="T5"/>
                                </a:cxn>
                                <a:cxn ang="0">
                                  <a:pos x="T6" y="T7"/>
                                </a:cxn>
                                <a:cxn ang="0">
                                  <a:pos x="T8" y="T9"/>
                                </a:cxn>
                              </a:cxnLst>
                              <a:rect l="0" t="0" r="r" b="b"/>
                              <a:pathLst>
                                <a:path w="263" h="262">
                                  <a:moveTo>
                                    <a:pt x="263" y="0"/>
                                  </a:moveTo>
                                  <a:lnTo>
                                    <a:pt x="0" y="262"/>
                                  </a:lnTo>
                                  <a:lnTo>
                                    <a:pt x="11" y="262"/>
                                  </a:lnTo>
                                  <a:lnTo>
                                    <a:pt x="263" y="11"/>
                                  </a:lnTo>
                                  <a:lnTo>
                                    <a:pt x="263" y="0"/>
                                  </a:lnTo>
                                  <a:close/>
                                </a:path>
                              </a:pathLst>
                            </a:custGeom>
                            <a:solidFill>
                              <a:srgbClr val="76798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5" name="Freeform 3199"/>
                          <wps:cNvSpPr>
                            <a:spLocks/>
                          </wps:cNvSpPr>
                          <wps:spPr bwMode="auto">
                            <a:xfrm>
                              <a:off x="2105" y="4108"/>
                              <a:ext cx="252" cy="251"/>
                            </a:xfrm>
                            <a:custGeom>
                              <a:avLst/>
                              <a:gdLst>
                                <a:gd name="T0" fmla="*/ 252 w 252"/>
                                <a:gd name="T1" fmla="*/ 0 h 251"/>
                                <a:gd name="T2" fmla="*/ 0 w 252"/>
                                <a:gd name="T3" fmla="*/ 251 h 251"/>
                                <a:gd name="T4" fmla="*/ 11 w 252"/>
                                <a:gd name="T5" fmla="*/ 250 h 251"/>
                                <a:gd name="T6" fmla="*/ 252 w 252"/>
                                <a:gd name="T7" fmla="*/ 11 h 251"/>
                                <a:gd name="T8" fmla="*/ 252 w 252"/>
                                <a:gd name="T9" fmla="*/ 0 h 251"/>
                              </a:gdLst>
                              <a:ahLst/>
                              <a:cxnLst>
                                <a:cxn ang="0">
                                  <a:pos x="T0" y="T1"/>
                                </a:cxn>
                                <a:cxn ang="0">
                                  <a:pos x="T2" y="T3"/>
                                </a:cxn>
                                <a:cxn ang="0">
                                  <a:pos x="T4" y="T5"/>
                                </a:cxn>
                                <a:cxn ang="0">
                                  <a:pos x="T6" y="T7"/>
                                </a:cxn>
                                <a:cxn ang="0">
                                  <a:pos x="T8" y="T9"/>
                                </a:cxn>
                              </a:cxnLst>
                              <a:rect l="0" t="0" r="r" b="b"/>
                              <a:pathLst>
                                <a:path w="252" h="251">
                                  <a:moveTo>
                                    <a:pt x="252" y="0"/>
                                  </a:moveTo>
                                  <a:lnTo>
                                    <a:pt x="0" y="251"/>
                                  </a:lnTo>
                                  <a:lnTo>
                                    <a:pt x="11" y="250"/>
                                  </a:lnTo>
                                  <a:lnTo>
                                    <a:pt x="252" y="11"/>
                                  </a:lnTo>
                                  <a:lnTo>
                                    <a:pt x="252" y="0"/>
                                  </a:lnTo>
                                  <a:close/>
                                </a:path>
                              </a:pathLst>
                            </a:custGeom>
                            <a:solidFill>
                              <a:srgbClr val="7376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6" name="Freeform 3200"/>
                          <wps:cNvSpPr>
                            <a:spLocks/>
                          </wps:cNvSpPr>
                          <wps:spPr bwMode="auto">
                            <a:xfrm>
                              <a:off x="2116" y="4119"/>
                              <a:ext cx="241" cy="239"/>
                            </a:xfrm>
                            <a:custGeom>
                              <a:avLst/>
                              <a:gdLst>
                                <a:gd name="T0" fmla="*/ 241 w 241"/>
                                <a:gd name="T1" fmla="*/ 0 h 239"/>
                                <a:gd name="T2" fmla="*/ 0 w 241"/>
                                <a:gd name="T3" fmla="*/ 239 h 239"/>
                                <a:gd name="T4" fmla="*/ 11 w 241"/>
                                <a:gd name="T5" fmla="*/ 239 h 239"/>
                                <a:gd name="T6" fmla="*/ 241 w 241"/>
                                <a:gd name="T7" fmla="*/ 11 h 239"/>
                                <a:gd name="T8" fmla="*/ 241 w 241"/>
                                <a:gd name="T9" fmla="*/ 0 h 239"/>
                              </a:gdLst>
                              <a:ahLst/>
                              <a:cxnLst>
                                <a:cxn ang="0">
                                  <a:pos x="T0" y="T1"/>
                                </a:cxn>
                                <a:cxn ang="0">
                                  <a:pos x="T2" y="T3"/>
                                </a:cxn>
                                <a:cxn ang="0">
                                  <a:pos x="T4" y="T5"/>
                                </a:cxn>
                                <a:cxn ang="0">
                                  <a:pos x="T6" y="T7"/>
                                </a:cxn>
                                <a:cxn ang="0">
                                  <a:pos x="T8" y="T9"/>
                                </a:cxn>
                              </a:cxnLst>
                              <a:rect l="0" t="0" r="r" b="b"/>
                              <a:pathLst>
                                <a:path w="241" h="239">
                                  <a:moveTo>
                                    <a:pt x="241" y="0"/>
                                  </a:moveTo>
                                  <a:lnTo>
                                    <a:pt x="0" y="239"/>
                                  </a:lnTo>
                                  <a:lnTo>
                                    <a:pt x="11" y="239"/>
                                  </a:lnTo>
                                  <a:lnTo>
                                    <a:pt x="241" y="11"/>
                                  </a:lnTo>
                                  <a:lnTo>
                                    <a:pt x="241" y="0"/>
                                  </a:lnTo>
                                  <a:close/>
                                </a:path>
                              </a:pathLst>
                            </a:custGeom>
                            <a:solidFill>
                              <a:srgbClr val="7174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7" name="Freeform 3201"/>
                          <wps:cNvSpPr>
                            <a:spLocks/>
                          </wps:cNvSpPr>
                          <wps:spPr bwMode="auto">
                            <a:xfrm>
                              <a:off x="2127" y="4130"/>
                              <a:ext cx="230" cy="228"/>
                            </a:xfrm>
                            <a:custGeom>
                              <a:avLst/>
                              <a:gdLst>
                                <a:gd name="T0" fmla="*/ 230 w 230"/>
                                <a:gd name="T1" fmla="*/ 0 h 228"/>
                                <a:gd name="T2" fmla="*/ 0 w 230"/>
                                <a:gd name="T3" fmla="*/ 228 h 228"/>
                                <a:gd name="T4" fmla="*/ 12 w 230"/>
                                <a:gd name="T5" fmla="*/ 227 h 228"/>
                                <a:gd name="T6" fmla="*/ 230 w 230"/>
                                <a:gd name="T7" fmla="*/ 11 h 228"/>
                                <a:gd name="T8" fmla="*/ 230 w 230"/>
                                <a:gd name="T9" fmla="*/ 0 h 228"/>
                              </a:gdLst>
                              <a:ahLst/>
                              <a:cxnLst>
                                <a:cxn ang="0">
                                  <a:pos x="T0" y="T1"/>
                                </a:cxn>
                                <a:cxn ang="0">
                                  <a:pos x="T2" y="T3"/>
                                </a:cxn>
                                <a:cxn ang="0">
                                  <a:pos x="T4" y="T5"/>
                                </a:cxn>
                                <a:cxn ang="0">
                                  <a:pos x="T6" y="T7"/>
                                </a:cxn>
                                <a:cxn ang="0">
                                  <a:pos x="T8" y="T9"/>
                                </a:cxn>
                              </a:cxnLst>
                              <a:rect l="0" t="0" r="r" b="b"/>
                              <a:pathLst>
                                <a:path w="230" h="228">
                                  <a:moveTo>
                                    <a:pt x="230" y="0"/>
                                  </a:moveTo>
                                  <a:lnTo>
                                    <a:pt x="0" y="228"/>
                                  </a:lnTo>
                                  <a:lnTo>
                                    <a:pt x="12" y="227"/>
                                  </a:lnTo>
                                  <a:lnTo>
                                    <a:pt x="230" y="11"/>
                                  </a:lnTo>
                                  <a:lnTo>
                                    <a:pt x="230" y="0"/>
                                  </a:lnTo>
                                  <a:close/>
                                </a:path>
                              </a:pathLst>
                            </a:custGeom>
                            <a:solidFill>
                              <a:srgbClr val="6E717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8" name="Freeform 3202"/>
                          <wps:cNvSpPr>
                            <a:spLocks/>
                          </wps:cNvSpPr>
                          <wps:spPr bwMode="auto">
                            <a:xfrm>
                              <a:off x="2139" y="4141"/>
                              <a:ext cx="218" cy="216"/>
                            </a:xfrm>
                            <a:custGeom>
                              <a:avLst/>
                              <a:gdLst>
                                <a:gd name="T0" fmla="*/ 218 w 218"/>
                                <a:gd name="T1" fmla="*/ 0 h 216"/>
                                <a:gd name="T2" fmla="*/ 0 w 218"/>
                                <a:gd name="T3" fmla="*/ 216 h 216"/>
                                <a:gd name="T4" fmla="*/ 11 w 218"/>
                                <a:gd name="T5" fmla="*/ 216 h 216"/>
                                <a:gd name="T6" fmla="*/ 218 w 218"/>
                                <a:gd name="T7" fmla="*/ 11 h 216"/>
                                <a:gd name="T8" fmla="*/ 218 w 218"/>
                                <a:gd name="T9" fmla="*/ 0 h 216"/>
                              </a:gdLst>
                              <a:ahLst/>
                              <a:cxnLst>
                                <a:cxn ang="0">
                                  <a:pos x="T0" y="T1"/>
                                </a:cxn>
                                <a:cxn ang="0">
                                  <a:pos x="T2" y="T3"/>
                                </a:cxn>
                                <a:cxn ang="0">
                                  <a:pos x="T4" y="T5"/>
                                </a:cxn>
                                <a:cxn ang="0">
                                  <a:pos x="T6" y="T7"/>
                                </a:cxn>
                                <a:cxn ang="0">
                                  <a:pos x="T8" y="T9"/>
                                </a:cxn>
                              </a:cxnLst>
                              <a:rect l="0" t="0" r="r" b="b"/>
                              <a:pathLst>
                                <a:path w="218" h="216">
                                  <a:moveTo>
                                    <a:pt x="218" y="0"/>
                                  </a:moveTo>
                                  <a:lnTo>
                                    <a:pt x="0" y="216"/>
                                  </a:lnTo>
                                  <a:lnTo>
                                    <a:pt x="11" y="216"/>
                                  </a:lnTo>
                                  <a:lnTo>
                                    <a:pt x="218" y="11"/>
                                  </a:lnTo>
                                  <a:lnTo>
                                    <a:pt x="218" y="0"/>
                                  </a:lnTo>
                                  <a:close/>
                                </a:path>
                              </a:pathLst>
                            </a:custGeom>
                            <a:solidFill>
                              <a:srgbClr val="6B6E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9" name="Freeform 3203"/>
                          <wps:cNvSpPr>
                            <a:spLocks/>
                          </wps:cNvSpPr>
                          <wps:spPr bwMode="auto">
                            <a:xfrm>
                              <a:off x="2150" y="4152"/>
                              <a:ext cx="207" cy="205"/>
                            </a:xfrm>
                            <a:custGeom>
                              <a:avLst/>
                              <a:gdLst>
                                <a:gd name="T0" fmla="*/ 207 w 207"/>
                                <a:gd name="T1" fmla="*/ 0 h 205"/>
                                <a:gd name="T2" fmla="*/ 0 w 207"/>
                                <a:gd name="T3" fmla="*/ 205 h 205"/>
                                <a:gd name="T4" fmla="*/ 12 w 207"/>
                                <a:gd name="T5" fmla="*/ 205 h 205"/>
                                <a:gd name="T6" fmla="*/ 207 w 207"/>
                                <a:gd name="T7" fmla="*/ 11 h 205"/>
                                <a:gd name="T8" fmla="*/ 207 w 207"/>
                                <a:gd name="T9" fmla="*/ 0 h 205"/>
                              </a:gdLst>
                              <a:ahLst/>
                              <a:cxnLst>
                                <a:cxn ang="0">
                                  <a:pos x="T0" y="T1"/>
                                </a:cxn>
                                <a:cxn ang="0">
                                  <a:pos x="T2" y="T3"/>
                                </a:cxn>
                                <a:cxn ang="0">
                                  <a:pos x="T4" y="T5"/>
                                </a:cxn>
                                <a:cxn ang="0">
                                  <a:pos x="T6" y="T7"/>
                                </a:cxn>
                                <a:cxn ang="0">
                                  <a:pos x="T8" y="T9"/>
                                </a:cxn>
                              </a:cxnLst>
                              <a:rect l="0" t="0" r="r" b="b"/>
                              <a:pathLst>
                                <a:path w="207" h="205">
                                  <a:moveTo>
                                    <a:pt x="207" y="0"/>
                                  </a:moveTo>
                                  <a:lnTo>
                                    <a:pt x="0" y="205"/>
                                  </a:lnTo>
                                  <a:lnTo>
                                    <a:pt x="12" y="205"/>
                                  </a:lnTo>
                                  <a:lnTo>
                                    <a:pt x="207" y="11"/>
                                  </a:lnTo>
                                  <a:lnTo>
                                    <a:pt x="207" y="0"/>
                                  </a:lnTo>
                                  <a:close/>
                                </a:path>
                              </a:pathLst>
                            </a:custGeom>
                            <a:solidFill>
                              <a:srgbClr val="6A6C7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0" name="Freeform 3204"/>
                          <wps:cNvSpPr>
                            <a:spLocks/>
                          </wps:cNvSpPr>
                          <wps:spPr bwMode="auto">
                            <a:xfrm>
                              <a:off x="2162" y="4163"/>
                              <a:ext cx="195" cy="194"/>
                            </a:xfrm>
                            <a:custGeom>
                              <a:avLst/>
                              <a:gdLst>
                                <a:gd name="T0" fmla="*/ 195 w 195"/>
                                <a:gd name="T1" fmla="*/ 0 h 194"/>
                                <a:gd name="T2" fmla="*/ 0 w 195"/>
                                <a:gd name="T3" fmla="*/ 194 h 194"/>
                                <a:gd name="T4" fmla="*/ 12 w 195"/>
                                <a:gd name="T5" fmla="*/ 193 h 194"/>
                                <a:gd name="T6" fmla="*/ 195 w 195"/>
                                <a:gd name="T7" fmla="*/ 11 h 194"/>
                                <a:gd name="T8" fmla="*/ 195 w 195"/>
                                <a:gd name="T9" fmla="*/ 0 h 194"/>
                              </a:gdLst>
                              <a:ahLst/>
                              <a:cxnLst>
                                <a:cxn ang="0">
                                  <a:pos x="T0" y="T1"/>
                                </a:cxn>
                                <a:cxn ang="0">
                                  <a:pos x="T2" y="T3"/>
                                </a:cxn>
                                <a:cxn ang="0">
                                  <a:pos x="T4" y="T5"/>
                                </a:cxn>
                                <a:cxn ang="0">
                                  <a:pos x="T6" y="T7"/>
                                </a:cxn>
                                <a:cxn ang="0">
                                  <a:pos x="T8" y="T9"/>
                                </a:cxn>
                              </a:cxnLst>
                              <a:rect l="0" t="0" r="r" b="b"/>
                              <a:pathLst>
                                <a:path w="195" h="194">
                                  <a:moveTo>
                                    <a:pt x="195" y="0"/>
                                  </a:moveTo>
                                  <a:lnTo>
                                    <a:pt x="0" y="194"/>
                                  </a:lnTo>
                                  <a:lnTo>
                                    <a:pt x="12" y="193"/>
                                  </a:lnTo>
                                  <a:lnTo>
                                    <a:pt x="195" y="11"/>
                                  </a:lnTo>
                                  <a:lnTo>
                                    <a:pt x="195" y="0"/>
                                  </a:lnTo>
                                  <a:close/>
                                </a:path>
                              </a:pathLst>
                            </a:custGeom>
                            <a:solidFill>
                              <a:srgbClr val="6669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1" name="Freeform 3205"/>
                          <wps:cNvSpPr>
                            <a:spLocks/>
                          </wps:cNvSpPr>
                          <wps:spPr bwMode="auto">
                            <a:xfrm>
                              <a:off x="2174" y="4174"/>
                              <a:ext cx="183" cy="182"/>
                            </a:xfrm>
                            <a:custGeom>
                              <a:avLst/>
                              <a:gdLst>
                                <a:gd name="T0" fmla="*/ 183 w 183"/>
                                <a:gd name="T1" fmla="*/ 0 h 182"/>
                                <a:gd name="T2" fmla="*/ 0 w 183"/>
                                <a:gd name="T3" fmla="*/ 182 h 182"/>
                                <a:gd name="T4" fmla="*/ 10 w 183"/>
                                <a:gd name="T5" fmla="*/ 182 h 182"/>
                                <a:gd name="T6" fmla="*/ 183 w 183"/>
                                <a:gd name="T7" fmla="*/ 11 h 182"/>
                                <a:gd name="T8" fmla="*/ 183 w 183"/>
                                <a:gd name="T9" fmla="*/ 0 h 182"/>
                              </a:gdLst>
                              <a:ahLst/>
                              <a:cxnLst>
                                <a:cxn ang="0">
                                  <a:pos x="T0" y="T1"/>
                                </a:cxn>
                                <a:cxn ang="0">
                                  <a:pos x="T2" y="T3"/>
                                </a:cxn>
                                <a:cxn ang="0">
                                  <a:pos x="T4" y="T5"/>
                                </a:cxn>
                                <a:cxn ang="0">
                                  <a:pos x="T6" y="T7"/>
                                </a:cxn>
                                <a:cxn ang="0">
                                  <a:pos x="T8" y="T9"/>
                                </a:cxn>
                              </a:cxnLst>
                              <a:rect l="0" t="0" r="r" b="b"/>
                              <a:pathLst>
                                <a:path w="183" h="182">
                                  <a:moveTo>
                                    <a:pt x="183" y="0"/>
                                  </a:moveTo>
                                  <a:lnTo>
                                    <a:pt x="0" y="182"/>
                                  </a:lnTo>
                                  <a:lnTo>
                                    <a:pt x="10" y="182"/>
                                  </a:lnTo>
                                  <a:lnTo>
                                    <a:pt x="183" y="11"/>
                                  </a:lnTo>
                                  <a:lnTo>
                                    <a:pt x="183" y="0"/>
                                  </a:lnTo>
                                  <a:close/>
                                </a:path>
                              </a:pathLst>
                            </a:custGeom>
                            <a:solidFill>
                              <a:srgbClr val="6366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2" name="Freeform 3206"/>
                          <wps:cNvSpPr>
                            <a:spLocks/>
                          </wps:cNvSpPr>
                          <wps:spPr bwMode="auto">
                            <a:xfrm>
                              <a:off x="2184" y="4185"/>
                              <a:ext cx="173" cy="171"/>
                            </a:xfrm>
                            <a:custGeom>
                              <a:avLst/>
                              <a:gdLst>
                                <a:gd name="T0" fmla="*/ 173 w 173"/>
                                <a:gd name="T1" fmla="*/ 0 h 171"/>
                                <a:gd name="T2" fmla="*/ 0 w 173"/>
                                <a:gd name="T3" fmla="*/ 171 h 171"/>
                                <a:gd name="T4" fmla="*/ 12 w 173"/>
                                <a:gd name="T5" fmla="*/ 170 h 171"/>
                                <a:gd name="T6" fmla="*/ 173 w 173"/>
                                <a:gd name="T7" fmla="*/ 10 h 171"/>
                                <a:gd name="T8" fmla="*/ 173 w 173"/>
                                <a:gd name="T9" fmla="*/ 0 h 171"/>
                              </a:gdLst>
                              <a:ahLst/>
                              <a:cxnLst>
                                <a:cxn ang="0">
                                  <a:pos x="T0" y="T1"/>
                                </a:cxn>
                                <a:cxn ang="0">
                                  <a:pos x="T2" y="T3"/>
                                </a:cxn>
                                <a:cxn ang="0">
                                  <a:pos x="T4" y="T5"/>
                                </a:cxn>
                                <a:cxn ang="0">
                                  <a:pos x="T6" y="T7"/>
                                </a:cxn>
                                <a:cxn ang="0">
                                  <a:pos x="T8" y="T9"/>
                                </a:cxn>
                              </a:cxnLst>
                              <a:rect l="0" t="0" r="r" b="b"/>
                              <a:pathLst>
                                <a:path w="173" h="171">
                                  <a:moveTo>
                                    <a:pt x="173" y="0"/>
                                  </a:moveTo>
                                  <a:lnTo>
                                    <a:pt x="0" y="171"/>
                                  </a:lnTo>
                                  <a:lnTo>
                                    <a:pt x="12" y="170"/>
                                  </a:lnTo>
                                  <a:lnTo>
                                    <a:pt x="173" y="10"/>
                                  </a:lnTo>
                                  <a:lnTo>
                                    <a:pt x="173" y="0"/>
                                  </a:lnTo>
                                  <a:close/>
                                </a:path>
                              </a:pathLst>
                            </a:custGeom>
                            <a:solidFill>
                              <a:srgbClr val="61646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3" name="Freeform 3207"/>
                          <wps:cNvSpPr>
                            <a:spLocks/>
                          </wps:cNvSpPr>
                          <wps:spPr bwMode="auto">
                            <a:xfrm>
                              <a:off x="2196" y="4195"/>
                              <a:ext cx="161" cy="160"/>
                            </a:xfrm>
                            <a:custGeom>
                              <a:avLst/>
                              <a:gdLst>
                                <a:gd name="T0" fmla="*/ 161 w 161"/>
                                <a:gd name="T1" fmla="*/ 0 h 160"/>
                                <a:gd name="T2" fmla="*/ 0 w 161"/>
                                <a:gd name="T3" fmla="*/ 160 h 160"/>
                                <a:gd name="T4" fmla="*/ 11 w 161"/>
                                <a:gd name="T5" fmla="*/ 160 h 160"/>
                                <a:gd name="T6" fmla="*/ 161 w 161"/>
                                <a:gd name="T7" fmla="*/ 11 h 160"/>
                                <a:gd name="T8" fmla="*/ 161 w 161"/>
                                <a:gd name="T9" fmla="*/ 0 h 160"/>
                              </a:gdLst>
                              <a:ahLst/>
                              <a:cxnLst>
                                <a:cxn ang="0">
                                  <a:pos x="T0" y="T1"/>
                                </a:cxn>
                                <a:cxn ang="0">
                                  <a:pos x="T2" y="T3"/>
                                </a:cxn>
                                <a:cxn ang="0">
                                  <a:pos x="T4" y="T5"/>
                                </a:cxn>
                                <a:cxn ang="0">
                                  <a:pos x="T6" y="T7"/>
                                </a:cxn>
                                <a:cxn ang="0">
                                  <a:pos x="T8" y="T9"/>
                                </a:cxn>
                              </a:cxnLst>
                              <a:rect l="0" t="0" r="r" b="b"/>
                              <a:pathLst>
                                <a:path w="161" h="160">
                                  <a:moveTo>
                                    <a:pt x="161" y="0"/>
                                  </a:moveTo>
                                  <a:lnTo>
                                    <a:pt x="0" y="160"/>
                                  </a:lnTo>
                                  <a:lnTo>
                                    <a:pt x="11" y="160"/>
                                  </a:lnTo>
                                  <a:lnTo>
                                    <a:pt x="161" y="11"/>
                                  </a:lnTo>
                                  <a:lnTo>
                                    <a:pt x="161" y="0"/>
                                  </a:lnTo>
                                  <a:close/>
                                </a:path>
                              </a:pathLst>
                            </a:custGeom>
                            <a:solidFill>
                              <a:srgbClr val="5E616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4" name="Freeform 3208"/>
                          <wps:cNvSpPr>
                            <a:spLocks/>
                          </wps:cNvSpPr>
                          <wps:spPr bwMode="auto">
                            <a:xfrm>
                              <a:off x="2207" y="4206"/>
                              <a:ext cx="150" cy="149"/>
                            </a:xfrm>
                            <a:custGeom>
                              <a:avLst/>
                              <a:gdLst>
                                <a:gd name="T0" fmla="*/ 150 w 150"/>
                                <a:gd name="T1" fmla="*/ 0 h 149"/>
                                <a:gd name="T2" fmla="*/ 0 w 150"/>
                                <a:gd name="T3" fmla="*/ 149 h 149"/>
                                <a:gd name="T4" fmla="*/ 12 w 150"/>
                                <a:gd name="T5" fmla="*/ 148 h 149"/>
                                <a:gd name="T6" fmla="*/ 150 w 150"/>
                                <a:gd name="T7" fmla="*/ 11 h 149"/>
                                <a:gd name="T8" fmla="*/ 150 w 150"/>
                                <a:gd name="T9" fmla="*/ 0 h 149"/>
                              </a:gdLst>
                              <a:ahLst/>
                              <a:cxnLst>
                                <a:cxn ang="0">
                                  <a:pos x="T0" y="T1"/>
                                </a:cxn>
                                <a:cxn ang="0">
                                  <a:pos x="T2" y="T3"/>
                                </a:cxn>
                                <a:cxn ang="0">
                                  <a:pos x="T4" y="T5"/>
                                </a:cxn>
                                <a:cxn ang="0">
                                  <a:pos x="T6" y="T7"/>
                                </a:cxn>
                                <a:cxn ang="0">
                                  <a:pos x="T8" y="T9"/>
                                </a:cxn>
                              </a:cxnLst>
                              <a:rect l="0" t="0" r="r" b="b"/>
                              <a:pathLst>
                                <a:path w="150" h="149">
                                  <a:moveTo>
                                    <a:pt x="150" y="0"/>
                                  </a:moveTo>
                                  <a:lnTo>
                                    <a:pt x="0" y="149"/>
                                  </a:lnTo>
                                  <a:lnTo>
                                    <a:pt x="12" y="148"/>
                                  </a:lnTo>
                                  <a:lnTo>
                                    <a:pt x="150" y="11"/>
                                  </a:lnTo>
                                  <a:lnTo>
                                    <a:pt x="150" y="0"/>
                                  </a:lnTo>
                                  <a:close/>
                                </a:path>
                              </a:pathLst>
                            </a:custGeom>
                            <a:solidFill>
                              <a:srgbClr val="5B5E6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5" name="Freeform 3209"/>
                          <wps:cNvSpPr>
                            <a:spLocks/>
                          </wps:cNvSpPr>
                          <wps:spPr bwMode="auto">
                            <a:xfrm>
                              <a:off x="2219" y="4217"/>
                              <a:ext cx="138" cy="137"/>
                            </a:xfrm>
                            <a:custGeom>
                              <a:avLst/>
                              <a:gdLst>
                                <a:gd name="T0" fmla="*/ 138 w 138"/>
                                <a:gd name="T1" fmla="*/ 0 h 137"/>
                                <a:gd name="T2" fmla="*/ 0 w 138"/>
                                <a:gd name="T3" fmla="*/ 137 h 137"/>
                                <a:gd name="T4" fmla="*/ 11 w 138"/>
                                <a:gd name="T5" fmla="*/ 137 h 137"/>
                                <a:gd name="T6" fmla="*/ 138 w 138"/>
                                <a:gd name="T7" fmla="*/ 11 h 137"/>
                                <a:gd name="T8" fmla="*/ 138 w 138"/>
                                <a:gd name="T9" fmla="*/ 0 h 137"/>
                              </a:gdLst>
                              <a:ahLst/>
                              <a:cxnLst>
                                <a:cxn ang="0">
                                  <a:pos x="T0" y="T1"/>
                                </a:cxn>
                                <a:cxn ang="0">
                                  <a:pos x="T2" y="T3"/>
                                </a:cxn>
                                <a:cxn ang="0">
                                  <a:pos x="T4" y="T5"/>
                                </a:cxn>
                                <a:cxn ang="0">
                                  <a:pos x="T6" y="T7"/>
                                </a:cxn>
                                <a:cxn ang="0">
                                  <a:pos x="T8" y="T9"/>
                                </a:cxn>
                              </a:cxnLst>
                              <a:rect l="0" t="0" r="r" b="b"/>
                              <a:pathLst>
                                <a:path w="138" h="137">
                                  <a:moveTo>
                                    <a:pt x="138" y="0"/>
                                  </a:moveTo>
                                  <a:lnTo>
                                    <a:pt x="0" y="137"/>
                                  </a:lnTo>
                                  <a:lnTo>
                                    <a:pt x="11" y="137"/>
                                  </a:lnTo>
                                  <a:lnTo>
                                    <a:pt x="138" y="11"/>
                                  </a:lnTo>
                                  <a:lnTo>
                                    <a:pt x="138" y="0"/>
                                  </a:lnTo>
                                  <a:close/>
                                </a:path>
                              </a:pathLst>
                            </a:custGeom>
                            <a:solidFill>
                              <a:srgbClr val="5A5D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6" name="Freeform 3210"/>
                          <wps:cNvSpPr>
                            <a:spLocks/>
                          </wps:cNvSpPr>
                          <wps:spPr bwMode="auto">
                            <a:xfrm>
                              <a:off x="2230" y="4228"/>
                              <a:ext cx="128" cy="126"/>
                            </a:xfrm>
                            <a:custGeom>
                              <a:avLst/>
                              <a:gdLst>
                                <a:gd name="T0" fmla="*/ 127 w 128"/>
                                <a:gd name="T1" fmla="*/ 0 h 126"/>
                                <a:gd name="T2" fmla="*/ 0 w 128"/>
                                <a:gd name="T3" fmla="*/ 126 h 126"/>
                                <a:gd name="T4" fmla="*/ 128 w 128"/>
                                <a:gd name="T5" fmla="*/ 121 h 126"/>
                                <a:gd name="T6" fmla="*/ 127 w 128"/>
                                <a:gd name="T7" fmla="*/ 0 h 126"/>
                              </a:gdLst>
                              <a:ahLst/>
                              <a:cxnLst>
                                <a:cxn ang="0">
                                  <a:pos x="T0" y="T1"/>
                                </a:cxn>
                                <a:cxn ang="0">
                                  <a:pos x="T2" y="T3"/>
                                </a:cxn>
                                <a:cxn ang="0">
                                  <a:pos x="T4" y="T5"/>
                                </a:cxn>
                                <a:cxn ang="0">
                                  <a:pos x="T6" y="T7"/>
                                </a:cxn>
                              </a:cxnLst>
                              <a:rect l="0" t="0" r="r" b="b"/>
                              <a:pathLst>
                                <a:path w="128" h="126">
                                  <a:moveTo>
                                    <a:pt x="127" y="0"/>
                                  </a:moveTo>
                                  <a:lnTo>
                                    <a:pt x="0" y="126"/>
                                  </a:lnTo>
                                  <a:lnTo>
                                    <a:pt x="128" y="121"/>
                                  </a:lnTo>
                                  <a:lnTo>
                                    <a:pt x="127" y="0"/>
                                  </a:lnTo>
                                  <a:close/>
                                </a:path>
                              </a:pathLst>
                            </a:custGeom>
                            <a:solidFill>
                              <a:srgbClr val="575A6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7" name="Freeform 3211"/>
                          <wps:cNvSpPr>
                            <a:spLocks/>
                          </wps:cNvSpPr>
                          <wps:spPr bwMode="auto">
                            <a:xfrm>
                              <a:off x="1905" y="4062"/>
                              <a:ext cx="445" cy="292"/>
                            </a:xfrm>
                            <a:custGeom>
                              <a:avLst/>
                              <a:gdLst>
                                <a:gd name="T0" fmla="*/ 0 w 445"/>
                                <a:gd name="T1" fmla="*/ 0 h 292"/>
                                <a:gd name="T2" fmla="*/ 0 w 445"/>
                                <a:gd name="T3" fmla="*/ 292 h 292"/>
                                <a:gd name="T4" fmla="*/ 445 w 445"/>
                                <a:gd name="T5" fmla="*/ 279 h 292"/>
                                <a:gd name="T6" fmla="*/ 444 w 445"/>
                                <a:gd name="T7" fmla="*/ 14 h 292"/>
                                <a:gd name="T8" fmla="*/ 0 w 445"/>
                                <a:gd name="T9" fmla="*/ 0 h 292"/>
                              </a:gdLst>
                              <a:ahLst/>
                              <a:cxnLst>
                                <a:cxn ang="0">
                                  <a:pos x="T0" y="T1"/>
                                </a:cxn>
                                <a:cxn ang="0">
                                  <a:pos x="T2" y="T3"/>
                                </a:cxn>
                                <a:cxn ang="0">
                                  <a:pos x="T4" y="T5"/>
                                </a:cxn>
                                <a:cxn ang="0">
                                  <a:pos x="T6" y="T7"/>
                                </a:cxn>
                                <a:cxn ang="0">
                                  <a:pos x="T8" y="T9"/>
                                </a:cxn>
                              </a:cxnLst>
                              <a:rect l="0" t="0" r="r" b="b"/>
                              <a:pathLst>
                                <a:path w="445" h="292">
                                  <a:moveTo>
                                    <a:pt x="0" y="0"/>
                                  </a:moveTo>
                                  <a:lnTo>
                                    <a:pt x="0" y="292"/>
                                  </a:lnTo>
                                  <a:lnTo>
                                    <a:pt x="445" y="279"/>
                                  </a:lnTo>
                                  <a:lnTo>
                                    <a:pt x="444" y="14"/>
                                  </a:lnTo>
                                  <a:lnTo>
                                    <a:pt x="0" y="0"/>
                                  </a:lnTo>
                                  <a:close/>
                                </a:path>
                              </a:pathLst>
                            </a:custGeom>
                            <a:solidFill>
                              <a:srgbClr val="1F6EA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8" name="Freeform 3212"/>
                          <wps:cNvSpPr>
                            <a:spLocks/>
                          </wps:cNvSpPr>
                          <wps:spPr bwMode="auto">
                            <a:xfrm>
                              <a:off x="1905" y="4076"/>
                              <a:ext cx="445" cy="278"/>
                            </a:xfrm>
                            <a:custGeom>
                              <a:avLst/>
                              <a:gdLst>
                                <a:gd name="T0" fmla="*/ 444 w 445"/>
                                <a:gd name="T1" fmla="*/ 0 h 278"/>
                                <a:gd name="T2" fmla="*/ 442 w 445"/>
                                <a:gd name="T3" fmla="*/ 0 h 278"/>
                                <a:gd name="T4" fmla="*/ 442 w 445"/>
                                <a:gd name="T5" fmla="*/ 261 h 278"/>
                                <a:gd name="T6" fmla="*/ 0 w 445"/>
                                <a:gd name="T7" fmla="*/ 274 h 278"/>
                                <a:gd name="T8" fmla="*/ 0 w 445"/>
                                <a:gd name="T9" fmla="*/ 278 h 278"/>
                                <a:gd name="T10" fmla="*/ 445 w 445"/>
                                <a:gd name="T11" fmla="*/ 265 h 278"/>
                                <a:gd name="T12" fmla="*/ 444 w 445"/>
                                <a:gd name="T13" fmla="*/ 0 h 278"/>
                              </a:gdLst>
                              <a:ahLst/>
                              <a:cxnLst>
                                <a:cxn ang="0">
                                  <a:pos x="T0" y="T1"/>
                                </a:cxn>
                                <a:cxn ang="0">
                                  <a:pos x="T2" y="T3"/>
                                </a:cxn>
                                <a:cxn ang="0">
                                  <a:pos x="T4" y="T5"/>
                                </a:cxn>
                                <a:cxn ang="0">
                                  <a:pos x="T6" y="T7"/>
                                </a:cxn>
                                <a:cxn ang="0">
                                  <a:pos x="T8" y="T9"/>
                                </a:cxn>
                                <a:cxn ang="0">
                                  <a:pos x="T10" y="T11"/>
                                </a:cxn>
                                <a:cxn ang="0">
                                  <a:pos x="T12" y="T13"/>
                                </a:cxn>
                              </a:cxnLst>
                              <a:rect l="0" t="0" r="r" b="b"/>
                              <a:pathLst>
                                <a:path w="445" h="278">
                                  <a:moveTo>
                                    <a:pt x="444" y="0"/>
                                  </a:moveTo>
                                  <a:lnTo>
                                    <a:pt x="442" y="0"/>
                                  </a:lnTo>
                                  <a:lnTo>
                                    <a:pt x="442" y="261"/>
                                  </a:lnTo>
                                  <a:lnTo>
                                    <a:pt x="0" y="274"/>
                                  </a:lnTo>
                                  <a:lnTo>
                                    <a:pt x="0" y="278"/>
                                  </a:lnTo>
                                  <a:lnTo>
                                    <a:pt x="445" y="265"/>
                                  </a:lnTo>
                                  <a:lnTo>
                                    <a:pt x="444" y="0"/>
                                  </a:lnTo>
                                  <a:close/>
                                </a:path>
                              </a:pathLst>
                            </a:custGeom>
                            <a:solidFill>
                              <a:srgbClr val="18436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9" name="Freeform 3213"/>
                          <wps:cNvSpPr>
                            <a:spLocks/>
                          </wps:cNvSpPr>
                          <wps:spPr bwMode="auto">
                            <a:xfrm>
                              <a:off x="2071" y="4372"/>
                              <a:ext cx="80" cy="31"/>
                            </a:xfrm>
                            <a:custGeom>
                              <a:avLst/>
                              <a:gdLst>
                                <a:gd name="T0" fmla="*/ 55 w 80"/>
                                <a:gd name="T1" fmla="*/ 1 h 31"/>
                                <a:gd name="T2" fmla="*/ 72 w 80"/>
                                <a:gd name="T3" fmla="*/ 0 h 31"/>
                                <a:gd name="T4" fmla="*/ 80 w 80"/>
                                <a:gd name="T5" fmla="*/ 26 h 31"/>
                                <a:gd name="T6" fmla="*/ 80 w 80"/>
                                <a:gd name="T7" fmla="*/ 26 h 31"/>
                                <a:gd name="T8" fmla="*/ 80 w 80"/>
                                <a:gd name="T9" fmla="*/ 27 h 31"/>
                                <a:gd name="T10" fmla="*/ 79 w 80"/>
                                <a:gd name="T11" fmla="*/ 28 h 31"/>
                                <a:gd name="T12" fmla="*/ 76 w 80"/>
                                <a:gd name="T13" fmla="*/ 29 h 31"/>
                                <a:gd name="T14" fmla="*/ 72 w 80"/>
                                <a:gd name="T15" fmla="*/ 30 h 31"/>
                                <a:gd name="T16" fmla="*/ 65 w 80"/>
                                <a:gd name="T17" fmla="*/ 31 h 31"/>
                                <a:gd name="T18" fmla="*/ 38 w 80"/>
                                <a:gd name="T19" fmla="*/ 31 h 31"/>
                                <a:gd name="T20" fmla="*/ 38 w 80"/>
                                <a:gd name="T21" fmla="*/ 31 h 31"/>
                                <a:gd name="T22" fmla="*/ 24 w 80"/>
                                <a:gd name="T23" fmla="*/ 31 h 31"/>
                                <a:gd name="T24" fmla="*/ 14 w 80"/>
                                <a:gd name="T25" fmla="*/ 30 h 31"/>
                                <a:gd name="T26" fmla="*/ 6 w 80"/>
                                <a:gd name="T27" fmla="*/ 29 h 31"/>
                                <a:gd name="T28" fmla="*/ 3 w 80"/>
                                <a:gd name="T29" fmla="*/ 28 h 31"/>
                                <a:gd name="T30" fmla="*/ 0 w 80"/>
                                <a:gd name="T31" fmla="*/ 27 h 31"/>
                                <a:gd name="T32" fmla="*/ 0 w 80"/>
                                <a:gd name="T33" fmla="*/ 26 h 31"/>
                                <a:gd name="T34" fmla="*/ 0 w 80"/>
                                <a:gd name="T35" fmla="*/ 26 h 31"/>
                                <a:gd name="T36" fmla="*/ 8 w 80"/>
                                <a:gd name="T37" fmla="*/ 3 h 31"/>
                                <a:gd name="T38" fmla="*/ 42 w 80"/>
                                <a:gd name="T39" fmla="*/ 2 h 31"/>
                                <a:gd name="T40" fmla="*/ 47 w 80"/>
                                <a:gd name="T41" fmla="*/ 27 h 31"/>
                                <a:gd name="T42" fmla="*/ 48 w 80"/>
                                <a:gd name="T43" fmla="*/ 28 h 31"/>
                                <a:gd name="T44" fmla="*/ 48 w 80"/>
                                <a:gd name="T45" fmla="*/ 28 h 31"/>
                                <a:gd name="T46" fmla="*/ 48 w 80"/>
                                <a:gd name="T47" fmla="*/ 29 h 31"/>
                                <a:gd name="T48" fmla="*/ 49 w 80"/>
                                <a:gd name="T49" fmla="*/ 29 h 31"/>
                                <a:gd name="T50" fmla="*/ 49 w 80"/>
                                <a:gd name="T51" fmla="*/ 29 h 31"/>
                                <a:gd name="T52" fmla="*/ 59 w 80"/>
                                <a:gd name="T53" fmla="*/ 28 h 31"/>
                                <a:gd name="T54" fmla="*/ 59 w 80"/>
                                <a:gd name="T55" fmla="*/ 28 h 31"/>
                                <a:gd name="T56" fmla="*/ 60 w 80"/>
                                <a:gd name="T57" fmla="*/ 28 h 31"/>
                                <a:gd name="T58" fmla="*/ 60 w 80"/>
                                <a:gd name="T59" fmla="*/ 27 h 31"/>
                                <a:gd name="T60" fmla="*/ 60 w 80"/>
                                <a:gd name="T61" fmla="*/ 27 h 31"/>
                                <a:gd name="T62" fmla="*/ 55 w 80"/>
                                <a:gd name="T63" fmla="*/ 1 h 31"/>
                                <a:gd name="T64" fmla="*/ 55 w 80"/>
                                <a:gd name="T65" fmla="*/ 1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80" h="31">
                                  <a:moveTo>
                                    <a:pt x="55" y="1"/>
                                  </a:moveTo>
                                  <a:lnTo>
                                    <a:pt x="72" y="0"/>
                                  </a:lnTo>
                                  <a:lnTo>
                                    <a:pt x="80" y="26"/>
                                  </a:lnTo>
                                  <a:lnTo>
                                    <a:pt x="80" y="26"/>
                                  </a:lnTo>
                                  <a:lnTo>
                                    <a:pt x="80" y="27"/>
                                  </a:lnTo>
                                  <a:lnTo>
                                    <a:pt x="79" y="28"/>
                                  </a:lnTo>
                                  <a:lnTo>
                                    <a:pt x="76" y="29"/>
                                  </a:lnTo>
                                  <a:lnTo>
                                    <a:pt x="72" y="30"/>
                                  </a:lnTo>
                                  <a:lnTo>
                                    <a:pt x="65" y="31"/>
                                  </a:lnTo>
                                  <a:lnTo>
                                    <a:pt x="38" y="31"/>
                                  </a:lnTo>
                                  <a:lnTo>
                                    <a:pt x="38" y="31"/>
                                  </a:lnTo>
                                  <a:lnTo>
                                    <a:pt x="24" y="31"/>
                                  </a:lnTo>
                                  <a:lnTo>
                                    <a:pt x="14" y="30"/>
                                  </a:lnTo>
                                  <a:lnTo>
                                    <a:pt x="6" y="29"/>
                                  </a:lnTo>
                                  <a:lnTo>
                                    <a:pt x="3" y="28"/>
                                  </a:lnTo>
                                  <a:lnTo>
                                    <a:pt x="0" y="27"/>
                                  </a:lnTo>
                                  <a:lnTo>
                                    <a:pt x="0" y="26"/>
                                  </a:lnTo>
                                  <a:lnTo>
                                    <a:pt x="0" y="26"/>
                                  </a:lnTo>
                                  <a:lnTo>
                                    <a:pt x="8" y="3"/>
                                  </a:lnTo>
                                  <a:lnTo>
                                    <a:pt x="42" y="2"/>
                                  </a:lnTo>
                                  <a:lnTo>
                                    <a:pt x="47" y="27"/>
                                  </a:lnTo>
                                  <a:lnTo>
                                    <a:pt x="48" y="28"/>
                                  </a:lnTo>
                                  <a:lnTo>
                                    <a:pt x="48" y="28"/>
                                  </a:lnTo>
                                  <a:lnTo>
                                    <a:pt x="48" y="29"/>
                                  </a:lnTo>
                                  <a:lnTo>
                                    <a:pt x="49" y="29"/>
                                  </a:lnTo>
                                  <a:lnTo>
                                    <a:pt x="49" y="29"/>
                                  </a:lnTo>
                                  <a:lnTo>
                                    <a:pt x="59" y="28"/>
                                  </a:lnTo>
                                  <a:lnTo>
                                    <a:pt x="59" y="28"/>
                                  </a:lnTo>
                                  <a:lnTo>
                                    <a:pt x="60" y="28"/>
                                  </a:lnTo>
                                  <a:lnTo>
                                    <a:pt x="60" y="27"/>
                                  </a:lnTo>
                                  <a:lnTo>
                                    <a:pt x="60" y="27"/>
                                  </a:lnTo>
                                  <a:lnTo>
                                    <a:pt x="55" y="1"/>
                                  </a:lnTo>
                                  <a:lnTo>
                                    <a:pt x="55" y="1"/>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0" name="Freeform 3214"/>
                          <wps:cNvSpPr>
                            <a:spLocks/>
                          </wps:cNvSpPr>
                          <wps:spPr bwMode="auto">
                            <a:xfrm>
                              <a:off x="1944" y="4404"/>
                              <a:ext cx="376" cy="21"/>
                            </a:xfrm>
                            <a:custGeom>
                              <a:avLst/>
                              <a:gdLst>
                                <a:gd name="T0" fmla="*/ 376 w 376"/>
                                <a:gd name="T1" fmla="*/ 5 h 21"/>
                                <a:gd name="T2" fmla="*/ 23 w 376"/>
                                <a:gd name="T3" fmla="*/ 21 h 21"/>
                                <a:gd name="T4" fmla="*/ 0 w 376"/>
                                <a:gd name="T5" fmla="*/ 15 h 21"/>
                                <a:gd name="T6" fmla="*/ 0 w 376"/>
                                <a:gd name="T7" fmla="*/ 15 h 21"/>
                                <a:gd name="T8" fmla="*/ 45 w 376"/>
                                <a:gd name="T9" fmla="*/ 11 h 21"/>
                                <a:gd name="T10" fmla="*/ 85 w 376"/>
                                <a:gd name="T11" fmla="*/ 8 h 21"/>
                                <a:gd name="T12" fmla="*/ 123 w 376"/>
                                <a:gd name="T13" fmla="*/ 5 h 21"/>
                                <a:gd name="T14" fmla="*/ 123 w 376"/>
                                <a:gd name="T15" fmla="*/ 5 h 21"/>
                                <a:gd name="T16" fmla="*/ 125 w 376"/>
                                <a:gd name="T17" fmla="*/ 6 h 21"/>
                                <a:gd name="T18" fmla="*/ 134 w 376"/>
                                <a:gd name="T19" fmla="*/ 8 h 21"/>
                                <a:gd name="T20" fmla="*/ 152 w 376"/>
                                <a:gd name="T21" fmla="*/ 10 h 21"/>
                                <a:gd name="T22" fmla="*/ 163 w 376"/>
                                <a:gd name="T23" fmla="*/ 10 h 21"/>
                                <a:gd name="T24" fmla="*/ 177 w 376"/>
                                <a:gd name="T25" fmla="*/ 10 h 21"/>
                                <a:gd name="T26" fmla="*/ 177 w 376"/>
                                <a:gd name="T27" fmla="*/ 10 h 21"/>
                                <a:gd name="T28" fmla="*/ 183 w 376"/>
                                <a:gd name="T29" fmla="*/ 9 h 21"/>
                                <a:gd name="T30" fmla="*/ 196 w 376"/>
                                <a:gd name="T31" fmla="*/ 9 h 21"/>
                                <a:gd name="T32" fmla="*/ 202 w 376"/>
                                <a:gd name="T33" fmla="*/ 8 h 21"/>
                                <a:gd name="T34" fmla="*/ 208 w 376"/>
                                <a:gd name="T35" fmla="*/ 6 h 21"/>
                                <a:gd name="T36" fmla="*/ 211 w 376"/>
                                <a:gd name="T37" fmla="*/ 5 h 21"/>
                                <a:gd name="T38" fmla="*/ 211 w 376"/>
                                <a:gd name="T39" fmla="*/ 4 h 21"/>
                                <a:gd name="T40" fmla="*/ 210 w 376"/>
                                <a:gd name="T41" fmla="*/ 3 h 21"/>
                                <a:gd name="T42" fmla="*/ 210 w 376"/>
                                <a:gd name="T43" fmla="*/ 3 h 21"/>
                                <a:gd name="T44" fmla="*/ 277 w 376"/>
                                <a:gd name="T45" fmla="*/ 2 h 21"/>
                                <a:gd name="T46" fmla="*/ 347 w 376"/>
                                <a:gd name="T47" fmla="*/ 0 h 21"/>
                                <a:gd name="T48" fmla="*/ 376 w 376"/>
                                <a:gd name="T49" fmla="*/ 5 h 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76" h="21">
                                  <a:moveTo>
                                    <a:pt x="376" y="5"/>
                                  </a:moveTo>
                                  <a:lnTo>
                                    <a:pt x="23" y="21"/>
                                  </a:lnTo>
                                  <a:lnTo>
                                    <a:pt x="0" y="15"/>
                                  </a:lnTo>
                                  <a:lnTo>
                                    <a:pt x="0" y="15"/>
                                  </a:lnTo>
                                  <a:lnTo>
                                    <a:pt x="45" y="11"/>
                                  </a:lnTo>
                                  <a:lnTo>
                                    <a:pt x="85" y="8"/>
                                  </a:lnTo>
                                  <a:lnTo>
                                    <a:pt x="123" y="5"/>
                                  </a:lnTo>
                                  <a:lnTo>
                                    <a:pt x="123" y="5"/>
                                  </a:lnTo>
                                  <a:lnTo>
                                    <a:pt x="125" y="6"/>
                                  </a:lnTo>
                                  <a:lnTo>
                                    <a:pt x="134" y="8"/>
                                  </a:lnTo>
                                  <a:lnTo>
                                    <a:pt x="152" y="10"/>
                                  </a:lnTo>
                                  <a:lnTo>
                                    <a:pt x="163" y="10"/>
                                  </a:lnTo>
                                  <a:lnTo>
                                    <a:pt x="177" y="10"/>
                                  </a:lnTo>
                                  <a:lnTo>
                                    <a:pt x="177" y="10"/>
                                  </a:lnTo>
                                  <a:lnTo>
                                    <a:pt x="183" y="9"/>
                                  </a:lnTo>
                                  <a:lnTo>
                                    <a:pt x="196" y="9"/>
                                  </a:lnTo>
                                  <a:lnTo>
                                    <a:pt x="202" y="8"/>
                                  </a:lnTo>
                                  <a:lnTo>
                                    <a:pt x="208" y="6"/>
                                  </a:lnTo>
                                  <a:lnTo>
                                    <a:pt x="211" y="5"/>
                                  </a:lnTo>
                                  <a:lnTo>
                                    <a:pt x="211" y="4"/>
                                  </a:lnTo>
                                  <a:lnTo>
                                    <a:pt x="210" y="3"/>
                                  </a:lnTo>
                                  <a:lnTo>
                                    <a:pt x="210" y="3"/>
                                  </a:lnTo>
                                  <a:lnTo>
                                    <a:pt x="277" y="2"/>
                                  </a:lnTo>
                                  <a:lnTo>
                                    <a:pt x="347" y="0"/>
                                  </a:lnTo>
                                  <a:lnTo>
                                    <a:pt x="376" y="5"/>
                                  </a:lnTo>
                                  <a:close/>
                                </a:path>
                              </a:pathLst>
                            </a:custGeom>
                            <a:solidFill>
                              <a:srgbClr val="3C3C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1" name="Freeform 3215"/>
                          <wps:cNvSpPr>
                            <a:spLocks/>
                          </wps:cNvSpPr>
                          <wps:spPr bwMode="auto">
                            <a:xfrm>
                              <a:off x="1943" y="4419"/>
                              <a:ext cx="28" cy="14"/>
                            </a:xfrm>
                            <a:custGeom>
                              <a:avLst/>
                              <a:gdLst>
                                <a:gd name="T0" fmla="*/ 28 w 28"/>
                                <a:gd name="T1" fmla="*/ 14 h 14"/>
                                <a:gd name="T2" fmla="*/ 28 w 28"/>
                                <a:gd name="T3" fmla="*/ 10 h 14"/>
                                <a:gd name="T4" fmla="*/ 28 w 28"/>
                                <a:gd name="T5" fmla="*/ 10 h 14"/>
                                <a:gd name="T6" fmla="*/ 28 w 28"/>
                                <a:gd name="T7" fmla="*/ 8 h 14"/>
                                <a:gd name="T8" fmla="*/ 28 w 28"/>
                                <a:gd name="T9" fmla="*/ 8 h 14"/>
                                <a:gd name="T10" fmla="*/ 24 w 28"/>
                                <a:gd name="T11" fmla="*/ 6 h 14"/>
                                <a:gd name="T12" fmla="*/ 1 w 28"/>
                                <a:gd name="T13" fmla="*/ 0 h 14"/>
                                <a:gd name="T14" fmla="*/ 0 w 28"/>
                                <a:gd name="T15" fmla="*/ 7 h 14"/>
                                <a:gd name="T16" fmla="*/ 28 w 28"/>
                                <a:gd name="T1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 h="14">
                                  <a:moveTo>
                                    <a:pt x="28" y="14"/>
                                  </a:moveTo>
                                  <a:lnTo>
                                    <a:pt x="28" y="10"/>
                                  </a:lnTo>
                                  <a:lnTo>
                                    <a:pt x="28" y="10"/>
                                  </a:lnTo>
                                  <a:lnTo>
                                    <a:pt x="28" y="8"/>
                                  </a:lnTo>
                                  <a:lnTo>
                                    <a:pt x="28" y="8"/>
                                  </a:lnTo>
                                  <a:lnTo>
                                    <a:pt x="24" y="6"/>
                                  </a:lnTo>
                                  <a:lnTo>
                                    <a:pt x="1" y="0"/>
                                  </a:lnTo>
                                  <a:lnTo>
                                    <a:pt x="0" y="7"/>
                                  </a:lnTo>
                                  <a:lnTo>
                                    <a:pt x="28" y="14"/>
                                  </a:lnTo>
                                  <a:close/>
                                </a:path>
                              </a:pathLst>
                            </a:custGeom>
                            <a:solidFill>
                              <a:srgbClr val="3C3E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2" name="Freeform 3216"/>
                          <wps:cNvSpPr>
                            <a:spLocks/>
                          </wps:cNvSpPr>
                          <wps:spPr bwMode="auto">
                            <a:xfrm>
                              <a:off x="1893" y="4350"/>
                              <a:ext cx="466" cy="19"/>
                            </a:xfrm>
                            <a:custGeom>
                              <a:avLst/>
                              <a:gdLst>
                                <a:gd name="T0" fmla="*/ 0 w 466"/>
                                <a:gd name="T1" fmla="*/ 19 h 19"/>
                                <a:gd name="T2" fmla="*/ 2 w 466"/>
                                <a:gd name="T3" fmla="*/ 17 h 19"/>
                                <a:gd name="T4" fmla="*/ 465 w 466"/>
                                <a:gd name="T5" fmla="*/ 0 h 19"/>
                                <a:gd name="T6" fmla="*/ 466 w 466"/>
                                <a:gd name="T7" fmla="*/ 3 h 19"/>
                                <a:gd name="T8" fmla="*/ 0 w 466"/>
                                <a:gd name="T9" fmla="*/ 19 h 19"/>
                              </a:gdLst>
                              <a:ahLst/>
                              <a:cxnLst>
                                <a:cxn ang="0">
                                  <a:pos x="T0" y="T1"/>
                                </a:cxn>
                                <a:cxn ang="0">
                                  <a:pos x="T2" y="T3"/>
                                </a:cxn>
                                <a:cxn ang="0">
                                  <a:pos x="T4" y="T5"/>
                                </a:cxn>
                                <a:cxn ang="0">
                                  <a:pos x="T6" y="T7"/>
                                </a:cxn>
                                <a:cxn ang="0">
                                  <a:pos x="T8" y="T9"/>
                                </a:cxn>
                              </a:cxnLst>
                              <a:rect l="0" t="0" r="r" b="b"/>
                              <a:pathLst>
                                <a:path w="466" h="19">
                                  <a:moveTo>
                                    <a:pt x="0" y="19"/>
                                  </a:moveTo>
                                  <a:lnTo>
                                    <a:pt x="2" y="17"/>
                                  </a:lnTo>
                                  <a:lnTo>
                                    <a:pt x="465" y="0"/>
                                  </a:lnTo>
                                  <a:lnTo>
                                    <a:pt x="466" y="3"/>
                                  </a:lnTo>
                                  <a:lnTo>
                                    <a:pt x="0" y="19"/>
                                  </a:lnTo>
                                  <a:close/>
                                </a:path>
                              </a:pathLst>
                            </a:custGeom>
                            <a:solidFill>
                              <a:srgbClr val="9294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3" name="Freeform 3217"/>
                          <wps:cNvSpPr>
                            <a:spLocks/>
                          </wps:cNvSpPr>
                          <wps:spPr bwMode="auto">
                            <a:xfrm>
                              <a:off x="1891" y="4349"/>
                              <a:ext cx="472" cy="22"/>
                            </a:xfrm>
                            <a:custGeom>
                              <a:avLst/>
                              <a:gdLst>
                                <a:gd name="T0" fmla="*/ 467 w 472"/>
                                <a:gd name="T1" fmla="*/ 0 h 22"/>
                                <a:gd name="T2" fmla="*/ 467 w 472"/>
                                <a:gd name="T3" fmla="*/ 0 h 22"/>
                                <a:gd name="T4" fmla="*/ 3 w 472"/>
                                <a:gd name="T5" fmla="*/ 16 h 22"/>
                                <a:gd name="T6" fmla="*/ 0 w 472"/>
                                <a:gd name="T7" fmla="*/ 22 h 22"/>
                                <a:gd name="T8" fmla="*/ 472 w 472"/>
                                <a:gd name="T9" fmla="*/ 6 h 22"/>
                                <a:gd name="T10" fmla="*/ 467 w 472"/>
                                <a:gd name="T11" fmla="*/ 0 h 22"/>
                              </a:gdLst>
                              <a:ahLst/>
                              <a:cxnLst>
                                <a:cxn ang="0">
                                  <a:pos x="T0" y="T1"/>
                                </a:cxn>
                                <a:cxn ang="0">
                                  <a:pos x="T2" y="T3"/>
                                </a:cxn>
                                <a:cxn ang="0">
                                  <a:pos x="T4" y="T5"/>
                                </a:cxn>
                                <a:cxn ang="0">
                                  <a:pos x="T6" y="T7"/>
                                </a:cxn>
                                <a:cxn ang="0">
                                  <a:pos x="T8" y="T9"/>
                                </a:cxn>
                                <a:cxn ang="0">
                                  <a:pos x="T10" y="T11"/>
                                </a:cxn>
                              </a:cxnLst>
                              <a:rect l="0" t="0" r="r" b="b"/>
                              <a:pathLst>
                                <a:path w="472" h="22">
                                  <a:moveTo>
                                    <a:pt x="467" y="0"/>
                                  </a:moveTo>
                                  <a:lnTo>
                                    <a:pt x="467" y="0"/>
                                  </a:lnTo>
                                  <a:lnTo>
                                    <a:pt x="3" y="16"/>
                                  </a:lnTo>
                                  <a:lnTo>
                                    <a:pt x="0" y="22"/>
                                  </a:lnTo>
                                  <a:lnTo>
                                    <a:pt x="472" y="6"/>
                                  </a:lnTo>
                                  <a:lnTo>
                                    <a:pt x="467" y="0"/>
                                  </a:lnTo>
                                  <a:close/>
                                </a:path>
                              </a:pathLst>
                            </a:custGeom>
                            <a:solidFill>
                              <a:srgbClr val="2F2F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4" name="Freeform 3218"/>
                          <wps:cNvSpPr>
                            <a:spLocks/>
                          </wps:cNvSpPr>
                          <wps:spPr bwMode="auto">
                            <a:xfrm>
                              <a:off x="1871" y="4323"/>
                              <a:ext cx="3" cy="8"/>
                            </a:xfrm>
                            <a:custGeom>
                              <a:avLst/>
                              <a:gdLst>
                                <a:gd name="T0" fmla="*/ 3 w 3"/>
                                <a:gd name="T1" fmla="*/ 5 h 8"/>
                                <a:gd name="T2" fmla="*/ 3 w 3"/>
                                <a:gd name="T3" fmla="*/ 5 h 8"/>
                                <a:gd name="T4" fmla="*/ 3 w 3"/>
                                <a:gd name="T5" fmla="*/ 7 h 8"/>
                                <a:gd name="T6" fmla="*/ 2 w 3"/>
                                <a:gd name="T7" fmla="*/ 8 h 8"/>
                                <a:gd name="T8" fmla="*/ 2 w 3"/>
                                <a:gd name="T9" fmla="*/ 8 h 8"/>
                                <a:gd name="T10" fmla="*/ 1 w 3"/>
                                <a:gd name="T11" fmla="*/ 7 h 8"/>
                                <a:gd name="T12" fmla="*/ 0 w 3"/>
                                <a:gd name="T13" fmla="*/ 5 h 8"/>
                                <a:gd name="T14" fmla="*/ 0 w 3"/>
                                <a:gd name="T15" fmla="*/ 5 h 8"/>
                                <a:gd name="T16" fmla="*/ 1 w 3"/>
                                <a:gd name="T17" fmla="*/ 2 h 8"/>
                                <a:gd name="T18" fmla="*/ 2 w 3"/>
                                <a:gd name="T19" fmla="*/ 0 h 8"/>
                                <a:gd name="T20" fmla="*/ 2 w 3"/>
                                <a:gd name="T21" fmla="*/ 0 h 8"/>
                                <a:gd name="T22" fmla="*/ 3 w 3"/>
                                <a:gd name="T23" fmla="*/ 2 h 8"/>
                                <a:gd name="T24" fmla="*/ 3 w 3"/>
                                <a:gd name="T25" fmla="*/ 5 h 8"/>
                                <a:gd name="T26" fmla="*/ 3 w 3"/>
                                <a:gd name="T27" fmla="*/ 5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 h="8">
                                  <a:moveTo>
                                    <a:pt x="3" y="5"/>
                                  </a:moveTo>
                                  <a:lnTo>
                                    <a:pt x="3" y="5"/>
                                  </a:lnTo>
                                  <a:lnTo>
                                    <a:pt x="3" y="7"/>
                                  </a:lnTo>
                                  <a:lnTo>
                                    <a:pt x="2" y="8"/>
                                  </a:lnTo>
                                  <a:lnTo>
                                    <a:pt x="2" y="8"/>
                                  </a:lnTo>
                                  <a:lnTo>
                                    <a:pt x="1" y="7"/>
                                  </a:lnTo>
                                  <a:lnTo>
                                    <a:pt x="0" y="5"/>
                                  </a:lnTo>
                                  <a:lnTo>
                                    <a:pt x="0" y="5"/>
                                  </a:lnTo>
                                  <a:lnTo>
                                    <a:pt x="1" y="2"/>
                                  </a:lnTo>
                                  <a:lnTo>
                                    <a:pt x="2" y="0"/>
                                  </a:lnTo>
                                  <a:lnTo>
                                    <a:pt x="2" y="0"/>
                                  </a:lnTo>
                                  <a:lnTo>
                                    <a:pt x="3" y="2"/>
                                  </a:lnTo>
                                  <a:lnTo>
                                    <a:pt x="3" y="5"/>
                                  </a:lnTo>
                                  <a:lnTo>
                                    <a:pt x="3" y="5"/>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5" name="Freeform 3219"/>
                          <wps:cNvSpPr>
                            <a:spLocks/>
                          </wps:cNvSpPr>
                          <wps:spPr bwMode="auto">
                            <a:xfrm>
                              <a:off x="1871" y="4313"/>
                              <a:ext cx="3" cy="8"/>
                            </a:xfrm>
                            <a:custGeom>
                              <a:avLst/>
                              <a:gdLst>
                                <a:gd name="T0" fmla="*/ 3 w 3"/>
                                <a:gd name="T1" fmla="*/ 4 h 8"/>
                                <a:gd name="T2" fmla="*/ 3 w 3"/>
                                <a:gd name="T3" fmla="*/ 4 h 8"/>
                                <a:gd name="T4" fmla="*/ 3 w 3"/>
                                <a:gd name="T5" fmla="*/ 7 h 8"/>
                                <a:gd name="T6" fmla="*/ 2 w 3"/>
                                <a:gd name="T7" fmla="*/ 8 h 8"/>
                                <a:gd name="T8" fmla="*/ 2 w 3"/>
                                <a:gd name="T9" fmla="*/ 8 h 8"/>
                                <a:gd name="T10" fmla="*/ 1 w 3"/>
                                <a:gd name="T11" fmla="*/ 7 h 8"/>
                                <a:gd name="T12" fmla="*/ 0 w 3"/>
                                <a:gd name="T13" fmla="*/ 4 h 8"/>
                                <a:gd name="T14" fmla="*/ 0 w 3"/>
                                <a:gd name="T15" fmla="*/ 4 h 8"/>
                                <a:gd name="T16" fmla="*/ 1 w 3"/>
                                <a:gd name="T17" fmla="*/ 1 h 8"/>
                                <a:gd name="T18" fmla="*/ 2 w 3"/>
                                <a:gd name="T19" fmla="*/ 0 h 8"/>
                                <a:gd name="T20" fmla="*/ 2 w 3"/>
                                <a:gd name="T21" fmla="*/ 0 h 8"/>
                                <a:gd name="T22" fmla="*/ 3 w 3"/>
                                <a:gd name="T23" fmla="*/ 1 h 8"/>
                                <a:gd name="T24" fmla="*/ 3 w 3"/>
                                <a:gd name="T25" fmla="*/ 4 h 8"/>
                                <a:gd name="T26" fmla="*/ 3 w 3"/>
                                <a:gd name="T27" fmla="*/ 4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 h="8">
                                  <a:moveTo>
                                    <a:pt x="3" y="4"/>
                                  </a:moveTo>
                                  <a:lnTo>
                                    <a:pt x="3" y="4"/>
                                  </a:lnTo>
                                  <a:lnTo>
                                    <a:pt x="3" y="7"/>
                                  </a:lnTo>
                                  <a:lnTo>
                                    <a:pt x="2" y="8"/>
                                  </a:lnTo>
                                  <a:lnTo>
                                    <a:pt x="2" y="8"/>
                                  </a:lnTo>
                                  <a:lnTo>
                                    <a:pt x="1" y="7"/>
                                  </a:lnTo>
                                  <a:lnTo>
                                    <a:pt x="0" y="4"/>
                                  </a:lnTo>
                                  <a:lnTo>
                                    <a:pt x="0" y="4"/>
                                  </a:lnTo>
                                  <a:lnTo>
                                    <a:pt x="1" y="1"/>
                                  </a:lnTo>
                                  <a:lnTo>
                                    <a:pt x="2" y="0"/>
                                  </a:lnTo>
                                  <a:lnTo>
                                    <a:pt x="2" y="0"/>
                                  </a:lnTo>
                                  <a:lnTo>
                                    <a:pt x="3" y="1"/>
                                  </a:lnTo>
                                  <a:lnTo>
                                    <a:pt x="3" y="4"/>
                                  </a:lnTo>
                                  <a:lnTo>
                                    <a:pt x="3" y="4"/>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6" name="Freeform 3220"/>
                          <wps:cNvSpPr>
                            <a:spLocks/>
                          </wps:cNvSpPr>
                          <wps:spPr bwMode="auto">
                            <a:xfrm>
                              <a:off x="1871" y="4302"/>
                              <a:ext cx="3" cy="9"/>
                            </a:xfrm>
                            <a:custGeom>
                              <a:avLst/>
                              <a:gdLst>
                                <a:gd name="T0" fmla="*/ 3 w 3"/>
                                <a:gd name="T1" fmla="*/ 5 h 9"/>
                                <a:gd name="T2" fmla="*/ 3 w 3"/>
                                <a:gd name="T3" fmla="*/ 5 h 9"/>
                                <a:gd name="T4" fmla="*/ 3 w 3"/>
                                <a:gd name="T5" fmla="*/ 8 h 9"/>
                                <a:gd name="T6" fmla="*/ 2 w 3"/>
                                <a:gd name="T7" fmla="*/ 9 h 9"/>
                                <a:gd name="T8" fmla="*/ 2 w 3"/>
                                <a:gd name="T9" fmla="*/ 9 h 9"/>
                                <a:gd name="T10" fmla="*/ 1 w 3"/>
                                <a:gd name="T11" fmla="*/ 8 h 9"/>
                                <a:gd name="T12" fmla="*/ 0 w 3"/>
                                <a:gd name="T13" fmla="*/ 5 h 9"/>
                                <a:gd name="T14" fmla="*/ 0 w 3"/>
                                <a:gd name="T15" fmla="*/ 5 h 9"/>
                                <a:gd name="T16" fmla="*/ 1 w 3"/>
                                <a:gd name="T17" fmla="*/ 2 h 9"/>
                                <a:gd name="T18" fmla="*/ 2 w 3"/>
                                <a:gd name="T19" fmla="*/ 0 h 9"/>
                                <a:gd name="T20" fmla="*/ 2 w 3"/>
                                <a:gd name="T21" fmla="*/ 0 h 9"/>
                                <a:gd name="T22" fmla="*/ 3 w 3"/>
                                <a:gd name="T23" fmla="*/ 2 h 9"/>
                                <a:gd name="T24" fmla="*/ 3 w 3"/>
                                <a:gd name="T25" fmla="*/ 5 h 9"/>
                                <a:gd name="T26" fmla="*/ 3 w 3"/>
                                <a:gd name="T2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 h="9">
                                  <a:moveTo>
                                    <a:pt x="3" y="5"/>
                                  </a:moveTo>
                                  <a:lnTo>
                                    <a:pt x="3" y="5"/>
                                  </a:lnTo>
                                  <a:lnTo>
                                    <a:pt x="3" y="8"/>
                                  </a:lnTo>
                                  <a:lnTo>
                                    <a:pt x="2" y="9"/>
                                  </a:lnTo>
                                  <a:lnTo>
                                    <a:pt x="2" y="9"/>
                                  </a:lnTo>
                                  <a:lnTo>
                                    <a:pt x="1" y="8"/>
                                  </a:lnTo>
                                  <a:lnTo>
                                    <a:pt x="0" y="5"/>
                                  </a:lnTo>
                                  <a:lnTo>
                                    <a:pt x="0" y="5"/>
                                  </a:lnTo>
                                  <a:lnTo>
                                    <a:pt x="1" y="2"/>
                                  </a:lnTo>
                                  <a:lnTo>
                                    <a:pt x="2" y="0"/>
                                  </a:lnTo>
                                  <a:lnTo>
                                    <a:pt x="2" y="0"/>
                                  </a:lnTo>
                                  <a:lnTo>
                                    <a:pt x="3" y="2"/>
                                  </a:lnTo>
                                  <a:lnTo>
                                    <a:pt x="3" y="5"/>
                                  </a:lnTo>
                                  <a:lnTo>
                                    <a:pt x="3" y="5"/>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7" name="Freeform 3221"/>
                          <wps:cNvSpPr>
                            <a:spLocks/>
                          </wps:cNvSpPr>
                          <wps:spPr bwMode="auto">
                            <a:xfrm>
                              <a:off x="1871" y="4292"/>
                              <a:ext cx="3" cy="9"/>
                            </a:xfrm>
                            <a:custGeom>
                              <a:avLst/>
                              <a:gdLst>
                                <a:gd name="T0" fmla="*/ 3 w 3"/>
                                <a:gd name="T1" fmla="*/ 5 h 9"/>
                                <a:gd name="T2" fmla="*/ 3 w 3"/>
                                <a:gd name="T3" fmla="*/ 5 h 9"/>
                                <a:gd name="T4" fmla="*/ 3 w 3"/>
                                <a:gd name="T5" fmla="*/ 8 h 9"/>
                                <a:gd name="T6" fmla="*/ 2 w 3"/>
                                <a:gd name="T7" fmla="*/ 9 h 9"/>
                                <a:gd name="T8" fmla="*/ 2 w 3"/>
                                <a:gd name="T9" fmla="*/ 9 h 9"/>
                                <a:gd name="T10" fmla="*/ 1 w 3"/>
                                <a:gd name="T11" fmla="*/ 8 h 9"/>
                                <a:gd name="T12" fmla="*/ 0 w 3"/>
                                <a:gd name="T13" fmla="*/ 5 h 9"/>
                                <a:gd name="T14" fmla="*/ 0 w 3"/>
                                <a:gd name="T15" fmla="*/ 5 h 9"/>
                                <a:gd name="T16" fmla="*/ 1 w 3"/>
                                <a:gd name="T17" fmla="*/ 1 h 9"/>
                                <a:gd name="T18" fmla="*/ 2 w 3"/>
                                <a:gd name="T19" fmla="*/ 0 h 9"/>
                                <a:gd name="T20" fmla="*/ 2 w 3"/>
                                <a:gd name="T21" fmla="*/ 0 h 9"/>
                                <a:gd name="T22" fmla="*/ 3 w 3"/>
                                <a:gd name="T23" fmla="*/ 1 h 9"/>
                                <a:gd name="T24" fmla="*/ 3 w 3"/>
                                <a:gd name="T25" fmla="*/ 5 h 9"/>
                                <a:gd name="T26" fmla="*/ 3 w 3"/>
                                <a:gd name="T2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 h="9">
                                  <a:moveTo>
                                    <a:pt x="3" y="5"/>
                                  </a:moveTo>
                                  <a:lnTo>
                                    <a:pt x="3" y="5"/>
                                  </a:lnTo>
                                  <a:lnTo>
                                    <a:pt x="3" y="8"/>
                                  </a:lnTo>
                                  <a:lnTo>
                                    <a:pt x="2" y="9"/>
                                  </a:lnTo>
                                  <a:lnTo>
                                    <a:pt x="2" y="9"/>
                                  </a:lnTo>
                                  <a:lnTo>
                                    <a:pt x="1" y="8"/>
                                  </a:lnTo>
                                  <a:lnTo>
                                    <a:pt x="0" y="5"/>
                                  </a:lnTo>
                                  <a:lnTo>
                                    <a:pt x="0" y="5"/>
                                  </a:lnTo>
                                  <a:lnTo>
                                    <a:pt x="1" y="1"/>
                                  </a:lnTo>
                                  <a:lnTo>
                                    <a:pt x="2" y="0"/>
                                  </a:lnTo>
                                  <a:lnTo>
                                    <a:pt x="2" y="0"/>
                                  </a:lnTo>
                                  <a:lnTo>
                                    <a:pt x="3" y="1"/>
                                  </a:lnTo>
                                  <a:lnTo>
                                    <a:pt x="3" y="5"/>
                                  </a:lnTo>
                                  <a:lnTo>
                                    <a:pt x="3" y="5"/>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8" name="Freeform 3222"/>
                          <wps:cNvSpPr>
                            <a:spLocks/>
                          </wps:cNvSpPr>
                          <wps:spPr bwMode="auto">
                            <a:xfrm>
                              <a:off x="2076" y="4402"/>
                              <a:ext cx="24" cy="11"/>
                            </a:xfrm>
                            <a:custGeom>
                              <a:avLst/>
                              <a:gdLst>
                                <a:gd name="T0" fmla="*/ 24 w 24"/>
                                <a:gd name="T1" fmla="*/ 1 h 11"/>
                                <a:gd name="T2" fmla="*/ 23 w 24"/>
                                <a:gd name="T3" fmla="*/ 10 h 11"/>
                                <a:gd name="T4" fmla="*/ 23 w 24"/>
                                <a:gd name="T5" fmla="*/ 10 h 11"/>
                                <a:gd name="T6" fmla="*/ 16 w 24"/>
                                <a:gd name="T7" fmla="*/ 11 h 11"/>
                                <a:gd name="T8" fmla="*/ 8 w 24"/>
                                <a:gd name="T9" fmla="*/ 11 h 11"/>
                                <a:gd name="T10" fmla="*/ 0 w 24"/>
                                <a:gd name="T11" fmla="*/ 9 h 11"/>
                                <a:gd name="T12" fmla="*/ 2 w 24"/>
                                <a:gd name="T13" fmla="*/ 0 h 11"/>
                                <a:gd name="T14" fmla="*/ 2 w 24"/>
                                <a:gd name="T15" fmla="*/ 0 h 11"/>
                                <a:gd name="T16" fmla="*/ 11 w 24"/>
                                <a:gd name="T17" fmla="*/ 2 h 11"/>
                                <a:gd name="T18" fmla="*/ 19 w 24"/>
                                <a:gd name="T19" fmla="*/ 2 h 11"/>
                                <a:gd name="T20" fmla="*/ 21 w 24"/>
                                <a:gd name="T21" fmla="*/ 2 h 11"/>
                                <a:gd name="T22" fmla="*/ 24 w 24"/>
                                <a:gd name="T23" fmla="*/ 1 h 11"/>
                                <a:gd name="T24" fmla="*/ 24 w 24"/>
                                <a:gd name="T25" fmla="*/ 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4" h="11">
                                  <a:moveTo>
                                    <a:pt x="24" y="1"/>
                                  </a:moveTo>
                                  <a:lnTo>
                                    <a:pt x="23" y="10"/>
                                  </a:lnTo>
                                  <a:lnTo>
                                    <a:pt x="23" y="10"/>
                                  </a:lnTo>
                                  <a:lnTo>
                                    <a:pt x="16" y="11"/>
                                  </a:lnTo>
                                  <a:lnTo>
                                    <a:pt x="8" y="11"/>
                                  </a:lnTo>
                                  <a:lnTo>
                                    <a:pt x="0" y="9"/>
                                  </a:lnTo>
                                  <a:lnTo>
                                    <a:pt x="2" y="0"/>
                                  </a:lnTo>
                                  <a:lnTo>
                                    <a:pt x="2" y="0"/>
                                  </a:lnTo>
                                  <a:lnTo>
                                    <a:pt x="11" y="2"/>
                                  </a:lnTo>
                                  <a:lnTo>
                                    <a:pt x="19" y="2"/>
                                  </a:lnTo>
                                  <a:lnTo>
                                    <a:pt x="21" y="2"/>
                                  </a:lnTo>
                                  <a:lnTo>
                                    <a:pt x="24" y="1"/>
                                  </a:lnTo>
                                  <a:lnTo>
                                    <a:pt x="24" y="1"/>
                                  </a:lnTo>
                                  <a:close/>
                                </a:path>
                              </a:pathLst>
                            </a:custGeom>
                            <a:solidFill>
                              <a:srgbClr val="9294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9" name="Rectangle 3223"/>
                          <wps:cNvSpPr>
                            <a:spLocks noChangeArrowheads="1"/>
                          </wps:cNvSpPr>
                          <wps:spPr bwMode="auto">
                            <a:xfrm>
                              <a:off x="2071" y="4398"/>
                              <a:ext cx="1" cy="1"/>
                            </a:xfrm>
                            <a:prstGeom prst="rect">
                              <a:avLst/>
                            </a:prstGeom>
                            <a:solidFill>
                              <a:srgbClr val="52555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0" name="Freeform 3224"/>
                          <wps:cNvSpPr>
                            <a:spLocks/>
                          </wps:cNvSpPr>
                          <wps:spPr bwMode="auto">
                            <a:xfrm>
                              <a:off x="2071" y="4393"/>
                              <a:ext cx="2" cy="6"/>
                            </a:xfrm>
                            <a:custGeom>
                              <a:avLst/>
                              <a:gdLst>
                                <a:gd name="T0" fmla="*/ 0 w 2"/>
                                <a:gd name="T1" fmla="*/ 5 h 6"/>
                                <a:gd name="T2" fmla="*/ 0 w 2"/>
                                <a:gd name="T3" fmla="*/ 5 h 6"/>
                                <a:gd name="T4" fmla="*/ 0 w 2"/>
                                <a:gd name="T5" fmla="*/ 5 h 6"/>
                                <a:gd name="T6" fmla="*/ 1 w 2"/>
                                <a:gd name="T7" fmla="*/ 6 h 6"/>
                                <a:gd name="T8" fmla="*/ 2 w 2"/>
                                <a:gd name="T9" fmla="*/ 0 h 6"/>
                                <a:gd name="T10" fmla="*/ 0 w 2"/>
                                <a:gd name="T11" fmla="*/ 5 h 6"/>
                              </a:gdLst>
                              <a:ahLst/>
                              <a:cxnLst>
                                <a:cxn ang="0">
                                  <a:pos x="T0" y="T1"/>
                                </a:cxn>
                                <a:cxn ang="0">
                                  <a:pos x="T2" y="T3"/>
                                </a:cxn>
                                <a:cxn ang="0">
                                  <a:pos x="T4" y="T5"/>
                                </a:cxn>
                                <a:cxn ang="0">
                                  <a:pos x="T6" y="T7"/>
                                </a:cxn>
                                <a:cxn ang="0">
                                  <a:pos x="T8" y="T9"/>
                                </a:cxn>
                                <a:cxn ang="0">
                                  <a:pos x="T10" y="T11"/>
                                </a:cxn>
                              </a:cxnLst>
                              <a:rect l="0" t="0" r="r" b="b"/>
                              <a:pathLst>
                                <a:path w="2" h="6">
                                  <a:moveTo>
                                    <a:pt x="0" y="5"/>
                                  </a:moveTo>
                                  <a:lnTo>
                                    <a:pt x="0" y="5"/>
                                  </a:lnTo>
                                  <a:lnTo>
                                    <a:pt x="0" y="5"/>
                                  </a:lnTo>
                                  <a:lnTo>
                                    <a:pt x="1" y="6"/>
                                  </a:lnTo>
                                  <a:lnTo>
                                    <a:pt x="2" y="0"/>
                                  </a:lnTo>
                                  <a:lnTo>
                                    <a:pt x="0" y="5"/>
                                  </a:lnTo>
                                  <a:close/>
                                </a:path>
                              </a:pathLst>
                            </a:custGeom>
                            <a:solidFill>
                              <a:srgbClr val="575A6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1" name="Freeform 3225"/>
                          <wps:cNvSpPr>
                            <a:spLocks/>
                          </wps:cNvSpPr>
                          <wps:spPr bwMode="auto">
                            <a:xfrm>
                              <a:off x="2072" y="4389"/>
                              <a:ext cx="3" cy="10"/>
                            </a:xfrm>
                            <a:custGeom>
                              <a:avLst/>
                              <a:gdLst>
                                <a:gd name="T0" fmla="*/ 1 w 3"/>
                                <a:gd name="T1" fmla="*/ 4 h 10"/>
                                <a:gd name="T2" fmla="*/ 0 w 3"/>
                                <a:gd name="T3" fmla="*/ 10 h 10"/>
                                <a:gd name="T4" fmla="*/ 0 w 3"/>
                                <a:gd name="T5" fmla="*/ 10 h 10"/>
                                <a:gd name="T6" fmla="*/ 1 w 3"/>
                                <a:gd name="T7" fmla="*/ 10 h 10"/>
                                <a:gd name="T8" fmla="*/ 3 w 3"/>
                                <a:gd name="T9" fmla="*/ 0 h 10"/>
                                <a:gd name="T10" fmla="*/ 1 w 3"/>
                                <a:gd name="T11" fmla="*/ 4 h 10"/>
                              </a:gdLst>
                              <a:ahLst/>
                              <a:cxnLst>
                                <a:cxn ang="0">
                                  <a:pos x="T0" y="T1"/>
                                </a:cxn>
                                <a:cxn ang="0">
                                  <a:pos x="T2" y="T3"/>
                                </a:cxn>
                                <a:cxn ang="0">
                                  <a:pos x="T4" y="T5"/>
                                </a:cxn>
                                <a:cxn ang="0">
                                  <a:pos x="T6" y="T7"/>
                                </a:cxn>
                                <a:cxn ang="0">
                                  <a:pos x="T8" y="T9"/>
                                </a:cxn>
                                <a:cxn ang="0">
                                  <a:pos x="T10" y="T11"/>
                                </a:cxn>
                              </a:cxnLst>
                              <a:rect l="0" t="0" r="r" b="b"/>
                              <a:pathLst>
                                <a:path w="3" h="10">
                                  <a:moveTo>
                                    <a:pt x="1" y="4"/>
                                  </a:moveTo>
                                  <a:lnTo>
                                    <a:pt x="0" y="10"/>
                                  </a:lnTo>
                                  <a:lnTo>
                                    <a:pt x="0" y="10"/>
                                  </a:lnTo>
                                  <a:lnTo>
                                    <a:pt x="1" y="10"/>
                                  </a:lnTo>
                                  <a:lnTo>
                                    <a:pt x="3" y="0"/>
                                  </a:lnTo>
                                  <a:lnTo>
                                    <a:pt x="1" y="4"/>
                                  </a:lnTo>
                                  <a:close/>
                                </a:path>
                              </a:pathLst>
                            </a:custGeom>
                            <a:solidFill>
                              <a:srgbClr val="5E606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2" name="Freeform 3226"/>
                          <wps:cNvSpPr>
                            <a:spLocks/>
                          </wps:cNvSpPr>
                          <wps:spPr bwMode="auto">
                            <a:xfrm>
                              <a:off x="2073" y="4385"/>
                              <a:ext cx="3" cy="15"/>
                            </a:xfrm>
                            <a:custGeom>
                              <a:avLst/>
                              <a:gdLst>
                                <a:gd name="T0" fmla="*/ 2 w 3"/>
                                <a:gd name="T1" fmla="*/ 4 h 15"/>
                                <a:gd name="T2" fmla="*/ 0 w 3"/>
                                <a:gd name="T3" fmla="*/ 14 h 15"/>
                                <a:gd name="T4" fmla="*/ 0 w 3"/>
                                <a:gd name="T5" fmla="*/ 14 h 15"/>
                                <a:gd name="T6" fmla="*/ 2 w 3"/>
                                <a:gd name="T7" fmla="*/ 15 h 15"/>
                                <a:gd name="T8" fmla="*/ 3 w 3"/>
                                <a:gd name="T9" fmla="*/ 0 h 15"/>
                                <a:gd name="T10" fmla="*/ 2 w 3"/>
                                <a:gd name="T11" fmla="*/ 4 h 15"/>
                              </a:gdLst>
                              <a:ahLst/>
                              <a:cxnLst>
                                <a:cxn ang="0">
                                  <a:pos x="T0" y="T1"/>
                                </a:cxn>
                                <a:cxn ang="0">
                                  <a:pos x="T2" y="T3"/>
                                </a:cxn>
                                <a:cxn ang="0">
                                  <a:pos x="T4" y="T5"/>
                                </a:cxn>
                                <a:cxn ang="0">
                                  <a:pos x="T6" y="T7"/>
                                </a:cxn>
                                <a:cxn ang="0">
                                  <a:pos x="T8" y="T9"/>
                                </a:cxn>
                                <a:cxn ang="0">
                                  <a:pos x="T10" y="T11"/>
                                </a:cxn>
                              </a:cxnLst>
                              <a:rect l="0" t="0" r="r" b="b"/>
                              <a:pathLst>
                                <a:path w="3" h="15">
                                  <a:moveTo>
                                    <a:pt x="2" y="4"/>
                                  </a:moveTo>
                                  <a:lnTo>
                                    <a:pt x="0" y="14"/>
                                  </a:lnTo>
                                  <a:lnTo>
                                    <a:pt x="0" y="14"/>
                                  </a:lnTo>
                                  <a:lnTo>
                                    <a:pt x="2" y="15"/>
                                  </a:lnTo>
                                  <a:lnTo>
                                    <a:pt x="3" y="0"/>
                                  </a:lnTo>
                                  <a:lnTo>
                                    <a:pt x="2" y="4"/>
                                  </a:lnTo>
                                  <a:close/>
                                </a:path>
                              </a:pathLst>
                            </a:custGeom>
                            <a:solidFill>
                              <a:srgbClr val="63666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3" name="Freeform 3227"/>
                          <wps:cNvSpPr>
                            <a:spLocks/>
                          </wps:cNvSpPr>
                          <wps:spPr bwMode="auto">
                            <a:xfrm>
                              <a:off x="2075" y="4380"/>
                              <a:ext cx="2" cy="20"/>
                            </a:xfrm>
                            <a:custGeom>
                              <a:avLst/>
                              <a:gdLst>
                                <a:gd name="T0" fmla="*/ 1 w 2"/>
                                <a:gd name="T1" fmla="*/ 5 h 20"/>
                                <a:gd name="T2" fmla="*/ 0 w 2"/>
                                <a:gd name="T3" fmla="*/ 20 h 20"/>
                                <a:gd name="T4" fmla="*/ 0 w 2"/>
                                <a:gd name="T5" fmla="*/ 20 h 20"/>
                                <a:gd name="T6" fmla="*/ 1 w 2"/>
                                <a:gd name="T7" fmla="*/ 20 h 20"/>
                                <a:gd name="T8" fmla="*/ 2 w 2"/>
                                <a:gd name="T9" fmla="*/ 0 h 20"/>
                                <a:gd name="T10" fmla="*/ 1 w 2"/>
                                <a:gd name="T11" fmla="*/ 5 h 20"/>
                              </a:gdLst>
                              <a:ahLst/>
                              <a:cxnLst>
                                <a:cxn ang="0">
                                  <a:pos x="T0" y="T1"/>
                                </a:cxn>
                                <a:cxn ang="0">
                                  <a:pos x="T2" y="T3"/>
                                </a:cxn>
                                <a:cxn ang="0">
                                  <a:pos x="T4" y="T5"/>
                                </a:cxn>
                                <a:cxn ang="0">
                                  <a:pos x="T6" y="T7"/>
                                </a:cxn>
                                <a:cxn ang="0">
                                  <a:pos x="T8" y="T9"/>
                                </a:cxn>
                                <a:cxn ang="0">
                                  <a:pos x="T10" y="T11"/>
                                </a:cxn>
                              </a:cxnLst>
                              <a:rect l="0" t="0" r="r" b="b"/>
                              <a:pathLst>
                                <a:path w="2" h="20">
                                  <a:moveTo>
                                    <a:pt x="1" y="5"/>
                                  </a:moveTo>
                                  <a:lnTo>
                                    <a:pt x="0" y="20"/>
                                  </a:lnTo>
                                  <a:lnTo>
                                    <a:pt x="0" y="20"/>
                                  </a:lnTo>
                                  <a:lnTo>
                                    <a:pt x="1" y="20"/>
                                  </a:lnTo>
                                  <a:lnTo>
                                    <a:pt x="2" y="0"/>
                                  </a:lnTo>
                                  <a:lnTo>
                                    <a:pt x="1" y="5"/>
                                  </a:lnTo>
                                  <a:close/>
                                </a:path>
                              </a:pathLst>
                            </a:custGeom>
                            <a:solidFill>
                              <a:srgbClr val="686B7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4" name="Freeform 3228"/>
                          <wps:cNvSpPr>
                            <a:spLocks/>
                          </wps:cNvSpPr>
                          <wps:spPr bwMode="auto">
                            <a:xfrm>
                              <a:off x="2076" y="4377"/>
                              <a:ext cx="3" cy="23"/>
                            </a:xfrm>
                            <a:custGeom>
                              <a:avLst/>
                              <a:gdLst>
                                <a:gd name="T0" fmla="*/ 1 w 3"/>
                                <a:gd name="T1" fmla="*/ 3 h 23"/>
                                <a:gd name="T2" fmla="*/ 0 w 3"/>
                                <a:gd name="T3" fmla="*/ 23 h 23"/>
                                <a:gd name="T4" fmla="*/ 0 w 3"/>
                                <a:gd name="T5" fmla="*/ 23 h 23"/>
                                <a:gd name="T6" fmla="*/ 1 w 3"/>
                                <a:gd name="T7" fmla="*/ 23 h 23"/>
                                <a:gd name="T8" fmla="*/ 3 w 3"/>
                                <a:gd name="T9" fmla="*/ 0 h 23"/>
                                <a:gd name="T10" fmla="*/ 1 w 3"/>
                                <a:gd name="T11" fmla="*/ 3 h 23"/>
                              </a:gdLst>
                              <a:ahLst/>
                              <a:cxnLst>
                                <a:cxn ang="0">
                                  <a:pos x="T0" y="T1"/>
                                </a:cxn>
                                <a:cxn ang="0">
                                  <a:pos x="T2" y="T3"/>
                                </a:cxn>
                                <a:cxn ang="0">
                                  <a:pos x="T4" y="T5"/>
                                </a:cxn>
                                <a:cxn ang="0">
                                  <a:pos x="T6" y="T7"/>
                                </a:cxn>
                                <a:cxn ang="0">
                                  <a:pos x="T8" y="T9"/>
                                </a:cxn>
                                <a:cxn ang="0">
                                  <a:pos x="T10" y="T11"/>
                                </a:cxn>
                              </a:cxnLst>
                              <a:rect l="0" t="0" r="r" b="b"/>
                              <a:pathLst>
                                <a:path w="3" h="23">
                                  <a:moveTo>
                                    <a:pt x="1" y="3"/>
                                  </a:moveTo>
                                  <a:lnTo>
                                    <a:pt x="0" y="23"/>
                                  </a:lnTo>
                                  <a:lnTo>
                                    <a:pt x="0" y="23"/>
                                  </a:lnTo>
                                  <a:lnTo>
                                    <a:pt x="1" y="23"/>
                                  </a:lnTo>
                                  <a:lnTo>
                                    <a:pt x="3" y="0"/>
                                  </a:lnTo>
                                  <a:lnTo>
                                    <a:pt x="1" y="3"/>
                                  </a:lnTo>
                                  <a:close/>
                                </a:path>
                              </a:pathLst>
                            </a:custGeom>
                            <a:solidFill>
                              <a:srgbClr val="6E717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5" name="Freeform 3229"/>
                          <wps:cNvSpPr>
                            <a:spLocks/>
                          </wps:cNvSpPr>
                          <wps:spPr bwMode="auto">
                            <a:xfrm>
                              <a:off x="2077" y="4376"/>
                              <a:ext cx="3" cy="25"/>
                            </a:xfrm>
                            <a:custGeom>
                              <a:avLst/>
                              <a:gdLst>
                                <a:gd name="T0" fmla="*/ 2 w 3"/>
                                <a:gd name="T1" fmla="*/ 0 h 25"/>
                                <a:gd name="T2" fmla="*/ 2 w 3"/>
                                <a:gd name="T3" fmla="*/ 1 h 25"/>
                                <a:gd name="T4" fmla="*/ 0 w 3"/>
                                <a:gd name="T5" fmla="*/ 24 h 25"/>
                                <a:gd name="T6" fmla="*/ 0 w 3"/>
                                <a:gd name="T7" fmla="*/ 24 h 25"/>
                                <a:gd name="T8" fmla="*/ 0 w 3"/>
                                <a:gd name="T9" fmla="*/ 25 h 25"/>
                                <a:gd name="T10" fmla="*/ 3 w 3"/>
                                <a:gd name="T11" fmla="*/ 0 h 25"/>
                                <a:gd name="T12" fmla="*/ 2 w 3"/>
                                <a:gd name="T13" fmla="*/ 0 h 25"/>
                              </a:gdLst>
                              <a:ahLst/>
                              <a:cxnLst>
                                <a:cxn ang="0">
                                  <a:pos x="T0" y="T1"/>
                                </a:cxn>
                                <a:cxn ang="0">
                                  <a:pos x="T2" y="T3"/>
                                </a:cxn>
                                <a:cxn ang="0">
                                  <a:pos x="T4" y="T5"/>
                                </a:cxn>
                                <a:cxn ang="0">
                                  <a:pos x="T6" y="T7"/>
                                </a:cxn>
                                <a:cxn ang="0">
                                  <a:pos x="T8" y="T9"/>
                                </a:cxn>
                                <a:cxn ang="0">
                                  <a:pos x="T10" y="T11"/>
                                </a:cxn>
                                <a:cxn ang="0">
                                  <a:pos x="T12" y="T13"/>
                                </a:cxn>
                              </a:cxnLst>
                              <a:rect l="0" t="0" r="r" b="b"/>
                              <a:pathLst>
                                <a:path w="3" h="25">
                                  <a:moveTo>
                                    <a:pt x="2" y="0"/>
                                  </a:moveTo>
                                  <a:lnTo>
                                    <a:pt x="2" y="1"/>
                                  </a:lnTo>
                                  <a:lnTo>
                                    <a:pt x="0" y="24"/>
                                  </a:lnTo>
                                  <a:lnTo>
                                    <a:pt x="0" y="24"/>
                                  </a:lnTo>
                                  <a:lnTo>
                                    <a:pt x="0" y="25"/>
                                  </a:lnTo>
                                  <a:lnTo>
                                    <a:pt x="3" y="0"/>
                                  </a:lnTo>
                                  <a:lnTo>
                                    <a:pt x="2" y="0"/>
                                  </a:lnTo>
                                  <a:close/>
                                </a:path>
                              </a:pathLst>
                            </a:custGeom>
                            <a:solidFill>
                              <a:srgbClr val="7376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6" name="Freeform 3230"/>
                          <wps:cNvSpPr>
                            <a:spLocks/>
                          </wps:cNvSpPr>
                          <wps:spPr bwMode="auto">
                            <a:xfrm>
                              <a:off x="2077" y="4376"/>
                              <a:ext cx="4" cy="25"/>
                            </a:xfrm>
                            <a:custGeom>
                              <a:avLst/>
                              <a:gdLst>
                                <a:gd name="T0" fmla="*/ 3 w 4"/>
                                <a:gd name="T1" fmla="*/ 0 h 25"/>
                                <a:gd name="T2" fmla="*/ 0 w 4"/>
                                <a:gd name="T3" fmla="*/ 25 h 25"/>
                                <a:gd name="T4" fmla="*/ 0 w 4"/>
                                <a:gd name="T5" fmla="*/ 25 h 25"/>
                                <a:gd name="T6" fmla="*/ 1 w 4"/>
                                <a:gd name="T7" fmla="*/ 25 h 25"/>
                                <a:gd name="T8" fmla="*/ 4 w 4"/>
                                <a:gd name="T9" fmla="*/ 0 h 25"/>
                                <a:gd name="T10" fmla="*/ 3 w 4"/>
                                <a:gd name="T11" fmla="*/ 0 h 25"/>
                              </a:gdLst>
                              <a:ahLst/>
                              <a:cxnLst>
                                <a:cxn ang="0">
                                  <a:pos x="T0" y="T1"/>
                                </a:cxn>
                                <a:cxn ang="0">
                                  <a:pos x="T2" y="T3"/>
                                </a:cxn>
                                <a:cxn ang="0">
                                  <a:pos x="T4" y="T5"/>
                                </a:cxn>
                                <a:cxn ang="0">
                                  <a:pos x="T6" y="T7"/>
                                </a:cxn>
                                <a:cxn ang="0">
                                  <a:pos x="T8" y="T9"/>
                                </a:cxn>
                                <a:cxn ang="0">
                                  <a:pos x="T10" y="T11"/>
                                </a:cxn>
                              </a:cxnLst>
                              <a:rect l="0" t="0" r="r" b="b"/>
                              <a:pathLst>
                                <a:path w="4" h="25">
                                  <a:moveTo>
                                    <a:pt x="3" y="0"/>
                                  </a:moveTo>
                                  <a:lnTo>
                                    <a:pt x="0" y="25"/>
                                  </a:lnTo>
                                  <a:lnTo>
                                    <a:pt x="0" y="25"/>
                                  </a:lnTo>
                                  <a:lnTo>
                                    <a:pt x="1" y="25"/>
                                  </a:lnTo>
                                  <a:lnTo>
                                    <a:pt x="4" y="0"/>
                                  </a:lnTo>
                                  <a:lnTo>
                                    <a:pt x="3" y="0"/>
                                  </a:lnTo>
                                  <a:close/>
                                </a:path>
                              </a:pathLst>
                            </a:custGeom>
                            <a:solidFill>
                              <a:srgbClr val="797C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7" name="Freeform 3231"/>
                          <wps:cNvSpPr>
                            <a:spLocks/>
                          </wps:cNvSpPr>
                          <wps:spPr bwMode="auto">
                            <a:xfrm>
                              <a:off x="2078" y="4376"/>
                              <a:ext cx="4" cy="25"/>
                            </a:xfrm>
                            <a:custGeom>
                              <a:avLst/>
                              <a:gdLst>
                                <a:gd name="T0" fmla="*/ 3 w 4"/>
                                <a:gd name="T1" fmla="*/ 0 h 25"/>
                                <a:gd name="T2" fmla="*/ 0 w 4"/>
                                <a:gd name="T3" fmla="*/ 25 h 25"/>
                                <a:gd name="T4" fmla="*/ 0 w 4"/>
                                <a:gd name="T5" fmla="*/ 25 h 25"/>
                                <a:gd name="T6" fmla="*/ 1 w 4"/>
                                <a:gd name="T7" fmla="*/ 25 h 25"/>
                                <a:gd name="T8" fmla="*/ 4 w 4"/>
                                <a:gd name="T9" fmla="*/ 0 h 25"/>
                                <a:gd name="T10" fmla="*/ 3 w 4"/>
                                <a:gd name="T11" fmla="*/ 0 h 25"/>
                              </a:gdLst>
                              <a:ahLst/>
                              <a:cxnLst>
                                <a:cxn ang="0">
                                  <a:pos x="T0" y="T1"/>
                                </a:cxn>
                                <a:cxn ang="0">
                                  <a:pos x="T2" y="T3"/>
                                </a:cxn>
                                <a:cxn ang="0">
                                  <a:pos x="T4" y="T5"/>
                                </a:cxn>
                                <a:cxn ang="0">
                                  <a:pos x="T6" y="T7"/>
                                </a:cxn>
                                <a:cxn ang="0">
                                  <a:pos x="T8" y="T9"/>
                                </a:cxn>
                                <a:cxn ang="0">
                                  <a:pos x="T10" y="T11"/>
                                </a:cxn>
                              </a:cxnLst>
                              <a:rect l="0" t="0" r="r" b="b"/>
                              <a:pathLst>
                                <a:path w="4" h="25">
                                  <a:moveTo>
                                    <a:pt x="3" y="0"/>
                                  </a:moveTo>
                                  <a:lnTo>
                                    <a:pt x="0" y="25"/>
                                  </a:lnTo>
                                  <a:lnTo>
                                    <a:pt x="0" y="25"/>
                                  </a:lnTo>
                                  <a:lnTo>
                                    <a:pt x="1" y="25"/>
                                  </a:lnTo>
                                  <a:lnTo>
                                    <a:pt x="4" y="0"/>
                                  </a:lnTo>
                                  <a:lnTo>
                                    <a:pt x="3" y="0"/>
                                  </a:lnTo>
                                  <a:close/>
                                </a:path>
                              </a:pathLst>
                            </a:custGeom>
                            <a:solidFill>
                              <a:srgbClr val="7E81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8" name="Freeform 3232"/>
                          <wps:cNvSpPr>
                            <a:spLocks/>
                          </wps:cNvSpPr>
                          <wps:spPr bwMode="auto">
                            <a:xfrm>
                              <a:off x="2079" y="4375"/>
                              <a:ext cx="5" cy="26"/>
                            </a:xfrm>
                            <a:custGeom>
                              <a:avLst/>
                              <a:gdLst>
                                <a:gd name="T0" fmla="*/ 3 w 5"/>
                                <a:gd name="T1" fmla="*/ 1 h 26"/>
                                <a:gd name="T2" fmla="*/ 0 w 5"/>
                                <a:gd name="T3" fmla="*/ 26 h 26"/>
                                <a:gd name="T4" fmla="*/ 0 w 5"/>
                                <a:gd name="T5" fmla="*/ 26 h 26"/>
                                <a:gd name="T6" fmla="*/ 1 w 5"/>
                                <a:gd name="T7" fmla="*/ 26 h 26"/>
                                <a:gd name="T8" fmla="*/ 5 w 5"/>
                                <a:gd name="T9" fmla="*/ 0 h 26"/>
                                <a:gd name="T10" fmla="*/ 3 w 5"/>
                                <a:gd name="T11" fmla="*/ 1 h 26"/>
                              </a:gdLst>
                              <a:ahLst/>
                              <a:cxnLst>
                                <a:cxn ang="0">
                                  <a:pos x="T0" y="T1"/>
                                </a:cxn>
                                <a:cxn ang="0">
                                  <a:pos x="T2" y="T3"/>
                                </a:cxn>
                                <a:cxn ang="0">
                                  <a:pos x="T4" y="T5"/>
                                </a:cxn>
                                <a:cxn ang="0">
                                  <a:pos x="T6" y="T7"/>
                                </a:cxn>
                                <a:cxn ang="0">
                                  <a:pos x="T8" y="T9"/>
                                </a:cxn>
                                <a:cxn ang="0">
                                  <a:pos x="T10" y="T11"/>
                                </a:cxn>
                              </a:cxnLst>
                              <a:rect l="0" t="0" r="r" b="b"/>
                              <a:pathLst>
                                <a:path w="5" h="26">
                                  <a:moveTo>
                                    <a:pt x="3" y="1"/>
                                  </a:moveTo>
                                  <a:lnTo>
                                    <a:pt x="0" y="26"/>
                                  </a:lnTo>
                                  <a:lnTo>
                                    <a:pt x="0" y="26"/>
                                  </a:lnTo>
                                  <a:lnTo>
                                    <a:pt x="1" y="26"/>
                                  </a:lnTo>
                                  <a:lnTo>
                                    <a:pt x="5" y="0"/>
                                  </a:lnTo>
                                  <a:lnTo>
                                    <a:pt x="3" y="1"/>
                                  </a:lnTo>
                                  <a:close/>
                                </a:path>
                              </a:pathLst>
                            </a:custGeom>
                            <a:solidFill>
                              <a:srgbClr val="8487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9" name="Freeform 3233"/>
                          <wps:cNvSpPr>
                            <a:spLocks/>
                          </wps:cNvSpPr>
                          <wps:spPr bwMode="auto">
                            <a:xfrm>
                              <a:off x="2080" y="4375"/>
                              <a:ext cx="5" cy="27"/>
                            </a:xfrm>
                            <a:custGeom>
                              <a:avLst/>
                              <a:gdLst>
                                <a:gd name="T0" fmla="*/ 4 w 5"/>
                                <a:gd name="T1" fmla="*/ 0 h 27"/>
                                <a:gd name="T2" fmla="*/ 0 w 5"/>
                                <a:gd name="T3" fmla="*/ 26 h 27"/>
                                <a:gd name="T4" fmla="*/ 0 w 5"/>
                                <a:gd name="T5" fmla="*/ 26 h 27"/>
                                <a:gd name="T6" fmla="*/ 1 w 5"/>
                                <a:gd name="T7" fmla="*/ 27 h 27"/>
                                <a:gd name="T8" fmla="*/ 5 w 5"/>
                                <a:gd name="T9" fmla="*/ 0 h 27"/>
                                <a:gd name="T10" fmla="*/ 4 w 5"/>
                                <a:gd name="T11" fmla="*/ 0 h 27"/>
                              </a:gdLst>
                              <a:ahLst/>
                              <a:cxnLst>
                                <a:cxn ang="0">
                                  <a:pos x="T0" y="T1"/>
                                </a:cxn>
                                <a:cxn ang="0">
                                  <a:pos x="T2" y="T3"/>
                                </a:cxn>
                                <a:cxn ang="0">
                                  <a:pos x="T4" y="T5"/>
                                </a:cxn>
                                <a:cxn ang="0">
                                  <a:pos x="T6" y="T7"/>
                                </a:cxn>
                                <a:cxn ang="0">
                                  <a:pos x="T8" y="T9"/>
                                </a:cxn>
                                <a:cxn ang="0">
                                  <a:pos x="T10" y="T11"/>
                                </a:cxn>
                              </a:cxnLst>
                              <a:rect l="0" t="0" r="r" b="b"/>
                              <a:pathLst>
                                <a:path w="5" h="27">
                                  <a:moveTo>
                                    <a:pt x="4" y="0"/>
                                  </a:moveTo>
                                  <a:lnTo>
                                    <a:pt x="0" y="26"/>
                                  </a:lnTo>
                                  <a:lnTo>
                                    <a:pt x="0" y="26"/>
                                  </a:lnTo>
                                  <a:lnTo>
                                    <a:pt x="1" y="27"/>
                                  </a:lnTo>
                                  <a:lnTo>
                                    <a:pt x="5" y="0"/>
                                  </a:lnTo>
                                  <a:lnTo>
                                    <a:pt x="4" y="0"/>
                                  </a:lnTo>
                                  <a:close/>
                                </a:path>
                              </a:pathLst>
                            </a:custGeom>
                            <a:solidFill>
                              <a:srgbClr val="8A8D9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0" name="Freeform 3234"/>
                          <wps:cNvSpPr>
                            <a:spLocks/>
                          </wps:cNvSpPr>
                          <wps:spPr bwMode="auto">
                            <a:xfrm>
                              <a:off x="2081" y="4375"/>
                              <a:ext cx="5" cy="27"/>
                            </a:xfrm>
                            <a:custGeom>
                              <a:avLst/>
                              <a:gdLst>
                                <a:gd name="T0" fmla="*/ 4 w 5"/>
                                <a:gd name="T1" fmla="*/ 0 h 27"/>
                                <a:gd name="T2" fmla="*/ 0 w 5"/>
                                <a:gd name="T3" fmla="*/ 27 h 27"/>
                                <a:gd name="T4" fmla="*/ 0 w 5"/>
                                <a:gd name="T5" fmla="*/ 27 h 27"/>
                                <a:gd name="T6" fmla="*/ 1 w 5"/>
                                <a:gd name="T7" fmla="*/ 27 h 27"/>
                                <a:gd name="T8" fmla="*/ 5 w 5"/>
                                <a:gd name="T9" fmla="*/ 0 h 27"/>
                                <a:gd name="T10" fmla="*/ 4 w 5"/>
                                <a:gd name="T11" fmla="*/ 0 h 27"/>
                              </a:gdLst>
                              <a:ahLst/>
                              <a:cxnLst>
                                <a:cxn ang="0">
                                  <a:pos x="T0" y="T1"/>
                                </a:cxn>
                                <a:cxn ang="0">
                                  <a:pos x="T2" y="T3"/>
                                </a:cxn>
                                <a:cxn ang="0">
                                  <a:pos x="T4" y="T5"/>
                                </a:cxn>
                                <a:cxn ang="0">
                                  <a:pos x="T6" y="T7"/>
                                </a:cxn>
                                <a:cxn ang="0">
                                  <a:pos x="T8" y="T9"/>
                                </a:cxn>
                                <a:cxn ang="0">
                                  <a:pos x="T10" y="T11"/>
                                </a:cxn>
                              </a:cxnLst>
                              <a:rect l="0" t="0" r="r" b="b"/>
                              <a:pathLst>
                                <a:path w="5" h="27">
                                  <a:moveTo>
                                    <a:pt x="4" y="0"/>
                                  </a:moveTo>
                                  <a:lnTo>
                                    <a:pt x="0" y="27"/>
                                  </a:lnTo>
                                  <a:lnTo>
                                    <a:pt x="0" y="27"/>
                                  </a:lnTo>
                                  <a:lnTo>
                                    <a:pt x="1" y="27"/>
                                  </a:lnTo>
                                  <a:lnTo>
                                    <a:pt x="5" y="0"/>
                                  </a:lnTo>
                                  <a:lnTo>
                                    <a:pt x="4" y="0"/>
                                  </a:lnTo>
                                  <a:close/>
                                </a:path>
                              </a:pathLst>
                            </a:custGeom>
                            <a:solidFill>
                              <a:srgbClr val="8F929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1" name="Freeform 3235"/>
                          <wps:cNvSpPr>
                            <a:spLocks/>
                          </wps:cNvSpPr>
                          <wps:spPr bwMode="auto">
                            <a:xfrm>
                              <a:off x="2082" y="4375"/>
                              <a:ext cx="5" cy="27"/>
                            </a:xfrm>
                            <a:custGeom>
                              <a:avLst/>
                              <a:gdLst>
                                <a:gd name="T0" fmla="*/ 4 w 5"/>
                                <a:gd name="T1" fmla="*/ 0 h 27"/>
                                <a:gd name="T2" fmla="*/ 0 w 5"/>
                                <a:gd name="T3" fmla="*/ 27 h 27"/>
                                <a:gd name="T4" fmla="*/ 0 w 5"/>
                                <a:gd name="T5" fmla="*/ 27 h 27"/>
                                <a:gd name="T6" fmla="*/ 2 w 5"/>
                                <a:gd name="T7" fmla="*/ 27 h 27"/>
                                <a:gd name="T8" fmla="*/ 5 w 5"/>
                                <a:gd name="T9" fmla="*/ 0 h 27"/>
                                <a:gd name="T10" fmla="*/ 4 w 5"/>
                                <a:gd name="T11" fmla="*/ 0 h 27"/>
                              </a:gdLst>
                              <a:ahLst/>
                              <a:cxnLst>
                                <a:cxn ang="0">
                                  <a:pos x="T0" y="T1"/>
                                </a:cxn>
                                <a:cxn ang="0">
                                  <a:pos x="T2" y="T3"/>
                                </a:cxn>
                                <a:cxn ang="0">
                                  <a:pos x="T4" y="T5"/>
                                </a:cxn>
                                <a:cxn ang="0">
                                  <a:pos x="T6" y="T7"/>
                                </a:cxn>
                                <a:cxn ang="0">
                                  <a:pos x="T8" y="T9"/>
                                </a:cxn>
                                <a:cxn ang="0">
                                  <a:pos x="T10" y="T11"/>
                                </a:cxn>
                              </a:cxnLst>
                              <a:rect l="0" t="0" r="r" b="b"/>
                              <a:pathLst>
                                <a:path w="5" h="27">
                                  <a:moveTo>
                                    <a:pt x="4" y="0"/>
                                  </a:moveTo>
                                  <a:lnTo>
                                    <a:pt x="0" y="27"/>
                                  </a:lnTo>
                                  <a:lnTo>
                                    <a:pt x="0" y="27"/>
                                  </a:lnTo>
                                  <a:lnTo>
                                    <a:pt x="2" y="27"/>
                                  </a:lnTo>
                                  <a:lnTo>
                                    <a:pt x="5" y="0"/>
                                  </a:lnTo>
                                  <a:lnTo>
                                    <a:pt x="4" y="0"/>
                                  </a:lnTo>
                                  <a:close/>
                                </a:path>
                              </a:pathLst>
                            </a:custGeom>
                            <a:solidFill>
                              <a:srgbClr val="95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2" name="Freeform 3236"/>
                          <wps:cNvSpPr>
                            <a:spLocks/>
                          </wps:cNvSpPr>
                          <wps:spPr bwMode="auto">
                            <a:xfrm>
                              <a:off x="2084" y="4375"/>
                              <a:ext cx="3" cy="27"/>
                            </a:xfrm>
                            <a:custGeom>
                              <a:avLst/>
                              <a:gdLst>
                                <a:gd name="T0" fmla="*/ 3 w 3"/>
                                <a:gd name="T1" fmla="*/ 0 h 27"/>
                                <a:gd name="T2" fmla="*/ 0 w 3"/>
                                <a:gd name="T3" fmla="*/ 27 h 27"/>
                                <a:gd name="T4" fmla="*/ 0 w 3"/>
                                <a:gd name="T5" fmla="*/ 27 h 27"/>
                                <a:gd name="T6" fmla="*/ 1 w 3"/>
                                <a:gd name="T7" fmla="*/ 27 h 27"/>
                                <a:gd name="T8" fmla="*/ 3 w 3"/>
                                <a:gd name="T9" fmla="*/ 0 h 27"/>
                                <a:gd name="T10" fmla="*/ 3 w 3"/>
                                <a:gd name="T11" fmla="*/ 0 h 27"/>
                              </a:gdLst>
                              <a:ahLst/>
                              <a:cxnLst>
                                <a:cxn ang="0">
                                  <a:pos x="T0" y="T1"/>
                                </a:cxn>
                                <a:cxn ang="0">
                                  <a:pos x="T2" y="T3"/>
                                </a:cxn>
                                <a:cxn ang="0">
                                  <a:pos x="T4" y="T5"/>
                                </a:cxn>
                                <a:cxn ang="0">
                                  <a:pos x="T6" y="T7"/>
                                </a:cxn>
                                <a:cxn ang="0">
                                  <a:pos x="T8" y="T9"/>
                                </a:cxn>
                                <a:cxn ang="0">
                                  <a:pos x="T10" y="T11"/>
                                </a:cxn>
                              </a:cxnLst>
                              <a:rect l="0" t="0" r="r" b="b"/>
                              <a:pathLst>
                                <a:path w="3" h="27">
                                  <a:moveTo>
                                    <a:pt x="3" y="0"/>
                                  </a:moveTo>
                                  <a:lnTo>
                                    <a:pt x="0" y="27"/>
                                  </a:lnTo>
                                  <a:lnTo>
                                    <a:pt x="0" y="27"/>
                                  </a:lnTo>
                                  <a:lnTo>
                                    <a:pt x="1" y="27"/>
                                  </a:lnTo>
                                  <a:lnTo>
                                    <a:pt x="3" y="0"/>
                                  </a:lnTo>
                                  <a:lnTo>
                                    <a:pt x="3" y="0"/>
                                  </a:lnTo>
                                  <a:close/>
                                </a:path>
                              </a:pathLst>
                            </a:custGeom>
                            <a:solidFill>
                              <a:srgbClr val="9A9DA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3" name="Freeform 3237"/>
                          <wps:cNvSpPr>
                            <a:spLocks/>
                          </wps:cNvSpPr>
                          <wps:spPr bwMode="auto">
                            <a:xfrm>
                              <a:off x="2085" y="4375"/>
                              <a:ext cx="4" cy="28"/>
                            </a:xfrm>
                            <a:custGeom>
                              <a:avLst/>
                              <a:gdLst>
                                <a:gd name="T0" fmla="*/ 2 w 4"/>
                                <a:gd name="T1" fmla="*/ 0 h 28"/>
                                <a:gd name="T2" fmla="*/ 0 w 4"/>
                                <a:gd name="T3" fmla="*/ 27 h 28"/>
                                <a:gd name="T4" fmla="*/ 0 w 4"/>
                                <a:gd name="T5" fmla="*/ 27 h 28"/>
                                <a:gd name="T6" fmla="*/ 2 w 4"/>
                                <a:gd name="T7" fmla="*/ 28 h 28"/>
                                <a:gd name="T8" fmla="*/ 4 w 4"/>
                                <a:gd name="T9" fmla="*/ 0 h 28"/>
                                <a:gd name="T10" fmla="*/ 2 w 4"/>
                                <a:gd name="T11" fmla="*/ 0 h 28"/>
                              </a:gdLst>
                              <a:ahLst/>
                              <a:cxnLst>
                                <a:cxn ang="0">
                                  <a:pos x="T0" y="T1"/>
                                </a:cxn>
                                <a:cxn ang="0">
                                  <a:pos x="T2" y="T3"/>
                                </a:cxn>
                                <a:cxn ang="0">
                                  <a:pos x="T4" y="T5"/>
                                </a:cxn>
                                <a:cxn ang="0">
                                  <a:pos x="T6" y="T7"/>
                                </a:cxn>
                                <a:cxn ang="0">
                                  <a:pos x="T8" y="T9"/>
                                </a:cxn>
                                <a:cxn ang="0">
                                  <a:pos x="T10" y="T11"/>
                                </a:cxn>
                              </a:cxnLst>
                              <a:rect l="0" t="0" r="r" b="b"/>
                              <a:pathLst>
                                <a:path w="4" h="28">
                                  <a:moveTo>
                                    <a:pt x="2" y="0"/>
                                  </a:moveTo>
                                  <a:lnTo>
                                    <a:pt x="0" y="27"/>
                                  </a:lnTo>
                                  <a:lnTo>
                                    <a:pt x="0" y="27"/>
                                  </a:lnTo>
                                  <a:lnTo>
                                    <a:pt x="2" y="28"/>
                                  </a:lnTo>
                                  <a:lnTo>
                                    <a:pt x="4" y="0"/>
                                  </a:lnTo>
                                  <a:lnTo>
                                    <a:pt x="2" y="0"/>
                                  </a:lnTo>
                                  <a:close/>
                                </a:path>
                              </a:pathLst>
                            </a:custGeom>
                            <a:solidFill>
                              <a:srgbClr val="9FA2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4" name="Freeform 3238"/>
                          <wps:cNvSpPr>
                            <a:spLocks/>
                          </wps:cNvSpPr>
                          <wps:spPr bwMode="auto">
                            <a:xfrm>
                              <a:off x="2087" y="4375"/>
                              <a:ext cx="3" cy="28"/>
                            </a:xfrm>
                            <a:custGeom>
                              <a:avLst/>
                              <a:gdLst>
                                <a:gd name="T0" fmla="*/ 2 w 3"/>
                                <a:gd name="T1" fmla="*/ 0 h 28"/>
                                <a:gd name="T2" fmla="*/ 0 w 3"/>
                                <a:gd name="T3" fmla="*/ 28 h 28"/>
                                <a:gd name="T4" fmla="*/ 0 w 3"/>
                                <a:gd name="T5" fmla="*/ 28 h 28"/>
                                <a:gd name="T6" fmla="*/ 0 w 3"/>
                                <a:gd name="T7" fmla="*/ 28 h 28"/>
                                <a:gd name="T8" fmla="*/ 3 w 3"/>
                                <a:gd name="T9" fmla="*/ 0 h 28"/>
                                <a:gd name="T10" fmla="*/ 2 w 3"/>
                                <a:gd name="T11" fmla="*/ 0 h 28"/>
                              </a:gdLst>
                              <a:ahLst/>
                              <a:cxnLst>
                                <a:cxn ang="0">
                                  <a:pos x="T0" y="T1"/>
                                </a:cxn>
                                <a:cxn ang="0">
                                  <a:pos x="T2" y="T3"/>
                                </a:cxn>
                                <a:cxn ang="0">
                                  <a:pos x="T4" y="T5"/>
                                </a:cxn>
                                <a:cxn ang="0">
                                  <a:pos x="T6" y="T7"/>
                                </a:cxn>
                                <a:cxn ang="0">
                                  <a:pos x="T8" y="T9"/>
                                </a:cxn>
                                <a:cxn ang="0">
                                  <a:pos x="T10" y="T11"/>
                                </a:cxn>
                              </a:cxnLst>
                              <a:rect l="0" t="0" r="r" b="b"/>
                              <a:pathLst>
                                <a:path w="3" h="28">
                                  <a:moveTo>
                                    <a:pt x="2" y="0"/>
                                  </a:moveTo>
                                  <a:lnTo>
                                    <a:pt x="0" y="28"/>
                                  </a:lnTo>
                                  <a:lnTo>
                                    <a:pt x="0" y="28"/>
                                  </a:lnTo>
                                  <a:lnTo>
                                    <a:pt x="0" y="28"/>
                                  </a:lnTo>
                                  <a:lnTo>
                                    <a:pt x="3" y="0"/>
                                  </a:lnTo>
                                  <a:lnTo>
                                    <a:pt x="2" y="0"/>
                                  </a:lnTo>
                                  <a:close/>
                                </a:path>
                              </a:pathLst>
                            </a:custGeom>
                            <a:solidFill>
                              <a:srgbClr val="9A9DA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5" name="Freeform 3239"/>
                          <wps:cNvSpPr>
                            <a:spLocks/>
                          </wps:cNvSpPr>
                          <wps:spPr bwMode="auto">
                            <a:xfrm>
                              <a:off x="2087" y="4375"/>
                              <a:ext cx="4" cy="28"/>
                            </a:xfrm>
                            <a:custGeom>
                              <a:avLst/>
                              <a:gdLst>
                                <a:gd name="T0" fmla="*/ 3 w 4"/>
                                <a:gd name="T1" fmla="*/ 0 h 28"/>
                                <a:gd name="T2" fmla="*/ 0 w 4"/>
                                <a:gd name="T3" fmla="*/ 28 h 28"/>
                                <a:gd name="T4" fmla="*/ 0 w 4"/>
                                <a:gd name="T5" fmla="*/ 28 h 28"/>
                                <a:gd name="T6" fmla="*/ 0 w 4"/>
                                <a:gd name="T7" fmla="*/ 28 h 28"/>
                                <a:gd name="T8" fmla="*/ 4 w 4"/>
                                <a:gd name="T9" fmla="*/ 0 h 28"/>
                                <a:gd name="T10" fmla="*/ 3 w 4"/>
                                <a:gd name="T11" fmla="*/ 0 h 28"/>
                              </a:gdLst>
                              <a:ahLst/>
                              <a:cxnLst>
                                <a:cxn ang="0">
                                  <a:pos x="T0" y="T1"/>
                                </a:cxn>
                                <a:cxn ang="0">
                                  <a:pos x="T2" y="T3"/>
                                </a:cxn>
                                <a:cxn ang="0">
                                  <a:pos x="T4" y="T5"/>
                                </a:cxn>
                                <a:cxn ang="0">
                                  <a:pos x="T6" y="T7"/>
                                </a:cxn>
                                <a:cxn ang="0">
                                  <a:pos x="T8" y="T9"/>
                                </a:cxn>
                                <a:cxn ang="0">
                                  <a:pos x="T10" y="T11"/>
                                </a:cxn>
                              </a:cxnLst>
                              <a:rect l="0" t="0" r="r" b="b"/>
                              <a:pathLst>
                                <a:path w="4" h="28">
                                  <a:moveTo>
                                    <a:pt x="3" y="0"/>
                                  </a:moveTo>
                                  <a:lnTo>
                                    <a:pt x="0" y="28"/>
                                  </a:lnTo>
                                  <a:lnTo>
                                    <a:pt x="0" y="28"/>
                                  </a:lnTo>
                                  <a:lnTo>
                                    <a:pt x="0" y="28"/>
                                  </a:lnTo>
                                  <a:lnTo>
                                    <a:pt x="4" y="0"/>
                                  </a:lnTo>
                                  <a:lnTo>
                                    <a:pt x="3" y="0"/>
                                  </a:lnTo>
                                  <a:close/>
                                </a:path>
                              </a:pathLst>
                            </a:custGeom>
                            <a:solidFill>
                              <a:srgbClr val="95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6" name="Freeform 3240"/>
                          <wps:cNvSpPr>
                            <a:spLocks/>
                          </wps:cNvSpPr>
                          <wps:spPr bwMode="auto">
                            <a:xfrm>
                              <a:off x="2087" y="4375"/>
                              <a:ext cx="5" cy="28"/>
                            </a:xfrm>
                            <a:custGeom>
                              <a:avLst/>
                              <a:gdLst>
                                <a:gd name="T0" fmla="*/ 4 w 5"/>
                                <a:gd name="T1" fmla="*/ 0 h 28"/>
                                <a:gd name="T2" fmla="*/ 0 w 5"/>
                                <a:gd name="T3" fmla="*/ 28 h 28"/>
                                <a:gd name="T4" fmla="*/ 0 w 5"/>
                                <a:gd name="T5" fmla="*/ 28 h 28"/>
                                <a:gd name="T6" fmla="*/ 1 w 5"/>
                                <a:gd name="T7" fmla="*/ 28 h 28"/>
                                <a:gd name="T8" fmla="*/ 5 w 5"/>
                                <a:gd name="T9" fmla="*/ 0 h 28"/>
                                <a:gd name="T10" fmla="*/ 4 w 5"/>
                                <a:gd name="T11" fmla="*/ 0 h 28"/>
                              </a:gdLst>
                              <a:ahLst/>
                              <a:cxnLst>
                                <a:cxn ang="0">
                                  <a:pos x="T0" y="T1"/>
                                </a:cxn>
                                <a:cxn ang="0">
                                  <a:pos x="T2" y="T3"/>
                                </a:cxn>
                                <a:cxn ang="0">
                                  <a:pos x="T4" y="T5"/>
                                </a:cxn>
                                <a:cxn ang="0">
                                  <a:pos x="T6" y="T7"/>
                                </a:cxn>
                                <a:cxn ang="0">
                                  <a:pos x="T8" y="T9"/>
                                </a:cxn>
                                <a:cxn ang="0">
                                  <a:pos x="T10" y="T11"/>
                                </a:cxn>
                              </a:cxnLst>
                              <a:rect l="0" t="0" r="r" b="b"/>
                              <a:pathLst>
                                <a:path w="5" h="28">
                                  <a:moveTo>
                                    <a:pt x="4" y="0"/>
                                  </a:moveTo>
                                  <a:lnTo>
                                    <a:pt x="0" y="28"/>
                                  </a:lnTo>
                                  <a:lnTo>
                                    <a:pt x="0" y="28"/>
                                  </a:lnTo>
                                  <a:lnTo>
                                    <a:pt x="1" y="28"/>
                                  </a:lnTo>
                                  <a:lnTo>
                                    <a:pt x="5" y="0"/>
                                  </a:lnTo>
                                  <a:lnTo>
                                    <a:pt x="4" y="0"/>
                                  </a:lnTo>
                                  <a:close/>
                                </a:path>
                              </a:pathLst>
                            </a:custGeom>
                            <a:solidFill>
                              <a:srgbClr val="8F929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7" name="Freeform 3241"/>
                          <wps:cNvSpPr>
                            <a:spLocks/>
                          </wps:cNvSpPr>
                          <wps:spPr bwMode="auto">
                            <a:xfrm>
                              <a:off x="2088" y="4375"/>
                              <a:ext cx="5" cy="28"/>
                            </a:xfrm>
                            <a:custGeom>
                              <a:avLst/>
                              <a:gdLst>
                                <a:gd name="T0" fmla="*/ 4 w 5"/>
                                <a:gd name="T1" fmla="*/ 0 h 28"/>
                                <a:gd name="T2" fmla="*/ 0 w 5"/>
                                <a:gd name="T3" fmla="*/ 28 h 28"/>
                                <a:gd name="T4" fmla="*/ 0 w 5"/>
                                <a:gd name="T5" fmla="*/ 28 h 28"/>
                                <a:gd name="T6" fmla="*/ 1 w 5"/>
                                <a:gd name="T7" fmla="*/ 28 h 28"/>
                                <a:gd name="T8" fmla="*/ 5 w 5"/>
                                <a:gd name="T9" fmla="*/ 0 h 28"/>
                                <a:gd name="T10" fmla="*/ 4 w 5"/>
                                <a:gd name="T11" fmla="*/ 0 h 28"/>
                              </a:gdLst>
                              <a:ahLst/>
                              <a:cxnLst>
                                <a:cxn ang="0">
                                  <a:pos x="T0" y="T1"/>
                                </a:cxn>
                                <a:cxn ang="0">
                                  <a:pos x="T2" y="T3"/>
                                </a:cxn>
                                <a:cxn ang="0">
                                  <a:pos x="T4" y="T5"/>
                                </a:cxn>
                                <a:cxn ang="0">
                                  <a:pos x="T6" y="T7"/>
                                </a:cxn>
                                <a:cxn ang="0">
                                  <a:pos x="T8" y="T9"/>
                                </a:cxn>
                                <a:cxn ang="0">
                                  <a:pos x="T10" y="T11"/>
                                </a:cxn>
                              </a:cxnLst>
                              <a:rect l="0" t="0" r="r" b="b"/>
                              <a:pathLst>
                                <a:path w="5" h="28">
                                  <a:moveTo>
                                    <a:pt x="4" y="0"/>
                                  </a:moveTo>
                                  <a:lnTo>
                                    <a:pt x="0" y="28"/>
                                  </a:lnTo>
                                  <a:lnTo>
                                    <a:pt x="0" y="28"/>
                                  </a:lnTo>
                                  <a:lnTo>
                                    <a:pt x="1" y="28"/>
                                  </a:lnTo>
                                  <a:lnTo>
                                    <a:pt x="5" y="0"/>
                                  </a:lnTo>
                                  <a:lnTo>
                                    <a:pt x="4" y="0"/>
                                  </a:lnTo>
                                  <a:close/>
                                </a:path>
                              </a:pathLst>
                            </a:custGeom>
                            <a:solidFill>
                              <a:srgbClr val="8A8D9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8" name="Freeform 3242"/>
                          <wps:cNvSpPr>
                            <a:spLocks/>
                          </wps:cNvSpPr>
                          <wps:spPr bwMode="auto">
                            <a:xfrm>
                              <a:off x="2089" y="4375"/>
                              <a:ext cx="5" cy="28"/>
                            </a:xfrm>
                            <a:custGeom>
                              <a:avLst/>
                              <a:gdLst>
                                <a:gd name="T0" fmla="*/ 4 w 5"/>
                                <a:gd name="T1" fmla="*/ 0 h 28"/>
                                <a:gd name="T2" fmla="*/ 0 w 5"/>
                                <a:gd name="T3" fmla="*/ 28 h 28"/>
                                <a:gd name="T4" fmla="*/ 0 w 5"/>
                                <a:gd name="T5" fmla="*/ 28 h 28"/>
                                <a:gd name="T6" fmla="*/ 1 w 5"/>
                                <a:gd name="T7" fmla="*/ 28 h 28"/>
                                <a:gd name="T8" fmla="*/ 5 w 5"/>
                                <a:gd name="T9" fmla="*/ 0 h 28"/>
                                <a:gd name="T10" fmla="*/ 4 w 5"/>
                                <a:gd name="T11" fmla="*/ 0 h 28"/>
                              </a:gdLst>
                              <a:ahLst/>
                              <a:cxnLst>
                                <a:cxn ang="0">
                                  <a:pos x="T0" y="T1"/>
                                </a:cxn>
                                <a:cxn ang="0">
                                  <a:pos x="T2" y="T3"/>
                                </a:cxn>
                                <a:cxn ang="0">
                                  <a:pos x="T4" y="T5"/>
                                </a:cxn>
                                <a:cxn ang="0">
                                  <a:pos x="T6" y="T7"/>
                                </a:cxn>
                                <a:cxn ang="0">
                                  <a:pos x="T8" y="T9"/>
                                </a:cxn>
                                <a:cxn ang="0">
                                  <a:pos x="T10" y="T11"/>
                                </a:cxn>
                              </a:cxnLst>
                              <a:rect l="0" t="0" r="r" b="b"/>
                              <a:pathLst>
                                <a:path w="5" h="28">
                                  <a:moveTo>
                                    <a:pt x="4" y="0"/>
                                  </a:moveTo>
                                  <a:lnTo>
                                    <a:pt x="0" y="28"/>
                                  </a:lnTo>
                                  <a:lnTo>
                                    <a:pt x="0" y="28"/>
                                  </a:lnTo>
                                  <a:lnTo>
                                    <a:pt x="1" y="28"/>
                                  </a:lnTo>
                                  <a:lnTo>
                                    <a:pt x="5" y="0"/>
                                  </a:lnTo>
                                  <a:lnTo>
                                    <a:pt x="4" y="0"/>
                                  </a:lnTo>
                                  <a:close/>
                                </a:path>
                              </a:pathLst>
                            </a:custGeom>
                            <a:solidFill>
                              <a:srgbClr val="8487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9" name="Freeform 3243"/>
                          <wps:cNvSpPr>
                            <a:spLocks/>
                          </wps:cNvSpPr>
                          <wps:spPr bwMode="auto">
                            <a:xfrm>
                              <a:off x="2090" y="4375"/>
                              <a:ext cx="5" cy="28"/>
                            </a:xfrm>
                            <a:custGeom>
                              <a:avLst/>
                              <a:gdLst>
                                <a:gd name="T0" fmla="*/ 4 w 5"/>
                                <a:gd name="T1" fmla="*/ 0 h 28"/>
                                <a:gd name="T2" fmla="*/ 0 w 5"/>
                                <a:gd name="T3" fmla="*/ 28 h 28"/>
                                <a:gd name="T4" fmla="*/ 0 w 5"/>
                                <a:gd name="T5" fmla="*/ 28 h 28"/>
                                <a:gd name="T6" fmla="*/ 1 w 5"/>
                                <a:gd name="T7" fmla="*/ 28 h 28"/>
                                <a:gd name="T8" fmla="*/ 5 w 5"/>
                                <a:gd name="T9" fmla="*/ 0 h 28"/>
                                <a:gd name="T10" fmla="*/ 4 w 5"/>
                                <a:gd name="T11" fmla="*/ 0 h 28"/>
                              </a:gdLst>
                              <a:ahLst/>
                              <a:cxnLst>
                                <a:cxn ang="0">
                                  <a:pos x="T0" y="T1"/>
                                </a:cxn>
                                <a:cxn ang="0">
                                  <a:pos x="T2" y="T3"/>
                                </a:cxn>
                                <a:cxn ang="0">
                                  <a:pos x="T4" y="T5"/>
                                </a:cxn>
                                <a:cxn ang="0">
                                  <a:pos x="T6" y="T7"/>
                                </a:cxn>
                                <a:cxn ang="0">
                                  <a:pos x="T8" y="T9"/>
                                </a:cxn>
                                <a:cxn ang="0">
                                  <a:pos x="T10" y="T11"/>
                                </a:cxn>
                              </a:cxnLst>
                              <a:rect l="0" t="0" r="r" b="b"/>
                              <a:pathLst>
                                <a:path w="5" h="28">
                                  <a:moveTo>
                                    <a:pt x="4" y="0"/>
                                  </a:moveTo>
                                  <a:lnTo>
                                    <a:pt x="0" y="28"/>
                                  </a:lnTo>
                                  <a:lnTo>
                                    <a:pt x="0" y="28"/>
                                  </a:lnTo>
                                  <a:lnTo>
                                    <a:pt x="1" y="28"/>
                                  </a:lnTo>
                                  <a:lnTo>
                                    <a:pt x="5" y="0"/>
                                  </a:lnTo>
                                  <a:lnTo>
                                    <a:pt x="4" y="0"/>
                                  </a:lnTo>
                                  <a:close/>
                                </a:path>
                              </a:pathLst>
                            </a:custGeom>
                            <a:solidFill>
                              <a:srgbClr val="7E81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0" name="Freeform 3244"/>
                          <wps:cNvSpPr>
                            <a:spLocks/>
                          </wps:cNvSpPr>
                          <wps:spPr bwMode="auto">
                            <a:xfrm>
                              <a:off x="2091" y="4375"/>
                              <a:ext cx="5" cy="28"/>
                            </a:xfrm>
                            <a:custGeom>
                              <a:avLst/>
                              <a:gdLst>
                                <a:gd name="T0" fmla="*/ 4 w 5"/>
                                <a:gd name="T1" fmla="*/ 0 h 28"/>
                                <a:gd name="T2" fmla="*/ 0 w 5"/>
                                <a:gd name="T3" fmla="*/ 28 h 28"/>
                                <a:gd name="T4" fmla="*/ 0 w 5"/>
                                <a:gd name="T5" fmla="*/ 28 h 28"/>
                                <a:gd name="T6" fmla="*/ 1 w 5"/>
                                <a:gd name="T7" fmla="*/ 28 h 28"/>
                                <a:gd name="T8" fmla="*/ 5 w 5"/>
                                <a:gd name="T9" fmla="*/ 0 h 28"/>
                                <a:gd name="T10" fmla="*/ 4 w 5"/>
                                <a:gd name="T11" fmla="*/ 0 h 28"/>
                              </a:gdLst>
                              <a:ahLst/>
                              <a:cxnLst>
                                <a:cxn ang="0">
                                  <a:pos x="T0" y="T1"/>
                                </a:cxn>
                                <a:cxn ang="0">
                                  <a:pos x="T2" y="T3"/>
                                </a:cxn>
                                <a:cxn ang="0">
                                  <a:pos x="T4" y="T5"/>
                                </a:cxn>
                                <a:cxn ang="0">
                                  <a:pos x="T6" y="T7"/>
                                </a:cxn>
                                <a:cxn ang="0">
                                  <a:pos x="T8" y="T9"/>
                                </a:cxn>
                                <a:cxn ang="0">
                                  <a:pos x="T10" y="T11"/>
                                </a:cxn>
                              </a:cxnLst>
                              <a:rect l="0" t="0" r="r" b="b"/>
                              <a:pathLst>
                                <a:path w="5" h="28">
                                  <a:moveTo>
                                    <a:pt x="4" y="0"/>
                                  </a:moveTo>
                                  <a:lnTo>
                                    <a:pt x="0" y="28"/>
                                  </a:lnTo>
                                  <a:lnTo>
                                    <a:pt x="0" y="28"/>
                                  </a:lnTo>
                                  <a:lnTo>
                                    <a:pt x="1" y="28"/>
                                  </a:lnTo>
                                  <a:lnTo>
                                    <a:pt x="5" y="0"/>
                                  </a:lnTo>
                                  <a:lnTo>
                                    <a:pt x="4" y="0"/>
                                  </a:lnTo>
                                  <a:close/>
                                </a:path>
                              </a:pathLst>
                            </a:custGeom>
                            <a:solidFill>
                              <a:srgbClr val="797C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1" name="Freeform 3245"/>
                          <wps:cNvSpPr>
                            <a:spLocks/>
                          </wps:cNvSpPr>
                          <wps:spPr bwMode="auto">
                            <a:xfrm>
                              <a:off x="2092" y="4375"/>
                              <a:ext cx="4" cy="28"/>
                            </a:xfrm>
                            <a:custGeom>
                              <a:avLst/>
                              <a:gdLst>
                                <a:gd name="T0" fmla="*/ 4 w 4"/>
                                <a:gd name="T1" fmla="*/ 0 h 28"/>
                                <a:gd name="T2" fmla="*/ 0 w 4"/>
                                <a:gd name="T3" fmla="*/ 28 h 28"/>
                                <a:gd name="T4" fmla="*/ 0 w 4"/>
                                <a:gd name="T5" fmla="*/ 28 h 28"/>
                                <a:gd name="T6" fmla="*/ 1 w 4"/>
                                <a:gd name="T7" fmla="*/ 28 h 28"/>
                                <a:gd name="T8" fmla="*/ 4 w 4"/>
                                <a:gd name="T9" fmla="*/ 0 h 28"/>
                                <a:gd name="T10" fmla="*/ 4 w 4"/>
                                <a:gd name="T11" fmla="*/ 0 h 28"/>
                              </a:gdLst>
                              <a:ahLst/>
                              <a:cxnLst>
                                <a:cxn ang="0">
                                  <a:pos x="T0" y="T1"/>
                                </a:cxn>
                                <a:cxn ang="0">
                                  <a:pos x="T2" y="T3"/>
                                </a:cxn>
                                <a:cxn ang="0">
                                  <a:pos x="T4" y="T5"/>
                                </a:cxn>
                                <a:cxn ang="0">
                                  <a:pos x="T6" y="T7"/>
                                </a:cxn>
                                <a:cxn ang="0">
                                  <a:pos x="T8" y="T9"/>
                                </a:cxn>
                                <a:cxn ang="0">
                                  <a:pos x="T10" y="T11"/>
                                </a:cxn>
                              </a:cxnLst>
                              <a:rect l="0" t="0" r="r" b="b"/>
                              <a:pathLst>
                                <a:path w="4" h="28">
                                  <a:moveTo>
                                    <a:pt x="4" y="0"/>
                                  </a:moveTo>
                                  <a:lnTo>
                                    <a:pt x="0" y="28"/>
                                  </a:lnTo>
                                  <a:lnTo>
                                    <a:pt x="0" y="28"/>
                                  </a:lnTo>
                                  <a:lnTo>
                                    <a:pt x="1" y="28"/>
                                  </a:lnTo>
                                  <a:lnTo>
                                    <a:pt x="4" y="0"/>
                                  </a:lnTo>
                                  <a:lnTo>
                                    <a:pt x="4" y="0"/>
                                  </a:lnTo>
                                  <a:close/>
                                </a:path>
                              </a:pathLst>
                            </a:custGeom>
                            <a:solidFill>
                              <a:srgbClr val="7376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2" name="Freeform 3246"/>
                          <wps:cNvSpPr>
                            <a:spLocks/>
                          </wps:cNvSpPr>
                          <wps:spPr bwMode="auto">
                            <a:xfrm>
                              <a:off x="2093" y="4375"/>
                              <a:ext cx="4" cy="28"/>
                            </a:xfrm>
                            <a:custGeom>
                              <a:avLst/>
                              <a:gdLst>
                                <a:gd name="T0" fmla="*/ 3 w 4"/>
                                <a:gd name="T1" fmla="*/ 0 h 28"/>
                                <a:gd name="T2" fmla="*/ 0 w 4"/>
                                <a:gd name="T3" fmla="*/ 28 h 28"/>
                                <a:gd name="T4" fmla="*/ 0 w 4"/>
                                <a:gd name="T5" fmla="*/ 28 h 28"/>
                                <a:gd name="T6" fmla="*/ 1 w 4"/>
                                <a:gd name="T7" fmla="*/ 28 h 28"/>
                                <a:gd name="T8" fmla="*/ 4 w 4"/>
                                <a:gd name="T9" fmla="*/ 0 h 28"/>
                                <a:gd name="T10" fmla="*/ 3 w 4"/>
                                <a:gd name="T11" fmla="*/ 0 h 28"/>
                              </a:gdLst>
                              <a:ahLst/>
                              <a:cxnLst>
                                <a:cxn ang="0">
                                  <a:pos x="T0" y="T1"/>
                                </a:cxn>
                                <a:cxn ang="0">
                                  <a:pos x="T2" y="T3"/>
                                </a:cxn>
                                <a:cxn ang="0">
                                  <a:pos x="T4" y="T5"/>
                                </a:cxn>
                                <a:cxn ang="0">
                                  <a:pos x="T6" y="T7"/>
                                </a:cxn>
                                <a:cxn ang="0">
                                  <a:pos x="T8" y="T9"/>
                                </a:cxn>
                                <a:cxn ang="0">
                                  <a:pos x="T10" y="T11"/>
                                </a:cxn>
                              </a:cxnLst>
                              <a:rect l="0" t="0" r="r" b="b"/>
                              <a:pathLst>
                                <a:path w="4" h="28">
                                  <a:moveTo>
                                    <a:pt x="3" y="0"/>
                                  </a:moveTo>
                                  <a:lnTo>
                                    <a:pt x="0" y="28"/>
                                  </a:lnTo>
                                  <a:lnTo>
                                    <a:pt x="0" y="28"/>
                                  </a:lnTo>
                                  <a:lnTo>
                                    <a:pt x="1" y="28"/>
                                  </a:lnTo>
                                  <a:lnTo>
                                    <a:pt x="4" y="0"/>
                                  </a:lnTo>
                                  <a:lnTo>
                                    <a:pt x="3" y="0"/>
                                  </a:lnTo>
                                  <a:close/>
                                </a:path>
                              </a:pathLst>
                            </a:custGeom>
                            <a:solidFill>
                              <a:srgbClr val="6E717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3" name="Freeform 3247"/>
                          <wps:cNvSpPr>
                            <a:spLocks/>
                          </wps:cNvSpPr>
                          <wps:spPr bwMode="auto">
                            <a:xfrm>
                              <a:off x="2094" y="4375"/>
                              <a:ext cx="3" cy="28"/>
                            </a:xfrm>
                            <a:custGeom>
                              <a:avLst/>
                              <a:gdLst>
                                <a:gd name="T0" fmla="*/ 3 w 3"/>
                                <a:gd name="T1" fmla="*/ 0 h 28"/>
                                <a:gd name="T2" fmla="*/ 0 w 3"/>
                                <a:gd name="T3" fmla="*/ 28 h 28"/>
                                <a:gd name="T4" fmla="*/ 0 w 3"/>
                                <a:gd name="T5" fmla="*/ 28 h 28"/>
                                <a:gd name="T6" fmla="*/ 1 w 3"/>
                                <a:gd name="T7" fmla="*/ 28 h 28"/>
                                <a:gd name="T8" fmla="*/ 3 w 3"/>
                                <a:gd name="T9" fmla="*/ 0 h 28"/>
                                <a:gd name="T10" fmla="*/ 3 w 3"/>
                                <a:gd name="T11" fmla="*/ 0 h 28"/>
                              </a:gdLst>
                              <a:ahLst/>
                              <a:cxnLst>
                                <a:cxn ang="0">
                                  <a:pos x="T0" y="T1"/>
                                </a:cxn>
                                <a:cxn ang="0">
                                  <a:pos x="T2" y="T3"/>
                                </a:cxn>
                                <a:cxn ang="0">
                                  <a:pos x="T4" y="T5"/>
                                </a:cxn>
                                <a:cxn ang="0">
                                  <a:pos x="T6" y="T7"/>
                                </a:cxn>
                                <a:cxn ang="0">
                                  <a:pos x="T8" y="T9"/>
                                </a:cxn>
                                <a:cxn ang="0">
                                  <a:pos x="T10" y="T11"/>
                                </a:cxn>
                              </a:cxnLst>
                              <a:rect l="0" t="0" r="r" b="b"/>
                              <a:pathLst>
                                <a:path w="3" h="28">
                                  <a:moveTo>
                                    <a:pt x="3" y="0"/>
                                  </a:moveTo>
                                  <a:lnTo>
                                    <a:pt x="0" y="28"/>
                                  </a:lnTo>
                                  <a:lnTo>
                                    <a:pt x="0" y="28"/>
                                  </a:lnTo>
                                  <a:lnTo>
                                    <a:pt x="1" y="28"/>
                                  </a:lnTo>
                                  <a:lnTo>
                                    <a:pt x="3" y="0"/>
                                  </a:lnTo>
                                  <a:lnTo>
                                    <a:pt x="3" y="0"/>
                                  </a:lnTo>
                                  <a:close/>
                                </a:path>
                              </a:pathLst>
                            </a:custGeom>
                            <a:solidFill>
                              <a:srgbClr val="686B7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4" name="Freeform 3248"/>
                          <wps:cNvSpPr>
                            <a:spLocks/>
                          </wps:cNvSpPr>
                          <wps:spPr bwMode="auto">
                            <a:xfrm>
                              <a:off x="2095" y="4375"/>
                              <a:ext cx="3" cy="28"/>
                            </a:xfrm>
                            <a:custGeom>
                              <a:avLst/>
                              <a:gdLst>
                                <a:gd name="T0" fmla="*/ 2 w 3"/>
                                <a:gd name="T1" fmla="*/ 0 h 28"/>
                                <a:gd name="T2" fmla="*/ 0 w 3"/>
                                <a:gd name="T3" fmla="*/ 28 h 28"/>
                                <a:gd name="T4" fmla="*/ 0 w 3"/>
                                <a:gd name="T5" fmla="*/ 28 h 28"/>
                                <a:gd name="T6" fmla="*/ 0 w 3"/>
                                <a:gd name="T7" fmla="*/ 28 h 28"/>
                                <a:gd name="T8" fmla="*/ 3 w 3"/>
                                <a:gd name="T9" fmla="*/ 0 h 28"/>
                                <a:gd name="T10" fmla="*/ 2 w 3"/>
                                <a:gd name="T11" fmla="*/ 0 h 28"/>
                              </a:gdLst>
                              <a:ahLst/>
                              <a:cxnLst>
                                <a:cxn ang="0">
                                  <a:pos x="T0" y="T1"/>
                                </a:cxn>
                                <a:cxn ang="0">
                                  <a:pos x="T2" y="T3"/>
                                </a:cxn>
                                <a:cxn ang="0">
                                  <a:pos x="T4" y="T5"/>
                                </a:cxn>
                                <a:cxn ang="0">
                                  <a:pos x="T6" y="T7"/>
                                </a:cxn>
                                <a:cxn ang="0">
                                  <a:pos x="T8" y="T9"/>
                                </a:cxn>
                                <a:cxn ang="0">
                                  <a:pos x="T10" y="T11"/>
                                </a:cxn>
                              </a:cxnLst>
                              <a:rect l="0" t="0" r="r" b="b"/>
                              <a:pathLst>
                                <a:path w="3" h="28">
                                  <a:moveTo>
                                    <a:pt x="2" y="0"/>
                                  </a:moveTo>
                                  <a:lnTo>
                                    <a:pt x="0" y="28"/>
                                  </a:lnTo>
                                  <a:lnTo>
                                    <a:pt x="0" y="28"/>
                                  </a:lnTo>
                                  <a:lnTo>
                                    <a:pt x="0" y="28"/>
                                  </a:lnTo>
                                  <a:lnTo>
                                    <a:pt x="3" y="0"/>
                                  </a:lnTo>
                                  <a:lnTo>
                                    <a:pt x="2" y="0"/>
                                  </a:lnTo>
                                  <a:close/>
                                </a:path>
                              </a:pathLst>
                            </a:custGeom>
                            <a:solidFill>
                              <a:srgbClr val="63666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5" name="Freeform 3249"/>
                          <wps:cNvSpPr>
                            <a:spLocks/>
                          </wps:cNvSpPr>
                          <wps:spPr bwMode="auto">
                            <a:xfrm>
                              <a:off x="2095" y="4375"/>
                              <a:ext cx="4" cy="28"/>
                            </a:xfrm>
                            <a:custGeom>
                              <a:avLst/>
                              <a:gdLst>
                                <a:gd name="T0" fmla="*/ 3 w 4"/>
                                <a:gd name="T1" fmla="*/ 0 h 28"/>
                                <a:gd name="T2" fmla="*/ 0 w 4"/>
                                <a:gd name="T3" fmla="*/ 28 h 28"/>
                                <a:gd name="T4" fmla="*/ 0 w 4"/>
                                <a:gd name="T5" fmla="*/ 28 h 28"/>
                                <a:gd name="T6" fmla="*/ 1 w 4"/>
                                <a:gd name="T7" fmla="*/ 28 h 28"/>
                                <a:gd name="T8" fmla="*/ 4 w 4"/>
                                <a:gd name="T9" fmla="*/ 0 h 28"/>
                                <a:gd name="T10" fmla="*/ 3 w 4"/>
                                <a:gd name="T11" fmla="*/ 0 h 28"/>
                              </a:gdLst>
                              <a:ahLst/>
                              <a:cxnLst>
                                <a:cxn ang="0">
                                  <a:pos x="T0" y="T1"/>
                                </a:cxn>
                                <a:cxn ang="0">
                                  <a:pos x="T2" y="T3"/>
                                </a:cxn>
                                <a:cxn ang="0">
                                  <a:pos x="T4" y="T5"/>
                                </a:cxn>
                                <a:cxn ang="0">
                                  <a:pos x="T6" y="T7"/>
                                </a:cxn>
                                <a:cxn ang="0">
                                  <a:pos x="T8" y="T9"/>
                                </a:cxn>
                                <a:cxn ang="0">
                                  <a:pos x="T10" y="T11"/>
                                </a:cxn>
                              </a:cxnLst>
                              <a:rect l="0" t="0" r="r" b="b"/>
                              <a:pathLst>
                                <a:path w="4" h="28">
                                  <a:moveTo>
                                    <a:pt x="3" y="0"/>
                                  </a:moveTo>
                                  <a:lnTo>
                                    <a:pt x="0" y="28"/>
                                  </a:lnTo>
                                  <a:lnTo>
                                    <a:pt x="0" y="28"/>
                                  </a:lnTo>
                                  <a:lnTo>
                                    <a:pt x="1" y="28"/>
                                  </a:lnTo>
                                  <a:lnTo>
                                    <a:pt x="4" y="0"/>
                                  </a:lnTo>
                                  <a:lnTo>
                                    <a:pt x="3" y="0"/>
                                  </a:lnTo>
                                  <a:close/>
                                </a:path>
                              </a:pathLst>
                            </a:custGeom>
                            <a:solidFill>
                              <a:srgbClr val="5E606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6" name="Freeform 3250"/>
                          <wps:cNvSpPr>
                            <a:spLocks/>
                          </wps:cNvSpPr>
                          <wps:spPr bwMode="auto">
                            <a:xfrm>
                              <a:off x="2096" y="4375"/>
                              <a:ext cx="4" cy="28"/>
                            </a:xfrm>
                            <a:custGeom>
                              <a:avLst/>
                              <a:gdLst>
                                <a:gd name="T0" fmla="*/ 3 w 4"/>
                                <a:gd name="T1" fmla="*/ 0 h 28"/>
                                <a:gd name="T2" fmla="*/ 0 w 4"/>
                                <a:gd name="T3" fmla="*/ 28 h 28"/>
                                <a:gd name="T4" fmla="*/ 0 w 4"/>
                                <a:gd name="T5" fmla="*/ 28 h 28"/>
                                <a:gd name="T6" fmla="*/ 1 w 4"/>
                                <a:gd name="T7" fmla="*/ 28 h 28"/>
                                <a:gd name="T8" fmla="*/ 4 w 4"/>
                                <a:gd name="T9" fmla="*/ 0 h 28"/>
                                <a:gd name="T10" fmla="*/ 3 w 4"/>
                                <a:gd name="T11" fmla="*/ 0 h 28"/>
                              </a:gdLst>
                              <a:ahLst/>
                              <a:cxnLst>
                                <a:cxn ang="0">
                                  <a:pos x="T0" y="T1"/>
                                </a:cxn>
                                <a:cxn ang="0">
                                  <a:pos x="T2" y="T3"/>
                                </a:cxn>
                                <a:cxn ang="0">
                                  <a:pos x="T4" y="T5"/>
                                </a:cxn>
                                <a:cxn ang="0">
                                  <a:pos x="T6" y="T7"/>
                                </a:cxn>
                                <a:cxn ang="0">
                                  <a:pos x="T8" y="T9"/>
                                </a:cxn>
                                <a:cxn ang="0">
                                  <a:pos x="T10" y="T11"/>
                                </a:cxn>
                              </a:cxnLst>
                              <a:rect l="0" t="0" r="r" b="b"/>
                              <a:pathLst>
                                <a:path w="4" h="28">
                                  <a:moveTo>
                                    <a:pt x="3" y="0"/>
                                  </a:moveTo>
                                  <a:lnTo>
                                    <a:pt x="0" y="28"/>
                                  </a:lnTo>
                                  <a:lnTo>
                                    <a:pt x="0" y="28"/>
                                  </a:lnTo>
                                  <a:lnTo>
                                    <a:pt x="1" y="28"/>
                                  </a:lnTo>
                                  <a:lnTo>
                                    <a:pt x="4" y="0"/>
                                  </a:lnTo>
                                  <a:lnTo>
                                    <a:pt x="3" y="0"/>
                                  </a:lnTo>
                                  <a:close/>
                                </a:path>
                              </a:pathLst>
                            </a:custGeom>
                            <a:solidFill>
                              <a:srgbClr val="575A6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7" name="Freeform 3251"/>
                          <wps:cNvSpPr>
                            <a:spLocks/>
                          </wps:cNvSpPr>
                          <wps:spPr bwMode="auto">
                            <a:xfrm>
                              <a:off x="2097" y="4375"/>
                              <a:ext cx="4" cy="28"/>
                            </a:xfrm>
                            <a:custGeom>
                              <a:avLst/>
                              <a:gdLst>
                                <a:gd name="T0" fmla="*/ 3 w 4"/>
                                <a:gd name="T1" fmla="*/ 0 h 28"/>
                                <a:gd name="T2" fmla="*/ 0 w 4"/>
                                <a:gd name="T3" fmla="*/ 28 h 28"/>
                                <a:gd name="T4" fmla="*/ 0 w 4"/>
                                <a:gd name="T5" fmla="*/ 28 h 28"/>
                                <a:gd name="T6" fmla="*/ 0 w 4"/>
                                <a:gd name="T7" fmla="*/ 28 h 28"/>
                                <a:gd name="T8" fmla="*/ 4 w 4"/>
                                <a:gd name="T9" fmla="*/ 0 h 28"/>
                                <a:gd name="T10" fmla="*/ 3 w 4"/>
                                <a:gd name="T11" fmla="*/ 0 h 28"/>
                              </a:gdLst>
                              <a:ahLst/>
                              <a:cxnLst>
                                <a:cxn ang="0">
                                  <a:pos x="T0" y="T1"/>
                                </a:cxn>
                                <a:cxn ang="0">
                                  <a:pos x="T2" y="T3"/>
                                </a:cxn>
                                <a:cxn ang="0">
                                  <a:pos x="T4" y="T5"/>
                                </a:cxn>
                                <a:cxn ang="0">
                                  <a:pos x="T6" y="T7"/>
                                </a:cxn>
                                <a:cxn ang="0">
                                  <a:pos x="T8" y="T9"/>
                                </a:cxn>
                                <a:cxn ang="0">
                                  <a:pos x="T10" y="T11"/>
                                </a:cxn>
                              </a:cxnLst>
                              <a:rect l="0" t="0" r="r" b="b"/>
                              <a:pathLst>
                                <a:path w="4" h="28">
                                  <a:moveTo>
                                    <a:pt x="3" y="0"/>
                                  </a:moveTo>
                                  <a:lnTo>
                                    <a:pt x="0" y="28"/>
                                  </a:lnTo>
                                  <a:lnTo>
                                    <a:pt x="0" y="28"/>
                                  </a:lnTo>
                                  <a:lnTo>
                                    <a:pt x="0" y="28"/>
                                  </a:lnTo>
                                  <a:lnTo>
                                    <a:pt x="4" y="0"/>
                                  </a:lnTo>
                                  <a:lnTo>
                                    <a:pt x="3" y="0"/>
                                  </a:lnTo>
                                  <a:close/>
                                </a:path>
                              </a:pathLst>
                            </a:custGeom>
                            <a:solidFill>
                              <a:srgbClr val="52555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8" name="Freeform 3252"/>
                          <wps:cNvSpPr>
                            <a:spLocks/>
                          </wps:cNvSpPr>
                          <wps:spPr bwMode="auto">
                            <a:xfrm>
                              <a:off x="2097" y="4375"/>
                              <a:ext cx="11" cy="29"/>
                            </a:xfrm>
                            <a:custGeom>
                              <a:avLst/>
                              <a:gdLst>
                                <a:gd name="T0" fmla="*/ 4 w 11"/>
                                <a:gd name="T1" fmla="*/ 0 h 29"/>
                                <a:gd name="T2" fmla="*/ 0 w 11"/>
                                <a:gd name="T3" fmla="*/ 28 h 29"/>
                                <a:gd name="T4" fmla="*/ 0 w 11"/>
                                <a:gd name="T5" fmla="*/ 28 h 29"/>
                                <a:gd name="T6" fmla="*/ 11 w 11"/>
                                <a:gd name="T7" fmla="*/ 29 h 29"/>
                                <a:gd name="T8" fmla="*/ 8 w 11"/>
                                <a:gd name="T9" fmla="*/ 0 h 29"/>
                                <a:gd name="T10" fmla="*/ 4 w 11"/>
                                <a:gd name="T11" fmla="*/ 0 h 29"/>
                              </a:gdLst>
                              <a:ahLst/>
                              <a:cxnLst>
                                <a:cxn ang="0">
                                  <a:pos x="T0" y="T1"/>
                                </a:cxn>
                                <a:cxn ang="0">
                                  <a:pos x="T2" y="T3"/>
                                </a:cxn>
                                <a:cxn ang="0">
                                  <a:pos x="T4" y="T5"/>
                                </a:cxn>
                                <a:cxn ang="0">
                                  <a:pos x="T6" y="T7"/>
                                </a:cxn>
                                <a:cxn ang="0">
                                  <a:pos x="T8" y="T9"/>
                                </a:cxn>
                                <a:cxn ang="0">
                                  <a:pos x="T10" y="T11"/>
                                </a:cxn>
                              </a:cxnLst>
                              <a:rect l="0" t="0" r="r" b="b"/>
                              <a:pathLst>
                                <a:path w="11" h="29">
                                  <a:moveTo>
                                    <a:pt x="4" y="0"/>
                                  </a:moveTo>
                                  <a:lnTo>
                                    <a:pt x="0" y="28"/>
                                  </a:lnTo>
                                  <a:lnTo>
                                    <a:pt x="0" y="28"/>
                                  </a:lnTo>
                                  <a:lnTo>
                                    <a:pt x="11" y="29"/>
                                  </a:lnTo>
                                  <a:lnTo>
                                    <a:pt x="8" y="0"/>
                                  </a:lnTo>
                                  <a:lnTo>
                                    <a:pt x="4" y="0"/>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9" name="Freeform 3253"/>
                          <wps:cNvSpPr>
                            <a:spLocks/>
                          </wps:cNvSpPr>
                          <wps:spPr bwMode="auto">
                            <a:xfrm>
                              <a:off x="2067" y="4404"/>
                              <a:ext cx="2" cy="6"/>
                            </a:xfrm>
                            <a:custGeom>
                              <a:avLst/>
                              <a:gdLst>
                                <a:gd name="T0" fmla="*/ 0 w 2"/>
                                <a:gd name="T1" fmla="*/ 5 h 6"/>
                                <a:gd name="T2" fmla="*/ 0 w 2"/>
                                <a:gd name="T3" fmla="*/ 5 h 6"/>
                                <a:gd name="T4" fmla="*/ 2 w 2"/>
                                <a:gd name="T5" fmla="*/ 6 h 6"/>
                                <a:gd name="T6" fmla="*/ 2 w 2"/>
                                <a:gd name="T7" fmla="*/ 0 h 6"/>
                                <a:gd name="T8" fmla="*/ 0 w 2"/>
                                <a:gd name="T9" fmla="*/ 5 h 6"/>
                              </a:gdLst>
                              <a:ahLst/>
                              <a:cxnLst>
                                <a:cxn ang="0">
                                  <a:pos x="T0" y="T1"/>
                                </a:cxn>
                                <a:cxn ang="0">
                                  <a:pos x="T2" y="T3"/>
                                </a:cxn>
                                <a:cxn ang="0">
                                  <a:pos x="T4" y="T5"/>
                                </a:cxn>
                                <a:cxn ang="0">
                                  <a:pos x="T6" y="T7"/>
                                </a:cxn>
                                <a:cxn ang="0">
                                  <a:pos x="T8" y="T9"/>
                                </a:cxn>
                              </a:cxnLst>
                              <a:rect l="0" t="0" r="r" b="b"/>
                              <a:pathLst>
                                <a:path w="2" h="6">
                                  <a:moveTo>
                                    <a:pt x="0" y="5"/>
                                  </a:moveTo>
                                  <a:lnTo>
                                    <a:pt x="0" y="5"/>
                                  </a:lnTo>
                                  <a:lnTo>
                                    <a:pt x="2" y="6"/>
                                  </a:lnTo>
                                  <a:lnTo>
                                    <a:pt x="2" y="0"/>
                                  </a:lnTo>
                                  <a:lnTo>
                                    <a:pt x="0" y="5"/>
                                  </a:lnTo>
                                  <a:close/>
                                </a:path>
                              </a:pathLst>
                            </a:custGeom>
                            <a:solidFill>
                              <a:srgbClr val="9294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0" name="Freeform 3254"/>
                          <wps:cNvSpPr>
                            <a:spLocks/>
                          </wps:cNvSpPr>
                          <wps:spPr bwMode="auto">
                            <a:xfrm>
                              <a:off x="2069" y="4398"/>
                              <a:ext cx="2" cy="13"/>
                            </a:xfrm>
                            <a:custGeom>
                              <a:avLst/>
                              <a:gdLst>
                                <a:gd name="T0" fmla="*/ 2 w 2"/>
                                <a:gd name="T1" fmla="*/ 0 h 13"/>
                                <a:gd name="T2" fmla="*/ 0 w 2"/>
                                <a:gd name="T3" fmla="*/ 6 h 13"/>
                                <a:gd name="T4" fmla="*/ 0 w 2"/>
                                <a:gd name="T5" fmla="*/ 12 h 13"/>
                                <a:gd name="T6" fmla="*/ 0 w 2"/>
                                <a:gd name="T7" fmla="*/ 12 h 13"/>
                                <a:gd name="T8" fmla="*/ 2 w 2"/>
                                <a:gd name="T9" fmla="*/ 13 h 13"/>
                                <a:gd name="T10" fmla="*/ 2 w 2"/>
                                <a:gd name="T11" fmla="*/ 0 h 13"/>
                                <a:gd name="T12" fmla="*/ 2 w 2"/>
                                <a:gd name="T13" fmla="*/ 0 h 13"/>
                                <a:gd name="T14" fmla="*/ 2 w 2"/>
                                <a:gd name="T15" fmla="*/ 0 h 13"/>
                                <a:gd name="T16" fmla="*/ 2 w 2"/>
                                <a:gd name="T17" fmla="*/ 0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 h="13">
                                  <a:moveTo>
                                    <a:pt x="2" y="0"/>
                                  </a:moveTo>
                                  <a:lnTo>
                                    <a:pt x="0" y="6"/>
                                  </a:lnTo>
                                  <a:lnTo>
                                    <a:pt x="0" y="12"/>
                                  </a:lnTo>
                                  <a:lnTo>
                                    <a:pt x="0" y="12"/>
                                  </a:lnTo>
                                  <a:lnTo>
                                    <a:pt x="2" y="13"/>
                                  </a:lnTo>
                                  <a:lnTo>
                                    <a:pt x="2" y="0"/>
                                  </a:lnTo>
                                  <a:lnTo>
                                    <a:pt x="2" y="0"/>
                                  </a:lnTo>
                                  <a:lnTo>
                                    <a:pt x="2" y="0"/>
                                  </a:lnTo>
                                  <a:lnTo>
                                    <a:pt x="2" y="0"/>
                                  </a:lnTo>
                                  <a:close/>
                                </a:path>
                              </a:pathLst>
                            </a:custGeom>
                            <a:solidFill>
                              <a:srgbClr val="979AA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1" name="Freeform 3255"/>
                          <wps:cNvSpPr>
                            <a:spLocks/>
                          </wps:cNvSpPr>
                          <wps:spPr bwMode="auto">
                            <a:xfrm>
                              <a:off x="2071" y="4398"/>
                              <a:ext cx="2" cy="13"/>
                            </a:xfrm>
                            <a:custGeom>
                              <a:avLst/>
                              <a:gdLst>
                                <a:gd name="T0" fmla="*/ 0 w 2"/>
                                <a:gd name="T1" fmla="*/ 0 h 13"/>
                                <a:gd name="T2" fmla="*/ 0 w 2"/>
                                <a:gd name="T3" fmla="*/ 13 h 13"/>
                                <a:gd name="T4" fmla="*/ 0 w 2"/>
                                <a:gd name="T5" fmla="*/ 13 h 13"/>
                                <a:gd name="T6" fmla="*/ 2 w 2"/>
                                <a:gd name="T7" fmla="*/ 13 h 13"/>
                                <a:gd name="T8" fmla="*/ 2 w 2"/>
                                <a:gd name="T9" fmla="*/ 1 h 13"/>
                                <a:gd name="T10" fmla="*/ 2 w 2"/>
                                <a:gd name="T11" fmla="*/ 1 h 13"/>
                                <a:gd name="T12" fmla="*/ 0 w 2"/>
                                <a:gd name="T13" fmla="*/ 0 h 13"/>
                                <a:gd name="T14" fmla="*/ 0 w 2"/>
                                <a:gd name="T15" fmla="*/ 0 h 1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3">
                                  <a:moveTo>
                                    <a:pt x="0" y="0"/>
                                  </a:moveTo>
                                  <a:lnTo>
                                    <a:pt x="0" y="13"/>
                                  </a:lnTo>
                                  <a:lnTo>
                                    <a:pt x="0" y="13"/>
                                  </a:lnTo>
                                  <a:lnTo>
                                    <a:pt x="2" y="13"/>
                                  </a:lnTo>
                                  <a:lnTo>
                                    <a:pt x="2" y="1"/>
                                  </a:lnTo>
                                  <a:lnTo>
                                    <a:pt x="2" y="1"/>
                                  </a:lnTo>
                                  <a:lnTo>
                                    <a:pt x="0" y="0"/>
                                  </a:lnTo>
                                  <a:lnTo>
                                    <a:pt x="0" y="0"/>
                                  </a:lnTo>
                                  <a:close/>
                                </a:path>
                              </a:pathLst>
                            </a:custGeom>
                            <a:solidFill>
                              <a:srgbClr val="9DA0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2" name="Freeform 3256"/>
                          <wps:cNvSpPr>
                            <a:spLocks/>
                          </wps:cNvSpPr>
                          <wps:spPr bwMode="auto">
                            <a:xfrm>
                              <a:off x="2073" y="4399"/>
                              <a:ext cx="2" cy="13"/>
                            </a:xfrm>
                            <a:custGeom>
                              <a:avLst/>
                              <a:gdLst>
                                <a:gd name="T0" fmla="*/ 0 w 2"/>
                                <a:gd name="T1" fmla="*/ 0 h 13"/>
                                <a:gd name="T2" fmla="*/ 0 w 2"/>
                                <a:gd name="T3" fmla="*/ 12 h 13"/>
                                <a:gd name="T4" fmla="*/ 0 w 2"/>
                                <a:gd name="T5" fmla="*/ 12 h 13"/>
                                <a:gd name="T6" fmla="*/ 2 w 2"/>
                                <a:gd name="T7" fmla="*/ 13 h 13"/>
                                <a:gd name="T8" fmla="*/ 2 w 2"/>
                                <a:gd name="T9" fmla="*/ 1 h 13"/>
                                <a:gd name="T10" fmla="*/ 2 w 2"/>
                                <a:gd name="T11" fmla="*/ 1 h 13"/>
                                <a:gd name="T12" fmla="*/ 0 w 2"/>
                                <a:gd name="T13" fmla="*/ 0 h 13"/>
                                <a:gd name="T14" fmla="*/ 0 w 2"/>
                                <a:gd name="T15" fmla="*/ 0 h 1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3">
                                  <a:moveTo>
                                    <a:pt x="0" y="0"/>
                                  </a:moveTo>
                                  <a:lnTo>
                                    <a:pt x="0" y="12"/>
                                  </a:lnTo>
                                  <a:lnTo>
                                    <a:pt x="0" y="12"/>
                                  </a:lnTo>
                                  <a:lnTo>
                                    <a:pt x="2" y="13"/>
                                  </a:lnTo>
                                  <a:lnTo>
                                    <a:pt x="2" y="1"/>
                                  </a:lnTo>
                                  <a:lnTo>
                                    <a:pt x="2" y="1"/>
                                  </a:lnTo>
                                  <a:lnTo>
                                    <a:pt x="0" y="0"/>
                                  </a:lnTo>
                                  <a:lnTo>
                                    <a:pt x="0" y="0"/>
                                  </a:lnTo>
                                  <a:close/>
                                </a:path>
                              </a:pathLst>
                            </a:custGeom>
                            <a:solidFill>
                              <a:srgbClr val="A3A6B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3" name="Freeform 3257"/>
                          <wps:cNvSpPr>
                            <a:spLocks/>
                          </wps:cNvSpPr>
                          <wps:spPr bwMode="auto">
                            <a:xfrm>
                              <a:off x="2075" y="4400"/>
                              <a:ext cx="2" cy="12"/>
                            </a:xfrm>
                            <a:custGeom>
                              <a:avLst/>
                              <a:gdLst>
                                <a:gd name="T0" fmla="*/ 0 w 2"/>
                                <a:gd name="T1" fmla="*/ 0 h 12"/>
                                <a:gd name="T2" fmla="*/ 0 w 2"/>
                                <a:gd name="T3" fmla="*/ 12 h 12"/>
                                <a:gd name="T4" fmla="*/ 0 w 2"/>
                                <a:gd name="T5" fmla="*/ 12 h 12"/>
                                <a:gd name="T6" fmla="*/ 2 w 2"/>
                                <a:gd name="T7" fmla="*/ 12 h 12"/>
                                <a:gd name="T8" fmla="*/ 2 w 2"/>
                                <a:gd name="T9" fmla="*/ 1 h 12"/>
                                <a:gd name="T10" fmla="*/ 2 w 2"/>
                                <a:gd name="T11" fmla="*/ 1 h 12"/>
                                <a:gd name="T12" fmla="*/ 0 w 2"/>
                                <a:gd name="T13" fmla="*/ 0 h 12"/>
                                <a:gd name="T14" fmla="*/ 0 w 2"/>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2">
                                  <a:moveTo>
                                    <a:pt x="0" y="0"/>
                                  </a:moveTo>
                                  <a:lnTo>
                                    <a:pt x="0" y="12"/>
                                  </a:lnTo>
                                  <a:lnTo>
                                    <a:pt x="0" y="12"/>
                                  </a:lnTo>
                                  <a:lnTo>
                                    <a:pt x="2" y="12"/>
                                  </a:lnTo>
                                  <a:lnTo>
                                    <a:pt x="2" y="1"/>
                                  </a:lnTo>
                                  <a:lnTo>
                                    <a:pt x="2" y="1"/>
                                  </a:lnTo>
                                  <a:lnTo>
                                    <a:pt x="0" y="0"/>
                                  </a:lnTo>
                                  <a:lnTo>
                                    <a:pt x="0" y="0"/>
                                  </a:lnTo>
                                  <a:close/>
                                </a:path>
                              </a:pathLst>
                            </a:custGeom>
                            <a:solidFill>
                              <a:srgbClr val="A9ACB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4" name="Freeform 3258"/>
                          <wps:cNvSpPr>
                            <a:spLocks/>
                          </wps:cNvSpPr>
                          <wps:spPr bwMode="auto">
                            <a:xfrm>
                              <a:off x="2077" y="4401"/>
                              <a:ext cx="2" cy="11"/>
                            </a:xfrm>
                            <a:custGeom>
                              <a:avLst/>
                              <a:gdLst>
                                <a:gd name="T0" fmla="*/ 0 w 2"/>
                                <a:gd name="T1" fmla="*/ 0 h 11"/>
                                <a:gd name="T2" fmla="*/ 0 w 2"/>
                                <a:gd name="T3" fmla="*/ 11 h 11"/>
                                <a:gd name="T4" fmla="*/ 0 w 2"/>
                                <a:gd name="T5" fmla="*/ 11 h 11"/>
                                <a:gd name="T6" fmla="*/ 2 w 2"/>
                                <a:gd name="T7" fmla="*/ 11 h 11"/>
                                <a:gd name="T8" fmla="*/ 2 w 2"/>
                                <a:gd name="T9" fmla="*/ 0 h 11"/>
                                <a:gd name="T10" fmla="*/ 2 w 2"/>
                                <a:gd name="T11" fmla="*/ 0 h 11"/>
                                <a:gd name="T12" fmla="*/ 0 w 2"/>
                                <a:gd name="T13" fmla="*/ 0 h 11"/>
                                <a:gd name="T14" fmla="*/ 0 w 2"/>
                                <a:gd name="T15" fmla="*/ 0 h 1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1">
                                  <a:moveTo>
                                    <a:pt x="0" y="0"/>
                                  </a:moveTo>
                                  <a:lnTo>
                                    <a:pt x="0" y="11"/>
                                  </a:lnTo>
                                  <a:lnTo>
                                    <a:pt x="0" y="11"/>
                                  </a:lnTo>
                                  <a:lnTo>
                                    <a:pt x="2" y="11"/>
                                  </a:lnTo>
                                  <a:lnTo>
                                    <a:pt x="2" y="0"/>
                                  </a:lnTo>
                                  <a:lnTo>
                                    <a:pt x="2" y="0"/>
                                  </a:lnTo>
                                  <a:lnTo>
                                    <a:pt x="0" y="0"/>
                                  </a:lnTo>
                                  <a:lnTo>
                                    <a:pt x="0" y="0"/>
                                  </a:lnTo>
                                  <a:close/>
                                </a:path>
                              </a:pathLst>
                            </a:custGeom>
                            <a:solidFill>
                              <a:srgbClr val="AEB1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5" name="Freeform 3259"/>
                          <wps:cNvSpPr>
                            <a:spLocks/>
                          </wps:cNvSpPr>
                          <wps:spPr bwMode="auto">
                            <a:xfrm>
                              <a:off x="2079" y="4401"/>
                              <a:ext cx="2" cy="12"/>
                            </a:xfrm>
                            <a:custGeom>
                              <a:avLst/>
                              <a:gdLst>
                                <a:gd name="T0" fmla="*/ 0 w 2"/>
                                <a:gd name="T1" fmla="*/ 0 h 12"/>
                                <a:gd name="T2" fmla="*/ 0 w 2"/>
                                <a:gd name="T3" fmla="*/ 11 h 12"/>
                                <a:gd name="T4" fmla="*/ 0 w 2"/>
                                <a:gd name="T5" fmla="*/ 11 h 12"/>
                                <a:gd name="T6" fmla="*/ 2 w 2"/>
                                <a:gd name="T7" fmla="*/ 12 h 12"/>
                                <a:gd name="T8" fmla="*/ 2 w 2"/>
                                <a:gd name="T9" fmla="*/ 1 h 12"/>
                                <a:gd name="T10" fmla="*/ 2 w 2"/>
                                <a:gd name="T11" fmla="*/ 1 h 12"/>
                                <a:gd name="T12" fmla="*/ 0 w 2"/>
                                <a:gd name="T13" fmla="*/ 0 h 12"/>
                                <a:gd name="T14" fmla="*/ 0 w 2"/>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2">
                                  <a:moveTo>
                                    <a:pt x="0" y="0"/>
                                  </a:moveTo>
                                  <a:lnTo>
                                    <a:pt x="0" y="11"/>
                                  </a:lnTo>
                                  <a:lnTo>
                                    <a:pt x="0" y="11"/>
                                  </a:lnTo>
                                  <a:lnTo>
                                    <a:pt x="2" y="12"/>
                                  </a:lnTo>
                                  <a:lnTo>
                                    <a:pt x="2" y="1"/>
                                  </a:lnTo>
                                  <a:lnTo>
                                    <a:pt x="2" y="1"/>
                                  </a:lnTo>
                                  <a:lnTo>
                                    <a:pt x="0" y="0"/>
                                  </a:lnTo>
                                  <a:lnTo>
                                    <a:pt x="0" y="0"/>
                                  </a:lnTo>
                                  <a:close/>
                                </a:path>
                              </a:pathLst>
                            </a:custGeom>
                            <a:solidFill>
                              <a:srgbClr val="B4B7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6" name="Freeform 3260"/>
                          <wps:cNvSpPr>
                            <a:spLocks/>
                          </wps:cNvSpPr>
                          <wps:spPr bwMode="auto">
                            <a:xfrm>
                              <a:off x="2081" y="4402"/>
                              <a:ext cx="2" cy="11"/>
                            </a:xfrm>
                            <a:custGeom>
                              <a:avLst/>
                              <a:gdLst>
                                <a:gd name="T0" fmla="*/ 0 w 2"/>
                                <a:gd name="T1" fmla="*/ 0 h 11"/>
                                <a:gd name="T2" fmla="*/ 0 w 2"/>
                                <a:gd name="T3" fmla="*/ 11 h 11"/>
                                <a:gd name="T4" fmla="*/ 0 w 2"/>
                                <a:gd name="T5" fmla="*/ 11 h 11"/>
                                <a:gd name="T6" fmla="*/ 2 w 2"/>
                                <a:gd name="T7" fmla="*/ 11 h 11"/>
                                <a:gd name="T8" fmla="*/ 2 w 2"/>
                                <a:gd name="T9" fmla="*/ 0 h 11"/>
                                <a:gd name="T10" fmla="*/ 2 w 2"/>
                                <a:gd name="T11" fmla="*/ 0 h 11"/>
                                <a:gd name="T12" fmla="*/ 0 w 2"/>
                                <a:gd name="T13" fmla="*/ 0 h 11"/>
                                <a:gd name="T14" fmla="*/ 0 w 2"/>
                                <a:gd name="T15" fmla="*/ 0 h 1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1">
                                  <a:moveTo>
                                    <a:pt x="0" y="0"/>
                                  </a:moveTo>
                                  <a:lnTo>
                                    <a:pt x="0" y="11"/>
                                  </a:lnTo>
                                  <a:lnTo>
                                    <a:pt x="0" y="11"/>
                                  </a:lnTo>
                                  <a:lnTo>
                                    <a:pt x="2" y="11"/>
                                  </a:lnTo>
                                  <a:lnTo>
                                    <a:pt x="2" y="0"/>
                                  </a:lnTo>
                                  <a:lnTo>
                                    <a:pt x="2" y="0"/>
                                  </a:lnTo>
                                  <a:lnTo>
                                    <a:pt x="0" y="0"/>
                                  </a:lnTo>
                                  <a:lnTo>
                                    <a:pt x="0" y="0"/>
                                  </a:lnTo>
                                  <a:close/>
                                </a:path>
                              </a:pathLst>
                            </a:custGeom>
                            <a:solidFill>
                              <a:srgbClr val="B9B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7" name="Freeform 3261"/>
                          <wps:cNvSpPr>
                            <a:spLocks/>
                          </wps:cNvSpPr>
                          <wps:spPr bwMode="auto">
                            <a:xfrm>
                              <a:off x="2083" y="4402"/>
                              <a:ext cx="3" cy="11"/>
                            </a:xfrm>
                            <a:custGeom>
                              <a:avLst/>
                              <a:gdLst>
                                <a:gd name="T0" fmla="*/ 0 w 3"/>
                                <a:gd name="T1" fmla="*/ 0 h 11"/>
                                <a:gd name="T2" fmla="*/ 0 w 3"/>
                                <a:gd name="T3" fmla="*/ 11 h 11"/>
                                <a:gd name="T4" fmla="*/ 0 w 3"/>
                                <a:gd name="T5" fmla="*/ 11 h 11"/>
                                <a:gd name="T6" fmla="*/ 3 w 3"/>
                                <a:gd name="T7" fmla="*/ 11 h 11"/>
                                <a:gd name="T8" fmla="*/ 3 w 3"/>
                                <a:gd name="T9" fmla="*/ 1 h 11"/>
                                <a:gd name="T10" fmla="*/ 3 w 3"/>
                                <a:gd name="T11" fmla="*/ 1 h 11"/>
                                <a:gd name="T12" fmla="*/ 0 w 3"/>
                                <a:gd name="T13" fmla="*/ 0 h 11"/>
                                <a:gd name="T14" fmla="*/ 0 w 3"/>
                                <a:gd name="T15" fmla="*/ 0 h 1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1">
                                  <a:moveTo>
                                    <a:pt x="0" y="0"/>
                                  </a:moveTo>
                                  <a:lnTo>
                                    <a:pt x="0" y="11"/>
                                  </a:lnTo>
                                  <a:lnTo>
                                    <a:pt x="0" y="11"/>
                                  </a:lnTo>
                                  <a:lnTo>
                                    <a:pt x="3" y="11"/>
                                  </a:lnTo>
                                  <a:lnTo>
                                    <a:pt x="3" y="1"/>
                                  </a:lnTo>
                                  <a:lnTo>
                                    <a:pt x="3" y="1"/>
                                  </a:lnTo>
                                  <a:lnTo>
                                    <a:pt x="0" y="0"/>
                                  </a:lnTo>
                                  <a:lnTo>
                                    <a:pt x="0" y="0"/>
                                  </a:lnTo>
                                  <a:close/>
                                </a:path>
                              </a:pathLst>
                            </a:custGeom>
                            <a:solidFill>
                              <a:srgbClr val="C0C3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8" name="Freeform 3262"/>
                          <wps:cNvSpPr>
                            <a:spLocks/>
                          </wps:cNvSpPr>
                          <wps:spPr bwMode="auto">
                            <a:xfrm>
                              <a:off x="2086" y="4403"/>
                              <a:ext cx="3" cy="10"/>
                            </a:xfrm>
                            <a:custGeom>
                              <a:avLst/>
                              <a:gdLst>
                                <a:gd name="T0" fmla="*/ 0 w 3"/>
                                <a:gd name="T1" fmla="*/ 0 h 10"/>
                                <a:gd name="T2" fmla="*/ 0 w 3"/>
                                <a:gd name="T3" fmla="*/ 10 h 10"/>
                                <a:gd name="T4" fmla="*/ 0 w 3"/>
                                <a:gd name="T5" fmla="*/ 10 h 10"/>
                                <a:gd name="T6" fmla="*/ 3 w 3"/>
                                <a:gd name="T7" fmla="*/ 10 h 10"/>
                                <a:gd name="T8" fmla="*/ 3 w 3"/>
                                <a:gd name="T9" fmla="*/ 0 h 10"/>
                                <a:gd name="T10" fmla="*/ 3 w 3"/>
                                <a:gd name="T11" fmla="*/ 0 h 10"/>
                                <a:gd name="T12" fmla="*/ 0 w 3"/>
                                <a:gd name="T13" fmla="*/ 0 h 10"/>
                                <a:gd name="T14" fmla="*/ 0 w 3"/>
                                <a:gd name="T15" fmla="*/ 0 h 1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0">
                                  <a:moveTo>
                                    <a:pt x="0" y="0"/>
                                  </a:moveTo>
                                  <a:lnTo>
                                    <a:pt x="0" y="10"/>
                                  </a:lnTo>
                                  <a:lnTo>
                                    <a:pt x="0" y="10"/>
                                  </a:lnTo>
                                  <a:lnTo>
                                    <a:pt x="3" y="10"/>
                                  </a:lnTo>
                                  <a:lnTo>
                                    <a:pt x="3" y="0"/>
                                  </a:lnTo>
                                  <a:lnTo>
                                    <a:pt x="3" y="0"/>
                                  </a:lnTo>
                                  <a:lnTo>
                                    <a:pt x="0" y="0"/>
                                  </a:lnTo>
                                  <a:lnTo>
                                    <a:pt x="0" y="0"/>
                                  </a:lnTo>
                                  <a:close/>
                                </a:path>
                              </a:pathLst>
                            </a:custGeom>
                            <a:solidFill>
                              <a:srgbClr val="C5C9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9" name="Freeform 3263"/>
                          <wps:cNvSpPr>
                            <a:spLocks/>
                          </wps:cNvSpPr>
                          <wps:spPr bwMode="auto">
                            <a:xfrm>
                              <a:off x="2089" y="4403"/>
                              <a:ext cx="2" cy="10"/>
                            </a:xfrm>
                            <a:custGeom>
                              <a:avLst/>
                              <a:gdLst>
                                <a:gd name="T0" fmla="*/ 0 w 2"/>
                                <a:gd name="T1" fmla="*/ 0 h 10"/>
                                <a:gd name="T2" fmla="*/ 0 w 2"/>
                                <a:gd name="T3" fmla="*/ 10 h 10"/>
                                <a:gd name="T4" fmla="*/ 0 w 2"/>
                                <a:gd name="T5" fmla="*/ 10 h 10"/>
                                <a:gd name="T6" fmla="*/ 2 w 2"/>
                                <a:gd name="T7" fmla="*/ 10 h 10"/>
                                <a:gd name="T8" fmla="*/ 2 w 2"/>
                                <a:gd name="T9" fmla="*/ 0 h 10"/>
                                <a:gd name="T10" fmla="*/ 2 w 2"/>
                                <a:gd name="T11" fmla="*/ 0 h 10"/>
                                <a:gd name="T12" fmla="*/ 0 w 2"/>
                                <a:gd name="T13" fmla="*/ 0 h 10"/>
                                <a:gd name="T14" fmla="*/ 0 w 2"/>
                                <a:gd name="T15" fmla="*/ 0 h 1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0">
                                  <a:moveTo>
                                    <a:pt x="0" y="0"/>
                                  </a:moveTo>
                                  <a:lnTo>
                                    <a:pt x="0" y="10"/>
                                  </a:lnTo>
                                  <a:lnTo>
                                    <a:pt x="0" y="10"/>
                                  </a:lnTo>
                                  <a:lnTo>
                                    <a:pt x="2" y="10"/>
                                  </a:lnTo>
                                  <a:lnTo>
                                    <a:pt x="2" y="0"/>
                                  </a:lnTo>
                                  <a:lnTo>
                                    <a:pt x="2" y="0"/>
                                  </a:lnTo>
                                  <a:lnTo>
                                    <a:pt x="0" y="0"/>
                                  </a:lnTo>
                                  <a:lnTo>
                                    <a:pt x="0" y="0"/>
                                  </a:lnTo>
                                  <a:close/>
                                </a:path>
                              </a:pathLst>
                            </a:custGeom>
                            <a:solidFill>
                              <a:srgbClr val="C0C3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0" name="Freeform 3264"/>
                          <wps:cNvSpPr>
                            <a:spLocks/>
                          </wps:cNvSpPr>
                          <wps:spPr bwMode="auto">
                            <a:xfrm>
                              <a:off x="2091" y="4403"/>
                              <a:ext cx="2" cy="11"/>
                            </a:xfrm>
                            <a:custGeom>
                              <a:avLst/>
                              <a:gdLst>
                                <a:gd name="T0" fmla="*/ 0 w 2"/>
                                <a:gd name="T1" fmla="*/ 0 h 11"/>
                                <a:gd name="T2" fmla="*/ 0 w 2"/>
                                <a:gd name="T3" fmla="*/ 10 h 11"/>
                                <a:gd name="T4" fmla="*/ 0 w 2"/>
                                <a:gd name="T5" fmla="*/ 10 h 11"/>
                                <a:gd name="T6" fmla="*/ 2 w 2"/>
                                <a:gd name="T7" fmla="*/ 11 h 11"/>
                                <a:gd name="T8" fmla="*/ 2 w 2"/>
                                <a:gd name="T9" fmla="*/ 1 h 11"/>
                                <a:gd name="T10" fmla="*/ 2 w 2"/>
                                <a:gd name="T11" fmla="*/ 1 h 11"/>
                                <a:gd name="T12" fmla="*/ 0 w 2"/>
                                <a:gd name="T13" fmla="*/ 0 h 11"/>
                                <a:gd name="T14" fmla="*/ 0 w 2"/>
                                <a:gd name="T15" fmla="*/ 0 h 1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1">
                                  <a:moveTo>
                                    <a:pt x="0" y="0"/>
                                  </a:moveTo>
                                  <a:lnTo>
                                    <a:pt x="0" y="10"/>
                                  </a:lnTo>
                                  <a:lnTo>
                                    <a:pt x="0" y="10"/>
                                  </a:lnTo>
                                  <a:lnTo>
                                    <a:pt x="2" y="11"/>
                                  </a:lnTo>
                                  <a:lnTo>
                                    <a:pt x="2" y="1"/>
                                  </a:lnTo>
                                  <a:lnTo>
                                    <a:pt x="2" y="1"/>
                                  </a:lnTo>
                                  <a:lnTo>
                                    <a:pt x="0" y="0"/>
                                  </a:lnTo>
                                  <a:lnTo>
                                    <a:pt x="0" y="0"/>
                                  </a:lnTo>
                                  <a:close/>
                                </a:path>
                              </a:pathLst>
                            </a:custGeom>
                            <a:solidFill>
                              <a:srgbClr val="BABE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1" name="Freeform 3265"/>
                          <wps:cNvSpPr>
                            <a:spLocks/>
                          </wps:cNvSpPr>
                          <wps:spPr bwMode="auto">
                            <a:xfrm>
                              <a:off x="2093" y="4404"/>
                              <a:ext cx="3" cy="10"/>
                            </a:xfrm>
                            <a:custGeom>
                              <a:avLst/>
                              <a:gdLst>
                                <a:gd name="T0" fmla="*/ 0 w 3"/>
                                <a:gd name="T1" fmla="*/ 0 h 10"/>
                                <a:gd name="T2" fmla="*/ 0 w 3"/>
                                <a:gd name="T3" fmla="*/ 10 h 10"/>
                                <a:gd name="T4" fmla="*/ 0 w 3"/>
                                <a:gd name="T5" fmla="*/ 10 h 10"/>
                                <a:gd name="T6" fmla="*/ 3 w 3"/>
                                <a:gd name="T7" fmla="*/ 10 h 10"/>
                                <a:gd name="T8" fmla="*/ 3 w 3"/>
                                <a:gd name="T9" fmla="*/ 0 h 10"/>
                                <a:gd name="T10" fmla="*/ 3 w 3"/>
                                <a:gd name="T11" fmla="*/ 0 h 10"/>
                                <a:gd name="T12" fmla="*/ 0 w 3"/>
                                <a:gd name="T13" fmla="*/ 0 h 10"/>
                                <a:gd name="T14" fmla="*/ 0 w 3"/>
                                <a:gd name="T15" fmla="*/ 0 h 1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0">
                                  <a:moveTo>
                                    <a:pt x="0" y="0"/>
                                  </a:moveTo>
                                  <a:lnTo>
                                    <a:pt x="0" y="10"/>
                                  </a:lnTo>
                                  <a:lnTo>
                                    <a:pt x="0" y="10"/>
                                  </a:lnTo>
                                  <a:lnTo>
                                    <a:pt x="3" y="10"/>
                                  </a:lnTo>
                                  <a:lnTo>
                                    <a:pt x="3" y="0"/>
                                  </a:lnTo>
                                  <a:lnTo>
                                    <a:pt x="3" y="0"/>
                                  </a:lnTo>
                                  <a:lnTo>
                                    <a:pt x="0" y="0"/>
                                  </a:lnTo>
                                  <a:lnTo>
                                    <a:pt x="0" y="0"/>
                                  </a:lnTo>
                                  <a:close/>
                                </a:path>
                              </a:pathLst>
                            </a:custGeom>
                            <a:solidFill>
                              <a:srgbClr val="B5B8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2" name="Freeform 3266"/>
                          <wps:cNvSpPr>
                            <a:spLocks/>
                          </wps:cNvSpPr>
                          <wps:spPr bwMode="auto">
                            <a:xfrm>
                              <a:off x="2096" y="4404"/>
                              <a:ext cx="1" cy="10"/>
                            </a:xfrm>
                            <a:custGeom>
                              <a:avLst/>
                              <a:gdLst>
                                <a:gd name="T0" fmla="*/ 0 w 1"/>
                                <a:gd name="T1" fmla="*/ 0 h 10"/>
                                <a:gd name="T2" fmla="*/ 0 w 1"/>
                                <a:gd name="T3" fmla="*/ 10 h 10"/>
                                <a:gd name="T4" fmla="*/ 0 w 1"/>
                                <a:gd name="T5" fmla="*/ 10 h 10"/>
                                <a:gd name="T6" fmla="*/ 1 w 1"/>
                                <a:gd name="T7" fmla="*/ 10 h 10"/>
                                <a:gd name="T8" fmla="*/ 1 w 1"/>
                                <a:gd name="T9" fmla="*/ 0 h 10"/>
                                <a:gd name="T10" fmla="*/ 1 w 1"/>
                                <a:gd name="T11" fmla="*/ 0 h 10"/>
                                <a:gd name="T12" fmla="*/ 0 w 1"/>
                                <a:gd name="T13" fmla="*/ 0 h 10"/>
                                <a:gd name="T14" fmla="*/ 0 w 1"/>
                                <a:gd name="T15" fmla="*/ 0 h 1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 h="10">
                                  <a:moveTo>
                                    <a:pt x="0" y="0"/>
                                  </a:moveTo>
                                  <a:lnTo>
                                    <a:pt x="0" y="10"/>
                                  </a:lnTo>
                                  <a:lnTo>
                                    <a:pt x="0" y="10"/>
                                  </a:lnTo>
                                  <a:lnTo>
                                    <a:pt x="1" y="10"/>
                                  </a:lnTo>
                                  <a:lnTo>
                                    <a:pt x="1" y="0"/>
                                  </a:lnTo>
                                  <a:lnTo>
                                    <a:pt x="1" y="0"/>
                                  </a:lnTo>
                                  <a:lnTo>
                                    <a:pt x="0" y="0"/>
                                  </a:lnTo>
                                  <a:lnTo>
                                    <a:pt x="0" y="0"/>
                                  </a:lnTo>
                                  <a:close/>
                                </a:path>
                              </a:pathLst>
                            </a:custGeom>
                            <a:solidFill>
                              <a:srgbClr val="AFB3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3" name="Freeform 3267"/>
                          <wps:cNvSpPr>
                            <a:spLocks/>
                          </wps:cNvSpPr>
                          <wps:spPr bwMode="auto">
                            <a:xfrm>
                              <a:off x="2097" y="4404"/>
                              <a:ext cx="2" cy="10"/>
                            </a:xfrm>
                            <a:custGeom>
                              <a:avLst/>
                              <a:gdLst>
                                <a:gd name="T0" fmla="*/ 0 w 2"/>
                                <a:gd name="T1" fmla="*/ 0 h 10"/>
                                <a:gd name="T2" fmla="*/ 0 w 2"/>
                                <a:gd name="T3" fmla="*/ 10 h 10"/>
                                <a:gd name="T4" fmla="*/ 0 w 2"/>
                                <a:gd name="T5" fmla="*/ 10 h 10"/>
                                <a:gd name="T6" fmla="*/ 2 w 2"/>
                                <a:gd name="T7" fmla="*/ 10 h 10"/>
                                <a:gd name="T8" fmla="*/ 2 w 2"/>
                                <a:gd name="T9" fmla="*/ 0 h 10"/>
                                <a:gd name="T10" fmla="*/ 2 w 2"/>
                                <a:gd name="T11" fmla="*/ 0 h 10"/>
                                <a:gd name="T12" fmla="*/ 0 w 2"/>
                                <a:gd name="T13" fmla="*/ 0 h 10"/>
                                <a:gd name="T14" fmla="*/ 0 w 2"/>
                                <a:gd name="T15" fmla="*/ 0 h 1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0">
                                  <a:moveTo>
                                    <a:pt x="0" y="0"/>
                                  </a:moveTo>
                                  <a:lnTo>
                                    <a:pt x="0" y="10"/>
                                  </a:lnTo>
                                  <a:lnTo>
                                    <a:pt x="0" y="10"/>
                                  </a:lnTo>
                                  <a:lnTo>
                                    <a:pt x="2" y="10"/>
                                  </a:lnTo>
                                  <a:lnTo>
                                    <a:pt x="2" y="0"/>
                                  </a:lnTo>
                                  <a:lnTo>
                                    <a:pt x="2" y="0"/>
                                  </a:lnTo>
                                  <a:lnTo>
                                    <a:pt x="0" y="0"/>
                                  </a:lnTo>
                                  <a:lnTo>
                                    <a:pt x="0" y="0"/>
                                  </a:lnTo>
                                  <a:close/>
                                </a:path>
                              </a:pathLst>
                            </a:custGeom>
                            <a:solidFill>
                              <a:srgbClr val="AAAD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4" name="Freeform 3268"/>
                          <wps:cNvSpPr>
                            <a:spLocks/>
                          </wps:cNvSpPr>
                          <wps:spPr bwMode="auto">
                            <a:xfrm>
                              <a:off x="2099" y="4404"/>
                              <a:ext cx="2" cy="10"/>
                            </a:xfrm>
                            <a:custGeom>
                              <a:avLst/>
                              <a:gdLst>
                                <a:gd name="T0" fmla="*/ 0 w 2"/>
                                <a:gd name="T1" fmla="*/ 0 h 10"/>
                                <a:gd name="T2" fmla="*/ 0 w 2"/>
                                <a:gd name="T3" fmla="*/ 10 h 10"/>
                                <a:gd name="T4" fmla="*/ 0 w 2"/>
                                <a:gd name="T5" fmla="*/ 10 h 10"/>
                                <a:gd name="T6" fmla="*/ 2 w 2"/>
                                <a:gd name="T7" fmla="*/ 10 h 10"/>
                                <a:gd name="T8" fmla="*/ 2 w 2"/>
                                <a:gd name="T9" fmla="*/ 0 h 10"/>
                                <a:gd name="T10" fmla="*/ 2 w 2"/>
                                <a:gd name="T11" fmla="*/ 0 h 10"/>
                                <a:gd name="T12" fmla="*/ 0 w 2"/>
                                <a:gd name="T13" fmla="*/ 0 h 10"/>
                                <a:gd name="T14" fmla="*/ 0 w 2"/>
                                <a:gd name="T15" fmla="*/ 0 h 1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0">
                                  <a:moveTo>
                                    <a:pt x="0" y="0"/>
                                  </a:moveTo>
                                  <a:lnTo>
                                    <a:pt x="0" y="10"/>
                                  </a:lnTo>
                                  <a:lnTo>
                                    <a:pt x="0" y="10"/>
                                  </a:lnTo>
                                  <a:lnTo>
                                    <a:pt x="2" y="10"/>
                                  </a:lnTo>
                                  <a:lnTo>
                                    <a:pt x="2" y="0"/>
                                  </a:lnTo>
                                  <a:lnTo>
                                    <a:pt x="2" y="0"/>
                                  </a:lnTo>
                                  <a:lnTo>
                                    <a:pt x="0" y="0"/>
                                  </a:lnTo>
                                  <a:lnTo>
                                    <a:pt x="0" y="0"/>
                                  </a:lnTo>
                                  <a:close/>
                                </a:path>
                              </a:pathLst>
                            </a:custGeom>
                            <a:solidFill>
                              <a:srgbClr val="A4A8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5" name="Freeform 3269"/>
                          <wps:cNvSpPr>
                            <a:spLocks/>
                          </wps:cNvSpPr>
                          <wps:spPr bwMode="auto">
                            <a:xfrm>
                              <a:off x="2101" y="4404"/>
                              <a:ext cx="2" cy="10"/>
                            </a:xfrm>
                            <a:custGeom>
                              <a:avLst/>
                              <a:gdLst>
                                <a:gd name="T0" fmla="*/ 0 w 2"/>
                                <a:gd name="T1" fmla="*/ 0 h 10"/>
                                <a:gd name="T2" fmla="*/ 0 w 2"/>
                                <a:gd name="T3" fmla="*/ 10 h 10"/>
                                <a:gd name="T4" fmla="*/ 0 w 2"/>
                                <a:gd name="T5" fmla="*/ 10 h 10"/>
                                <a:gd name="T6" fmla="*/ 2 w 2"/>
                                <a:gd name="T7" fmla="*/ 10 h 10"/>
                                <a:gd name="T8" fmla="*/ 2 w 2"/>
                                <a:gd name="T9" fmla="*/ 0 h 10"/>
                                <a:gd name="T10" fmla="*/ 2 w 2"/>
                                <a:gd name="T11" fmla="*/ 0 h 10"/>
                                <a:gd name="T12" fmla="*/ 0 w 2"/>
                                <a:gd name="T13" fmla="*/ 0 h 10"/>
                                <a:gd name="T14" fmla="*/ 0 w 2"/>
                                <a:gd name="T15" fmla="*/ 0 h 1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0">
                                  <a:moveTo>
                                    <a:pt x="0" y="0"/>
                                  </a:moveTo>
                                  <a:lnTo>
                                    <a:pt x="0" y="10"/>
                                  </a:lnTo>
                                  <a:lnTo>
                                    <a:pt x="0" y="10"/>
                                  </a:lnTo>
                                  <a:lnTo>
                                    <a:pt x="2" y="10"/>
                                  </a:lnTo>
                                  <a:lnTo>
                                    <a:pt x="2" y="0"/>
                                  </a:lnTo>
                                  <a:lnTo>
                                    <a:pt x="2" y="0"/>
                                  </a:lnTo>
                                  <a:lnTo>
                                    <a:pt x="0" y="0"/>
                                  </a:lnTo>
                                  <a:lnTo>
                                    <a:pt x="0" y="0"/>
                                  </a:lnTo>
                                  <a:close/>
                                </a:path>
                              </a:pathLst>
                            </a:custGeom>
                            <a:solidFill>
                              <a:srgbClr val="9EA1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6" name="Freeform 3270"/>
                          <wps:cNvSpPr>
                            <a:spLocks/>
                          </wps:cNvSpPr>
                          <wps:spPr bwMode="auto">
                            <a:xfrm>
                              <a:off x="2103" y="4404"/>
                              <a:ext cx="2" cy="10"/>
                            </a:xfrm>
                            <a:custGeom>
                              <a:avLst/>
                              <a:gdLst>
                                <a:gd name="T0" fmla="*/ 0 w 2"/>
                                <a:gd name="T1" fmla="*/ 0 h 10"/>
                                <a:gd name="T2" fmla="*/ 0 w 2"/>
                                <a:gd name="T3" fmla="*/ 10 h 10"/>
                                <a:gd name="T4" fmla="*/ 0 w 2"/>
                                <a:gd name="T5" fmla="*/ 10 h 10"/>
                                <a:gd name="T6" fmla="*/ 2 w 2"/>
                                <a:gd name="T7" fmla="*/ 10 h 10"/>
                                <a:gd name="T8" fmla="*/ 2 w 2"/>
                                <a:gd name="T9" fmla="*/ 0 h 10"/>
                                <a:gd name="T10" fmla="*/ 2 w 2"/>
                                <a:gd name="T11" fmla="*/ 0 h 10"/>
                                <a:gd name="T12" fmla="*/ 0 w 2"/>
                                <a:gd name="T13" fmla="*/ 0 h 10"/>
                                <a:gd name="T14" fmla="*/ 0 w 2"/>
                                <a:gd name="T15" fmla="*/ 0 h 1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0">
                                  <a:moveTo>
                                    <a:pt x="0" y="0"/>
                                  </a:moveTo>
                                  <a:lnTo>
                                    <a:pt x="0" y="10"/>
                                  </a:lnTo>
                                  <a:lnTo>
                                    <a:pt x="0" y="10"/>
                                  </a:lnTo>
                                  <a:lnTo>
                                    <a:pt x="2" y="10"/>
                                  </a:lnTo>
                                  <a:lnTo>
                                    <a:pt x="2" y="0"/>
                                  </a:lnTo>
                                  <a:lnTo>
                                    <a:pt x="2" y="0"/>
                                  </a:lnTo>
                                  <a:lnTo>
                                    <a:pt x="0" y="0"/>
                                  </a:lnTo>
                                  <a:lnTo>
                                    <a:pt x="0" y="0"/>
                                  </a:lnTo>
                                  <a:close/>
                                </a:path>
                              </a:pathLst>
                            </a:custGeom>
                            <a:solidFill>
                              <a:srgbClr val="989B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7" name="Freeform 3271"/>
                          <wps:cNvSpPr>
                            <a:spLocks/>
                          </wps:cNvSpPr>
                          <wps:spPr bwMode="auto">
                            <a:xfrm>
                              <a:off x="2105" y="4404"/>
                              <a:ext cx="1" cy="10"/>
                            </a:xfrm>
                            <a:custGeom>
                              <a:avLst/>
                              <a:gdLst>
                                <a:gd name="T0" fmla="*/ 0 w 1"/>
                                <a:gd name="T1" fmla="*/ 0 h 10"/>
                                <a:gd name="T2" fmla="*/ 0 w 1"/>
                                <a:gd name="T3" fmla="*/ 10 h 10"/>
                                <a:gd name="T4" fmla="*/ 0 w 1"/>
                                <a:gd name="T5" fmla="*/ 10 h 10"/>
                                <a:gd name="T6" fmla="*/ 1 w 1"/>
                                <a:gd name="T7" fmla="*/ 10 h 10"/>
                                <a:gd name="T8" fmla="*/ 1 w 1"/>
                                <a:gd name="T9" fmla="*/ 0 h 10"/>
                                <a:gd name="T10" fmla="*/ 1 w 1"/>
                                <a:gd name="T11" fmla="*/ 0 h 10"/>
                                <a:gd name="T12" fmla="*/ 0 w 1"/>
                                <a:gd name="T13" fmla="*/ 0 h 10"/>
                                <a:gd name="T14" fmla="*/ 0 w 1"/>
                                <a:gd name="T15" fmla="*/ 0 h 1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 h="10">
                                  <a:moveTo>
                                    <a:pt x="0" y="0"/>
                                  </a:moveTo>
                                  <a:lnTo>
                                    <a:pt x="0" y="10"/>
                                  </a:lnTo>
                                  <a:lnTo>
                                    <a:pt x="0" y="10"/>
                                  </a:lnTo>
                                  <a:lnTo>
                                    <a:pt x="1" y="10"/>
                                  </a:lnTo>
                                  <a:lnTo>
                                    <a:pt x="1" y="0"/>
                                  </a:lnTo>
                                  <a:lnTo>
                                    <a:pt x="1" y="0"/>
                                  </a:lnTo>
                                  <a:lnTo>
                                    <a:pt x="0" y="0"/>
                                  </a:lnTo>
                                  <a:lnTo>
                                    <a:pt x="0" y="0"/>
                                  </a:lnTo>
                                  <a:close/>
                                </a:path>
                              </a:pathLst>
                            </a:custGeom>
                            <a:solidFill>
                              <a:srgbClr val="9497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8" name="Freeform 3272"/>
                          <wps:cNvSpPr>
                            <a:spLocks/>
                          </wps:cNvSpPr>
                          <wps:spPr bwMode="auto">
                            <a:xfrm>
                              <a:off x="2106" y="4404"/>
                              <a:ext cx="2" cy="10"/>
                            </a:xfrm>
                            <a:custGeom>
                              <a:avLst/>
                              <a:gdLst>
                                <a:gd name="T0" fmla="*/ 0 w 2"/>
                                <a:gd name="T1" fmla="*/ 0 h 10"/>
                                <a:gd name="T2" fmla="*/ 0 w 2"/>
                                <a:gd name="T3" fmla="*/ 10 h 10"/>
                                <a:gd name="T4" fmla="*/ 0 w 2"/>
                                <a:gd name="T5" fmla="*/ 10 h 10"/>
                                <a:gd name="T6" fmla="*/ 2 w 2"/>
                                <a:gd name="T7" fmla="*/ 10 h 10"/>
                                <a:gd name="T8" fmla="*/ 2 w 2"/>
                                <a:gd name="T9" fmla="*/ 0 h 10"/>
                                <a:gd name="T10" fmla="*/ 2 w 2"/>
                                <a:gd name="T11" fmla="*/ 0 h 10"/>
                                <a:gd name="T12" fmla="*/ 0 w 2"/>
                                <a:gd name="T13" fmla="*/ 0 h 10"/>
                                <a:gd name="T14" fmla="*/ 0 w 2"/>
                                <a:gd name="T15" fmla="*/ 0 h 1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0">
                                  <a:moveTo>
                                    <a:pt x="0" y="0"/>
                                  </a:moveTo>
                                  <a:lnTo>
                                    <a:pt x="0" y="10"/>
                                  </a:lnTo>
                                  <a:lnTo>
                                    <a:pt x="0" y="10"/>
                                  </a:lnTo>
                                  <a:lnTo>
                                    <a:pt x="2" y="10"/>
                                  </a:lnTo>
                                  <a:lnTo>
                                    <a:pt x="2" y="0"/>
                                  </a:lnTo>
                                  <a:lnTo>
                                    <a:pt x="2" y="0"/>
                                  </a:lnTo>
                                  <a:lnTo>
                                    <a:pt x="0" y="0"/>
                                  </a:lnTo>
                                  <a:lnTo>
                                    <a:pt x="0" y="0"/>
                                  </a:lnTo>
                                  <a:close/>
                                </a:path>
                              </a:pathLst>
                            </a:custGeom>
                            <a:solidFill>
                              <a:srgbClr val="8E91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9" name="Freeform 3273"/>
                          <wps:cNvSpPr>
                            <a:spLocks/>
                          </wps:cNvSpPr>
                          <wps:spPr bwMode="auto">
                            <a:xfrm>
                              <a:off x="1890" y="4045"/>
                              <a:ext cx="5" cy="326"/>
                            </a:xfrm>
                            <a:custGeom>
                              <a:avLst/>
                              <a:gdLst>
                                <a:gd name="T0" fmla="*/ 5 w 5"/>
                                <a:gd name="T1" fmla="*/ 320 h 326"/>
                                <a:gd name="T2" fmla="*/ 0 w 5"/>
                                <a:gd name="T3" fmla="*/ 326 h 326"/>
                                <a:gd name="T4" fmla="*/ 0 w 5"/>
                                <a:gd name="T5" fmla="*/ 0 h 326"/>
                                <a:gd name="T6" fmla="*/ 5 w 5"/>
                                <a:gd name="T7" fmla="*/ 5 h 326"/>
                                <a:gd name="T8" fmla="*/ 5 w 5"/>
                                <a:gd name="T9" fmla="*/ 320 h 326"/>
                              </a:gdLst>
                              <a:ahLst/>
                              <a:cxnLst>
                                <a:cxn ang="0">
                                  <a:pos x="T0" y="T1"/>
                                </a:cxn>
                                <a:cxn ang="0">
                                  <a:pos x="T2" y="T3"/>
                                </a:cxn>
                                <a:cxn ang="0">
                                  <a:pos x="T4" y="T5"/>
                                </a:cxn>
                                <a:cxn ang="0">
                                  <a:pos x="T6" y="T7"/>
                                </a:cxn>
                                <a:cxn ang="0">
                                  <a:pos x="T8" y="T9"/>
                                </a:cxn>
                              </a:cxnLst>
                              <a:rect l="0" t="0" r="r" b="b"/>
                              <a:pathLst>
                                <a:path w="5" h="326">
                                  <a:moveTo>
                                    <a:pt x="5" y="320"/>
                                  </a:moveTo>
                                  <a:lnTo>
                                    <a:pt x="0" y="326"/>
                                  </a:lnTo>
                                  <a:lnTo>
                                    <a:pt x="0" y="0"/>
                                  </a:lnTo>
                                  <a:lnTo>
                                    <a:pt x="5" y="5"/>
                                  </a:lnTo>
                                  <a:lnTo>
                                    <a:pt x="5" y="320"/>
                                  </a:lnTo>
                                  <a:close/>
                                </a:path>
                              </a:pathLst>
                            </a:custGeom>
                            <a:solidFill>
                              <a:srgbClr val="3A3B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0" name="Freeform 3274"/>
                          <wps:cNvSpPr>
                            <a:spLocks/>
                          </wps:cNvSpPr>
                          <wps:spPr bwMode="auto">
                            <a:xfrm>
                              <a:off x="1912" y="4071"/>
                              <a:ext cx="379" cy="210"/>
                            </a:xfrm>
                            <a:custGeom>
                              <a:avLst/>
                              <a:gdLst>
                                <a:gd name="T0" fmla="*/ 379 w 379"/>
                                <a:gd name="T1" fmla="*/ 105 h 210"/>
                                <a:gd name="T2" fmla="*/ 375 w 379"/>
                                <a:gd name="T3" fmla="*/ 126 h 210"/>
                                <a:gd name="T4" fmla="*/ 363 w 379"/>
                                <a:gd name="T5" fmla="*/ 146 h 210"/>
                                <a:gd name="T6" fmla="*/ 346 w 379"/>
                                <a:gd name="T7" fmla="*/ 164 h 210"/>
                                <a:gd name="T8" fmla="*/ 323 w 379"/>
                                <a:gd name="T9" fmla="*/ 180 h 210"/>
                                <a:gd name="T10" fmla="*/ 295 w 379"/>
                                <a:gd name="T11" fmla="*/ 192 h 210"/>
                                <a:gd name="T12" fmla="*/ 262 w 379"/>
                                <a:gd name="T13" fmla="*/ 202 h 210"/>
                                <a:gd name="T14" fmla="*/ 227 w 379"/>
                                <a:gd name="T15" fmla="*/ 209 h 210"/>
                                <a:gd name="T16" fmla="*/ 189 w 379"/>
                                <a:gd name="T17" fmla="*/ 210 h 210"/>
                                <a:gd name="T18" fmla="*/ 169 w 379"/>
                                <a:gd name="T19" fmla="*/ 210 h 210"/>
                                <a:gd name="T20" fmla="*/ 133 w 379"/>
                                <a:gd name="T21" fmla="*/ 206 h 210"/>
                                <a:gd name="T22" fmla="*/ 98 w 379"/>
                                <a:gd name="T23" fmla="*/ 198 h 210"/>
                                <a:gd name="T24" fmla="*/ 68 w 379"/>
                                <a:gd name="T25" fmla="*/ 186 h 210"/>
                                <a:gd name="T26" fmla="*/ 43 w 379"/>
                                <a:gd name="T27" fmla="*/ 172 h 210"/>
                                <a:gd name="T28" fmla="*/ 22 w 379"/>
                                <a:gd name="T29" fmla="*/ 155 h 210"/>
                                <a:gd name="T30" fmla="*/ 8 w 379"/>
                                <a:gd name="T31" fmla="*/ 136 h 210"/>
                                <a:gd name="T32" fmla="*/ 1 w 379"/>
                                <a:gd name="T33" fmla="*/ 116 h 210"/>
                                <a:gd name="T34" fmla="*/ 0 w 379"/>
                                <a:gd name="T35" fmla="*/ 105 h 210"/>
                                <a:gd name="T36" fmla="*/ 3 w 379"/>
                                <a:gd name="T37" fmla="*/ 85 h 210"/>
                                <a:gd name="T38" fmla="*/ 14 w 379"/>
                                <a:gd name="T39" fmla="*/ 65 h 210"/>
                                <a:gd name="T40" fmla="*/ 32 w 379"/>
                                <a:gd name="T41" fmla="*/ 46 h 210"/>
                                <a:gd name="T42" fmla="*/ 55 w 379"/>
                                <a:gd name="T43" fmla="*/ 31 h 210"/>
                                <a:gd name="T44" fmla="*/ 83 w 379"/>
                                <a:gd name="T45" fmla="*/ 18 h 210"/>
                                <a:gd name="T46" fmla="*/ 115 w 379"/>
                                <a:gd name="T47" fmla="*/ 8 h 210"/>
                                <a:gd name="T48" fmla="*/ 151 w 379"/>
                                <a:gd name="T49" fmla="*/ 2 h 210"/>
                                <a:gd name="T50" fmla="*/ 189 w 379"/>
                                <a:gd name="T51" fmla="*/ 0 h 210"/>
                                <a:gd name="T52" fmla="*/ 208 w 379"/>
                                <a:gd name="T53" fmla="*/ 1 h 210"/>
                                <a:gd name="T54" fmla="*/ 245 w 379"/>
                                <a:gd name="T55" fmla="*/ 5 h 210"/>
                                <a:gd name="T56" fmla="*/ 279 w 379"/>
                                <a:gd name="T57" fmla="*/ 13 h 210"/>
                                <a:gd name="T58" fmla="*/ 310 w 379"/>
                                <a:gd name="T59" fmla="*/ 24 h 210"/>
                                <a:gd name="T60" fmla="*/ 335 w 379"/>
                                <a:gd name="T61" fmla="*/ 38 h 210"/>
                                <a:gd name="T62" fmla="*/ 356 w 379"/>
                                <a:gd name="T63" fmla="*/ 55 h 210"/>
                                <a:gd name="T64" fmla="*/ 369 w 379"/>
                                <a:gd name="T65" fmla="*/ 74 h 210"/>
                                <a:gd name="T66" fmla="*/ 378 w 379"/>
                                <a:gd name="T67" fmla="*/ 94 h 210"/>
                                <a:gd name="T68" fmla="*/ 379 w 379"/>
                                <a:gd name="T69" fmla="*/ 105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79" h="210">
                                  <a:moveTo>
                                    <a:pt x="379" y="105"/>
                                  </a:moveTo>
                                  <a:lnTo>
                                    <a:pt x="379" y="105"/>
                                  </a:lnTo>
                                  <a:lnTo>
                                    <a:pt x="378" y="116"/>
                                  </a:lnTo>
                                  <a:lnTo>
                                    <a:pt x="375" y="126"/>
                                  </a:lnTo>
                                  <a:lnTo>
                                    <a:pt x="369" y="136"/>
                                  </a:lnTo>
                                  <a:lnTo>
                                    <a:pt x="363" y="146"/>
                                  </a:lnTo>
                                  <a:lnTo>
                                    <a:pt x="356" y="155"/>
                                  </a:lnTo>
                                  <a:lnTo>
                                    <a:pt x="346" y="164"/>
                                  </a:lnTo>
                                  <a:lnTo>
                                    <a:pt x="335" y="172"/>
                                  </a:lnTo>
                                  <a:lnTo>
                                    <a:pt x="323" y="180"/>
                                  </a:lnTo>
                                  <a:lnTo>
                                    <a:pt x="310" y="186"/>
                                  </a:lnTo>
                                  <a:lnTo>
                                    <a:pt x="295" y="192"/>
                                  </a:lnTo>
                                  <a:lnTo>
                                    <a:pt x="279" y="198"/>
                                  </a:lnTo>
                                  <a:lnTo>
                                    <a:pt x="262" y="202"/>
                                  </a:lnTo>
                                  <a:lnTo>
                                    <a:pt x="245" y="206"/>
                                  </a:lnTo>
                                  <a:lnTo>
                                    <a:pt x="227" y="209"/>
                                  </a:lnTo>
                                  <a:lnTo>
                                    <a:pt x="208" y="210"/>
                                  </a:lnTo>
                                  <a:lnTo>
                                    <a:pt x="189" y="210"/>
                                  </a:lnTo>
                                  <a:lnTo>
                                    <a:pt x="189" y="210"/>
                                  </a:lnTo>
                                  <a:lnTo>
                                    <a:pt x="169" y="210"/>
                                  </a:lnTo>
                                  <a:lnTo>
                                    <a:pt x="151" y="209"/>
                                  </a:lnTo>
                                  <a:lnTo>
                                    <a:pt x="133" y="206"/>
                                  </a:lnTo>
                                  <a:lnTo>
                                    <a:pt x="115" y="202"/>
                                  </a:lnTo>
                                  <a:lnTo>
                                    <a:pt x="98" y="198"/>
                                  </a:lnTo>
                                  <a:lnTo>
                                    <a:pt x="83" y="192"/>
                                  </a:lnTo>
                                  <a:lnTo>
                                    <a:pt x="68" y="186"/>
                                  </a:lnTo>
                                  <a:lnTo>
                                    <a:pt x="55" y="180"/>
                                  </a:lnTo>
                                  <a:lnTo>
                                    <a:pt x="43" y="172"/>
                                  </a:lnTo>
                                  <a:lnTo>
                                    <a:pt x="32" y="164"/>
                                  </a:lnTo>
                                  <a:lnTo>
                                    <a:pt x="22" y="155"/>
                                  </a:lnTo>
                                  <a:lnTo>
                                    <a:pt x="14" y="146"/>
                                  </a:lnTo>
                                  <a:lnTo>
                                    <a:pt x="8" y="136"/>
                                  </a:lnTo>
                                  <a:lnTo>
                                    <a:pt x="3" y="126"/>
                                  </a:lnTo>
                                  <a:lnTo>
                                    <a:pt x="1" y="116"/>
                                  </a:lnTo>
                                  <a:lnTo>
                                    <a:pt x="0" y="105"/>
                                  </a:lnTo>
                                  <a:lnTo>
                                    <a:pt x="0" y="105"/>
                                  </a:lnTo>
                                  <a:lnTo>
                                    <a:pt x="1" y="94"/>
                                  </a:lnTo>
                                  <a:lnTo>
                                    <a:pt x="3" y="85"/>
                                  </a:lnTo>
                                  <a:lnTo>
                                    <a:pt x="8" y="74"/>
                                  </a:lnTo>
                                  <a:lnTo>
                                    <a:pt x="14" y="65"/>
                                  </a:lnTo>
                                  <a:lnTo>
                                    <a:pt x="22" y="55"/>
                                  </a:lnTo>
                                  <a:lnTo>
                                    <a:pt x="32" y="46"/>
                                  </a:lnTo>
                                  <a:lnTo>
                                    <a:pt x="43" y="38"/>
                                  </a:lnTo>
                                  <a:lnTo>
                                    <a:pt x="55" y="31"/>
                                  </a:lnTo>
                                  <a:lnTo>
                                    <a:pt x="68" y="24"/>
                                  </a:lnTo>
                                  <a:lnTo>
                                    <a:pt x="83" y="18"/>
                                  </a:lnTo>
                                  <a:lnTo>
                                    <a:pt x="98" y="13"/>
                                  </a:lnTo>
                                  <a:lnTo>
                                    <a:pt x="115" y="8"/>
                                  </a:lnTo>
                                  <a:lnTo>
                                    <a:pt x="133" y="5"/>
                                  </a:lnTo>
                                  <a:lnTo>
                                    <a:pt x="151" y="2"/>
                                  </a:lnTo>
                                  <a:lnTo>
                                    <a:pt x="169" y="1"/>
                                  </a:lnTo>
                                  <a:lnTo>
                                    <a:pt x="189" y="0"/>
                                  </a:lnTo>
                                  <a:lnTo>
                                    <a:pt x="189" y="0"/>
                                  </a:lnTo>
                                  <a:lnTo>
                                    <a:pt x="208" y="1"/>
                                  </a:lnTo>
                                  <a:lnTo>
                                    <a:pt x="227" y="2"/>
                                  </a:lnTo>
                                  <a:lnTo>
                                    <a:pt x="245" y="5"/>
                                  </a:lnTo>
                                  <a:lnTo>
                                    <a:pt x="262" y="8"/>
                                  </a:lnTo>
                                  <a:lnTo>
                                    <a:pt x="279" y="13"/>
                                  </a:lnTo>
                                  <a:lnTo>
                                    <a:pt x="295" y="18"/>
                                  </a:lnTo>
                                  <a:lnTo>
                                    <a:pt x="310" y="24"/>
                                  </a:lnTo>
                                  <a:lnTo>
                                    <a:pt x="323" y="31"/>
                                  </a:lnTo>
                                  <a:lnTo>
                                    <a:pt x="335" y="38"/>
                                  </a:lnTo>
                                  <a:lnTo>
                                    <a:pt x="346" y="46"/>
                                  </a:lnTo>
                                  <a:lnTo>
                                    <a:pt x="356" y="55"/>
                                  </a:lnTo>
                                  <a:lnTo>
                                    <a:pt x="363" y="65"/>
                                  </a:lnTo>
                                  <a:lnTo>
                                    <a:pt x="369" y="74"/>
                                  </a:lnTo>
                                  <a:lnTo>
                                    <a:pt x="375" y="85"/>
                                  </a:lnTo>
                                  <a:lnTo>
                                    <a:pt x="378" y="94"/>
                                  </a:lnTo>
                                  <a:lnTo>
                                    <a:pt x="379" y="105"/>
                                  </a:lnTo>
                                  <a:lnTo>
                                    <a:pt x="379" y="105"/>
                                  </a:lnTo>
                                  <a:close/>
                                </a:path>
                              </a:pathLst>
                            </a:custGeom>
                            <a:solidFill>
                              <a:srgbClr val="1F6EA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1" name="Freeform 3275"/>
                          <wps:cNvSpPr>
                            <a:spLocks/>
                          </wps:cNvSpPr>
                          <wps:spPr bwMode="auto">
                            <a:xfrm>
                              <a:off x="1915" y="4072"/>
                              <a:ext cx="369" cy="205"/>
                            </a:xfrm>
                            <a:custGeom>
                              <a:avLst/>
                              <a:gdLst>
                                <a:gd name="T0" fmla="*/ 0 w 369"/>
                                <a:gd name="T1" fmla="*/ 103 h 205"/>
                                <a:gd name="T2" fmla="*/ 4 w 369"/>
                                <a:gd name="T3" fmla="*/ 82 h 205"/>
                                <a:gd name="T4" fmla="*/ 15 w 369"/>
                                <a:gd name="T5" fmla="*/ 63 h 205"/>
                                <a:gd name="T6" fmla="*/ 32 w 369"/>
                                <a:gd name="T7" fmla="*/ 45 h 205"/>
                                <a:gd name="T8" fmla="*/ 55 w 369"/>
                                <a:gd name="T9" fmla="*/ 30 h 205"/>
                                <a:gd name="T10" fmla="*/ 82 w 369"/>
                                <a:gd name="T11" fmla="*/ 18 h 205"/>
                                <a:gd name="T12" fmla="*/ 113 w 369"/>
                                <a:gd name="T13" fmla="*/ 8 h 205"/>
                                <a:gd name="T14" fmla="*/ 147 w 369"/>
                                <a:gd name="T15" fmla="*/ 3 h 205"/>
                                <a:gd name="T16" fmla="*/ 184 w 369"/>
                                <a:gd name="T17" fmla="*/ 0 h 205"/>
                                <a:gd name="T18" fmla="*/ 203 w 369"/>
                                <a:gd name="T19" fmla="*/ 1 h 205"/>
                                <a:gd name="T20" fmla="*/ 240 w 369"/>
                                <a:gd name="T21" fmla="*/ 5 h 205"/>
                                <a:gd name="T22" fmla="*/ 273 w 369"/>
                                <a:gd name="T23" fmla="*/ 13 h 205"/>
                                <a:gd name="T24" fmla="*/ 302 w 369"/>
                                <a:gd name="T25" fmla="*/ 24 h 205"/>
                                <a:gd name="T26" fmla="*/ 327 w 369"/>
                                <a:gd name="T27" fmla="*/ 37 h 205"/>
                                <a:gd name="T28" fmla="*/ 346 w 369"/>
                                <a:gd name="T29" fmla="*/ 54 h 205"/>
                                <a:gd name="T30" fmla="*/ 361 w 369"/>
                                <a:gd name="T31" fmla="*/ 73 h 205"/>
                                <a:gd name="T32" fmla="*/ 368 w 369"/>
                                <a:gd name="T33" fmla="*/ 93 h 205"/>
                                <a:gd name="T34" fmla="*/ 369 w 369"/>
                                <a:gd name="T35" fmla="*/ 103 h 205"/>
                                <a:gd name="T36" fmla="*/ 366 w 369"/>
                                <a:gd name="T37" fmla="*/ 123 h 205"/>
                                <a:gd name="T38" fmla="*/ 355 w 369"/>
                                <a:gd name="T39" fmla="*/ 142 h 205"/>
                                <a:gd name="T40" fmla="*/ 337 w 369"/>
                                <a:gd name="T41" fmla="*/ 160 h 205"/>
                                <a:gd name="T42" fmla="*/ 315 w 369"/>
                                <a:gd name="T43" fmla="*/ 175 h 205"/>
                                <a:gd name="T44" fmla="*/ 288 w 369"/>
                                <a:gd name="T45" fmla="*/ 188 h 205"/>
                                <a:gd name="T46" fmla="*/ 257 w 369"/>
                                <a:gd name="T47" fmla="*/ 197 h 205"/>
                                <a:gd name="T48" fmla="*/ 222 w 369"/>
                                <a:gd name="T49" fmla="*/ 203 h 205"/>
                                <a:gd name="T50" fmla="*/ 184 w 369"/>
                                <a:gd name="T51" fmla="*/ 205 h 205"/>
                                <a:gd name="T52" fmla="*/ 166 w 369"/>
                                <a:gd name="T53" fmla="*/ 204 h 205"/>
                                <a:gd name="T54" fmla="*/ 130 w 369"/>
                                <a:gd name="T55" fmla="*/ 200 h 205"/>
                                <a:gd name="T56" fmla="*/ 96 w 369"/>
                                <a:gd name="T57" fmla="*/ 192 h 205"/>
                                <a:gd name="T58" fmla="*/ 67 w 369"/>
                                <a:gd name="T59" fmla="*/ 181 h 205"/>
                                <a:gd name="T60" fmla="*/ 42 w 369"/>
                                <a:gd name="T61" fmla="*/ 168 h 205"/>
                                <a:gd name="T62" fmla="*/ 23 w 369"/>
                                <a:gd name="T63" fmla="*/ 151 h 205"/>
                                <a:gd name="T64" fmla="*/ 8 w 369"/>
                                <a:gd name="T65" fmla="*/ 133 h 205"/>
                                <a:gd name="T66" fmla="*/ 1 w 369"/>
                                <a:gd name="T67" fmla="*/ 113 h 205"/>
                                <a:gd name="T68" fmla="*/ 0 w 369"/>
                                <a:gd name="T69" fmla="*/ 103 h 2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69" h="205">
                                  <a:moveTo>
                                    <a:pt x="0" y="103"/>
                                  </a:moveTo>
                                  <a:lnTo>
                                    <a:pt x="0" y="103"/>
                                  </a:lnTo>
                                  <a:lnTo>
                                    <a:pt x="1" y="93"/>
                                  </a:lnTo>
                                  <a:lnTo>
                                    <a:pt x="4" y="82"/>
                                  </a:lnTo>
                                  <a:lnTo>
                                    <a:pt x="8" y="73"/>
                                  </a:lnTo>
                                  <a:lnTo>
                                    <a:pt x="15" y="63"/>
                                  </a:lnTo>
                                  <a:lnTo>
                                    <a:pt x="23" y="54"/>
                                  </a:lnTo>
                                  <a:lnTo>
                                    <a:pt x="32" y="45"/>
                                  </a:lnTo>
                                  <a:lnTo>
                                    <a:pt x="42" y="37"/>
                                  </a:lnTo>
                                  <a:lnTo>
                                    <a:pt x="55" y="30"/>
                                  </a:lnTo>
                                  <a:lnTo>
                                    <a:pt x="67" y="24"/>
                                  </a:lnTo>
                                  <a:lnTo>
                                    <a:pt x="82" y="18"/>
                                  </a:lnTo>
                                  <a:lnTo>
                                    <a:pt x="96" y="13"/>
                                  </a:lnTo>
                                  <a:lnTo>
                                    <a:pt x="113" y="8"/>
                                  </a:lnTo>
                                  <a:lnTo>
                                    <a:pt x="130" y="5"/>
                                  </a:lnTo>
                                  <a:lnTo>
                                    <a:pt x="147" y="3"/>
                                  </a:lnTo>
                                  <a:lnTo>
                                    <a:pt x="166" y="1"/>
                                  </a:lnTo>
                                  <a:lnTo>
                                    <a:pt x="184" y="0"/>
                                  </a:lnTo>
                                  <a:lnTo>
                                    <a:pt x="184" y="0"/>
                                  </a:lnTo>
                                  <a:lnTo>
                                    <a:pt x="203" y="1"/>
                                  </a:lnTo>
                                  <a:lnTo>
                                    <a:pt x="222" y="3"/>
                                  </a:lnTo>
                                  <a:lnTo>
                                    <a:pt x="240" y="5"/>
                                  </a:lnTo>
                                  <a:lnTo>
                                    <a:pt x="257" y="8"/>
                                  </a:lnTo>
                                  <a:lnTo>
                                    <a:pt x="273" y="13"/>
                                  </a:lnTo>
                                  <a:lnTo>
                                    <a:pt x="288" y="18"/>
                                  </a:lnTo>
                                  <a:lnTo>
                                    <a:pt x="302" y="24"/>
                                  </a:lnTo>
                                  <a:lnTo>
                                    <a:pt x="315" y="30"/>
                                  </a:lnTo>
                                  <a:lnTo>
                                    <a:pt x="327" y="37"/>
                                  </a:lnTo>
                                  <a:lnTo>
                                    <a:pt x="337" y="45"/>
                                  </a:lnTo>
                                  <a:lnTo>
                                    <a:pt x="346" y="54"/>
                                  </a:lnTo>
                                  <a:lnTo>
                                    <a:pt x="355" y="63"/>
                                  </a:lnTo>
                                  <a:lnTo>
                                    <a:pt x="361" y="73"/>
                                  </a:lnTo>
                                  <a:lnTo>
                                    <a:pt x="366" y="82"/>
                                  </a:lnTo>
                                  <a:lnTo>
                                    <a:pt x="368" y="93"/>
                                  </a:lnTo>
                                  <a:lnTo>
                                    <a:pt x="369" y="103"/>
                                  </a:lnTo>
                                  <a:lnTo>
                                    <a:pt x="369" y="103"/>
                                  </a:lnTo>
                                  <a:lnTo>
                                    <a:pt x="368" y="113"/>
                                  </a:lnTo>
                                  <a:lnTo>
                                    <a:pt x="366" y="123"/>
                                  </a:lnTo>
                                  <a:lnTo>
                                    <a:pt x="361" y="133"/>
                                  </a:lnTo>
                                  <a:lnTo>
                                    <a:pt x="355" y="142"/>
                                  </a:lnTo>
                                  <a:lnTo>
                                    <a:pt x="346" y="151"/>
                                  </a:lnTo>
                                  <a:lnTo>
                                    <a:pt x="337" y="160"/>
                                  </a:lnTo>
                                  <a:lnTo>
                                    <a:pt x="327" y="168"/>
                                  </a:lnTo>
                                  <a:lnTo>
                                    <a:pt x="315" y="175"/>
                                  </a:lnTo>
                                  <a:lnTo>
                                    <a:pt x="302" y="181"/>
                                  </a:lnTo>
                                  <a:lnTo>
                                    <a:pt x="288" y="188"/>
                                  </a:lnTo>
                                  <a:lnTo>
                                    <a:pt x="273" y="192"/>
                                  </a:lnTo>
                                  <a:lnTo>
                                    <a:pt x="257" y="197"/>
                                  </a:lnTo>
                                  <a:lnTo>
                                    <a:pt x="240" y="200"/>
                                  </a:lnTo>
                                  <a:lnTo>
                                    <a:pt x="222" y="203"/>
                                  </a:lnTo>
                                  <a:lnTo>
                                    <a:pt x="203" y="204"/>
                                  </a:lnTo>
                                  <a:lnTo>
                                    <a:pt x="184" y="205"/>
                                  </a:lnTo>
                                  <a:lnTo>
                                    <a:pt x="184" y="205"/>
                                  </a:lnTo>
                                  <a:lnTo>
                                    <a:pt x="166" y="204"/>
                                  </a:lnTo>
                                  <a:lnTo>
                                    <a:pt x="147" y="203"/>
                                  </a:lnTo>
                                  <a:lnTo>
                                    <a:pt x="130" y="200"/>
                                  </a:lnTo>
                                  <a:lnTo>
                                    <a:pt x="113" y="197"/>
                                  </a:lnTo>
                                  <a:lnTo>
                                    <a:pt x="96" y="192"/>
                                  </a:lnTo>
                                  <a:lnTo>
                                    <a:pt x="82" y="188"/>
                                  </a:lnTo>
                                  <a:lnTo>
                                    <a:pt x="67" y="181"/>
                                  </a:lnTo>
                                  <a:lnTo>
                                    <a:pt x="55" y="175"/>
                                  </a:lnTo>
                                  <a:lnTo>
                                    <a:pt x="42" y="168"/>
                                  </a:lnTo>
                                  <a:lnTo>
                                    <a:pt x="32" y="160"/>
                                  </a:lnTo>
                                  <a:lnTo>
                                    <a:pt x="23" y="151"/>
                                  </a:lnTo>
                                  <a:lnTo>
                                    <a:pt x="15" y="142"/>
                                  </a:lnTo>
                                  <a:lnTo>
                                    <a:pt x="8" y="133"/>
                                  </a:lnTo>
                                  <a:lnTo>
                                    <a:pt x="4" y="123"/>
                                  </a:lnTo>
                                  <a:lnTo>
                                    <a:pt x="1" y="113"/>
                                  </a:lnTo>
                                  <a:lnTo>
                                    <a:pt x="0" y="103"/>
                                  </a:lnTo>
                                  <a:lnTo>
                                    <a:pt x="0" y="103"/>
                                  </a:lnTo>
                                  <a:close/>
                                </a:path>
                              </a:pathLst>
                            </a:custGeom>
                            <a:solidFill>
                              <a:srgbClr val="2270A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2" name="Freeform 3276"/>
                          <wps:cNvSpPr>
                            <a:spLocks/>
                          </wps:cNvSpPr>
                          <wps:spPr bwMode="auto">
                            <a:xfrm>
                              <a:off x="1919" y="4074"/>
                              <a:ext cx="359" cy="198"/>
                            </a:xfrm>
                            <a:custGeom>
                              <a:avLst/>
                              <a:gdLst>
                                <a:gd name="T0" fmla="*/ 0 w 359"/>
                                <a:gd name="T1" fmla="*/ 99 h 198"/>
                                <a:gd name="T2" fmla="*/ 3 w 359"/>
                                <a:gd name="T3" fmla="*/ 79 h 198"/>
                                <a:gd name="T4" fmla="*/ 14 w 359"/>
                                <a:gd name="T5" fmla="*/ 61 h 198"/>
                                <a:gd name="T6" fmla="*/ 31 w 359"/>
                                <a:gd name="T7" fmla="*/ 43 h 198"/>
                                <a:gd name="T8" fmla="*/ 52 w 359"/>
                                <a:gd name="T9" fmla="*/ 29 h 198"/>
                                <a:gd name="T10" fmla="*/ 79 w 359"/>
                                <a:gd name="T11" fmla="*/ 16 h 198"/>
                                <a:gd name="T12" fmla="*/ 110 w 359"/>
                                <a:gd name="T13" fmla="*/ 7 h 198"/>
                                <a:gd name="T14" fmla="*/ 143 w 359"/>
                                <a:gd name="T15" fmla="*/ 2 h 198"/>
                                <a:gd name="T16" fmla="*/ 179 w 359"/>
                                <a:gd name="T17" fmla="*/ 0 h 198"/>
                                <a:gd name="T18" fmla="*/ 197 w 359"/>
                                <a:gd name="T19" fmla="*/ 0 h 198"/>
                                <a:gd name="T20" fmla="*/ 233 w 359"/>
                                <a:gd name="T21" fmla="*/ 4 h 198"/>
                                <a:gd name="T22" fmla="*/ 265 w 359"/>
                                <a:gd name="T23" fmla="*/ 12 h 198"/>
                                <a:gd name="T24" fmla="*/ 294 w 359"/>
                                <a:gd name="T25" fmla="*/ 23 h 198"/>
                                <a:gd name="T26" fmla="*/ 318 w 359"/>
                                <a:gd name="T27" fmla="*/ 36 h 198"/>
                                <a:gd name="T28" fmla="*/ 337 w 359"/>
                                <a:gd name="T29" fmla="*/ 52 h 198"/>
                                <a:gd name="T30" fmla="*/ 351 w 359"/>
                                <a:gd name="T31" fmla="*/ 70 h 198"/>
                                <a:gd name="T32" fmla="*/ 358 w 359"/>
                                <a:gd name="T33" fmla="*/ 89 h 198"/>
                                <a:gd name="T34" fmla="*/ 359 w 359"/>
                                <a:gd name="T35" fmla="*/ 99 h 198"/>
                                <a:gd name="T36" fmla="*/ 355 w 359"/>
                                <a:gd name="T37" fmla="*/ 119 h 198"/>
                                <a:gd name="T38" fmla="*/ 345 w 359"/>
                                <a:gd name="T39" fmla="*/ 138 h 198"/>
                                <a:gd name="T40" fmla="*/ 328 w 359"/>
                                <a:gd name="T41" fmla="*/ 155 h 198"/>
                                <a:gd name="T42" fmla="*/ 306 w 359"/>
                                <a:gd name="T43" fmla="*/ 169 h 198"/>
                                <a:gd name="T44" fmla="*/ 280 w 359"/>
                                <a:gd name="T45" fmla="*/ 181 h 198"/>
                                <a:gd name="T46" fmla="*/ 249 w 359"/>
                                <a:gd name="T47" fmla="*/ 190 h 198"/>
                                <a:gd name="T48" fmla="*/ 216 w 359"/>
                                <a:gd name="T49" fmla="*/ 197 h 198"/>
                                <a:gd name="T50" fmla="*/ 179 w 359"/>
                                <a:gd name="T51" fmla="*/ 198 h 198"/>
                                <a:gd name="T52" fmla="*/ 161 w 359"/>
                                <a:gd name="T53" fmla="*/ 198 h 198"/>
                                <a:gd name="T54" fmla="*/ 126 w 359"/>
                                <a:gd name="T55" fmla="*/ 194 h 198"/>
                                <a:gd name="T56" fmla="*/ 94 w 359"/>
                                <a:gd name="T57" fmla="*/ 187 h 198"/>
                                <a:gd name="T58" fmla="*/ 65 w 359"/>
                                <a:gd name="T59" fmla="*/ 176 h 198"/>
                                <a:gd name="T60" fmla="*/ 41 w 359"/>
                                <a:gd name="T61" fmla="*/ 162 h 198"/>
                                <a:gd name="T62" fmla="*/ 22 w 359"/>
                                <a:gd name="T63" fmla="*/ 147 h 198"/>
                                <a:gd name="T64" fmla="*/ 8 w 359"/>
                                <a:gd name="T65" fmla="*/ 129 h 198"/>
                                <a:gd name="T66" fmla="*/ 1 w 359"/>
                                <a:gd name="T67" fmla="*/ 110 h 198"/>
                                <a:gd name="T68" fmla="*/ 0 w 359"/>
                                <a:gd name="T69" fmla="*/ 99 h 1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59" h="198">
                                  <a:moveTo>
                                    <a:pt x="0" y="99"/>
                                  </a:moveTo>
                                  <a:lnTo>
                                    <a:pt x="0" y="99"/>
                                  </a:lnTo>
                                  <a:lnTo>
                                    <a:pt x="1" y="89"/>
                                  </a:lnTo>
                                  <a:lnTo>
                                    <a:pt x="3" y="79"/>
                                  </a:lnTo>
                                  <a:lnTo>
                                    <a:pt x="8" y="70"/>
                                  </a:lnTo>
                                  <a:lnTo>
                                    <a:pt x="14" y="61"/>
                                  </a:lnTo>
                                  <a:lnTo>
                                    <a:pt x="22" y="52"/>
                                  </a:lnTo>
                                  <a:lnTo>
                                    <a:pt x="31" y="43"/>
                                  </a:lnTo>
                                  <a:lnTo>
                                    <a:pt x="41" y="36"/>
                                  </a:lnTo>
                                  <a:lnTo>
                                    <a:pt x="52" y="29"/>
                                  </a:lnTo>
                                  <a:lnTo>
                                    <a:pt x="65" y="23"/>
                                  </a:lnTo>
                                  <a:lnTo>
                                    <a:pt x="79" y="16"/>
                                  </a:lnTo>
                                  <a:lnTo>
                                    <a:pt x="94" y="12"/>
                                  </a:lnTo>
                                  <a:lnTo>
                                    <a:pt x="110" y="7"/>
                                  </a:lnTo>
                                  <a:lnTo>
                                    <a:pt x="126" y="4"/>
                                  </a:lnTo>
                                  <a:lnTo>
                                    <a:pt x="143" y="2"/>
                                  </a:lnTo>
                                  <a:lnTo>
                                    <a:pt x="161" y="0"/>
                                  </a:lnTo>
                                  <a:lnTo>
                                    <a:pt x="179" y="0"/>
                                  </a:lnTo>
                                  <a:lnTo>
                                    <a:pt x="179" y="0"/>
                                  </a:lnTo>
                                  <a:lnTo>
                                    <a:pt x="197" y="0"/>
                                  </a:lnTo>
                                  <a:lnTo>
                                    <a:pt x="216" y="2"/>
                                  </a:lnTo>
                                  <a:lnTo>
                                    <a:pt x="233" y="4"/>
                                  </a:lnTo>
                                  <a:lnTo>
                                    <a:pt x="249" y="7"/>
                                  </a:lnTo>
                                  <a:lnTo>
                                    <a:pt x="265" y="12"/>
                                  </a:lnTo>
                                  <a:lnTo>
                                    <a:pt x="280" y="16"/>
                                  </a:lnTo>
                                  <a:lnTo>
                                    <a:pt x="294" y="23"/>
                                  </a:lnTo>
                                  <a:lnTo>
                                    <a:pt x="306" y="29"/>
                                  </a:lnTo>
                                  <a:lnTo>
                                    <a:pt x="318" y="36"/>
                                  </a:lnTo>
                                  <a:lnTo>
                                    <a:pt x="328" y="43"/>
                                  </a:lnTo>
                                  <a:lnTo>
                                    <a:pt x="337" y="52"/>
                                  </a:lnTo>
                                  <a:lnTo>
                                    <a:pt x="345" y="61"/>
                                  </a:lnTo>
                                  <a:lnTo>
                                    <a:pt x="351" y="70"/>
                                  </a:lnTo>
                                  <a:lnTo>
                                    <a:pt x="355" y="79"/>
                                  </a:lnTo>
                                  <a:lnTo>
                                    <a:pt x="358" y="89"/>
                                  </a:lnTo>
                                  <a:lnTo>
                                    <a:pt x="359" y="99"/>
                                  </a:lnTo>
                                  <a:lnTo>
                                    <a:pt x="359" y="99"/>
                                  </a:lnTo>
                                  <a:lnTo>
                                    <a:pt x="358" y="110"/>
                                  </a:lnTo>
                                  <a:lnTo>
                                    <a:pt x="355" y="119"/>
                                  </a:lnTo>
                                  <a:lnTo>
                                    <a:pt x="351" y="129"/>
                                  </a:lnTo>
                                  <a:lnTo>
                                    <a:pt x="345" y="138"/>
                                  </a:lnTo>
                                  <a:lnTo>
                                    <a:pt x="337" y="147"/>
                                  </a:lnTo>
                                  <a:lnTo>
                                    <a:pt x="328" y="155"/>
                                  </a:lnTo>
                                  <a:lnTo>
                                    <a:pt x="318" y="162"/>
                                  </a:lnTo>
                                  <a:lnTo>
                                    <a:pt x="306" y="169"/>
                                  </a:lnTo>
                                  <a:lnTo>
                                    <a:pt x="294" y="176"/>
                                  </a:lnTo>
                                  <a:lnTo>
                                    <a:pt x="280" y="181"/>
                                  </a:lnTo>
                                  <a:lnTo>
                                    <a:pt x="265" y="187"/>
                                  </a:lnTo>
                                  <a:lnTo>
                                    <a:pt x="249" y="190"/>
                                  </a:lnTo>
                                  <a:lnTo>
                                    <a:pt x="233" y="194"/>
                                  </a:lnTo>
                                  <a:lnTo>
                                    <a:pt x="216" y="197"/>
                                  </a:lnTo>
                                  <a:lnTo>
                                    <a:pt x="197" y="198"/>
                                  </a:lnTo>
                                  <a:lnTo>
                                    <a:pt x="179" y="198"/>
                                  </a:lnTo>
                                  <a:lnTo>
                                    <a:pt x="179" y="198"/>
                                  </a:lnTo>
                                  <a:lnTo>
                                    <a:pt x="161" y="198"/>
                                  </a:lnTo>
                                  <a:lnTo>
                                    <a:pt x="143" y="197"/>
                                  </a:lnTo>
                                  <a:lnTo>
                                    <a:pt x="126" y="194"/>
                                  </a:lnTo>
                                  <a:lnTo>
                                    <a:pt x="110" y="190"/>
                                  </a:lnTo>
                                  <a:lnTo>
                                    <a:pt x="94" y="187"/>
                                  </a:lnTo>
                                  <a:lnTo>
                                    <a:pt x="79" y="181"/>
                                  </a:lnTo>
                                  <a:lnTo>
                                    <a:pt x="65" y="176"/>
                                  </a:lnTo>
                                  <a:lnTo>
                                    <a:pt x="52" y="169"/>
                                  </a:lnTo>
                                  <a:lnTo>
                                    <a:pt x="41" y="162"/>
                                  </a:lnTo>
                                  <a:lnTo>
                                    <a:pt x="31" y="155"/>
                                  </a:lnTo>
                                  <a:lnTo>
                                    <a:pt x="22" y="147"/>
                                  </a:lnTo>
                                  <a:lnTo>
                                    <a:pt x="14" y="138"/>
                                  </a:lnTo>
                                  <a:lnTo>
                                    <a:pt x="8" y="129"/>
                                  </a:lnTo>
                                  <a:lnTo>
                                    <a:pt x="3" y="119"/>
                                  </a:lnTo>
                                  <a:lnTo>
                                    <a:pt x="1" y="110"/>
                                  </a:lnTo>
                                  <a:lnTo>
                                    <a:pt x="0" y="99"/>
                                  </a:lnTo>
                                  <a:lnTo>
                                    <a:pt x="0" y="99"/>
                                  </a:lnTo>
                                  <a:close/>
                                </a:path>
                              </a:pathLst>
                            </a:custGeom>
                            <a:solidFill>
                              <a:srgbClr val="2472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3" name="Freeform 3277"/>
                          <wps:cNvSpPr>
                            <a:spLocks/>
                          </wps:cNvSpPr>
                          <wps:spPr bwMode="auto">
                            <a:xfrm>
                              <a:off x="1922" y="4075"/>
                              <a:ext cx="349" cy="193"/>
                            </a:xfrm>
                            <a:custGeom>
                              <a:avLst/>
                              <a:gdLst>
                                <a:gd name="T0" fmla="*/ 0 w 349"/>
                                <a:gd name="T1" fmla="*/ 97 h 193"/>
                                <a:gd name="T2" fmla="*/ 4 w 349"/>
                                <a:gd name="T3" fmla="*/ 77 h 193"/>
                                <a:gd name="T4" fmla="*/ 14 w 349"/>
                                <a:gd name="T5" fmla="*/ 59 h 193"/>
                                <a:gd name="T6" fmla="*/ 30 w 349"/>
                                <a:gd name="T7" fmla="*/ 42 h 193"/>
                                <a:gd name="T8" fmla="*/ 52 w 349"/>
                                <a:gd name="T9" fmla="*/ 28 h 193"/>
                                <a:gd name="T10" fmla="*/ 78 w 349"/>
                                <a:gd name="T11" fmla="*/ 16 h 193"/>
                                <a:gd name="T12" fmla="*/ 107 w 349"/>
                                <a:gd name="T13" fmla="*/ 8 h 193"/>
                                <a:gd name="T14" fmla="*/ 140 w 349"/>
                                <a:gd name="T15" fmla="*/ 2 h 193"/>
                                <a:gd name="T16" fmla="*/ 175 w 349"/>
                                <a:gd name="T17" fmla="*/ 0 h 193"/>
                                <a:gd name="T18" fmla="*/ 194 w 349"/>
                                <a:gd name="T19" fmla="*/ 1 h 193"/>
                                <a:gd name="T20" fmla="*/ 227 w 349"/>
                                <a:gd name="T21" fmla="*/ 4 h 193"/>
                                <a:gd name="T22" fmla="*/ 259 w 349"/>
                                <a:gd name="T23" fmla="*/ 12 h 193"/>
                                <a:gd name="T24" fmla="*/ 286 w 349"/>
                                <a:gd name="T25" fmla="*/ 22 h 193"/>
                                <a:gd name="T26" fmla="*/ 310 w 349"/>
                                <a:gd name="T27" fmla="*/ 35 h 193"/>
                                <a:gd name="T28" fmla="*/ 329 w 349"/>
                                <a:gd name="T29" fmla="*/ 51 h 193"/>
                                <a:gd name="T30" fmla="*/ 342 w 349"/>
                                <a:gd name="T31" fmla="*/ 68 h 193"/>
                                <a:gd name="T32" fmla="*/ 349 w 349"/>
                                <a:gd name="T33" fmla="*/ 87 h 193"/>
                                <a:gd name="T34" fmla="*/ 349 w 349"/>
                                <a:gd name="T35" fmla="*/ 97 h 193"/>
                                <a:gd name="T36" fmla="*/ 347 w 349"/>
                                <a:gd name="T37" fmla="*/ 116 h 193"/>
                                <a:gd name="T38" fmla="*/ 336 w 349"/>
                                <a:gd name="T39" fmla="*/ 134 h 193"/>
                                <a:gd name="T40" fmla="*/ 320 w 349"/>
                                <a:gd name="T41" fmla="*/ 150 h 193"/>
                                <a:gd name="T42" fmla="*/ 299 w 349"/>
                                <a:gd name="T43" fmla="*/ 165 h 193"/>
                                <a:gd name="T44" fmla="*/ 273 w 349"/>
                                <a:gd name="T45" fmla="*/ 177 h 193"/>
                                <a:gd name="T46" fmla="*/ 243 w 349"/>
                                <a:gd name="T47" fmla="*/ 186 h 193"/>
                                <a:gd name="T48" fmla="*/ 211 w 349"/>
                                <a:gd name="T49" fmla="*/ 191 h 193"/>
                                <a:gd name="T50" fmla="*/ 175 w 349"/>
                                <a:gd name="T51" fmla="*/ 193 h 193"/>
                                <a:gd name="T52" fmla="*/ 157 w 349"/>
                                <a:gd name="T53" fmla="*/ 192 h 193"/>
                                <a:gd name="T54" fmla="*/ 123 w 349"/>
                                <a:gd name="T55" fmla="*/ 188 h 193"/>
                                <a:gd name="T56" fmla="*/ 92 w 349"/>
                                <a:gd name="T57" fmla="*/ 181 h 193"/>
                                <a:gd name="T58" fmla="*/ 64 w 349"/>
                                <a:gd name="T59" fmla="*/ 171 h 193"/>
                                <a:gd name="T60" fmla="*/ 40 w 349"/>
                                <a:gd name="T61" fmla="*/ 158 h 193"/>
                                <a:gd name="T62" fmla="*/ 21 w 349"/>
                                <a:gd name="T63" fmla="*/ 142 h 193"/>
                                <a:gd name="T64" fmla="*/ 9 w 349"/>
                                <a:gd name="T65" fmla="*/ 125 h 193"/>
                                <a:gd name="T66" fmla="*/ 1 w 349"/>
                                <a:gd name="T67" fmla="*/ 107 h 193"/>
                                <a:gd name="T68" fmla="*/ 0 w 349"/>
                                <a:gd name="T69" fmla="*/ 97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49" h="193">
                                  <a:moveTo>
                                    <a:pt x="0" y="97"/>
                                  </a:moveTo>
                                  <a:lnTo>
                                    <a:pt x="0" y="97"/>
                                  </a:lnTo>
                                  <a:lnTo>
                                    <a:pt x="1" y="87"/>
                                  </a:lnTo>
                                  <a:lnTo>
                                    <a:pt x="4" y="77"/>
                                  </a:lnTo>
                                  <a:lnTo>
                                    <a:pt x="9" y="68"/>
                                  </a:lnTo>
                                  <a:lnTo>
                                    <a:pt x="14" y="59"/>
                                  </a:lnTo>
                                  <a:lnTo>
                                    <a:pt x="21" y="51"/>
                                  </a:lnTo>
                                  <a:lnTo>
                                    <a:pt x="30" y="42"/>
                                  </a:lnTo>
                                  <a:lnTo>
                                    <a:pt x="40" y="35"/>
                                  </a:lnTo>
                                  <a:lnTo>
                                    <a:pt x="52" y="28"/>
                                  </a:lnTo>
                                  <a:lnTo>
                                    <a:pt x="64" y="22"/>
                                  </a:lnTo>
                                  <a:lnTo>
                                    <a:pt x="78" y="16"/>
                                  </a:lnTo>
                                  <a:lnTo>
                                    <a:pt x="92" y="12"/>
                                  </a:lnTo>
                                  <a:lnTo>
                                    <a:pt x="107" y="8"/>
                                  </a:lnTo>
                                  <a:lnTo>
                                    <a:pt x="123" y="4"/>
                                  </a:lnTo>
                                  <a:lnTo>
                                    <a:pt x="140" y="2"/>
                                  </a:lnTo>
                                  <a:lnTo>
                                    <a:pt x="157" y="1"/>
                                  </a:lnTo>
                                  <a:lnTo>
                                    <a:pt x="175" y="0"/>
                                  </a:lnTo>
                                  <a:lnTo>
                                    <a:pt x="175" y="0"/>
                                  </a:lnTo>
                                  <a:lnTo>
                                    <a:pt x="194" y="1"/>
                                  </a:lnTo>
                                  <a:lnTo>
                                    <a:pt x="211" y="2"/>
                                  </a:lnTo>
                                  <a:lnTo>
                                    <a:pt x="227" y="4"/>
                                  </a:lnTo>
                                  <a:lnTo>
                                    <a:pt x="243" y="8"/>
                                  </a:lnTo>
                                  <a:lnTo>
                                    <a:pt x="259" y="12"/>
                                  </a:lnTo>
                                  <a:lnTo>
                                    <a:pt x="273" y="16"/>
                                  </a:lnTo>
                                  <a:lnTo>
                                    <a:pt x="286" y="22"/>
                                  </a:lnTo>
                                  <a:lnTo>
                                    <a:pt x="299" y="28"/>
                                  </a:lnTo>
                                  <a:lnTo>
                                    <a:pt x="310" y="35"/>
                                  </a:lnTo>
                                  <a:lnTo>
                                    <a:pt x="320" y="42"/>
                                  </a:lnTo>
                                  <a:lnTo>
                                    <a:pt x="329" y="51"/>
                                  </a:lnTo>
                                  <a:lnTo>
                                    <a:pt x="336" y="59"/>
                                  </a:lnTo>
                                  <a:lnTo>
                                    <a:pt x="342" y="68"/>
                                  </a:lnTo>
                                  <a:lnTo>
                                    <a:pt x="347" y="77"/>
                                  </a:lnTo>
                                  <a:lnTo>
                                    <a:pt x="349" y="87"/>
                                  </a:lnTo>
                                  <a:lnTo>
                                    <a:pt x="349" y="97"/>
                                  </a:lnTo>
                                  <a:lnTo>
                                    <a:pt x="349" y="97"/>
                                  </a:lnTo>
                                  <a:lnTo>
                                    <a:pt x="349" y="107"/>
                                  </a:lnTo>
                                  <a:lnTo>
                                    <a:pt x="347" y="116"/>
                                  </a:lnTo>
                                  <a:lnTo>
                                    <a:pt x="342" y="125"/>
                                  </a:lnTo>
                                  <a:lnTo>
                                    <a:pt x="336" y="134"/>
                                  </a:lnTo>
                                  <a:lnTo>
                                    <a:pt x="329" y="142"/>
                                  </a:lnTo>
                                  <a:lnTo>
                                    <a:pt x="320" y="150"/>
                                  </a:lnTo>
                                  <a:lnTo>
                                    <a:pt x="310" y="158"/>
                                  </a:lnTo>
                                  <a:lnTo>
                                    <a:pt x="299" y="165"/>
                                  </a:lnTo>
                                  <a:lnTo>
                                    <a:pt x="286" y="171"/>
                                  </a:lnTo>
                                  <a:lnTo>
                                    <a:pt x="273" y="177"/>
                                  </a:lnTo>
                                  <a:lnTo>
                                    <a:pt x="259" y="181"/>
                                  </a:lnTo>
                                  <a:lnTo>
                                    <a:pt x="243" y="186"/>
                                  </a:lnTo>
                                  <a:lnTo>
                                    <a:pt x="227" y="188"/>
                                  </a:lnTo>
                                  <a:lnTo>
                                    <a:pt x="211" y="191"/>
                                  </a:lnTo>
                                  <a:lnTo>
                                    <a:pt x="194" y="192"/>
                                  </a:lnTo>
                                  <a:lnTo>
                                    <a:pt x="175" y="193"/>
                                  </a:lnTo>
                                  <a:lnTo>
                                    <a:pt x="175" y="193"/>
                                  </a:lnTo>
                                  <a:lnTo>
                                    <a:pt x="157" y="192"/>
                                  </a:lnTo>
                                  <a:lnTo>
                                    <a:pt x="140" y="191"/>
                                  </a:lnTo>
                                  <a:lnTo>
                                    <a:pt x="123" y="188"/>
                                  </a:lnTo>
                                  <a:lnTo>
                                    <a:pt x="107" y="186"/>
                                  </a:lnTo>
                                  <a:lnTo>
                                    <a:pt x="92" y="181"/>
                                  </a:lnTo>
                                  <a:lnTo>
                                    <a:pt x="78" y="177"/>
                                  </a:lnTo>
                                  <a:lnTo>
                                    <a:pt x="64" y="171"/>
                                  </a:lnTo>
                                  <a:lnTo>
                                    <a:pt x="52" y="165"/>
                                  </a:lnTo>
                                  <a:lnTo>
                                    <a:pt x="40" y="158"/>
                                  </a:lnTo>
                                  <a:lnTo>
                                    <a:pt x="30" y="150"/>
                                  </a:lnTo>
                                  <a:lnTo>
                                    <a:pt x="21" y="142"/>
                                  </a:lnTo>
                                  <a:lnTo>
                                    <a:pt x="14" y="134"/>
                                  </a:lnTo>
                                  <a:lnTo>
                                    <a:pt x="9" y="125"/>
                                  </a:lnTo>
                                  <a:lnTo>
                                    <a:pt x="4" y="116"/>
                                  </a:lnTo>
                                  <a:lnTo>
                                    <a:pt x="1" y="107"/>
                                  </a:lnTo>
                                  <a:lnTo>
                                    <a:pt x="0" y="97"/>
                                  </a:lnTo>
                                  <a:lnTo>
                                    <a:pt x="0" y="97"/>
                                  </a:lnTo>
                                  <a:close/>
                                </a:path>
                              </a:pathLst>
                            </a:custGeom>
                            <a:solidFill>
                              <a:srgbClr val="2774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4" name="Freeform 3278"/>
                          <wps:cNvSpPr>
                            <a:spLocks/>
                          </wps:cNvSpPr>
                          <wps:spPr bwMode="auto">
                            <a:xfrm>
                              <a:off x="1926" y="4077"/>
                              <a:ext cx="340" cy="186"/>
                            </a:xfrm>
                            <a:custGeom>
                              <a:avLst/>
                              <a:gdLst>
                                <a:gd name="T0" fmla="*/ 0 w 340"/>
                                <a:gd name="T1" fmla="*/ 93 h 186"/>
                                <a:gd name="T2" fmla="*/ 4 w 340"/>
                                <a:gd name="T3" fmla="*/ 74 h 186"/>
                                <a:gd name="T4" fmla="*/ 14 w 340"/>
                                <a:gd name="T5" fmla="*/ 57 h 186"/>
                                <a:gd name="T6" fmla="*/ 29 w 340"/>
                                <a:gd name="T7" fmla="*/ 40 h 186"/>
                                <a:gd name="T8" fmla="*/ 50 w 340"/>
                                <a:gd name="T9" fmla="*/ 27 h 186"/>
                                <a:gd name="T10" fmla="*/ 75 w 340"/>
                                <a:gd name="T11" fmla="*/ 15 h 186"/>
                                <a:gd name="T12" fmla="*/ 104 w 340"/>
                                <a:gd name="T13" fmla="*/ 7 h 186"/>
                                <a:gd name="T14" fmla="*/ 136 w 340"/>
                                <a:gd name="T15" fmla="*/ 1 h 186"/>
                                <a:gd name="T16" fmla="*/ 170 w 340"/>
                                <a:gd name="T17" fmla="*/ 0 h 186"/>
                                <a:gd name="T18" fmla="*/ 188 w 340"/>
                                <a:gd name="T19" fmla="*/ 0 h 186"/>
                                <a:gd name="T20" fmla="*/ 220 w 340"/>
                                <a:gd name="T21" fmla="*/ 3 h 186"/>
                                <a:gd name="T22" fmla="*/ 251 w 340"/>
                                <a:gd name="T23" fmla="*/ 11 h 186"/>
                                <a:gd name="T24" fmla="*/ 278 w 340"/>
                                <a:gd name="T25" fmla="*/ 20 h 186"/>
                                <a:gd name="T26" fmla="*/ 301 w 340"/>
                                <a:gd name="T27" fmla="*/ 33 h 186"/>
                                <a:gd name="T28" fmla="*/ 319 w 340"/>
                                <a:gd name="T29" fmla="*/ 49 h 186"/>
                                <a:gd name="T30" fmla="*/ 332 w 340"/>
                                <a:gd name="T31" fmla="*/ 65 h 186"/>
                                <a:gd name="T32" fmla="*/ 339 w 340"/>
                                <a:gd name="T33" fmla="*/ 83 h 186"/>
                                <a:gd name="T34" fmla="*/ 340 w 340"/>
                                <a:gd name="T35" fmla="*/ 93 h 186"/>
                                <a:gd name="T36" fmla="*/ 336 w 340"/>
                                <a:gd name="T37" fmla="*/ 112 h 186"/>
                                <a:gd name="T38" fmla="*/ 326 w 340"/>
                                <a:gd name="T39" fmla="*/ 129 h 186"/>
                                <a:gd name="T40" fmla="*/ 311 w 340"/>
                                <a:gd name="T41" fmla="*/ 146 h 186"/>
                                <a:gd name="T42" fmla="*/ 290 w 340"/>
                                <a:gd name="T43" fmla="*/ 159 h 186"/>
                                <a:gd name="T44" fmla="*/ 265 w 340"/>
                                <a:gd name="T45" fmla="*/ 170 h 186"/>
                                <a:gd name="T46" fmla="*/ 236 w 340"/>
                                <a:gd name="T47" fmla="*/ 179 h 186"/>
                                <a:gd name="T48" fmla="*/ 204 w 340"/>
                                <a:gd name="T49" fmla="*/ 185 h 186"/>
                                <a:gd name="T50" fmla="*/ 170 w 340"/>
                                <a:gd name="T51" fmla="*/ 186 h 186"/>
                                <a:gd name="T52" fmla="*/ 152 w 340"/>
                                <a:gd name="T53" fmla="*/ 186 h 186"/>
                                <a:gd name="T54" fmla="*/ 120 w 340"/>
                                <a:gd name="T55" fmla="*/ 182 h 186"/>
                                <a:gd name="T56" fmla="*/ 89 w 340"/>
                                <a:gd name="T57" fmla="*/ 175 h 186"/>
                                <a:gd name="T58" fmla="*/ 62 w 340"/>
                                <a:gd name="T59" fmla="*/ 166 h 186"/>
                                <a:gd name="T60" fmla="*/ 39 w 340"/>
                                <a:gd name="T61" fmla="*/ 153 h 186"/>
                                <a:gd name="T62" fmla="*/ 21 w 340"/>
                                <a:gd name="T63" fmla="*/ 137 h 186"/>
                                <a:gd name="T64" fmla="*/ 8 w 340"/>
                                <a:gd name="T65" fmla="*/ 121 h 186"/>
                                <a:gd name="T66" fmla="*/ 1 w 340"/>
                                <a:gd name="T67" fmla="*/ 102 h 186"/>
                                <a:gd name="T68" fmla="*/ 0 w 340"/>
                                <a:gd name="T69" fmla="*/ 93 h 1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40" h="186">
                                  <a:moveTo>
                                    <a:pt x="0" y="93"/>
                                  </a:moveTo>
                                  <a:lnTo>
                                    <a:pt x="0" y="93"/>
                                  </a:lnTo>
                                  <a:lnTo>
                                    <a:pt x="1" y="83"/>
                                  </a:lnTo>
                                  <a:lnTo>
                                    <a:pt x="4" y="74"/>
                                  </a:lnTo>
                                  <a:lnTo>
                                    <a:pt x="8" y="65"/>
                                  </a:lnTo>
                                  <a:lnTo>
                                    <a:pt x="14" y="57"/>
                                  </a:lnTo>
                                  <a:lnTo>
                                    <a:pt x="21" y="49"/>
                                  </a:lnTo>
                                  <a:lnTo>
                                    <a:pt x="29" y="40"/>
                                  </a:lnTo>
                                  <a:lnTo>
                                    <a:pt x="39" y="33"/>
                                  </a:lnTo>
                                  <a:lnTo>
                                    <a:pt x="50" y="27"/>
                                  </a:lnTo>
                                  <a:lnTo>
                                    <a:pt x="62" y="20"/>
                                  </a:lnTo>
                                  <a:lnTo>
                                    <a:pt x="75" y="15"/>
                                  </a:lnTo>
                                  <a:lnTo>
                                    <a:pt x="89" y="11"/>
                                  </a:lnTo>
                                  <a:lnTo>
                                    <a:pt x="104" y="7"/>
                                  </a:lnTo>
                                  <a:lnTo>
                                    <a:pt x="120" y="3"/>
                                  </a:lnTo>
                                  <a:lnTo>
                                    <a:pt x="136" y="1"/>
                                  </a:lnTo>
                                  <a:lnTo>
                                    <a:pt x="152" y="0"/>
                                  </a:lnTo>
                                  <a:lnTo>
                                    <a:pt x="170" y="0"/>
                                  </a:lnTo>
                                  <a:lnTo>
                                    <a:pt x="170" y="0"/>
                                  </a:lnTo>
                                  <a:lnTo>
                                    <a:pt x="188" y="0"/>
                                  </a:lnTo>
                                  <a:lnTo>
                                    <a:pt x="204" y="1"/>
                                  </a:lnTo>
                                  <a:lnTo>
                                    <a:pt x="220" y="3"/>
                                  </a:lnTo>
                                  <a:lnTo>
                                    <a:pt x="236" y="7"/>
                                  </a:lnTo>
                                  <a:lnTo>
                                    <a:pt x="251" y="11"/>
                                  </a:lnTo>
                                  <a:lnTo>
                                    <a:pt x="265" y="15"/>
                                  </a:lnTo>
                                  <a:lnTo>
                                    <a:pt x="278" y="20"/>
                                  </a:lnTo>
                                  <a:lnTo>
                                    <a:pt x="290" y="27"/>
                                  </a:lnTo>
                                  <a:lnTo>
                                    <a:pt x="301" y="33"/>
                                  </a:lnTo>
                                  <a:lnTo>
                                    <a:pt x="311" y="40"/>
                                  </a:lnTo>
                                  <a:lnTo>
                                    <a:pt x="319" y="49"/>
                                  </a:lnTo>
                                  <a:lnTo>
                                    <a:pt x="326" y="57"/>
                                  </a:lnTo>
                                  <a:lnTo>
                                    <a:pt x="332" y="65"/>
                                  </a:lnTo>
                                  <a:lnTo>
                                    <a:pt x="336" y="74"/>
                                  </a:lnTo>
                                  <a:lnTo>
                                    <a:pt x="339" y="83"/>
                                  </a:lnTo>
                                  <a:lnTo>
                                    <a:pt x="340" y="93"/>
                                  </a:lnTo>
                                  <a:lnTo>
                                    <a:pt x="340" y="93"/>
                                  </a:lnTo>
                                  <a:lnTo>
                                    <a:pt x="339" y="102"/>
                                  </a:lnTo>
                                  <a:lnTo>
                                    <a:pt x="336" y="112"/>
                                  </a:lnTo>
                                  <a:lnTo>
                                    <a:pt x="332" y="121"/>
                                  </a:lnTo>
                                  <a:lnTo>
                                    <a:pt x="326" y="129"/>
                                  </a:lnTo>
                                  <a:lnTo>
                                    <a:pt x="319" y="137"/>
                                  </a:lnTo>
                                  <a:lnTo>
                                    <a:pt x="311" y="146"/>
                                  </a:lnTo>
                                  <a:lnTo>
                                    <a:pt x="301" y="153"/>
                                  </a:lnTo>
                                  <a:lnTo>
                                    <a:pt x="290" y="159"/>
                                  </a:lnTo>
                                  <a:lnTo>
                                    <a:pt x="278" y="166"/>
                                  </a:lnTo>
                                  <a:lnTo>
                                    <a:pt x="265" y="170"/>
                                  </a:lnTo>
                                  <a:lnTo>
                                    <a:pt x="251" y="175"/>
                                  </a:lnTo>
                                  <a:lnTo>
                                    <a:pt x="236" y="179"/>
                                  </a:lnTo>
                                  <a:lnTo>
                                    <a:pt x="220" y="182"/>
                                  </a:lnTo>
                                  <a:lnTo>
                                    <a:pt x="204" y="185"/>
                                  </a:lnTo>
                                  <a:lnTo>
                                    <a:pt x="188" y="186"/>
                                  </a:lnTo>
                                  <a:lnTo>
                                    <a:pt x="170" y="186"/>
                                  </a:lnTo>
                                  <a:lnTo>
                                    <a:pt x="170" y="186"/>
                                  </a:lnTo>
                                  <a:lnTo>
                                    <a:pt x="152" y="186"/>
                                  </a:lnTo>
                                  <a:lnTo>
                                    <a:pt x="136" y="185"/>
                                  </a:lnTo>
                                  <a:lnTo>
                                    <a:pt x="120" y="182"/>
                                  </a:lnTo>
                                  <a:lnTo>
                                    <a:pt x="104" y="179"/>
                                  </a:lnTo>
                                  <a:lnTo>
                                    <a:pt x="89" y="175"/>
                                  </a:lnTo>
                                  <a:lnTo>
                                    <a:pt x="75" y="170"/>
                                  </a:lnTo>
                                  <a:lnTo>
                                    <a:pt x="62" y="166"/>
                                  </a:lnTo>
                                  <a:lnTo>
                                    <a:pt x="50" y="159"/>
                                  </a:lnTo>
                                  <a:lnTo>
                                    <a:pt x="39" y="153"/>
                                  </a:lnTo>
                                  <a:lnTo>
                                    <a:pt x="29" y="146"/>
                                  </a:lnTo>
                                  <a:lnTo>
                                    <a:pt x="21" y="137"/>
                                  </a:lnTo>
                                  <a:lnTo>
                                    <a:pt x="14" y="129"/>
                                  </a:lnTo>
                                  <a:lnTo>
                                    <a:pt x="8" y="121"/>
                                  </a:lnTo>
                                  <a:lnTo>
                                    <a:pt x="4" y="112"/>
                                  </a:lnTo>
                                  <a:lnTo>
                                    <a:pt x="1" y="102"/>
                                  </a:lnTo>
                                  <a:lnTo>
                                    <a:pt x="0" y="93"/>
                                  </a:lnTo>
                                  <a:lnTo>
                                    <a:pt x="0" y="93"/>
                                  </a:lnTo>
                                  <a:close/>
                                </a:path>
                              </a:pathLst>
                            </a:custGeom>
                            <a:solidFill>
                              <a:srgbClr val="2B77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5" name="Freeform 3279"/>
                          <wps:cNvSpPr>
                            <a:spLocks/>
                          </wps:cNvSpPr>
                          <wps:spPr bwMode="auto">
                            <a:xfrm>
                              <a:off x="1930" y="4078"/>
                              <a:ext cx="330" cy="181"/>
                            </a:xfrm>
                            <a:custGeom>
                              <a:avLst/>
                              <a:gdLst>
                                <a:gd name="T0" fmla="*/ 0 w 330"/>
                                <a:gd name="T1" fmla="*/ 90 h 181"/>
                                <a:gd name="T2" fmla="*/ 3 w 330"/>
                                <a:gd name="T3" fmla="*/ 72 h 181"/>
                                <a:gd name="T4" fmla="*/ 13 w 330"/>
                                <a:gd name="T5" fmla="*/ 55 h 181"/>
                                <a:gd name="T6" fmla="*/ 28 w 330"/>
                                <a:gd name="T7" fmla="*/ 39 h 181"/>
                                <a:gd name="T8" fmla="*/ 49 w 330"/>
                                <a:gd name="T9" fmla="*/ 26 h 181"/>
                                <a:gd name="T10" fmla="*/ 72 w 330"/>
                                <a:gd name="T11" fmla="*/ 15 h 181"/>
                                <a:gd name="T12" fmla="*/ 100 w 330"/>
                                <a:gd name="T13" fmla="*/ 7 h 181"/>
                                <a:gd name="T14" fmla="*/ 131 w 330"/>
                                <a:gd name="T15" fmla="*/ 1 h 181"/>
                                <a:gd name="T16" fmla="*/ 165 w 330"/>
                                <a:gd name="T17" fmla="*/ 0 h 181"/>
                                <a:gd name="T18" fmla="*/ 182 w 330"/>
                                <a:gd name="T19" fmla="*/ 0 h 181"/>
                                <a:gd name="T20" fmla="*/ 214 w 330"/>
                                <a:gd name="T21" fmla="*/ 4 h 181"/>
                                <a:gd name="T22" fmla="*/ 244 w 330"/>
                                <a:gd name="T23" fmla="*/ 10 h 181"/>
                                <a:gd name="T24" fmla="*/ 270 w 330"/>
                                <a:gd name="T25" fmla="*/ 20 h 181"/>
                                <a:gd name="T26" fmla="*/ 292 w 330"/>
                                <a:gd name="T27" fmla="*/ 32 h 181"/>
                                <a:gd name="T28" fmla="*/ 310 w 330"/>
                                <a:gd name="T29" fmla="*/ 47 h 181"/>
                                <a:gd name="T30" fmla="*/ 322 w 330"/>
                                <a:gd name="T31" fmla="*/ 63 h 181"/>
                                <a:gd name="T32" fmla="*/ 329 w 330"/>
                                <a:gd name="T33" fmla="*/ 81 h 181"/>
                                <a:gd name="T34" fmla="*/ 330 w 330"/>
                                <a:gd name="T35" fmla="*/ 90 h 181"/>
                                <a:gd name="T36" fmla="*/ 326 w 330"/>
                                <a:gd name="T37" fmla="*/ 108 h 181"/>
                                <a:gd name="T38" fmla="*/ 317 w 330"/>
                                <a:gd name="T39" fmla="*/ 126 h 181"/>
                                <a:gd name="T40" fmla="*/ 302 w 330"/>
                                <a:gd name="T41" fmla="*/ 141 h 181"/>
                                <a:gd name="T42" fmla="*/ 282 w 330"/>
                                <a:gd name="T43" fmla="*/ 155 h 181"/>
                                <a:gd name="T44" fmla="*/ 257 w 330"/>
                                <a:gd name="T45" fmla="*/ 165 h 181"/>
                                <a:gd name="T46" fmla="*/ 229 w 330"/>
                                <a:gd name="T47" fmla="*/ 174 h 181"/>
                                <a:gd name="T48" fmla="*/ 198 w 330"/>
                                <a:gd name="T49" fmla="*/ 179 h 181"/>
                                <a:gd name="T50" fmla="*/ 165 w 330"/>
                                <a:gd name="T51" fmla="*/ 181 h 181"/>
                                <a:gd name="T52" fmla="*/ 148 w 330"/>
                                <a:gd name="T53" fmla="*/ 181 h 181"/>
                                <a:gd name="T54" fmla="*/ 116 w 330"/>
                                <a:gd name="T55" fmla="*/ 177 h 181"/>
                                <a:gd name="T56" fmla="*/ 86 w 330"/>
                                <a:gd name="T57" fmla="*/ 170 h 181"/>
                                <a:gd name="T58" fmla="*/ 60 w 330"/>
                                <a:gd name="T59" fmla="*/ 160 h 181"/>
                                <a:gd name="T60" fmla="*/ 38 w 330"/>
                                <a:gd name="T61" fmla="*/ 148 h 181"/>
                                <a:gd name="T62" fmla="*/ 20 w 330"/>
                                <a:gd name="T63" fmla="*/ 134 h 181"/>
                                <a:gd name="T64" fmla="*/ 7 w 330"/>
                                <a:gd name="T65" fmla="*/ 117 h 181"/>
                                <a:gd name="T66" fmla="*/ 1 w 330"/>
                                <a:gd name="T67" fmla="*/ 99 h 181"/>
                                <a:gd name="T68" fmla="*/ 0 w 330"/>
                                <a:gd name="T69" fmla="*/ 90 h 1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30" h="181">
                                  <a:moveTo>
                                    <a:pt x="0" y="90"/>
                                  </a:moveTo>
                                  <a:lnTo>
                                    <a:pt x="0" y="90"/>
                                  </a:lnTo>
                                  <a:lnTo>
                                    <a:pt x="1" y="81"/>
                                  </a:lnTo>
                                  <a:lnTo>
                                    <a:pt x="3" y="72"/>
                                  </a:lnTo>
                                  <a:lnTo>
                                    <a:pt x="7" y="63"/>
                                  </a:lnTo>
                                  <a:lnTo>
                                    <a:pt x="13" y="55"/>
                                  </a:lnTo>
                                  <a:lnTo>
                                    <a:pt x="20" y="47"/>
                                  </a:lnTo>
                                  <a:lnTo>
                                    <a:pt x="28" y="39"/>
                                  </a:lnTo>
                                  <a:lnTo>
                                    <a:pt x="38" y="32"/>
                                  </a:lnTo>
                                  <a:lnTo>
                                    <a:pt x="49" y="26"/>
                                  </a:lnTo>
                                  <a:lnTo>
                                    <a:pt x="60" y="20"/>
                                  </a:lnTo>
                                  <a:lnTo>
                                    <a:pt x="72" y="15"/>
                                  </a:lnTo>
                                  <a:lnTo>
                                    <a:pt x="86" y="10"/>
                                  </a:lnTo>
                                  <a:lnTo>
                                    <a:pt x="100" y="7"/>
                                  </a:lnTo>
                                  <a:lnTo>
                                    <a:pt x="116" y="4"/>
                                  </a:lnTo>
                                  <a:lnTo>
                                    <a:pt x="131" y="1"/>
                                  </a:lnTo>
                                  <a:lnTo>
                                    <a:pt x="148" y="0"/>
                                  </a:lnTo>
                                  <a:lnTo>
                                    <a:pt x="165" y="0"/>
                                  </a:lnTo>
                                  <a:lnTo>
                                    <a:pt x="165" y="0"/>
                                  </a:lnTo>
                                  <a:lnTo>
                                    <a:pt x="182" y="0"/>
                                  </a:lnTo>
                                  <a:lnTo>
                                    <a:pt x="198" y="1"/>
                                  </a:lnTo>
                                  <a:lnTo>
                                    <a:pt x="214" y="4"/>
                                  </a:lnTo>
                                  <a:lnTo>
                                    <a:pt x="229" y="7"/>
                                  </a:lnTo>
                                  <a:lnTo>
                                    <a:pt x="244" y="10"/>
                                  </a:lnTo>
                                  <a:lnTo>
                                    <a:pt x="257" y="15"/>
                                  </a:lnTo>
                                  <a:lnTo>
                                    <a:pt x="270" y="20"/>
                                  </a:lnTo>
                                  <a:lnTo>
                                    <a:pt x="282" y="26"/>
                                  </a:lnTo>
                                  <a:lnTo>
                                    <a:pt x="292" y="32"/>
                                  </a:lnTo>
                                  <a:lnTo>
                                    <a:pt x="302" y="39"/>
                                  </a:lnTo>
                                  <a:lnTo>
                                    <a:pt x="310" y="47"/>
                                  </a:lnTo>
                                  <a:lnTo>
                                    <a:pt x="317" y="55"/>
                                  </a:lnTo>
                                  <a:lnTo>
                                    <a:pt x="322" y="63"/>
                                  </a:lnTo>
                                  <a:lnTo>
                                    <a:pt x="326" y="72"/>
                                  </a:lnTo>
                                  <a:lnTo>
                                    <a:pt x="329" y="81"/>
                                  </a:lnTo>
                                  <a:lnTo>
                                    <a:pt x="330" y="90"/>
                                  </a:lnTo>
                                  <a:lnTo>
                                    <a:pt x="330" y="90"/>
                                  </a:lnTo>
                                  <a:lnTo>
                                    <a:pt x="329" y="99"/>
                                  </a:lnTo>
                                  <a:lnTo>
                                    <a:pt x="326" y="108"/>
                                  </a:lnTo>
                                  <a:lnTo>
                                    <a:pt x="322" y="117"/>
                                  </a:lnTo>
                                  <a:lnTo>
                                    <a:pt x="317" y="126"/>
                                  </a:lnTo>
                                  <a:lnTo>
                                    <a:pt x="310" y="134"/>
                                  </a:lnTo>
                                  <a:lnTo>
                                    <a:pt x="302" y="141"/>
                                  </a:lnTo>
                                  <a:lnTo>
                                    <a:pt x="292" y="148"/>
                                  </a:lnTo>
                                  <a:lnTo>
                                    <a:pt x="282" y="155"/>
                                  </a:lnTo>
                                  <a:lnTo>
                                    <a:pt x="270" y="160"/>
                                  </a:lnTo>
                                  <a:lnTo>
                                    <a:pt x="257" y="165"/>
                                  </a:lnTo>
                                  <a:lnTo>
                                    <a:pt x="244" y="170"/>
                                  </a:lnTo>
                                  <a:lnTo>
                                    <a:pt x="229" y="174"/>
                                  </a:lnTo>
                                  <a:lnTo>
                                    <a:pt x="214" y="177"/>
                                  </a:lnTo>
                                  <a:lnTo>
                                    <a:pt x="198" y="179"/>
                                  </a:lnTo>
                                  <a:lnTo>
                                    <a:pt x="182" y="181"/>
                                  </a:lnTo>
                                  <a:lnTo>
                                    <a:pt x="165" y="181"/>
                                  </a:lnTo>
                                  <a:lnTo>
                                    <a:pt x="165" y="181"/>
                                  </a:lnTo>
                                  <a:lnTo>
                                    <a:pt x="148" y="181"/>
                                  </a:lnTo>
                                  <a:lnTo>
                                    <a:pt x="131" y="179"/>
                                  </a:lnTo>
                                  <a:lnTo>
                                    <a:pt x="116" y="177"/>
                                  </a:lnTo>
                                  <a:lnTo>
                                    <a:pt x="100" y="174"/>
                                  </a:lnTo>
                                  <a:lnTo>
                                    <a:pt x="86" y="170"/>
                                  </a:lnTo>
                                  <a:lnTo>
                                    <a:pt x="72" y="165"/>
                                  </a:lnTo>
                                  <a:lnTo>
                                    <a:pt x="60" y="160"/>
                                  </a:lnTo>
                                  <a:lnTo>
                                    <a:pt x="49" y="155"/>
                                  </a:lnTo>
                                  <a:lnTo>
                                    <a:pt x="38" y="148"/>
                                  </a:lnTo>
                                  <a:lnTo>
                                    <a:pt x="28" y="141"/>
                                  </a:lnTo>
                                  <a:lnTo>
                                    <a:pt x="20" y="134"/>
                                  </a:lnTo>
                                  <a:lnTo>
                                    <a:pt x="13" y="126"/>
                                  </a:lnTo>
                                  <a:lnTo>
                                    <a:pt x="7" y="117"/>
                                  </a:lnTo>
                                  <a:lnTo>
                                    <a:pt x="3" y="108"/>
                                  </a:lnTo>
                                  <a:lnTo>
                                    <a:pt x="1" y="99"/>
                                  </a:lnTo>
                                  <a:lnTo>
                                    <a:pt x="0" y="90"/>
                                  </a:lnTo>
                                  <a:lnTo>
                                    <a:pt x="0" y="90"/>
                                  </a:lnTo>
                                  <a:close/>
                                </a:path>
                              </a:pathLst>
                            </a:custGeom>
                            <a:solidFill>
                              <a:srgbClr val="2D79A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6" name="Freeform 3280"/>
                          <wps:cNvSpPr>
                            <a:spLocks/>
                          </wps:cNvSpPr>
                          <wps:spPr bwMode="auto">
                            <a:xfrm>
                              <a:off x="1933" y="4079"/>
                              <a:ext cx="320" cy="175"/>
                            </a:xfrm>
                            <a:custGeom>
                              <a:avLst/>
                              <a:gdLst>
                                <a:gd name="T0" fmla="*/ 0 w 320"/>
                                <a:gd name="T1" fmla="*/ 87 h 175"/>
                                <a:gd name="T2" fmla="*/ 4 w 320"/>
                                <a:gd name="T3" fmla="*/ 70 h 175"/>
                                <a:gd name="T4" fmla="*/ 13 w 320"/>
                                <a:gd name="T5" fmla="*/ 54 h 175"/>
                                <a:gd name="T6" fmla="*/ 28 w 320"/>
                                <a:gd name="T7" fmla="*/ 38 h 175"/>
                                <a:gd name="T8" fmla="*/ 47 w 320"/>
                                <a:gd name="T9" fmla="*/ 26 h 175"/>
                                <a:gd name="T10" fmla="*/ 71 w 320"/>
                                <a:gd name="T11" fmla="*/ 15 h 175"/>
                                <a:gd name="T12" fmla="*/ 98 w 320"/>
                                <a:gd name="T13" fmla="*/ 7 h 175"/>
                                <a:gd name="T14" fmla="*/ 128 w 320"/>
                                <a:gd name="T15" fmla="*/ 1 h 175"/>
                                <a:gd name="T16" fmla="*/ 161 w 320"/>
                                <a:gd name="T17" fmla="*/ 0 h 175"/>
                                <a:gd name="T18" fmla="*/ 177 w 320"/>
                                <a:gd name="T19" fmla="*/ 0 h 175"/>
                                <a:gd name="T20" fmla="*/ 208 w 320"/>
                                <a:gd name="T21" fmla="*/ 4 h 175"/>
                                <a:gd name="T22" fmla="*/ 237 w 320"/>
                                <a:gd name="T23" fmla="*/ 10 h 175"/>
                                <a:gd name="T24" fmla="*/ 262 w 320"/>
                                <a:gd name="T25" fmla="*/ 20 h 175"/>
                                <a:gd name="T26" fmla="*/ 284 w 320"/>
                                <a:gd name="T27" fmla="*/ 32 h 175"/>
                                <a:gd name="T28" fmla="*/ 301 w 320"/>
                                <a:gd name="T29" fmla="*/ 46 h 175"/>
                                <a:gd name="T30" fmla="*/ 313 w 320"/>
                                <a:gd name="T31" fmla="*/ 62 h 175"/>
                                <a:gd name="T32" fmla="*/ 319 w 320"/>
                                <a:gd name="T33" fmla="*/ 78 h 175"/>
                                <a:gd name="T34" fmla="*/ 320 w 320"/>
                                <a:gd name="T35" fmla="*/ 87 h 175"/>
                                <a:gd name="T36" fmla="*/ 318 w 320"/>
                                <a:gd name="T37" fmla="*/ 106 h 175"/>
                                <a:gd name="T38" fmla="*/ 308 w 320"/>
                                <a:gd name="T39" fmla="*/ 122 h 175"/>
                                <a:gd name="T40" fmla="*/ 293 w 320"/>
                                <a:gd name="T41" fmla="*/ 136 h 175"/>
                                <a:gd name="T42" fmla="*/ 273 w 320"/>
                                <a:gd name="T43" fmla="*/ 150 h 175"/>
                                <a:gd name="T44" fmla="*/ 250 w 320"/>
                                <a:gd name="T45" fmla="*/ 161 h 175"/>
                                <a:gd name="T46" fmla="*/ 222 w 320"/>
                                <a:gd name="T47" fmla="*/ 169 h 175"/>
                                <a:gd name="T48" fmla="*/ 193 w 320"/>
                                <a:gd name="T49" fmla="*/ 173 h 175"/>
                                <a:gd name="T50" fmla="*/ 161 w 320"/>
                                <a:gd name="T51" fmla="*/ 175 h 175"/>
                                <a:gd name="T52" fmla="*/ 144 w 320"/>
                                <a:gd name="T53" fmla="*/ 175 h 175"/>
                                <a:gd name="T54" fmla="*/ 113 w 320"/>
                                <a:gd name="T55" fmla="*/ 172 h 175"/>
                                <a:gd name="T56" fmla="*/ 85 w 320"/>
                                <a:gd name="T57" fmla="*/ 164 h 175"/>
                                <a:gd name="T58" fmla="*/ 59 w 320"/>
                                <a:gd name="T59" fmla="*/ 155 h 175"/>
                                <a:gd name="T60" fmla="*/ 38 w 320"/>
                                <a:gd name="T61" fmla="*/ 144 h 175"/>
                                <a:gd name="T62" fmla="*/ 20 w 320"/>
                                <a:gd name="T63" fmla="*/ 129 h 175"/>
                                <a:gd name="T64" fmla="*/ 8 w 320"/>
                                <a:gd name="T65" fmla="*/ 114 h 175"/>
                                <a:gd name="T66" fmla="*/ 1 w 320"/>
                                <a:gd name="T67" fmla="*/ 96 h 175"/>
                                <a:gd name="T68" fmla="*/ 0 w 320"/>
                                <a:gd name="T69" fmla="*/ 87 h 1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20" h="175">
                                  <a:moveTo>
                                    <a:pt x="0" y="87"/>
                                  </a:moveTo>
                                  <a:lnTo>
                                    <a:pt x="0" y="87"/>
                                  </a:lnTo>
                                  <a:lnTo>
                                    <a:pt x="1" y="78"/>
                                  </a:lnTo>
                                  <a:lnTo>
                                    <a:pt x="4" y="70"/>
                                  </a:lnTo>
                                  <a:lnTo>
                                    <a:pt x="8" y="62"/>
                                  </a:lnTo>
                                  <a:lnTo>
                                    <a:pt x="13" y="54"/>
                                  </a:lnTo>
                                  <a:lnTo>
                                    <a:pt x="20" y="46"/>
                                  </a:lnTo>
                                  <a:lnTo>
                                    <a:pt x="28" y="38"/>
                                  </a:lnTo>
                                  <a:lnTo>
                                    <a:pt x="38" y="32"/>
                                  </a:lnTo>
                                  <a:lnTo>
                                    <a:pt x="47" y="26"/>
                                  </a:lnTo>
                                  <a:lnTo>
                                    <a:pt x="59" y="20"/>
                                  </a:lnTo>
                                  <a:lnTo>
                                    <a:pt x="71" y="15"/>
                                  </a:lnTo>
                                  <a:lnTo>
                                    <a:pt x="85" y="10"/>
                                  </a:lnTo>
                                  <a:lnTo>
                                    <a:pt x="98" y="7"/>
                                  </a:lnTo>
                                  <a:lnTo>
                                    <a:pt x="113" y="4"/>
                                  </a:lnTo>
                                  <a:lnTo>
                                    <a:pt x="128" y="1"/>
                                  </a:lnTo>
                                  <a:lnTo>
                                    <a:pt x="144" y="0"/>
                                  </a:lnTo>
                                  <a:lnTo>
                                    <a:pt x="161" y="0"/>
                                  </a:lnTo>
                                  <a:lnTo>
                                    <a:pt x="161" y="0"/>
                                  </a:lnTo>
                                  <a:lnTo>
                                    <a:pt x="177" y="0"/>
                                  </a:lnTo>
                                  <a:lnTo>
                                    <a:pt x="193" y="1"/>
                                  </a:lnTo>
                                  <a:lnTo>
                                    <a:pt x="208" y="4"/>
                                  </a:lnTo>
                                  <a:lnTo>
                                    <a:pt x="222" y="7"/>
                                  </a:lnTo>
                                  <a:lnTo>
                                    <a:pt x="237" y="10"/>
                                  </a:lnTo>
                                  <a:lnTo>
                                    <a:pt x="250" y="15"/>
                                  </a:lnTo>
                                  <a:lnTo>
                                    <a:pt x="262" y="20"/>
                                  </a:lnTo>
                                  <a:lnTo>
                                    <a:pt x="273" y="26"/>
                                  </a:lnTo>
                                  <a:lnTo>
                                    <a:pt x="284" y="32"/>
                                  </a:lnTo>
                                  <a:lnTo>
                                    <a:pt x="293" y="38"/>
                                  </a:lnTo>
                                  <a:lnTo>
                                    <a:pt x="301" y="46"/>
                                  </a:lnTo>
                                  <a:lnTo>
                                    <a:pt x="308" y="54"/>
                                  </a:lnTo>
                                  <a:lnTo>
                                    <a:pt x="313" y="62"/>
                                  </a:lnTo>
                                  <a:lnTo>
                                    <a:pt x="318" y="70"/>
                                  </a:lnTo>
                                  <a:lnTo>
                                    <a:pt x="319" y="78"/>
                                  </a:lnTo>
                                  <a:lnTo>
                                    <a:pt x="320" y="87"/>
                                  </a:lnTo>
                                  <a:lnTo>
                                    <a:pt x="320" y="87"/>
                                  </a:lnTo>
                                  <a:lnTo>
                                    <a:pt x="319" y="96"/>
                                  </a:lnTo>
                                  <a:lnTo>
                                    <a:pt x="318" y="106"/>
                                  </a:lnTo>
                                  <a:lnTo>
                                    <a:pt x="313" y="114"/>
                                  </a:lnTo>
                                  <a:lnTo>
                                    <a:pt x="308" y="122"/>
                                  </a:lnTo>
                                  <a:lnTo>
                                    <a:pt x="301" y="129"/>
                                  </a:lnTo>
                                  <a:lnTo>
                                    <a:pt x="293" y="136"/>
                                  </a:lnTo>
                                  <a:lnTo>
                                    <a:pt x="284" y="144"/>
                                  </a:lnTo>
                                  <a:lnTo>
                                    <a:pt x="273" y="150"/>
                                  </a:lnTo>
                                  <a:lnTo>
                                    <a:pt x="262" y="155"/>
                                  </a:lnTo>
                                  <a:lnTo>
                                    <a:pt x="250" y="161"/>
                                  </a:lnTo>
                                  <a:lnTo>
                                    <a:pt x="237" y="164"/>
                                  </a:lnTo>
                                  <a:lnTo>
                                    <a:pt x="222" y="169"/>
                                  </a:lnTo>
                                  <a:lnTo>
                                    <a:pt x="208" y="172"/>
                                  </a:lnTo>
                                  <a:lnTo>
                                    <a:pt x="193" y="173"/>
                                  </a:lnTo>
                                  <a:lnTo>
                                    <a:pt x="177" y="175"/>
                                  </a:lnTo>
                                  <a:lnTo>
                                    <a:pt x="161" y="175"/>
                                  </a:lnTo>
                                  <a:lnTo>
                                    <a:pt x="161" y="175"/>
                                  </a:lnTo>
                                  <a:lnTo>
                                    <a:pt x="144" y="175"/>
                                  </a:lnTo>
                                  <a:lnTo>
                                    <a:pt x="128" y="173"/>
                                  </a:lnTo>
                                  <a:lnTo>
                                    <a:pt x="113" y="172"/>
                                  </a:lnTo>
                                  <a:lnTo>
                                    <a:pt x="98" y="169"/>
                                  </a:lnTo>
                                  <a:lnTo>
                                    <a:pt x="85" y="164"/>
                                  </a:lnTo>
                                  <a:lnTo>
                                    <a:pt x="71" y="161"/>
                                  </a:lnTo>
                                  <a:lnTo>
                                    <a:pt x="59" y="155"/>
                                  </a:lnTo>
                                  <a:lnTo>
                                    <a:pt x="47" y="150"/>
                                  </a:lnTo>
                                  <a:lnTo>
                                    <a:pt x="38" y="144"/>
                                  </a:lnTo>
                                  <a:lnTo>
                                    <a:pt x="28" y="136"/>
                                  </a:lnTo>
                                  <a:lnTo>
                                    <a:pt x="20" y="129"/>
                                  </a:lnTo>
                                  <a:lnTo>
                                    <a:pt x="13" y="122"/>
                                  </a:lnTo>
                                  <a:lnTo>
                                    <a:pt x="8" y="114"/>
                                  </a:lnTo>
                                  <a:lnTo>
                                    <a:pt x="4" y="106"/>
                                  </a:lnTo>
                                  <a:lnTo>
                                    <a:pt x="1" y="96"/>
                                  </a:lnTo>
                                  <a:lnTo>
                                    <a:pt x="0" y="87"/>
                                  </a:lnTo>
                                  <a:lnTo>
                                    <a:pt x="0" y="87"/>
                                  </a:lnTo>
                                  <a:close/>
                                </a:path>
                              </a:pathLst>
                            </a:custGeom>
                            <a:solidFill>
                              <a:srgbClr val="307C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7" name="Freeform 3281"/>
                          <wps:cNvSpPr>
                            <a:spLocks/>
                          </wps:cNvSpPr>
                          <wps:spPr bwMode="auto">
                            <a:xfrm>
                              <a:off x="1937" y="4080"/>
                              <a:ext cx="310" cy="170"/>
                            </a:xfrm>
                            <a:custGeom>
                              <a:avLst/>
                              <a:gdLst>
                                <a:gd name="T0" fmla="*/ 0 w 310"/>
                                <a:gd name="T1" fmla="*/ 85 h 170"/>
                                <a:gd name="T2" fmla="*/ 4 w 310"/>
                                <a:gd name="T3" fmla="*/ 68 h 170"/>
                                <a:gd name="T4" fmla="*/ 13 w 310"/>
                                <a:gd name="T5" fmla="*/ 52 h 170"/>
                                <a:gd name="T6" fmla="*/ 27 w 310"/>
                                <a:gd name="T7" fmla="*/ 37 h 170"/>
                                <a:gd name="T8" fmla="*/ 46 w 310"/>
                                <a:gd name="T9" fmla="*/ 25 h 170"/>
                                <a:gd name="T10" fmla="*/ 69 w 310"/>
                                <a:gd name="T11" fmla="*/ 15 h 170"/>
                                <a:gd name="T12" fmla="*/ 95 w 310"/>
                                <a:gd name="T13" fmla="*/ 7 h 170"/>
                                <a:gd name="T14" fmla="*/ 124 w 310"/>
                                <a:gd name="T15" fmla="*/ 2 h 170"/>
                                <a:gd name="T16" fmla="*/ 155 w 310"/>
                                <a:gd name="T17" fmla="*/ 0 h 170"/>
                                <a:gd name="T18" fmla="*/ 171 w 310"/>
                                <a:gd name="T19" fmla="*/ 0 h 170"/>
                                <a:gd name="T20" fmla="*/ 201 w 310"/>
                                <a:gd name="T21" fmla="*/ 4 h 170"/>
                                <a:gd name="T22" fmla="*/ 229 w 310"/>
                                <a:gd name="T23" fmla="*/ 10 h 170"/>
                                <a:gd name="T24" fmla="*/ 254 w 310"/>
                                <a:gd name="T25" fmla="*/ 19 h 170"/>
                                <a:gd name="T26" fmla="*/ 275 w 310"/>
                                <a:gd name="T27" fmla="*/ 31 h 170"/>
                                <a:gd name="T28" fmla="*/ 292 w 310"/>
                                <a:gd name="T29" fmla="*/ 45 h 170"/>
                                <a:gd name="T30" fmla="*/ 304 w 310"/>
                                <a:gd name="T31" fmla="*/ 60 h 170"/>
                                <a:gd name="T32" fmla="*/ 309 w 310"/>
                                <a:gd name="T33" fmla="*/ 76 h 170"/>
                                <a:gd name="T34" fmla="*/ 310 w 310"/>
                                <a:gd name="T35" fmla="*/ 85 h 170"/>
                                <a:gd name="T36" fmla="*/ 307 w 310"/>
                                <a:gd name="T37" fmla="*/ 102 h 170"/>
                                <a:gd name="T38" fmla="*/ 298 w 310"/>
                                <a:gd name="T39" fmla="*/ 118 h 170"/>
                                <a:gd name="T40" fmla="*/ 284 w 310"/>
                                <a:gd name="T41" fmla="*/ 133 h 170"/>
                                <a:gd name="T42" fmla="*/ 265 w 310"/>
                                <a:gd name="T43" fmla="*/ 145 h 170"/>
                                <a:gd name="T44" fmla="*/ 242 w 310"/>
                                <a:gd name="T45" fmla="*/ 155 h 170"/>
                                <a:gd name="T46" fmla="*/ 216 w 310"/>
                                <a:gd name="T47" fmla="*/ 163 h 170"/>
                                <a:gd name="T48" fmla="*/ 187 w 310"/>
                                <a:gd name="T49" fmla="*/ 168 h 170"/>
                                <a:gd name="T50" fmla="*/ 155 w 310"/>
                                <a:gd name="T51" fmla="*/ 170 h 170"/>
                                <a:gd name="T52" fmla="*/ 140 w 310"/>
                                <a:gd name="T53" fmla="*/ 170 h 170"/>
                                <a:gd name="T54" fmla="*/ 110 w 310"/>
                                <a:gd name="T55" fmla="*/ 166 h 170"/>
                                <a:gd name="T56" fmla="*/ 82 w 310"/>
                                <a:gd name="T57" fmla="*/ 160 h 170"/>
                                <a:gd name="T58" fmla="*/ 57 w 310"/>
                                <a:gd name="T59" fmla="*/ 151 h 170"/>
                                <a:gd name="T60" fmla="*/ 35 w 310"/>
                                <a:gd name="T61" fmla="*/ 139 h 170"/>
                                <a:gd name="T62" fmla="*/ 19 w 310"/>
                                <a:gd name="T63" fmla="*/ 125 h 170"/>
                                <a:gd name="T64" fmla="*/ 7 w 310"/>
                                <a:gd name="T65" fmla="*/ 110 h 170"/>
                                <a:gd name="T66" fmla="*/ 1 w 310"/>
                                <a:gd name="T67" fmla="*/ 94 h 170"/>
                                <a:gd name="T68" fmla="*/ 0 w 310"/>
                                <a:gd name="T69" fmla="*/ 85 h 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10" h="170">
                                  <a:moveTo>
                                    <a:pt x="0" y="85"/>
                                  </a:moveTo>
                                  <a:lnTo>
                                    <a:pt x="0" y="85"/>
                                  </a:lnTo>
                                  <a:lnTo>
                                    <a:pt x="1" y="76"/>
                                  </a:lnTo>
                                  <a:lnTo>
                                    <a:pt x="4" y="68"/>
                                  </a:lnTo>
                                  <a:lnTo>
                                    <a:pt x="7" y="60"/>
                                  </a:lnTo>
                                  <a:lnTo>
                                    <a:pt x="13" y="52"/>
                                  </a:lnTo>
                                  <a:lnTo>
                                    <a:pt x="19" y="45"/>
                                  </a:lnTo>
                                  <a:lnTo>
                                    <a:pt x="27" y="37"/>
                                  </a:lnTo>
                                  <a:lnTo>
                                    <a:pt x="35" y="31"/>
                                  </a:lnTo>
                                  <a:lnTo>
                                    <a:pt x="46" y="25"/>
                                  </a:lnTo>
                                  <a:lnTo>
                                    <a:pt x="57" y="19"/>
                                  </a:lnTo>
                                  <a:lnTo>
                                    <a:pt x="69" y="15"/>
                                  </a:lnTo>
                                  <a:lnTo>
                                    <a:pt x="82" y="10"/>
                                  </a:lnTo>
                                  <a:lnTo>
                                    <a:pt x="95" y="7"/>
                                  </a:lnTo>
                                  <a:lnTo>
                                    <a:pt x="110" y="4"/>
                                  </a:lnTo>
                                  <a:lnTo>
                                    <a:pt x="124" y="2"/>
                                  </a:lnTo>
                                  <a:lnTo>
                                    <a:pt x="140" y="0"/>
                                  </a:lnTo>
                                  <a:lnTo>
                                    <a:pt x="155" y="0"/>
                                  </a:lnTo>
                                  <a:lnTo>
                                    <a:pt x="155" y="0"/>
                                  </a:lnTo>
                                  <a:lnTo>
                                    <a:pt x="171" y="0"/>
                                  </a:lnTo>
                                  <a:lnTo>
                                    <a:pt x="187" y="2"/>
                                  </a:lnTo>
                                  <a:lnTo>
                                    <a:pt x="201" y="4"/>
                                  </a:lnTo>
                                  <a:lnTo>
                                    <a:pt x="216" y="7"/>
                                  </a:lnTo>
                                  <a:lnTo>
                                    <a:pt x="229" y="10"/>
                                  </a:lnTo>
                                  <a:lnTo>
                                    <a:pt x="242" y="15"/>
                                  </a:lnTo>
                                  <a:lnTo>
                                    <a:pt x="254" y="19"/>
                                  </a:lnTo>
                                  <a:lnTo>
                                    <a:pt x="265" y="25"/>
                                  </a:lnTo>
                                  <a:lnTo>
                                    <a:pt x="275" y="31"/>
                                  </a:lnTo>
                                  <a:lnTo>
                                    <a:pt x="284" y="37"/>
                                  </a:lnTo>
                                  <a:lnTo>
                                    <a:pt x="292" y="45"/>
                                  </a:lnTo>
                                  <a:lnTo>
                                    <a:pt x="298" y="52"/>
                                  </a:lnTo>
                                  <a:lnTo>
                                    <a:pt x="304" y="60"/>
                                  </a:lnTo>
                                  <a:lnTo>
                                    <a:pt x="307" y="68"/>
                                  </a:lnTo>
                                  <a:lnTo>
                                    <a:pt x="309" y="76"/>
                                  </a:lnTo>
                                  <a:lnTo>
                                    <a:pt x="310" y="85"/>
                                  </a:lnTo>
                                  <a:lnTo>
                                    <a:pt x="310" y="85"/>
                                  </a:lnTo>
                                  <a:lnTo>
                                    <a:pt x="309" y="94"/>
                                  </a:lnTo>
                                  <a:lnTo>
                                    <a:pt x="307" y="102"/>
                                  </a:lnTo>
                                  <a:lnTo>
                                    <a:pt x="304" y="110"/>
                                  </a:lnTo>
                                  <a:lnTo>
                                    <a:pt x="298" y="118"/>
                                  </a:lnTo>
                                  <a:lnTo>
                                    <a:pt x="292" y="125"/>
                                  </a:lnTo>
                                  <a:lnTo>
                                    <a:pt x="284" y="133"/>
                                  </a:lnTo>
                                  <a:lnTo>
                                    <a:pt x="275" y="139"/>
                                  </a:lnTo>
                                  <a:lnTo>
                                    <a:pt x="265" y="145"/>
                                  </a:lnTo>
                                  <a:lnTo>
                                    <a:pt x="254" y="151"/>
                                  </a:lnTo>
                                  <a:lnTo>
                                    <a:pt x="242" y="155"/>
                                  </a:lnTo>
                                  <a:lnTo>
                                    <a:pt x="229" y="160"/>
                                  </a:lnTo>
                                  <a:lnTo>
                                    <a:pt x="216" y="163"/>
                                  </a:lnTo>
                                  <a:lnTo>
                                    <a:pt x="201" y="166"/>
                                  </a:lnTo>
                                  <a:lnTo>
                                    <a:pt x="187" y="168"/>
                                  </a:lnTo>
                                  <a:lnTo>
                                    <a:pt x="171" y="170"/>
                                  </a:lnTo>
                                  <a:lnTo>
                                    <a:pt x="155" y="170"/>
                                  </a:lnTo>
                                  <a:lnTo>
                                    <a:pt x="155" y="170"/>
                                  </a:lnTo>
                                  <a:lnTo>
                                    <a:pt x="140" y="170"/>
                                  </a:lnTo>
                                  <a:lnTo>
                                    <a:pt x="124" y="168"/>
                                  </a:lnTo>
                                  <a:lnTo>
                                    <a:pt x="110" y="166"/>
                                  </a:lnTo>
                                  <a:lnTo>
                                    <a:pt x="95" y="163"/>
                                  </a:lnTo>
                                  <a:lnTo>
                                    <a:pt x="82" y="160"/>
                                  </a:lnTo>
                                  <a:lnTo>
                                    <a:pt x="69" y="155"/>
                                  </a:lnTo>
                                  <a:lnTo>
                                    <a:pt x="57" y="151"/>
                                  </a:lnTo>
                                  <a:lnTo>
                                    <a:pt x="46" y="145"/>
                                  </a:lnTo>
                                  <a:lnTo>
                                    <a:pt x="35" y="139"/>
                                  </a:lnTo>
                                  <a:lnTo>
                                    <a:pt x="27" y="133"/>
                                  </a:lnTo>
                                  <a:lnTo>
                                    <a:pt x="19" y="125"/>
                                  </a:lnTo>
                                  <a:lnTo>
                                    <a:pt x="13" y="118"/>
                                  </a:lnTo>
                                  <a:lnTo>
                                    <a:pt x="7" y="110"/>
                                  </a:lnTo>
                                  <a:lnTo>
                                    <a:pt x="4" y="102"/>
                                  </a:lnTo>
                                  <a:lnTo>
                                    <a:pt x="1" y="94"/>
                                  </a:lnTo>
                                  <a:lnTo>
                                    <a:pt x="0" y="85"/>
                                  </a:lnTo>
                                  <a:lnTo>
                                    <a:pt x="0" y="85"/>
                                  </a:lnTo>
                                  <a:close/>
                                </a:path>
                              </a:pathLst>
                            </a:custGeom>
                            <a:solidFill>
                              <a:srgbClr val="347D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8" name="Freeform 3282"/>
                          <wps:cNvSpPr>
                            <a:spLocks/>
                          </wps:cNvSpPr>
                          <wps:spPr bwMode="auto">
                            <a:xfrm>
                              <a:off x="1942" y="4081"/>
                              <a:ext cx="300" cy="164"/>
                            </a:xfrm>
                            <a:custGeom>
                              <a:avLst/>
                              <a:gdLst>
                                <a:gd name="T0" fmla="*/ 0 w 300"/>
                                <a:gd name="T1" fmla="*/ 83 h 164"/>
                                <a:gd name="T2" fmla="*/ 2 w 300"/>
                                <a:gd name="T3" fmla="*/ 66 h 164"/>
                                <a:gd name="T4" fmla="*/ 11 w 300"/>
                                <a:gd name="T5" fmla="*/ 51 h 164"/>
                                <a:gd name="T6" fmla="*/ 25 w 300"/>
                                <a:gd name="T7" fmla="*/ 36 h 164"/>
                                <a:gd name="T8" fmla="*/ 43 w 300"/>
                                <a:gd name="T9" fmla="*/ 25 h 164"/>
                                <a:gd name="T10" fmla="*/ 66 w 300"/>
                                <a:gd name="T11" fmla="*/ 15 h 164"/>
                                <a:gd name="T12" fmla="*/ 91 w 300"/>
                                <a:gd name="T13" fmla="*/ 7 h 164"/>
                                <a:gd name="T14" fmla="*/ 119 w 300"/>
                                <a:gd name="T15" fmla="*/ 2 h 164"/>
                                <a:gd name="T16" fmla="*/ 149 w 300"/>
                                <a:gd name="T17" fmla="*/ 0 h 164"/>
                                <a:gd name="T18" fmla="*/ 164 w 300"/>
                                <a:gd name="T19" fmla="*/ 1 h 164"/>
                                <a:gd name="T20" fmla="*/ 194 w 300"/>
                                <a:gd name="T21" fmla="*/ 4 h 164"/>
                                <a:gd name="T22" fmla="*/ 221 w 300"/>
                                <a:gd name="T23" fmla="*/ 10 h 164"/>
                                <a:gd name="T24" fmla="*/ 244 w 300"/>
                                <a:gd name="T25" fmla="*/ 19 h 164"/>
                                <a:gd name="T26" fmla="*/ 265 w 300"/>
                                <a:gd name="T27" fmla="*/ 30 h 164"/>
                                <a:gd name="T28" fmla="*/ 281 w 300"/>
                                <a:gd name="T29" fmla="*/ 44 h 164"/>
                                <a:gd name="T30" fmla="*/ 292 w 300"/>
                                <a:gd name="T31" fmla="*/ 58 h 164"/>
                                <a:gd name="T32" fmla="*/ 299 w 300"/>
                                <a:gd name="T33" fmla="*/ 75 h 164"/>
                                <a:gd name="T34" fmla="*/ 300 w 300"/>
                                <a:gd name="T35" fmla="*/ 83 h 164"/>
                                <a:gd name="T36" fmla="*/ 296 w 300"/>
                                <a:gd name="T37" fmla="*/ 99 h 164"/>
                                <a:gd name="T38" fmla="*/ 288 w 300"/>
                                <a:gd name="T39" fmla="*/ 114 h 164"/>
                                <a:gd name="T40" fmla="*/ 273 w 300"/>
                                <a:gd name="T41" fmla="*/ 128 h 164"/>
                                <a:gd name="T42" fmla="*/ 255 w 300"/>
                                <a:gd name="T43" fmla="*/ 141 h 164"/>
                                <a:gd name="T44" fmla="*/ 233 w 300"/>
                                <a:gd name="T45" fmla="*/ 151 h 164"/>
                                <a:gd name="T46" fmla="*/ 207 w 300"/>
                                <a:gd name="T47" fmla="*/ 158 h 164"/>
                                <a:gd name="T48" fmla="*/ 179 w 300"/>
                                <a:gd name="T49" fmla="*/ 162 h 164"/>
                                <a:gd name="T50" fmla="*/ 149 w 300"/>
                                <a:gd name="T51" fmla="*/ 164 h 164"/>
                                <a:gd name="T52" fmla="*/ 134 w 300"/>
                                <a:gd name="T53" fmla="*/ 164 h 164"/>
                                <a:gd name="T54" fmla="*/ 105 w 300"/>
                                <a:gd name="T55" fmla="*/ 161 h 164"/>
                                <a:gd name="T56" fmla="*/ 77 w 300"/>
                                <a:gd name="T57" fmla="*/ 154 h 164"/>
                                <a:gd name="T58" fmla="*/ 54 w 300"/>
                                <a:gd name="T59" fmla="*/ 146 h 164"/>
                                <a:gd name="T60" fmla="*/ 33 w 300"/>
                                <a:gd name="T61" fmla="*/ 134 h 164"/>
                                <a:gd name="T62" fmla="*/ 18 w 300"/>
                                <a:gd name="T63" fmla="*/ 122 h 164"/>
                                <a:gd name="T64" fmla="*/ 6 w 300"/>
                                <a:gd name="T65" fmla="*/ 107 h 164"/>
                                <a:gd name="T66" fmla="*/ 0 w 300"/>
                                <a:gd name="T67" fmla="*/ 91 h 164"/>
                                <a:gd name="T68" fmla="*/ 0 w 300"/>
                                <a:gd name="T69" fmla="*/ 83 h 1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00" h="164">
                                  <a:moveTo>
                                    <a:pt x="0" y="83"/>
                                  </a:moveTo>
                                  <a:lnTo>
                                    <a:pt x="0" y="83"/>
                                  </a:lnTo>
                                  <a:lnTo>
                                    <a:pt x="0" y="75"/>
                                  </a:lnTo>
                                  <a:lnTo>
                                    <a:pt x="2" y="66"/>
                                  </a:lnTo>
                                  <a:lnTo>
                                    <a:pt x="6" y="58"/>
                                  </a:lnTo>
                                  <a:lnTo>
                                    <a:pt x="11" y="51"/>
                                  </a:lnTo>
                                  <a:lnTo>
                                    <a:pt x="18" y="44"/>
                                  </a:lnTo>
                                  <a:lnTo>
                                    <a:pt x="25" y="36"/>
                                  </a:lnTo>
                                  <a:lnTo>
                                    <a:pt x="33" y="30"/>
                                  </a:lnTo>
                                  <a:lnTo>
                                    <a:pt x="43" y="25"/>
                                  </a:lnTo>
                                  <a:lnTo>
                                    <a:pt x="54" y="19"/>
                                  </a:lnTo>
                                  <a:lnTo>
                                    <a:pt x="66" y="15"/>
                                  </a:lnTo>
                                  <a:lnTo>
                                    <a:pt x="77" y="10"/>
                                  </a:lnTo>
                                  <a:lnTo>
                                    <a:pt x="91" y="7"/>
                                  </a:lnTo>
                                  <a:lnTo>
                                    <a:pt x="105" y="4"/>
                                  </a:lnTo>
                                  <a:lnTo>
                                    <a:pt x="119" y="2"/>
                                  </a:lnTo>
                                  <a:lnTo>
                                    <a:pt x="134" y="1"/>
                                  </a:lnTo>
                                  <a:lnTo>
                                    <a:pt x="149" y="0"/>
                                  </a:lnTo>
                                  <a:lnTo>
                                    <a:pt x="149" y="0"/>
                                  </a:lnTo>
                                  <a:lnTo>
                                    <a:pt x="164" y="1"/>
                                  </a:lnTo>
                                  <a:lnTo>
                                    <a:pt x="179" y="2"/>
                                  </a:lnTo>
                                  <a:lnTo>
                                    <a:pt x="194" y="4"/>
                                  </a:lnTo>
                                  <a:lnTo>
                                    <a:pt x="207" y="7"/>
                                  </a:lnTo>
                                  <a:lnTo>
                                    <a:pt x="221" y="10"/>
                                  </a:lnTo>
                                  <a:lnTo>
                                    <a:pt x="233" y="15"/>
                                  </a:lnTo>
                                  <a:lnTo>
                                    <a:pt x="244" y="19"/>
                                  </a:lnTo>
                                  <a:lnTo>
                                    <a:pt x="255" y="25"/>
                                  </a:lnTo>
                                  <a:lnTo>
                                    <a:pt x="265" y="30"/>
                                  </a:lnTo>
                                  <a:lnTo>
                                    <a:pt x="273" y="36"/>
                                  </a:lnTo>
                                  <a:lnTo>
                                    <a:pt x="281" y="44"/>
                                  </a:lnTo>
                                  <a:lnTo>
                                    <a:pt x="288" y="51"/>
                                  </a:lnTo>
                                  <a:lnTo>
                                    <a:pt x="292" y="58"/>
                                  </a:lnTo>
                                  <a:lnTo>
                                    <a:pt x="296" y="66"/>
                                  </a:lnTo>
                                  <a:lnTo>
                                    <a:pt x="299" y="75"/>
                                  </a:lnTo>
                                  <a:lnTo>
                                    <a:pt x="300" y="83"/>
                                  </a:lnTo>
                                  <a:lnTo>
                                    <a:pt x="300" y="83"/>
                                  </a:lnTo>
                                  <a:lnTo>
                                    <a:pt x="299" y="91"/>
                                  </a:lnTo>
                                  <a:lnTo>
                                    <a:pt x="296" y="99"/>
                                  </a:lnTo>
                                  <a:lnTo>
                                    <a:pt x="292" y="107"/>
                                  </a:lnTo>
                                  <a:lnTo>
                                    <a:pt x="288" y="114"/>
                                  </a:lnTo>
                                  <a:lnTo>
                                    <a:pt x="281" y="122"/>
                                  </a:lnTo>
                                  <a:lnTo>
                                    <a:pt x="273" y="128"/>
                                  </a:lnTo>
                                  <a:lnTo>
                                    <a:pt x="265" y="134"/>
                                  </a:lnTo>
                                  <a:lnTo>
                                    <a:pt x="255" y="141"/>
                                  </a:lnTo>
                                  <a:lnTo>
                                    <a:pt x="244" y="146"/>
                                  </a:lnTo>
                                  <a:lnTo>
                                    <a:pt x="233" y="151"/>
                                  </a:lnTo>
                                  <a:lnTo>
                                    <a:pt x="221" y="154"/>
                                  </a:lnTo>
                                  <a:lnTo>
                                    <a:pt x="207" y="158"/>
                                  </a:lnTo>
                                  <a:lnTo>
                                    <a:pt x="194" y="161"/>
                                  </a:lnTo>
                                  <a:lnTo>
                                    <a:pt x="179" y="162"/>
                                  </a:lnTo>
                                  <a:lnTo>
                                    <a:pt x="164" y="164"/>
                                  </a:lnTo>
                                  <a:lnTo>
                                    <a:pt x="149" y="164"/>
                                  </a:lnTo>
                                  <a:lnTo>
                                    <a:pt x="149" y="164"/>
                                  </a:lnTo>
                                  <a:lnTo>
                                    <a:pt x="134" y="164"/>
                                  </a:lnTo>
                                  <a:lnTo>
                                    <a:pt x="119" y="162"/>
                                  </a:lnTo>
                                  <a:lnTo>
                                    <a:pt x="105" y="161"/>
                                  </a:lnTo>
                                  <a:lnTo>
                                    <a:pt x="91" y="158"/>
                                  </a:lnTo>
                                  <a:lnTo>
                                    <a:pt x="77" y="154"/>
                                  </a:lnTo>
                                  <a:lnTo>
                                    <a:pt x="66" y="151"/>
                                  </a:lnTo>
                                  <a:lnTo>
                                    <a:pt x="54" y="146"/>
                                  </a:lnTo>
                                  <a:lnTo>
                                    <a:pt x="43" y="141"/>
                                  </a:lnTo>
                                  <a:lnTo>
                                    <a:pt x="33" y="134"/>
                                  </a:lnTo>
                                  <a:lnTo>
                                    <a:pt x="25" y="128"/>
                                  </a:lnTo>
                                  <a:lnTo>
                                    <a:pt x="18" y="122"/>
                                  </a:lnTo>
                                  <a:lnTo>
                                    <a:pt x="11" y="114"/>
                                  </a:lnTo>
                                  <a:lnTo>
                                    <a:pt x="6" y="107"/>
                                  </a:lnTo>
                                  <a:lnTo>
                                    <a:pt x="2" y="99"/>
                                  </a:lnTo>
                                  <a:lnTo>
                                    <a:pt x="0" y="91"/>
                                  </a:lnTo>
                                  <a:lnTo>
                                    <a:pt x="0" y="83"/>
                                  </a:lnTo>
                                  <a:lnTo>
                                    <a:pt x="0" y="83"/>
                                  </a:lnTo>
                                  <a:close/>
                                </a:path>
                              </a:pathLst>
                            </a:custGeom>
                            <a:solidFill>
                              <a:srgbClr val="387F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9" name="Freeform 3283"/>
                          <wps:cNvSpPr>
                            <a:spLocks/>
                          </wps:cNvSpPr>
                          <wps:spPr bwMode="auto">
                            <a:xfrm>
                              <a:off x="1945" y="4083"/>
                              <a:ext cx="290" cy="158"/>
                            </a:xfrm>
                            <a:custGeom>
                              <a:avLst/>
                              <a:gdLst>
                                <a:gd name="T0" fmla="*/ 0 w 290"/>
                                <a:gd name="T1" fmla="*/ 79 h 158"/>
                                <a:gd name="T2" fmla="*/ 3 w 290"/>
                                <a:gd name="T3" fmla="*/ 63 h 158"/>
                                <a:gd name="T4" fmla="*/ 11 w 290"/>
                                <a:gd name="T5" fmla="*/ 48 h 158"/>
                                <a:gd name="T6" fmla="*/ 25 w 290"/>
                                <a:gd name="T7" fmla="*/ 34 h 158"/>
                                <a:gd name="T8" fmla="*/ 43 w 290"/>
                                <a:gd name="T9" fmla="*/ 23 h 158"/>
                                <a:gd name="T10" fmla="*/ 64 w 290"/>
                                <a:gd name="T11" fmla="*/ 14 h 158"/>
                                <a:gd name="T12" fmla="*/ 88 w 290"/>
                                <a:gd name="T13" fmla="*/ 6 h 158"/>
                                <a:gd name="T14" fmla="*/ 115 w 290"/>
                                <a:gd name="T15" fmla="*/ 2 h 158"/>
                                <a:gd name="T16" fmla="*/ 145 w 290"/>
                                <a:gd name="T17" fmla="*/ 0 h 158"/>
                                <a:gd name="T18" fmla="*/ 160 w 290"/>
                                <a:gd name="T19" fmla="*/ 0 h 158"/>
                                <a:gd name="T20" fmla="*/ 188 w 290"/>
                                <a:gd name="T21" fmla="*/ 4 h 158"/>
                                <a:gd name="T22" fmla="*/ 214 w 290"/>
                                <a:gd name="T23" fmla="*/ 9 h 158"/>
                                <a:gd name="T24" fmla="*/ 238 w 290"/>
                                <a:gd name="T25" fmla="*/ 18 h 158"/>
                                <a:gd name="T26" fmla="*/ 257 w 290"/>
                                <a:gd name="T27" fmla="*/ 29 h 158"/>
                                <a:gd name="T28" fmla="*/ 272 w 290"/>
                                <a:gd name="T29" fmla="*/ 41 h 158"/>
                                <a:gd name="T30" fmla="*/ 284 w 290"/>
                                <a:gd name="T31" fmla="*/ 55 h 158"/>
                                <a:gd name="T32" fmla="*/ 289 w 290"/>
                                <a:gd name="T33" fmla="*/ 71 h 158"/>
                                <a:gd name="T34" fmla="*/ 290 w 290"/>
                                <a:gd name="T35" fmla="*/ 79 h 158"/>
                                <a:gd name="T36" fmla="*/ 287 w 290"/>
                                <a:gd name="T37" fmla="*/ 95 h 158"/>
                                <a:gd name="T38" fmla="*/ 278 w 290"/>
                                <a:gd name="T39" fmla="*/ 110 h 158"/>
                                <a:gd name="T40" fmla="*/ 265 w 290"/>
                                <a:gd name="T41" fmla="*/ 123 h 158"/>
                                <a:gd name="T42" fmla="*/ 248 w 290"/>
                                <a:gd name="T43" fmla="*/ 135 h 158"/>
                                <a:gd name="T44" fmla="*/ 226 w 290"/>
                                <a:gd name="T45" fmla="*/ 144 h 158"/>
                                <a:gd name="T46" fmla="*/ 201 w 290"/>
                                <a:gd name="T47" fmla="*/ 151 h 158"/>
                                <a:gd name="T48" fmla="*/ 174 w 290"/>
                                <a:gd name="T49" fmla="*/ 157 h 158"/>
                                <a:gd name="T50" fmla="*/ 145 w 290"/>
                                <a:gd name="T51" fmla="*/ 158 h 158"/>
                                <a:gd name="T52" fmla="*/ 130 w 290"/>
                                <a:gd name="T53" fmla="*/ 158 h 158"/>
                                <a:gd name="T54" fmla="*/ 102 w 290"/>
                                <a:gd name="T55" fmla="*/ 154 h 158"/>
                                <a:gd name="T56" fmla="*/ 75 w 290"/>
                                <a:gd name="T57" fmla="*/ 149 h 158"/>
                                <a:gd name="T58" fmla="*/ 53 w 290"/>
                                <a:gd name="T59" fmla="*/ 140 h 158"/>
                                <a:gd name="T60" fmla="*/ 33 w 290"/>
                                <a:gd name="T61" fmla="*/ 130 h 158"/>
                                <a:gd name="T62" fmla="*/ 17 w 290"/>
                                <a:gd name="T63" fmla="*/ 117 h 158"/>
                                <a:gd name="T64" fmla="*/ 6 w 290"/>
                                <a:gd name="T65" fmla="*/ 102 h 158"/>
                                <a:gd name="T66" fmla="*/ 0 w 290"/>
                                <a:gd name="T67" fmla="*/ 87 h 158"/>
                                <a:gd name="T68" fmla="*/ 0 w 290"/>
                                <a:gd name="T69" fmla="*/ 79 h 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90" h="158">
                                  <a:moveTo>
                                    <a:pt x="0" y="79"/>
                                  </a:moveTo>
                                  <a:lnTo>
                                    <a:pt x="0" y="79"/>
                                  </a:lnTo>
                                  <a:lnTo>
                                    <a:pt x="0" y="71"/>
                                  </a:lnTo>
                                  <a:lnTo>
                                    <a:pt x="3" y="63"/>
                                  </a:lnTo>
                                  <a:lnTo>
                                    <a:pt x="6" y="55"/>
                                  </a:lnTo>
                                  <a:lnTo>
                                    <a:pt x="11" y="48"/>
                                  </a:lnTo>
                                  <a:lnTo>
                                    <a:pt x="17" y="41"/>
                                  </a:lnTo>
                                  <a:lnTo>
                                    <a:pt x="25" y="34"/>
                                  </a:lnTo>
                                  <a:lnTo>
                                    <a:pt x="33" y="29"/>
                                  </a:lnTo>
                                  <a:lnTo>
                                    <a:pt x="43" y="23"/>
                                  </a:lnTo>
                                  <a:lnTo>
                                    <a:pt x="53" y="18"/>
                                  </a:lnTo>
                                  <a:lnTo>
                                    <a:pt x="64" y="14"/>
                                  </a:lnTo>
                                  <a:lnTo>
                                    <a:pt x="75" y="9"/>
                                  </a:lnTo>
                                  <a:lnTo>
                                    <a:pt x="88" y="6"/>
                                  </a:lnTo>
                                  <a:lnTo>
                                    <a:pt x="102" y="4"/>
                                  </a:lnTo>
                                  <a:lnTo>
                                    <a:pt x="115" y="2"/>
                                  </a:lnTo>
                                  <a:lnTo>
                                    <a:pt x="130" y="0"/>
                                  </a:lnTo>
                                  <a:lnTo>
                                    <a:pt x="145" y="0"/>
                                  </a:lnTo>
                                  <a:lnTo>
                                    <a:pt x="145" y="0"/>
                                  </a:lnTo>
                                  <a:lnTo>
                                    <a:pt x="160" y="0"/>
                                  </a:lnTo>
                                  <a:lnTo>
                                    <a:pt x="174" y="2"/>
                                  </a:lnTo>
                                  <a:lnTo>
                                    <a:pt x="188" y="4"/>
                                  </a:lnTo>
                                  <a:lnTo>
                                    <a:pt x="201" y="6"/>
                                  </a:lnTo>
                                  <a:lnTo>
                                    <a:pt x="214" y="9"/>
                                  </a:lnTo>
                                  <a:lnTo>
                                    <a:pt x="226" y="14"/>
                                  </a:lnTo>
                                  <a:lnTo>
                                    <a:pt x="238" y="18"/>
                                  </a:lnTo>
                                  <a:lnTo>
                                    <a:pt x="248" y="23"/>
                                  </a:lnTo>
                                  <a:lnTo>
                                    <a:pt x="257" y="29"/>
                                  </a:lnTo>
                                  <a:lnTo>
                                    <a:pt x="265" y="34"/>
                                  </a:lnTo>
                                  <a:lnTo>
                                    <a:pt x="272" y="41"/>
                                  </a:lnTo>
                                  <a:lnTo>
                                    <a:pt x="278" y="48"/>
                                  </a:lnTo>
                                  <a:lnTo>
                                    <a:pt x="284" y="55"/>
                                  </a:lnTo>
                                  <a:lnTo>
                                    <a:pt x="287" y="63"/>
                                  </a:lnTo>
                                  <a:lnTo>
                                    <a:pt x="289" y="71"/>
                                  </a:lnTo>
                                  <a:lnTo>
                                    <a:pt x="290" y="79"/>
                                  </a:lnTo>
                                  <a:lnTo>
                                    <a:pt x="290" y="79"/>
                                  </a:lnTo>
                                  <a:lnTo>
                                    <a:pt x="289" y="87"/>
                                  </a:lnTo>
                                  <a:lnTo>
                                    <a:pt x="287" y="95"/>
                                  </a:lnTo>
                                  <a:lnTo>
                                    <a:pt x="284" y="102"/>
                                  </a:lnTo>
                                  <a:lnTo>
                                    <a:pt x="278" y="110"/>
                                  </a:lnTo>
                                  <a:lnTo>
                                    <a:pt x="272" y="117"/>
                                  </a:lnTo>
                                  <a:lnTo>
                                    <a:pt x="265" y="123"/>
                                  </a:lnTo>
                                  <a:lnTo>
                                    <a:pt x="257" y="130"/>
                                  </a:lnTo>
                                  <a:lnTo>
                                    <a:pt x="248" y="135"/>
                                  </a:lnTo>
                                  <a:lnTo>
                                    <a:pt x="238" y="140"/>
                                  </a:lnTo>
                                  <a:lnTo>
                                    <a:pt x="226" y="144"/>
                                  </a:lnTo>
                                  <a:lnTo>
                                    <a:pt x="214" y="149"/>
                                  </a:lnTo>
                                  <a:lnTo>
                                    <a:pt x="201" y="151"/>
                                  </a:lnTo>
                                  <a:lnTo>
                                    <a:pt x="188" y="154"/>
                                  </a:lnTo>
                                  <a:lnTo>
                                    <a:pt x="174" y="157"/>
                                  </a:lnTo>
                                  <a:lnTo>
                                    <a:pt x="160" y="158"/>
                                  </a:lnTo>
                                  <a:lnTo>
                                    <a:pt x="145" y="158"/>
                                  </a:lnTo>
                                  <a:lnTo>
                                    <a:pt x="145" y="158"/>
                                  </a:lnTo>
                                  <a:lnTo>
                                    <a:pt x="130" y="158"/>
                                  </a:lnTo>
                                  <a:lnTo>
                                    <a:pt x="115" y="157"/>
                                  </a:lnTo>
                                  <a:lnTo>
                                    <a:pt x="102" y="154"/>
                                  </a:lnTo>
                                  <a:lnTo>
                                    <a:pt x="88" y="151"/>
                                  </a:lnTo>
                                  <a:lnTo>
                                    <a:pt x="75" y="149"/>
                                  </a:lnTo>
                                  <a:lnTo>
                                    <a:pt x="64" y="144"/>
                                  </a:lnTo>
                                  <a:lnTo>
                                    <a:pt x="53" y="140"/>
                                  </a:lnTo>
                                  <a:lnTo>
                                    <a:pt x="43" y="135"/>
                                  </a:lnTo>
                                  <a:lnTo>
                                    <a:pt x="33" y="130"/>
                                  </a:lnTo>
                                  <a:lnTo>
                                    <a:pt x="25" y="123"/>
                                  </a:lnTo>
                                  <a:lnTo>
                                    <a:pt x="17" y="117"/>
                                  </a:lnTo>
                                  <a:lnTo>
                                    <a:pt x="11" y="110"/>
                                  </a:lnTo>
                                  <a:lnTo>
                                    <a:pt x="6" y="102"/>
                                  </a:lnTo>
                                  <a:lnTo>
                                    <a:pt x="3" y="95"/>
                                  </a:lnTo>
                                  <a:lnTo>
                                    <a:pt x="0" y="87"/>
                                  </a:lnTo>
                                  <a:lnTo>
                                    <a:pt x="0" y="79"/>
                                  </a:lnTo>
                                  <a:lnTo>
                                    <a:pt x="0" y="79"/>
                                  </a:lnTo>
                                  <a:close/>
                                </a:path>
                              </a:pathLst>
                            </a:custGeom>
                            <a:solidFill>
                              <a:srgbClr val="3B81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0" name="Freeform 3284"/>
                          <wps:cNvSpPr>
                            <a:spLocks/>
                          </wps:cNvSpPr>
                          <wps:spPr bwMode="auto">
                            <a:xfrm>
                              <a:off x="1949" y="4084"/>
                              <a:ext cx="280" cy="152"/>
                            </a:xfrm>
                            <a:custGeom>
                              <a:avLst/>
                              <a:gdLst>
                                <a:gd name="T0" fmla="*/ 0 w 280"/>
                                <a:gd name="T1" fmla="*/ 76 h 152"/>
                                <a:gd name="T2" fmla="*/ 2 w 280"/>
                                <a:gd name="T3" fmla="*/ 61 h 152"/>
                                <a:gd name="T4" fmla="*/ 11 w 280"/>
                                <a:gd name="T5" fmla="*/ 47 h 152"/>
                                <a:gd name="T6" fmla="*/ 23 w 280"/>
                                <a:gd name="T7" fmla="*/ 33 h 152"/>
                                <a:gd name="T8" fmla="*/ 41 w 280"/>
                                <a:gd name="T9" fmla="*/ 23 h 152"/>
                                <a:gd name="T10" fmla="*/ 61 w 280"/>
                                <a:gd name="T11" fmla="*/ 13 h 152"/>
                                <a:gd name="T12" fmla="*/ 85 w 280"/>
                                <a:gd name="T13" fmla="*/ 6 h 152"/>
                                <a:gd name="T14" fmla="*/ 111 w 280"/>
                                <a:gd name="T15" fmla="*/ 2 h 152"/>
                                <a:gd name="T16" fmla="*/ 139 w 280"/>
                                <a:gd name="T17" fmla="*/ 0 h 152"/>
                                <a:gd name="T18" fmla="*/ 154 w 280"/>
                                <a:gd name="T19" fmla="*/ 1 h 152"/>
                                <a:gd name="T20" fmla="*/ 181 w 280"/>
                                <a:gd name="T21" fmla="*/ 4 h 152"/>
                                <a:gd name="T22" fmla="*/ 206 w 280"/>
                                <a:gd name="T23" fmla="*/ 9 h 152"/>
                                <a:gd name="T24" fmla="*/ 229 w 280"/>
                                <a:gd name="T25" fmla="*/ 17 h 152"/>
                                <a:gd name="T26" fmla="*/ 248 w 280"/>
                                <a:gd name="T27" fmla="*/ 28 h 152"/>
                                <a:gd name="T28" fmla="*/ 263 w 280"/>
                                <a:gd name="T29" fmla="*/ 40 h 152"/>
                                <a:gd name="T30" fmla="*/ 274 w 280"/>
                                <a:gd name="T31" fmla="*/ 53 h 152"/>
                                <a:gd name="T32" fmla="*/ 279 w 280"/>
                                <a:gd name="T33" fmla="*/ 69 h 152"/>
                                <a:gd name="T34" fmla="*/ 280 w 280"/>
                                <a:gd name="T35" fmla="*/ 76 h 152"/>
                                <a:gd name="T36" fmla="*/ 277 w 280"/>
                                <a:gd name="T37" fmla="*/ 91 h 152"/>
                                <a:gd name="T38" fmla="*/ 269 w 280"/>
                                <a:gd name="T39" fmla="*/ 106 h 152"/>
                                <a:gd name="T40" fmla="*/ 256 w 280"/>
                                <a:gd name="T41" fmla="*/ 119 h 152"/>
                                <a:gd name="T42" fmla="*/ 239 w 280"/>
                                <a:gd name="T43" fmla="*/ 130 h 152"/>
                                <a:gd name="T44" fmla="*/ 218 w 280"/>
                                <a:gd name="T45" fmla="*/ 139 h 152"/>
                                <a:gd name="T46" fmla="*/ 195 w 280"/>
                                <a:gd name="T47" fmla="*/ 147 h 152"/>
                                <a:gd name="T48" fmla="*/ 168 w 280"/>
                                <a:gd name="T49" fmla="*/ 151 h 152"/>
                                <a:gd name="T50" fmla="*/ 139 w 280"/>
                                <a:gd name="T51" fmla="*/ 152 h 152"/>
                                <a:gd name="T52" fmla="*/ 126 w 280"/>
                                <a:gd name="T53" fmla="*/ 152 h 152"/>
                                <a:gd name="T54" fmla="*/ 98 w 280"/>
                                <a:gd name="T55" fmla="*/ 149 h 152"/>
                                <a:gd name="T56" fmla="*/ 73 w 280"/>
                                <a:gd name="T57" fmla="*/ 143 h 152"/>
                                <a:gd name="T58" fmla="*/ 51 w 280"/>
                                <a:gd name="T59" fmla="*/ 135 h 152"/>
                                <a:gd name="T60" fmla="*/ 31 w 280"/>
                                <a:gd name="T61" fmla="*/ 125 h 152"/>
                                <a:gd name="T62" fmla="*/ 16 w 280"/>
                                <a:gd name="T63" fmla="*/ 112 h 152"/>
                                <a:gd name="T64" fmla="*/ 6 w 280"/>
                                <a:gd name="T65" fmla="*/ 99 h 152"/>
                                <a:gd name="T66" fmla="*/ 1 w 280"/>
                                <a:gd name="T67" fmla="*/ 84 h 152"/>
                                <a:gd name="T68" fmla="*/ 0 w 280"/>
                                <a:gd name="T69" fmla="*/ 76 h 1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80" h="152">
                                  <a:moveTo>
                                    <a:pt x="0" y="76"/>
                                  </a:moveTo>
                                  <a:lnTo>
                                    <a:pt x="0" y="76"/>
                                  </a:lnTo>
                                  <a:lnTo>
                                    <a:pt x="1" y="69"/>
                                  </a:lnTo>
                                  <a:lnTo>
                                    <a:pt x="2" y="61"/>
                                  </a:lnTo>
                                  <a:lnTo>
                                    <a:pt x="6" y="53"/>
                                  </a:lnTo>
                                  <a:lnTo>
                                    <a:pt x="11" y="47"/>
                                  </a:lnTo>
                                  <a:lnTo>
                                    <a:pt x="16" y="40"/>
                                  </a:lnTo>
                                  <a:lnTo>
                                    <a:pt x="23" y="33"/>
                                  </a:lnTo>
                                  <a:lnTo>
                                    <a:pt x="31" y="28"/>
                                  </a:lnTo>
                                  <a:lnTo>
                                    <a:pt x="41" y="23"/>
                                  </a:lnTo>
                                  <a:lnTo>
                                    <a:pt x="51" y="17"/>
                                  </a:lnTo>
                                  <a:lnTo>
                                    <a:pt x="61" y="13"/>
                                  </a:lnTo>
                                  <a:lnTo>
                                    <a:pt x="73" y="9"/>
                                  </a:lnTo>
                                  <a:lnTo>
                                    <a:pt x="85" y="6"/>
                                  </a:lnTo>
                                  <a:lnTo>
                                    <a:pt x="98" y="4"/>
                                  </a:lnTo>
                                  <a:lnTo>
                                    <a:pt x="111" y="2"/>
                                  </a:lnTo>
                                  <a:lnTo>
                                    <a:pt x="126" y="1"/>
                                  </a:lnTo>
                                  <a:lnTo>
                                    <a:pt x="139" y="0"/>
                                  </a:lnTo>
                                  <a:lnTo>
                                    <a:pt x="139" y="0"/>
                                  </a:lnTo>
                                  <a:lnTo>
                                    <a:pt x="154" y="1"/>
                                  </a:lnTo>
                                  <a:lnTo>
                                    <a:pt x="168" y="2"/>
                                  </a:lnTo>
                                  <a:lnTo>
                                    <a:pt x="181" y="4"/>
                                  </a:lnTo>
                                  <a:lnTo>
                                    <a:pt x="195" y="6"/>
                                  </a:lnTo>
                                  <a:lnTo>
                                    <a:pt x="206" y="9"/>
                                  </a:lnTo>
                                  <a:lnTo>
                                    <a:pt x="218" y="13"/>
                                  </a:lnTo>
                                  <a:lnTo>
                                    <a:pt x="229" y="17"/>
                                  </a:lnTo>
                                  <a:lnTo>
                                    <a:pt x="239" y="23"/>
                                  </a:lnTo>
                                  <a:lnTo>
                                    <a:pt x="248" y="28"/>
                                  </a:lnTo>
                                  <a:lnTo>
                                    <a:pt x="256" y="33"/>
                                  </a:lnTo>
                                  <a:lnTo>
                                    <a:pt x="263" y="40"/>
                                  </a:lnTo>
                                  <a:lnTo>
                                    <a:pt x="269" y="47"/>
                                  </a:lnTo>
                                  <a:lnTo>
                                    <a:pt x="274" y="53"/>
                                  </a:lnTo>
                                  <a:lnTo>
                                    <a:pt x="277" y="61"/>
                                  </a:lnTo>
                                  <a:lnTo>
                                    <a:pt x="279" y="69"/>
                                  </a:lnTo>
                                  <a:lnTo>
                                    <a:pt x="280" y="76"/>
                                  </a:lnTo>
                                  <a:lnTo>
                                    <a:pt x="280" y="76"/>
                                  </a:lnTo>
                                  <a:lnTo>
                                    <a:pt x="279" y="84"/>
                                  </a:lnTo>
                                  <a:lnTo>
                                    <a:pt x="277" y="91"/>
                                  </a:lnTo>
                                  <a:lnTo>
                                    <a:pt x="274" y="99"/>
                                  </a:lnTo>
                                  <a:lnTo>
                                    <a:pt x="269" y="106"/>
                                  </a:lnTo>
                                  <a:lnTo>
                                    <a:pt x="263" y="112"/>
                                  </a:lnTo>
                                  <a:lnTo>
                                    <a:pt x="256" y="119"/>
                                  </a:lnTo>
                                  <a:lnTo>
                                    <a:pt x="248" y="125"/>
                                  </a:lnTo>
                                  <a:lnTo>
                                    <a:pt x="239" y="130"/>
                                  </a:lnTo>
                                  <a:lnTo>
                                    <a:pt x="229" y="135"/>
                                  </a:lnTo>
                                  <a:lnTo>
                                    <a:pt x="218" y="139"/>
                                  </a:lnTo>
                                  <a:lnTo>
                                    <a:pt x="206" y="143"/>
                                  </a:lnTo>
                                  <a:lnTo>
                                    <a:pt x="195" y="147"/>
                                  </a:lnTo>
                                  <a:lnTo>
                                    <a:pt x="181" y="149"/>
                                  </a:lnTo>
                                  <a:lnTo>
                                    <a:pt x="168" y="151"/>
                                  </a:lnTo>
                                  <a:lnTo>
                                    <a:pt x="154" y="152"/>
                                  </a:lnTo>
                                  <a:lnTo>
                                    <a:pt x="139" y="152"/>
                                  </a:lnTo>
                                  <a:lnTo>
                                    <a:pt x="139" y="152"/>
                                  </a:lnTo>
                                  <a:lnTo>
                                    <a:pt x="126" y="152"/>
                                  </a:lnTo>
                                  <a:lnTo>
                                    <a:pt x="111" y="151"/>
                                  </a:lnTo>
                                  <a:lnTo>
                                    <a:pt x="98" y="149"/>
                                  </a:lnTo>
                                  <a:lnTo>
                                    <a:pt x="85" y="147"/>
                                  </a:lnTo>
                                  <a:lnTo>
                                    <a:pt x="73" y="143"/>
                                  </a:lnTo>
                                  <a:lnTo>
                                    <a:pt x="61" y="139"/>
                                  </a:lnTo>
                                  <a:lnTo>
                                    <a:pt x="51" y="135"/>
                                  </a:lnTo>
                                  <a:lnTo>
                                    <a:pt x="41" y="130"/>
                                  </a:lnTo>
                                  <a:lnTo>
                                    <a:pt x="31" y="125"/>
                                  </a:lnTo>
                                  <a:lnTo>
                                    <a:pt x="23" y="119"/>
                                  </a:lnTo>
                                  <a:lnTo>
                                    <a:pt x="16" y="112"/>
                                  </a:lnTo>
                                  <a:lnTo>
                                    <a:pt x="11" y="106"/>
                                  </a:lnTo>
                                  <a:lnTo>
                                    <a:pt x="6" y="99"/>
                                  </a:lnTo>
                                  <a:lnTo>
                                    <a:pt x="2" y="91"/>
                                  </a:lnTo>
                                  <a:lnTo>
                                    <a:pt x="1" y="84"/>
                                  </a:lnTo>
                                  <a:lnTo>
                                    <a:pt x="0" y="76"/>
                                  </a:lnTo>
                                  <a:lnTo>
                                    <a:pt x="0" y="76"/>
                                  </a:lnTo>
                                  <a:close/>
                                </a:path>
                              </a:pathLst>
                            </a:custGeom>
                            <a:solidFill>
                              <a:srgbClr val="3F83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1" name="Freeform 3285"/>
                          <wps:cNvSpPr>
                            <a:spLocks/>
                          </wps:cNvSpPr>
                          <wps:spPr bwMode="auto">
                            <a:xfrm>
                              <a:off x="1952" y="4086"/>
                              <a:ext cx="271" cy="146"/>
                            </a:xfrm>
                            <a:custGeom>
                              <a:avLst/>
                              <a:gdLst>
                                <a:gd name="T0" fmla="*/ 0 w 271"/>
                                <a:gd name="T1" fmla="*/ 73 h 146"/>
                                <a:gd name="T2" fmla="*/ 3 w 271"/>
                                <a:gd name="T3" fmla="*/ 58 h 146"/>
                                <a:gd name="T4" fmla="*/ 11 w 271"/>
                                <a:gd name="T5" fmla="*/ 44 h 146"/>
                                <a:gd name="T6" fmla="*/ 23 w 271"/>
                                <a:gd name="T7" fmla="*/ 31 h 146"/>
                                <a:gd name="T8" fmla="*/ 40 w 271"/>
                                <a:gd name="T9" fmla="*/ 21 h 146"/>
                                <a:gd name="T10" fmla="*/ 60 w 271"/>
                                <a:gd name="T11" fmla="*/ 11 h 146"/>
                                <a:gd name="T12" fmla="*/ 83 w 271"/>
                                <a:gd name="T13" fmla="*/ 5 h 146"/>
                                <a:gd name="T14" fmla="*/ 108 w 271"/>
                                <a:gd name="T15" fmla="*/ 1 h 146"/>
                                <a:gd name="T16" fmla="*/ 135 w 271"/>
                                <a:gd name="T17" fmla="*/ 0 h 146"/>
                                <a:gd name="T18" fmla="*/ 149 w 271"/>
                                <a:gd name="T19" fmla="*/ 0 h 146"/>
                                <a:gd name="T20" fmla="*/ 175 w 271"/>
                                <a:gd name="T21" fmla="*/ 2 h 146"/>
                                <a:gd name="T22" fmla="*/ 200 w 271"/>
                                <a:gd name="T23" fmla="*/ 8 h 146"/>
                                <a:gd name="T24" fmla="*/ 222 w 271"/>
                                <a:gd name="T25" fmla="*/ 16 h 146"/>
                                <a:gd name="T26" fmla="*/ 240 w 271"/>
                                <a:gd name="T27" fmla="*/ 26 h 146"/>
                                <a:gd name="T28" fmla="*/ 254 w 271"/>
                                <a:gd name="T29" fmla="*/ 38 h 146"/>
                                <a:gd name="T30" fmla="*/ 265 w 271"/>
                                <a:gd name="T31" fmla="*/ 50 h 146"/>
                                <a:gd name="T32" fmla="*/ 270 w 271"/>
                                <a:gd name="T33" fmla="*/ 65 h 146"/>
                                <a:gd name="T34" fmla="*/ 271 w 271"/>
                                <a:gd name="T35" fmla="*/ 73 h 146"/>
                                <a:gd name="T36" fmla="*/ 268 w 271"/>
                                <a:gd name="T37" fmla="*/ 88 h 146"/>
                                <a:gd name="T38" fmla="*/ 261 w 271"/>
                                <a:gd name="T39" fmla="*/ 101 h 146"/>
                                <a:gd name="T40" fmla="*/ 248 w 271"/>
                                <a:gd name="T41" fmla="*/ 114 h 146"/>
                                <a:gd name="T42" fmla="*/ 232 w 271"/>
                                <a:gd name="T43" fmla="*/ 125 h 146"/>
                                <a:gd name="T44" fmla="*/ 211 w 271"/>
                                <a:gd name="T45" fmla="*/ 134 h 146"/>
                                <a:gd name="T46" fmla="*/ 188 w 271"/>
                                <a:gd name="T47" fmla="*/ 140 h 146"/>
                                <a:gd name="T48" fmla="*/ 163 w 271"/>
                                <a:gd name="T49" fmla="*/ 145 h 146"/>
                                <a:gd name="T50" fmla="*/ 135 w 271"/>
                                <a:gd name="T51" fmla="*/ 146 h 146"/>
                                <a:gd name="T52" fmla="*/ 122 w 271"/>
                                <a:gd name="T53" fmla="*/ 146 h 146"/>
                                <a:gd name="T54" fmla="*/ 96 w 271"/>
                                <a:gd name="T55" fmla="*/ 143 h 146"/>
                                <a:gd name="T56" fmla="*/ 71 w 271"/>
                                <a:gd name="T57" fmla="*/ 137 h 146"/>
                                <a:gd name="T58" fmla="*/ 49 w 271"/>
                                <a:gd name="T59" fmla="*/ 129 h 146"/>
                                <a:gd name="T60" fmla="*/ 31 w 271"/>
                                <a:gd name="T61" fmla="*/ 119 h 146"/>
                                <a:gd name="T62" fmla="*/ 17 w 271"/>
                                <a:gd name="T63" fmla="*/ 108 h 146"/>
                                <a:gd name="T64" fmla="*/ 7 w 271"/>
                                <a:gd name="T65" fmla="*/ 95 h 146"/>
                                <a:gd name="T66" fmla="*/ 1 w 271"/>
                                <a:gd name="T67" fmla="*/ 80 h 146"/>
                                <a:gd name="T68" fmla="*/ 0 w 271"/>
                                <a:gd name="T69" fmla="*/ 73 h 1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71" h="146">
                                  <a:moveTo>
                                    <a:pt x="0" y="73"/>
                                  </a:moveTo>
                                  <a:lnTo>
                                    <a:pt x="0" y="73"/>
                                  </a:lnTo>
                                  <a:lnTo>
                                    <a:pt x="1" y="65"/>
                                  </a:lnTo>
                                  <a:lnTo>
                                    <a:pt x="3" y="58"/>
                                  </a:lnTo>
                                  <a:lnTo>
                                    <a:pt x="7" y="50"/>
                                  </a:lnTo>
                                  <a:lnTo>
                                    <a:pt x="11" y="44"/>
                                  </a:lnTo>
                                  <a:lnTo>
                                    <a:pt x="17" y="38"/>
                                  </a:lnTo>
                                  <a:lnTo>
                                    <a:pt x="23" y="31"/>
                                  </a:lnTo>
                                  <a:lnTo>
                                    <a:pt x="31" y="26"/>
                                  </a:lnTo>
                                  <a:lnTo>
                                    <a:pt x="40" y="21"/>
                                  </a:lnTo>
                                  <a:lnTo>
                                    <a:pt x="49" y="16"/>
                                  </a:lnTo>
                                  <a:lnTo>
                                    <a:pt x="60" y="11"/>
                                  </a:lnTo>
                                  <a:lnTo>
                                    <a:pt x="71" y="8"/>
                                  </a:lnTo>
                                  <a:lnTo>
                                    <a:pt x="83" y="5"/>
                                  </a:lnTo>
                                  <a:lnTo>
                                    <a:pt x="96" y="2"/>
                                  </a:lnTo>
                                  <a:lnTo>
                                    <a:pt x="108" y="1"/>
                                  </a:lnTo>
                                  <a:lnTo>
                                    <a:pt x="122" y="0"/>
                                  </a:lnTo>
                                  <a:lnTo>
                                    <a:pt x="135" y="0"/>
                                  </a:lnTo>
                                  <a:lnTo>
                                    <a:pt x="135" y="0"/>
                                  </a:lnTo>
                                  <a:lnTo>
                                    <a:pt x="149" y="0"/>
                                  </a:lnTo>
                                  <a:lnTo>
                                    <a:pt x="163" y="1"/>
                                  </a:lnTo>
                                  <a:lnTo>
                                    <a:pt x="175" y="2"/>
                                  </a:lnTo>
                                  <a:lnTo>
                                    <a:pt x="188" y="5"/>
                                  </a:lnTo>
                                  <a:lnTo>
                                    <a:pt x="200" y="8"/>
                                  </a:lnTo>
                                  <a:lnTo>
                                    <a:pt x="211" y="11"/>
                                  </a:lnTo>
                                  <a:lnTo>
                                    <a:pt x="222" y="16"/>
                                  </a:lnTo>
                                  <a:lnTo>
                                    <a:pt x="232" y="21"/>
                                  </a:lnTo>
                                  <a:lnTo>
                                    <a:pt x="240" y="26"/>
                                  </a:lnTo>
                                  <a:lnTo>
                                    <a:pt x="248" y="31"/>
                                  </a:lnTo>
                                  <a:lnTo>
                                    <a:pt x="254" y="38"/>
                                  </a:lnTo>
                                  <a:lnTo>
                                    <a:pt x="261" y="44"/>
                                  </a:lnTo>
                                  <a:lnTo>
                                    <a:pt x="265" y="50"/>
                                  </a:lnTo>
                                  <a:lnTo>
                                    <a:pt x="268" y="58"/>
                                  </a:lnTo>
                                  <a:lnTo>
                                    <a:pt x="270" y="65"/>
                                  </a:lnTo>
                                  <a:lnTo>
                                    <a:pt x="271" y="73"/>
                                  </a:lnTo>
                                  <a:lnTo>
                                    <a:pt x="271" y="73"/>
                                  </a:lnTo>
                                  <a:lnTo>
                                    <a:pt x="270" y="80"/>
                                  </a:lnTo>
                                  <a:lnTo>
                                    <a:pt x="268" y="88"/>
                                  </a:lnTo>
                                  <a:lnTo>
                                    <a:pt x="265" y="95"/>
                                  </a:lnTo>
                                  <a:lnTo>
                                    <a:pt x="261" y="101"/>
                                  </a:lnTo>
                                  <a:lnTo>
                                    <a:pt x="254" y="108"/>
                                  </a:lnTo>
                                  <a:lnTo>
                                    <a:pt x="248" y="114"/>
                                  </a:lnTo>
                                  <a:lnTo>
                                    <a:pt x="240" y="119"/>
                                  </a:lnTo>
                                  <a:lnTo>
                                    <a:pt x="232" y="125"/>
                                  </a:lnTo>
                                  <a:lnTo>
                                    <a:pt x="222" y="129"/>
                                  </a:lnTo>
                                  <a:lnTo>
                                    <a:pt x="211" y="134"/>
                                  </a:lnTo>
                                  <a:lnTo>
                                    <a:pt x="200" y="137"/>
                                  </a:lnTo>
                                  <a:lnTo>
                                    <a:pt x="188" y="140"/>
                                  </a:lnTo>
                                  <a:lnTo>
                                    <a:pt x="175" y="143"/>
                                  </a:lnTo>
                                  <a:lnTo>
                                    <a:pt x="163" y="145"/>
                                  </a:lnTo>
                                  <a:lnTo>
                                    <a:pt x="149" y="146"/>
                                  </a:lnTo>
                                  <a:lnTo>
                                    <a:pt x="135" y="146"/>
                                  </a:lnTo>
                                  <a:lnTo>
                                    <a:pt x="135" y="146"/>
                                  </a:lnTo>
                                  <a:lnTo>
                                    <a:pt x="122" y="146"/>
                                  </a:lnTo>
                                  <a:lnTo>
                                    <a:pt x="108" y="145"/>
                                  </a:lnTo>
                                  <a:lnTo>
                                    <a:pt x="96" y="143"/>
                                  </a:lnTo>
                                  <a:lnTo>
                                    <a:pt x="83" y="140"/>
                                  </a:lnTo>
                                  <a:lnTo>
                                    <a:pt x="71" y="137"/>
                                  </a:lnTo>
                                  <a:lnTo>
                                    <a:pt x="60" y="134"/>
                                  </a:lnTo>
                                  <a:lnTo>
                                    <a:pt x="49" y="129"/>
                                  </a:lnTo>
                                  <a:lnTo>
                                    <a:pt x="40" y="125"/>
                                  </a:lnTo>
                                  <a:lnTo>
                                    <a:pt x="31" y="119"/>
                                  </a:lnTo>
                                  <a:lnTo>
                                    <a:pt x="23" y="114"/>
                                  </a:lnTo>
                                  <a:lnTo>
                                    <a:pt x="17" y="108"/>
                                  </a:lnTo>
                                  <a:lnTo>
                                    <a:pt x="11" y="101"/>
                                  </a:lnTo>
                                  <a:lnTo>
                                    <a:pt x="7" y="95"/>
                                  </a:lnTo>
                                  <a:lnTo>
                                    <a:pt x="3" y="88"/>
                                  </a:lnTo>
                                  <a:lnTo>
                                    <a:pt x="1" y="80"/>
                                  </a:lnTo>
                                  <a:lnTo>
                                    <a:pt x="0" y="73"/>
                                  </a:lnTo>
                                  <a:lnTo>
                                    <a:pt x="0" y="73"/>
                                  </a:lnTo>
                                  <a:close/>
                                </a:path>
                              </a:pathLst>
                            </a:custGeom>
                            <a:solidFill>
                              <a:srgbClr val="4485B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2" name="Freeform 3286"/>
                          <wps:cNvSpPr>
                            <a:spLocks/>
                          </wps:cNvSpPr>
                          <wps:spPr bwMode="auto">
                            <a:xfrm>
                              <a:off x="1956" y="4087"/>
                              <a:ext cx="260" cy="140"/>
                            </a:xfrm>
                            <a:custGeom>
                              <a:avLst/>
                              <a:gdLst>
                                <a:gd name="T0" fmla="*/ 0 w 260"/>
                                <a:gd name="T1" fmla="*/ 70 h 140"/>
                                <a:gd name="T2" fmla="*/ 3 w 260"/>
                                <a:gd name="T3" fmla="*/ 56 h 140"/>
                                <a:gd name="T4" fmla="*/ 10 w 260"/>
                                <a:gd name="T5" fmla="*/ 43 h 140"/>
                                <a:gd name="T6" fmla="*/ 22 w 260"/>
                                <a:gd name="T7" fmla="*/ 30 h 140"/>
                                <a:gd name="T8" fmla="*/ 38 w 260"/>
                                <a:gd name="T9" fmla="*/ 20 h 140"/>
                                <a:gd name="T10" fmla="*/ 57 w 260"/>
                                <a:gd name="T11" fmla="*/ 11 h 140"/>
                                <a:gd name="T12" fmla="*/ 80 w 260"/>
                                <a:gd name="T13" fmla="*/ 5 h 140"/>
                                <a:gd name="T14" fmla="*/ 104 w 260"/>
                                <a:gd name="T15" fmla="*/ 1 h 140"/>
                                <a:gd name="T16" fmla="*/ 131 w 260"/>
                                <a:gd name="T17" fmla="*/ 0 h 140"/>
                                <a:gd name="T18" fmla="*/ 143 w 260"/>
                                <a:gd name="T19" fmla="*/ 1 h 140"/>
                                <a:gd name="T20" fmla="*/ 169 w 260"/>
                                <a:gd name="T21" fmla="*/ 3 h 140"/>
                                <a:gd name="T22" fmla="*/ 192 w 260"/>
                                <a:gd name="T23" fmla="*/ 8 h 140"/>
                                <a:gd name="T24" fmla="*/ 213 w 260"/>
                                <a:gd name="T25" fmla="*/ 16 h 140"/>
                                <a:gd name="T26" fmla="*/ 231 w 260"/>
                                <a:gd name="T27" fmla="*/ 25 h 140"/>
                                <a:gd name="T28" fmla="*/ 245 w 260"/>
                                <a:gd name="T29" fmla="*/ 37 h 140"/>
                                <a:gd name="T30" fmla="*/ 255 w 260"/>
                                <a:gd name="T31" fmla="*/ 49 h 140"/>
                                <a:gd name="T32" fmla="*/ 260 w 260"/>
                                <a:gd name="T33" fmla="*/ 63 h 140"/>
                                <a:gd name="T34" fmla="*/ 260 w 260"/>
                                <a:gd name="T35" fmla="*/ 70 h 140"/>
                                <a:gd name="T36" fmla="*/ 258 w 260"/>
                                <a:gd name="T37" fmla="*/ 84 h 140"/>
                                <a:gd name="T38" fmla="*/ 250 w 260"/>
                                <a:gd name="T39" fmla="*/ 98 h 140"/>
                                <a:gd name="T40" fmla="*/ 238 w 260"/>
                                <a:gd name="T41" fmla="*/ 109 h 140"/>
                                <a:gd name="T42" fmla="*/ 222 w 260"/>
                                <a:gd name="T43" fmla="*/ 120 h 140"/>
                                <a:gd name="T44" fmla="*/ 203 w 260"/>
                                <a:gd name="T45" fmla="*/ 128 h 140"/>
                                <a:gd name="T46" fmla="*/ 181 w 260"/>
                                <a:gd name="T47" fmla="*/ 135 h 140"/>
                                <a:gd name="T48" fmla="*/ 157 w 260"/>
                                <a:gd name="T49" fmla="*/ 139 h 140"/>
                                <a:gd name="T50" fmla="*/ 131 w 260"/>
                                <a:gd name="T51" fmla="*/ 140 h 140"/>
                                <a:gd name="T52" fmla="*/ 117 w 260"/>
                                <a:gd name="T53" fmla="*/ 140 h 140"/>
                                <a:gd name="T54" fmla="*/ 92 w 260"/>
                                <a:gd name="T55" fmla="*/ 137 h 140"/>
                                <a:gd name="T56" fmla="*/ 68 w 260"/>
                                <a:gd name="T57" fmla="*/ 132 h 140"/>
                                <a:gd name="T58" fmla="*/ 47 w 260"/>
                                <a:gd name="T59" fmla="*/ 125 h 140"/>
                                <a:gd name="T60" fmla="*/ 30 w 260"/>
                                <a:gd name="T61" fmla="*/ 115 h 140"/>
                                <a:gd name="T62" fmla="*/ 15 w 260"/>
                                <a:gd name="T63" fmla="*/ 104 h 140"/>
                                <a:gd name="T64" fmla="*/ 5 w 260"/>
                                <a:gd name="T65" fmla="*/ 91 h 140"/>
                                <a:gd name="T66" fmla="*/ 1 w 260"/>
                                <a:gd name="T67" fmla="*/ 78 h 140"/>
                                <a:gd name="T68" fmla="*/ 0 w 260"/>
                                <a:gd name="T69" fmla="*/ 70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60" h="140">
                                  <a:moveTo>
                                    <a:pt x="0" y="70"/>
                                  </a:moveTo>
                                  <a:lnTo>
                                    <a:pt x="0" y="70"/>
                                  </a:lnTo>
                                  <a:lnTo>
                                    <a:pt x="1" y="63"/>
                                  </a:lnTo>
                                  <a:lnTo>
                                    <a:pt x="3" y="56"/>
                                  </a:lnTo>
                                  <a:lnTo>
                                    <a:pt x="5" y="49"/>
                                  </a:lnTo>
                                  <a:lnTo>
                                    <a:pt x="10" y="43"/>
                                  </a:lnTo>
                                  <a:lnTo>
                                    <a:pt x="15" y="37"/>
                                  </a:lnTo>
                                  <a:lnTo>
                                    <a:pt x="22" y="30"/>
                                  </a:lnTo>
                                  <a:lnTo>
                                    <a:pt x="30" y="25"/>
                                  </a:lnTo>
                                  <a:lnTo>
                                    <a:pt x="38" y="20"/>
                                  </a:lnTo>
                                  <a:lnTo>
                                    <a:pt x="47" y="16"/>
                                  </a:lnTo>
                                  <a:lnTo>
                                    <a:pt x="57" y="11"/>
                                  </a:lnTo>
                                  <a:lnTo>
                                    <a:pt x="68" y="8"/>
                                  </a:lnTo>
                                  <a:lnTo>
                                    <a:pt x="80" y="5"/>
                                  </a:lnTo>
                                  <a:lnTo>
                                    <a:pt x="92" y="3"/>
                                  </a:lnTo>
                                  <a:lnTo>
                                    <a:pt x="104" y="1"/>
                                  </a:lnTo>
                                  <a:lnTo>
                                    <a:pt x="117" y="1"/>
                                  </a:lnTo>
                                  <a:lnTo>
                                    <a:pt x="131" y="0"/>
                                  </a:lnTo>
                                  <a:lnTo>
                                    <a:pt x="131" y="0"/>
                                  </a:lnTo>
                                  <a:lnTo>
                                    <a:pt x="143" y="1"/>
                                  </a:lnTo>
                                  <a:lnTo>
                                    <a:pt x="157" y="1"/>
                                  </a:lnTo>
                                  <a:lnTo>
                                    <a:pt x="169" y="3"/>
                                  </a:lnTo>
                                  <a:lnTo>
                                    <a:pt x="181" y="5"/>
                                  </a:lnTo>
                                  <a:lnTo>
                                    <a:pt x="192" y="8"/>
                                  </a:lnTo>
                                  <a:lnTo>
                                    <a:pt x="203" y="11"/>
                                  </a:lnTo>
                                  <a:lnTo>
                                    <a:pt x="213" y="16"/>
                                  </a:lnTo>
                                  <a:lnTo>
                                    <a:pt x="222" y="20"/>
                                  </a:lnTo>
                                  <a:lnTo>
                                    <a:pt x="231" y="25"/>
                                  </a:lnTo>
                                  <a:lnTo>
                                    <a:pt x="238" y="30"/>
                                  </a:lnTo>
                                  <a:lnTo>
                                    <a:pt x="245" y="37"/>
                                  </a:lnTo>
                                  <a:lnTo>
                                    <a:pt x="250" y="43"/>
                                  </a:lnTo>
                                  <a:lnTo>
                                    <a:pt x="255" y="49"/>
                                  </a:lnTo>
                                  <a:lnTo>
                                    <a:pt x="258" y="56"/>
                                  </a:lnTo>
                                  <a:lnTo>
                                    <a:pt x="260" y="63"/>
                                  </a:lnTo>
                                  <a:lnTo>
                                    <a:pt x="260" y="70"/>
                                  </a:lnTo>
                                  <a:lnTo>
                                    <a:pt x="260" y="70"/>
                                  </a:lnTo>
                                  <a:lnTo>
                                    <a:pt x="260" y="78"/>
                                  </a:lnTo>
                                  <a:lnTo>
                                    <a:pt x="258" y="84"/>
                                  </a:lnTo>
                                  <a:lnTo>
                                    <a:pt x="255" y="91"/>
                                  </a:lnTo>
                                  <a:lnTo>
                                    <a:pt x="250" y="98"/>
                                  </a:lnTo>
                                  <a:lnTo>
                                    <a:pt x="245" y="104"/>
                                  </a:lnTo>
                                  <a:lnTo>
                                    <a:pt x="238" y="109"/>
                                  </a:lnTo>
                                  <a:lnTo>
                                    <a:pt x="231" y="115"/>
                                  </a:lnTo>
                                  <a:lnTo>
                                    <a:pt x="222" y="120"/>
                                  </a:lnTo>
                                  <a:lnTo>
                                    <a:pt x="213" y="125"/>
                                  </a:lnTo>
                                  <a:lnTo>
                                    <a:pt x="203" y="128"/>
                                  </a:lnTo>
                                  <a:lnTo>
                                    <a:pt x="192" y="132"/>
                                  </a:lnTo>
                                  <a:lnTo>
                                    <a:pt x="181" y="135"/>
                                  </a:lnTo>
                                  <a:lnTo>
                                    <a:pt x="169" y="137"/>
                                  </a:lnTo>
                                  <a:lnTo>
                                    <a:pt x="157" y="139"/>
                                  </a:lnTo>
                                  <a:lnTo>
                                    <a:pt x="143" y="140"/>
                                  </a:lnTo>
                                  <a:lnTo>
                                    <a:pt x="131" y="140"/>
                                  </a:lnTo>
                                  <a:lnTo>
                                    <a:pt x="131" y="140"/>
                                  </a:lnTo>
                                  <a:lnTo>
                                    <a:pt x="117" y="140"/>
                                  </a:lnTo>
                                  <a:lnTo>
                                    <a:pt x="104" y="139"/>
                                  </a:lnTo>
                                  <a:lnTo>
                                    <a:pt x="92" y="137"/>
                                  </a:lnTo>
                                  <a:lnTo>
                                    <a:pt x="80" y="135"/>
                                  </a:lnTo>
                                  <a:lnTo>
                                    <a:pt x="68" y="132"/>
                                  </a:lnTo>
                                  <a:lnTo>
                                    <a:pt x="57" y="128"/>
                                  </a:lnTo>
                                  <a:lnTo>
                                    <a:pt x="47" y="125"/>
                                  </a:lnTo>
                                  <a:lnTo>
                                    <a:pt x="38" y="120"/>
                                  </a:lnTo>
                                  <a:lnTo>
                                    <a:pt x="30" y="115"/>
                                  </a:lnTo>
                                  <a:lnTo>
                                    <a:pt x="22" y="109"/>
                                  </a:lnTo>
                                  <a:lnTo>
                                    <a:pt x="15" y="104"/>
                                  </a:lnTo>
                                  <a:lnTo>
                                    <a:pt x="10" y="98"/>
                                  </a:lnTo>
                                  <a:lnTo>
                                    <a:pt x="5" y="91"/>
                                  </a:lnTo>
                                  <a:lnTo>
                                    <a:pt x="3" y="84"/>
                                  </a:lnTo>
                                  <a:lnTo>
                                    <a:pt x="1" y="78"/>
                                  </a:lnTo>
                                  <a:lnTo>
                                    <a:pt x="0" y="70"/>
                                  </a:lnTo>
                                  <a:lnTo>
                                    <a:pt x="0" y="70"/>
                                  </a:lnTo>
                                  <a:close/>
                                </a:path>
                              </a:pathLst>
                            </a:custGeom>
                            <a:solidFill>
                              <a:srgbClr val="4688B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3" name="Freeform 3287"/>
                          <wps:cNvSpPr>
                            <a:spLocks/>
                          </wps:cNvSpPr>
                          <wps:spPr bwMode="auto">
                            <a:xfrm>
                              <a:off x="1960" y="4088"/>
                              <a:ext cx="251" cy="135"/>
                            </a:xfrm>
                            <a:custGeom>
                              <a:avLst/>
                              <a:gdLst>
                                <a:gd name="T0" fmla="*/ 0 w 251"/>
                                <a:gd name="T1" fmla="*/ 68 h 135"/>
                                <a:gd name="T2" fmla="*/ 2 w 251"/>
                                <a:gd name="T3" fmla="*/ 54 h 135"/>
                                <a:gd name="T4" fmla="*/ 10 w 251"/>
                                <a:gd name="T5" fmla="*/ 41 h 135"/>
                                <a:gd name="T6" fmla="*/ 21 w 251"/>
                                <a:gd name="T7" fmla="*/ 29 h 135"/>
                                <a:gd name="T8" fmla="*/ 36 w 251"/>
                                <a:gd name="T9" fmla="*/ 19 h 135"/>
                                <a:gd name="T10" fmla="*/ 55 w 251"/>
                                <a:gd name="T11" fmla="*/ 11 h 135"/>
                                <a:gd name="T12" fmla="*/ 76 w 251"/>
                                <a:gd name="T13" fmla="*/ 5 h 135"/>
                                <a:gd name="T14" fmla="*/ 99 w 251"/>
                                <a:gd name="T15" fmla="*/ 1 h 135"/>
                                <a:gd name="T16" fmla="*/ 125 w 251"/>
                                <a:gd name="T17" fmla="*/ 0 h 135"/>
                                <a:gd name="T18" fmla="*/ 137 w 251"/>
                                <a:gd name="T19" fmla="*/ 0 h 135"/>
                                <a:gd name="T20" fmla="*/ 162 w 251"/>
                                <a:gd name="T21" fmla="*/ 3 h 135"/>
                                <a:gd name="T22" fmla="*/ 185 w 251"/>
                                <a:gd name="T23" fmla="*/ 9 h 135"/>
                                <a:gd name="T24" fmla="*/ 205 w 251"/>
                                <a:gd name="T25" fmla="*/ 16 h 135"/>
                                <a:gd name="T26" fmla="*/ 222 w 251"/>
                                <a:gd name="T27" fmla="*/ 25 h 135"/>
                                <a:gd name="T28" fmla="*/ 235 w 251"/>
                                <a:gd name="T29" fmla="*/ 36 h 135"/>
                                <a:gd name="T30" fmla="*/ 244 w 251"/>
                                <a:gd name="T31" fmla="*/ 48 h 135"/>
                                <a:gd name="T32" fmla="*/ 250 w 251"/>
                                <a:gd name="T33" fmla="*/ 60 h 135"/>
                                <a:gd name="T34" fmla="*/ 251 w 251"/>
                                <a:gd name="T35" fmla="*/ 68 h 135"/>
                                <a:gd name="T36" fmla="*/ 248 w 251"/>
                                <a:gd name="T37" fmla="*/ 81 h 135"/>
                                <a:gd name="T38" fmla="*/ 241 w 251"/>
                                <a:gd name="T39" fmla="*/ 94 h 135"/>
                                <a:gd name="T40" fmla="*/ 229 w 251"/>
                                <a:gd name="T41" fmla="*/ 106 h 135"/>
                                <a:gd name="T42" fmla="*/ 214 w 251"/>
                                <a:gd name="T43" fmla="*/ 116 h 135"/>
                                <a:gd name="T44" fmla="*/ 195 w 251"/>
                                <a:gd name="T45" fmla="*/ 124 h 135"/>
                                <a:gd name="T46" fmla="*/ 174 w 251"/>
                                <a:gd name="T47" fmla="*/ 130 h 135"/>
                                <a:gd name="T48" fmla="*/ 150 w 251"/>
                                <a:gd name="T49" fmla="*/ 134 h 135"/>
                                <a:gd name="T50" fmla="*/ 125 w 251"/>
                                <a:gd name="T51" fmla="*/ 135 h 135"/>
                                <a:gd name="T52" fmla="*/ 112 w 251"/>
                                <a:gd name="T53" fmla="*/ 135 h 135"/>
                                <a:gd name="T54" fmla="*/ 88 w 251"/>
                                <a:gd name="T55" fmla="*/ 132 h 135"/>
                                <a:gd name="T56" fmla="*/ 65 w 251"/>
                                <a:gd name="T57" fmla="*/ 126 h 135"/>
                                <a:gd name="T58" fmla="*/ 45 w 251"/>
                                <a:gd name="T59" fmla="*/ 119 h 135"/>
                                <a:gd name="T60" fmla="*/ 29 w 251"/>
                                <a:gd name="T61" fmla="*/ 110 h 135"/>
                                <a:gd name="T62" fmla="*/ 15 w 251"/>
                                <a:gd name="T63" fmla="*/ 100 h 135"/>
                                <a:gd name="T64" fmla="*/ 5 w 251"/>
                                <a:gd name="T65" fmla="*/ 87 h 135"/>
                                <a:gd name="T66" fmla="*/ 1 w 251"/>
                                <a:gd name="T67" fmla="*/ 75 h 135"/>
                                <a:gd name="T68" fmla="*/ 0 w 251"/>
                                <a:gd name="T69" fmla="*/ 68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51" h="135">
                                  <a:moveTo>
                                    <a:pt x="0" y="68"/>
                                  </a:moveTo>
                                  <a:lnTo>
                                    <a:pt x="0" y="68"/>
                                  </a:lnTo>
                                  <a:lnTo>
                                    <a:pt x="1" y="60"/>
                                  </a:lnTo>
                                  <a:lnTo>
                                    <a:pt x="2" y="54"/>
                                  </a:lnTo>
                                  <a:lnTo>
                                    <a:pt x="5" y="48"/>
                                  </a:lnTo>
                                  <a:lnTo>
                                    <a:pt x="10" y="41"/>
                                  </a:lnTo>
                                  <a:lnTo>
                                    <a:pt x="15" y="36"/>
                                  </a:lnTo>
                                  <a:lnTo>
                                    <a:pt x="21" y="29"/>
                                  </a:lnTo>
                                  <a:lnTo>
                                    <a:pt x="29" y="25"/>
                                  </a:lnTo>
                                  <a:lnTo>
                                    <a:pt x="36" y="19"/>
                                  </a:lnTo>
                                  <a:lnTo>
                                    <a:pt x="45" y="16"/>
                                  </a:lnTo>
                                  <a:lnTo>
                                    <a:pt x="55" y="11"/>
                                  </a:lnTo>
                                  <a:lnTo>
                                    <a:pt x="65" y="9"/>
                                  </a:lnTo>
                                  <a:lnTo>
                                    <a:pt x="76" y="5"/>
                                  </a:lnTo>
                                  <a:lnTo>
                                    <a:pt x="88" y="3"/>
                                  </a:lnTo>
                                  <a:lnTo>
                                    <a:pt x="99" y="1"/>
                                  </a:lnTo>
                                  <a:lnTo>
                                    <a:pt x="112" y="0"/>
                                  </a:lnTo>
                                  <a:lnTo>
                                    <a:pt x="125" y="0"/>
                                  </a:lnTo>
                                  <a:lnTo>
                                    <a:pt x="125" y="0"/>
                                  </a:lnTo>
                                  <a:lnTo>
                                    <a:pt x="137" y="0"/>
                                  </a:lnTo>
                                  <a:lnTo>
                                    <a:pt x="150" y="1"/>
                                  </a:lnTo>
                                  <a:lnTo>
                                    <a:pt x="162" y="3"/>
                                  </a:lnTo>
                                  <a:lnTo>
                                    <a:pt x="174" y="5"/>
                                  </a:lnTo>
                                  <a:lnTo>
                                    <a:pt x="185" y="9"/>
                                  </a:lnTo>
                                  <a:lnTo>
                                    <a:pt x="195" y="11"/>
                                  </a:lnTo>
                                  <a:lnTo>
                                    <a:pt x="205" y="16"/>
                                  </a:lnTo>
                                  <a:lnTo>
                                    <a:pt x="214" y="19"/>
                                  </a:lnTo>
                                  <a:lnTo>
                                    <a:pt x="222" y="25"/>
                                  </a:lnTo>
                                  <a:lnTo>
                                    <a:pt x="229" y="29"/>
                                  </a:lnTo>
                                  <a:lnTo>
                                    <a:pt x="235" y="36"/>
                                  </a:lnTo>
                                  <a:lnTo>
                                    <a:pt x="241" y="41"/>
                                  </a:lnTo>
                                  <a:lnTo>
                                    <a:pt x="244" y="48"/>
                                  </a:lnTo>
                                  <a:lnTo>
                                    <a:pt x="248" y="54"/>
                                  </a:lnTo>
                                  <a:lnTo>
                                    <a:pt x="250" y="60"/>
                                  </a:lnTo>
                                  <a:lnTo>
                                    <a:pt x="251" y="68"/>
                                  </a:lnTo>
                                  <a:lnTo>
                                    <a:pt x="251" y="68"/>
                                  </a:lnTo>
                                  <a:lnTo>
                                    <a:pt x="250" y="75"/>
                                  </a:lnTo>
                                  <a:lnTo>
                                    <a:pt x="248" y="81"/>
                                  </a:lnTo>
                                  <a:lnTo>
                                    <a:pt x="244" y="87"/>
                                  </a:lnTo>
                                  <a:lnTo>
                                    <a:pt x="241" y="94"/>
                                  </a:lnTo>
                                  <a:lnTo>
                                    <a:pt x="235" y="100"/>
                                  </a:lnTo>
                                  <a:lnTo>
                                    <a:pt x="229" y="106"/>
                                  </a:lnTo>
                                  <a:lnTo>
                                    <a:pt x="222" y="110"/>
                                  </a:lnTo>
                                  <a:lnTo>
                                    <a:pt x="214" y="116"/>
                                  </a:lnTo>
                                  <a:lnTo>
                                    <a:pt x="205" y="119"/>
                                  </a:lnTo>
                                  <a:lnTo>
                                    <a:pt x="195" y="124"/>
                                  </a:lnTo>
                                  <a:lnTo>
                                    <a:pt x="185" y="126"/>
                                  </a:lnTo>
                                  <a:lnTo>
                                    <a:pt x="174" y="130"/>
                                  </a:lnTo>
                                  <a:lnTo>
                                    <a:pt x="162" y="132"/>
                                  </a:lnTo>
                                  <a:lnTo>
                                    <a:pt x="150" y="134"/>
                                  </a:lnTo>
                                  <a:lnTo>
                                    <a:pt x="137" y="135"/>
                                  </a:lnTo>
                                  <a:lnTo>
                                    <a:pt x="125" y="135"/>
                                  </a:lnTo>
                                  <a:lnTo>
                                    <a:pt x="125" y="135"/>
                                  </a:lnTo>
                                  <a:lnTo>
                                    <a:pt x="112" y="135"/>
                                  </a:lnTo>
                                  <a:lnTo>
                                    <a:pt x="99" y="134"/>
                                  </a:lnTo>
                                  <a:lnTo>
                                    <a:pt x="88" y="132"/>
                                  </a:lnTo>
                                  <a:lnTo>
                                    <a:pt x="76" y="130"/>
                                  </a:lnTo>
                                  <a:lnTo>
                                    <a:pt x="65" y="126"/>
                                  </a:lnTo>
                                  <a:lnTo>
                                    <a:pt x="55" y="124"/>
                                  </a:lnTo>
                                  <a:lnTo>
                                    <a:pt x="45" y="119"/>
                                  </a:lnTo>
                                  <a:lnTo>
                                    <a:pt x="36" y="116"/>
                                  </a:lnTo>
                                  <a:lnTo>
                                    <a:pt x="29" y="110"/>
                                  </a:lnTo>
                                  <a:lnTo>
                                    <a:pt x="21" y="106"/>
                                  </a:lnTo>
                                  <a:lnTo>
                                    <a:pt x="15" y="100"/>
                                  </a:lnTo>
                                  <a:lnTo>
                                    <a:pt x="10" y="94"/>
                                  </a:lnTo>
                                  <a:lnTo>
                                    <a:pt x="5" y="87"/>
                                  </a:lnTo>
                                  <a:lnTo>
                                    <a:pt x="2" y="81"/>
                                  </a:lnTo>
                                  <a:lnTo>
                                    <a:pt x="1" y="75"/>
                                  </a:lnTo>
                                  <a:lnTo>
                                    <a:pt x="0" y="68"/>
                                  </a:lnTo>
                                  <a:lnTo>
                                    <a:pt x="0" y="68"/>
                                  </a:lnTo>
                                  <a:close/>
                                </a:path>
                              </a:pathLst>
                            </a:custGeom>
                            <a:solidFill>
                              <a:srgbClr val="4B8AB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4" name="Freeform 3288"/>
                          <wps:cNvSpPr>
                            <a:spLocks/>
                          </wps:cNvSpPr>
                          <wps:spPr bwMode="auto">
                            <a:xfrm>
                              <a:off x="1963" y="4089"/>
                              <a:ext cx="241" cy="130"/>
                            </a:xfrm>
                            <a:custGeom>
                              <a:avLst/>
                              <a:gdLst>
                                <a:gd name="T0" fmla="*/ 0 w 241"/>
                                <a:gd name="T1" fmla="*/ 65 h 130"/>
                                <a:gd name="T2" fmla="*/ 3 w 241"/>
                                <a:gd name="T3" fmla="*/ 52 h 130"/>
                                <a:gd name="T4" fmla="*/ 10 w 241"/>
                                <a:gd name="T5" fmla="*/ 40 h 130"/>
                                <a:gd name="T6" fmla="*/ 21 w 241"/>
                                <a:gd name="T7" fmla="*/ 28 h 130"/>
                                <a:gd name="T8" fmla="*/ 36 w 241"/>
                                <a:gd name="T9" fmla="*/ 19 h 130"/>
                                <a:gd name="T10" fmla="*/ 54 w 241"/>
                                <a:gd name="T11" fmla="*/ 11 h 130"/>
                                <a:gd name="T12" fmla="*/ 74 w 241"/>
                                <a:gd name="T13" fmla="*/ 6 h 130"/>
                                <a:gd name="T14" fmla="*/ 96 w 241"/>
                                <a:gd name="T15" fmla="*/ 1 h 130"/>
                                <a:gd name="T16" fmla="*/ 121 w 241"/>
                                <a:gd name="T17" fmla="*/ 0 h 130"/>
                                <a:gd name="T18" fmla="*/ 134 w 241"/>
                                <a:gd name="T19" fmla="*/ 0 h 130"/>
                                <a:gd name="T20" fmla="*/ 156 w 241"/>
                                <a:gd name="T21" fmla="*/ 3 h 130"/>
                                <a:gd name="T22" fmla="*/ 178 w 241"/>
                                <a:gd name="T23" fmla="*/ 8 h 130"/>
                                <a:gd name="T24" fmla="*/ 198 w 241"/>
                                <a:gd name="T25" fmla="*/ 15 h 130"/>
                                <a:gd name="T26" fmla="*/ 214 w 241"/>
                                <a:gd name="T27" fmla="*/ 24 h 130"/>
                                <a:gd name="T28" fmla="*/ 227 w 241"/>
                                <a:gd name="T29" fmla="*/ 34 h 130"/>
                                <a:gd name="T30" fmla="*/ 236 w 241"/>
                                <a:gd name="T31" fmla="*/ 46 h 130"/>
                                <a:gd name="T32" fmla="*/ 240 w 241"/>
                                <a:gd name="T33" fmla="*/ 58 h 130"/>
                                <a:gd name="T34" fmla="*/ 241 w 241"/>
                                <a:gd name="T35" fmla="*/ 65 h 130"/>
                                <a:gd name="T36" fmla="*/ 239 w 241"/>
                                <a:gd name="T37" fmla="*/ 78 h 130"/>
                                <a:gd name="T38" fmla="*/ 231 w 241"/>
                                <a:gd name="T39" fmla="*/ 90 h 130"/>
                                <a:gd name="T40" fmla="*/ 221 w 241"/>
                                <a:gd name="T41" fmla="*/ 101 h 130"/>
                                <a:gd name="T42" fmla="*/ 206 w 241"/>
                                <a:gd name="T43" fmla="*/ 111 h 130"/>
                                <a:gd name="T44" fmla="*/ 188 w 241"/>
                                <a:gd name="T45" fmla="*/ 118 h 130"/>
                                <a:gd name="T46" fmla="*/ 168 w 241"/>
                                <a:gd name="T47" fmla="*/ 125 h 130"/>
                                <a:gd name="T48" fmla="*/ 145 w 241"/>
                                <a:gd name="T49" fmla="*/ 128 h 130"/>
                                <a:gd name="T50" fmla="*/ 121 w 241"/>
                                <a:gd name="T51" fmla="*/ 130 h 130"/>
                                <a:gd name="T52" fmla="*/ 108 w 241"/>
                                <a:gd name="T53" fmla="*/ 129 h 130"/>
                                <a:gd name="T54" fmla="*/ 85 w 241"/>
                                <a:gd name="T55" fmla="*/ 126 h 130"/>
                                <a:gd name="T56" fmla="*/ 64 w 241"/>
                                <a:gd name="T57" fmla="*/ 122 h 130"/>
                                <a:gd name="T58" fmla="*/ 44 w 241"/>
                                <a:gd name="T59" fmla="*/ 115 h 130"/>
                                <a:gd name="T60" fmla="*/ 27 w 241"/>
                                <a:gd name="T61" fmla="*/ 106 h 130"/>
                                <a:gd name="T62" fmla="*/ 15 w 241"/>
                                <a:gd name="T63" fmla="*/ 96 h 130"/>
                                <a:gd name="T64" fmla="*/ 6 w 241"/>
                                <a:gd name="T65" fmla="*/ 84 h 130"/>
                                <a:gd name="T66" fmla="*/ 1 w 241"/>
                                <a:gd name="T67" fmla="*/ 72 h 130"/>
                                <a:gd name="T68" fmla="*/ 0 w 241"/>
                                <a:gd name="T69" fmla="*/ 65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1" h="130">
                                  <a:moveTo>
                                    <a:pt x="0" y="65"/>
                                  </a:moveTo>
                                  <a:lnTo>
                                    <a:pt x="0" y="65"/>
                                  </a:lnTo>
                                  <a:lnTo>
                                    <a:pt x="1" y="58"/>
                                  </a:lnTo>
                                  <a:lnTo>
                                    <a:pt x="3" y="52"/>
                                  </a:lnTo>
                                  <a:lnTo>
                                    <a:pt x="6" y="46"/>
                                  </a:lnTo>
                                  <a:lnTo>
                                    <a:pt x="10" y="40"/>
                                  </a:lnTo>
                                  <a:lnTo>
                                    <a:pt x="15" y="34"/>
                                  </a:lnTo>
                                  <a:lnTo>
                                    <a:pt x="21" y="28"/>
                                  </a:lnTo>
                                  <a:lnTo>
                                    <a:pt x="27" y="24"/>
                                  </a:lnTo>
                                  <a:lnTo>
                                    <a:pt x="36" y="19"/>
                                  </a:lnTo>
                                  <a:lnTo>
                                    <a:pt x="44" y="15"/>
                                  </a:lnTo>
                                  <a:lnTo>
                                    <a:pt x="54" y="11"/>
                                  </a:lnTo>
                                  <a:lnTo>
                                    <a:pt x="64" y="8"/>
                                  </a:lnTo>
                                  <a:lnTo>
                                    <a:pt x="74" y="6"/>
                                  </a:lnTo>
                                  <a:lnTo>
                                    <a:pt x="85" y="3"/>
                                  </a:lnTo>
                                  <a:lnTo>
                                    <a:pt x="96" y="1"/>
                                  </a:lnTo>
                                  <a:lnTo>
                                    <a:pt x="108" y="0"/>
                                  </a:lnTo>
                                  <a:lnTo>
                                    <a:pt x="121" y="0"/>
                                  </a:lnTo>
                                  <a:lnTo>
                                    <a:pt x="121" y="0"/>
                                  </a:lnTo>
                                  <a:lnTo>
                                    <a:pt x="134" y="0"/>
                                  </a:lnTo>
                                  <a:lnTo>
                                    <a:pt x="145" y="1"/>
                                  </a:lnTo>
                                  <a:lnTo>
                                    <a:pt x="156" y="3"/>
                                  </a:lnTo>
                                  <a:lnTo>
                                    <a:pt x="168" y="6"/>
                                  </a:lnTo>
                                  <a:lnTo>
                                    <a:pt x="178" y="8"/>
                                  </a:lnTo>
                                  <a:lnTo>
                                    <a:pt x="188" y="11"/>
                                  </a:lnTo>
                                  <a:lnTo>
                                    <a:pt x="198" y="15"/>
                                  </a:lnTo>
                                  <a:lnTo>
                                    <a:pt x="206" y="19"/>
                                  </a:lnTo>
                                  <a:lnTo>
                                    <a:pt x="214" y="24"/>
                                  </a:lnTo>
                                  <a:lnTo>
                                    <a:pt x="221" y="28"/>
                                  </a:lnTo>
                                  <a:lnTo>
                                    <a:pt x="227" y="34"/>
                                  </a:lnTo>
                                  <a:lnTo>
                                    <a:pt x="231" y="40"/>
                                  </a:lnTo>
                                  <a:lnTo>
                                    <a:pt x="236" y="46"/>
                                  </a:lnTo>
                                  <a:lnTo>
                                    <a:pt x="239" y="52"/>
                                  </a:lnTo>
                                  <a:lnTo>
                                    <a:pt x="240" y="58"/>
                                  </a:lnTo>
                                  <a:lnTo>
                                    <a:pt x="241" y="65"/>
                                  </a:lnTo>
                                  <a:lnTo>
                                    <a:pt x="241" y="65"/>
                                  </a:lnTo>
                                  <a:lnTo>
                                    <a:pt x="240" y="72"/>
                                  </a:lnTo>
                                  <a:lnTo>
                                    <a:pt x="239" y="78"/>
                                  </a:lnTo>
                                  <a:lnTo>
                                    <a:pt x="236" y="84"/>
                                  </a:lnTo>
                                  <a:lnTo>
                                    <a:pt x="231" y="90"/>
                                  </a:lnTo>
                                  <a:lnTo>
                                    <a:pt x="227" y="96"/>
                                  </a:lnTo>
                                  <a:lnTo>
                                    <a:pt x="221" y="101"/>
                                  </a:lnTo>
                                  <a:lnTo>
                                    <a:pt x="214" y="106"/>
                                  </a:lnTo>
                                  <a:lnTo>
                                    <a:pt x="206" y="111"/>
                                  </a:lnTo>
                                  <a:lnTo>
                                    <a:pt x="198" y="115"/>
                                  </a:lnTo>
                                  <a:lnTo>
                                    <a:pt x="188" y="118"/>
                                  </a:lnTo>
                                  <a:lnTo>
                                    <a:pt x="178" y="122"/>
                                  </a:lnTo>
                                  <a:lnTo>
                                    <a:pt x="168" y="125"/>
                                  </a:lnTo>
                                  <a:lnTo>
                                    <a:pt x="156" y="126"/>
                                  </a:lnTo>
                                  <a:lnTo>
                                    <a:pt x="145" y="128"/>
                                  </a:lnTo>
                                  <a:lnTo>
                                    <a:pt x="134" y="129"/>
                                  </a:lnTo>
                                  <a:lnTo>
                                    <a:pt x="121" y="130"/>
                                  </a:lnTo>
                                  <a:lnTo>
                                    <a:pt x="121" y="130"/>
                                  </a:lnTo>
                                  <a:lnTo>
                                    <a:pt x="108" y="129"/>
                                  </a:lnTo>
                                  <a:lnTo>
                                    <a:pt x="96" y="128"/>
                                  </a:lnTo>
                                  <a:lnTo>
                                    <a:pt x="85" y="126"/>
                                  </a:lnTo>
                                  <a:lnTo>
                                    <a:pt x="74" y="125"/>
                                  </a:lnTo>
                                  <a:lnTo>
                                    <a:pt x="64" y="122"/>
                                  </a:lnTo>
                                  <a:lnTo>
                                    <a:pt x="54" y="118"/>
                                  </a:lnTo>
                                  <a:lnTo>
                                    <a:pt x="44" y="115"/>
                                  </a:lnTo>
                                  <a:lnTo>
                                    <a:pt x="36" y="111"/>
                                  </a:lnTo>
                                  <a:lnTo>
                                    <a:pt x="27" y="106"/>
                                  </a:lnTo>
                                  <a:lnTo>
                                    <a:pt x="21" y="101"/>
                                  </a:lnTo>
                                  <a:lnTo>
                                    <a:pt x="15" y="96"/>
                                  </a:lnTo>
                                  <a:lnTo>
                                    <a:pt x="10" y="90"/>
                                  </a:lnTo>
                                  <a:lnTo>
                                    <a:pt x="6" y="84"/>
                                  </a:lnTo>
                                  <a:lnTo>
                                    <a:pt x="3" y="78"/>
                                  </a:lnTo>
                                  <a:lnTo>
                                    <a:pt x="1" y="72"/>
                                  </a:lnTo>
                                  <a:lnTo>
                                    <a:pt x="0" y="65"/>
                                  </a:lnTo>
                                  <a:lnTo>
                                    <a:pt x="0" y="65"/>
                                  </a:lnTo>
                                  <a:close/>
                                </a:path>
                              </a:pathLst>
                            </a:custGeom>
                            <a:solidFill>
                              <a:srgbClr val="4E8C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5" name="Freeform 3289"/>
                          <wps:cNvSpPr>
                            <a:spLocks/>
                          </wps:cNvSpPr>
                          <wps:spPr bwMode="auto">
                            <a:xfrm>
                              <a:off x="1967" y="4090"/>
                              <a:ext cx="231" cy="124"/>
                            </a:xfrm>
                            <a:custGeom>
                              <a:avLst/>
                              <a:gdLst>
                                <a:gd name="T0" fmla="*/ 0 w 231"/>
                                <a:gd name="T1" fmla="*/ 62 h 124"/>
                                <a:gd name="T2" fmla="*/ 3 w 231"/>
                                <a:gd name="T3" fmla="*/ 50 h 124"/>
                                <a:gd name="T4" fmla="*/ 9 w 231"/>
                                <a:gd name="T5" fmla="*/ 38 h 124"/>
                                <a:gd name="T6" fmla="*/ 20 w 231"/>
                                <a:gd name="T7" fmla="*/ 27 h 124"/>
                                <a:gd name="T8" fmla="*/ 33 w 231"/>
                                <a:gd name="T9" fmla="*/ 18 h 124"/>
                                <a:gd name="T10" fmla="*/ 51 w 231"/>
                                <a:gd name="T11" fmla="*/ 11 h 124"/>
                                <a:gd name="T12" fmla="*/ 71 w 231"/>
                                <a:gd name="T13" fmla="*/ 6 h 124"/>
                                <a:gd name="T14" fmla="*/ 92 w 231"/>
                                <a:gd name="T15" fmla="*/ 2 h 124"/>
                                <a:gd name="T16" fmla="*/ 116 w 231"/>
                                <a:gd name="T17" fmla="*/ 0 h 124"/>
                                <a:gd name="T18" fmla="*/ 128 w 231"/>
                                <a:gd name="T19" fmla="*/ 1 h 124"/>
                                <a:gd name="T20" fmla="*/ 150 w 231"/>
                                <a:gd name="T21" fmla="*/ 3 h 124"/>
                                <a:gd name="T22" fmla="*/ 170 w 231"/>
                                <a:gd name="T23" fmla="*/ 8 h 124"/>
                                <a:gd name="T24" fmla="*/ 189 w 231"/>
                                <a:gd name="T25" fmla="*/ 15 h 124"/>
                                <a:gd name="T26" fmla="*/ 205 w 231"/>
                                <a:gd name="T27" fmla="*/ 23 h 124"/>
                                <a:gd name="T28" fmla="*/ 217 w 231"/>
                                <a:gd name="T29" fmla="*/ 33 h 124"/>
                                <a:gd name="T30" fmla="*/ 226 w 231"/>
                                <a:gd name="T31" fmla="*/ 44 h 124"/>
                                <a:gd name="T32" fmla="*/ 230 w 231"/>
                                <a:gd name="T33" fmla="*/ 56 h 124"/>
                                <a:gd name="T34" fmla="*/ 231 w 231"/>
                                <a:gd name="T35" fmla="*/ 62 h 124"/>
                                <a:gd name="T36" fmla="*/ 229 w 231"/>
                                <a:gd name="T37" fmla="*/ 75 h 124"/>
                                <a:gd name="T38" fmla="*/ 222 w 231"/>
                                <a:gd name="T39" fmla="*/ 86 h 124"/>
                                <a:gd name="T40" fmla="*/ 211 w 231"/>
                                <a:gd name="T41" fmla="*/ 97 h 124"/>
                                <a:gd name="T42" fmla="*/ 198 w 231"/>
                                <a:gd name="T43" fmla="*/ 106 h 124"/>
                                <a:gd name="T44" fmla="*/ 180 w 231"/>
                                <a:gd name="T45" fmla="*/ 114 h 124"/>
                                <a:gd name="T46" fmla="*/ 160 w 231"/>
                                <a:gd name="T47" fmla="*/ 119 h 124"/>
                                <a:gd name="T48" fmla="*/ 139 w 231"/>
                                <a:gd name="T49" fmla="*/ 123 h 124"/>
                                <a:gd name="T50" fmla="*/ 116 w 231"/>
                                <a:gd name="T51" fmla="*/ 124 h 124"/>
                                <a:gd name="T52" fmla="*/ 104 w 231"/>
                                <a:gd name="T53" fmla="*/ 124 h 124"/>
                                <a:gd name="T54" fmla="*/ 81 w 231"/>
                                <a:gd name="T55" fmla="*/ 121 h 124"/>
                                <a:gd name="T56" fmla="*/ 61 w 231"/>
                                <a:gd name="T57" fmla="*/ 116 h 124"/>
                                <a:gd name="T58" fmla="*/ 43 w 231"/>
                                <a:gd name="T59" fmla="*/ 110 h 124"/>
                                <a:gd name="T60" fmla="*/ 26 w 231"/>
                                <a:gd name="T61" fmla="*/ 102 h 124"/>
                                <a:gd name="T62" fmla="*/ 14 w 231"/>
                                <a:gd name="T63" fmla="*/ 92 h 124"/>
                                <a:gd name="T64" fmla="*/ 5 w 231"/>
                                <a:gd name="T65" fmla="*/ 81 h 124"/>
                                <a:gd name="T66" fmla="*/ 1 w 231"/>
                                <a:gd name="T67" fmla="*/ 68 h 124"/>
                                <a:gd name="T68" fmla="*/ 0 w 231"/>
                                <a:gd name="T69" fmla="*/ 62 h 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124">
                                  <a:moveTo>
                                    <a:pt x="0" y="62"/>
                                  </a:moveTo>
                                  <a:lnTo>
                                    <a:pt x="0" y="62"/>
                                  </a:lnTo>
                                  <a:lnTo>
                                    <a:pt x="1" y="56"/>
                                  </a:lnTo>
                                  <a:lnTo>
                                    <a:pt x="3" y="50"/>
                                  </a:lnTo>
                                  <a:lnTo>
                                    <a:pt x="5" y="44"/>
                                  </a:lnTo>
                                  <a:lnTo>
                                    <a:pt x="9" y="38"/>
                                  </a:lnTo>
                                  <a:lnTo>
                                    <a:pt x="14" y="33"/>
                                  </a:lnTo>
                                  <a:lnTo>
                                    <a:pt x="20" y="27"/>
                                  </a:lnTo>
                                  <a:lnTo>
                                    <a:pt x="26" y="23"/>
                                  </a:lnTo>
                                  <a:lnTo>
                                    <a:pt x="33" y="18"/>
                                  </a:lnTo>
                                  <a:lnTo>
                                    <a:pt x="43" y="15"/>
                                  </a:lnTo>
                                  <a:lnTo>
                                    <a:pt x="51" y="11"/>
                                  </a:lnTo>
                                  <a:lnTo>
                                    <a:pt x="61" y="8"/>
                                  </a:lnTo>
                                  <a:lnTo>
                                    <a:pt x="71" y="6"/>
                                  </a:lnTo>
                                  <a:lnTo>
                                    <a:pt x="81" y="3"/>
                                  </a:lnTo>
                                  <a:lnTo>
                                    <a:pt x="92" y="2"/>
                                  </a:lnTo>
                                  <a:lnTo>
                                    <a:pt x="104" y="1"/>
                                  </a:lnTo>
                                  <a:lnTo>
                                    <a:pt x="116" y="0"/>
                                  </a:lnTo>
                                  <a:lnTo>
                                    <a:pt x="116" y="0"/>
                                  </a:lnTo>
                                  <a:lnTo>
                                    <a:pt x="128" y="1"/>
                                  </a:lnTo>
                                  <a:lnTo>
                                    <a:pt x="139" y="2"/>
                                  </a:lnTo>
                                  <a:lnTo>
                                    <a:pt x="150" y="3"/>
                                  </a:lnTo>
                                  <a:lnTo>
                                    <a:pt x="160" y="6"/>
                                  </a:lnTo>
                                  <a:lnTo>
                                    <a:pt x="170" y="8"/>
                                  </a:lnTo>
                                  <a:lnTo>
                                    <a:pt x="180" y="11"/>
                                  </a:lnTo>
                                  <a:lnTo>
                                    <a:pt x="189" y="15"/>
                                  </a:lnTo>
                                  <a:lnTo>
                                    <a:pt x="198" y="18"/>
                                  </a:lnTo>
                                  <a:lnTo>
                                    <a:pt x="205" y="23"/>
                                  </a:lnTo>
                                  <a:lnTo>
                                    <a:pt x="211" y="27"/>
                                  </a:lnTo>
                                  <a:lnTo>
                                    <a:pt x="217" y="33"/>
                                  </a:lnTo>
                                  <a:lnTo>
                                    <a:pt x="222" y="38"/>
                                  </a:lnTo>
                                  <a:lnTo>
                                    <a:pt x="226" y="44"/>
                                  </a:lnTo>
                                  <a:lnTo>
                                    <a:pt x="229" y="50"/>
                                  </a:lnTo>
                                  <a:lnTo>
                                    <a:pt x="230" y="56"/>
                                  </a:lnTo>
                                  <a:lnTo>
                                    <a:pt x="231" y="62"/>
                                  </a:lnTo>
                                  <a:lnTo>
                                    <a:pt x="231" y="62"/>
                                  </a:lnTo>
                                  <a:lnTo>
                                    <a:pt x="230" y="68"/>
                                  </a:lnTo>
                                  <a:lnTo>
                                    <a:pt x="229" y="75"/>
                                  </a:lnTo>
                                  <a:lnTo>
                                    <a:pt x="226" y="81"/>
                                  </a:lnTo>
                                  <a:lnTo>
                                    <a:pt x="222" y="86"/>
                                  </a:lnTo>
                                  <a:lnTo>
                                    <a:pt x="217" y="92"/>
                                  </a:lnTo>
                                  <a:lnTo>
                                    <a:pt x="211" y="97"/>
                                  </a:lnTo>
                                  <a:lnTo>
                                    <a:pt x="205" y="102"/>
                                  </a:lnTo>
                                  <a:lnTo>
                                    <a:pt x="198" y="106"/>
                                  </a:lnTo>
                                  <a:lnTo>
                                    <a:pt x="189" y="110"/>
                                  </a:lnTo>
                                  <a:lnTo>
                                    <a:pt x="180" y="114"/>
                                  </a:lnTo>
                                  <a:lnTo>
                                    <a:pt x="170" y="116"/>
                                  </a:lnTo>
                                  <a:lnTo>
                                    <a:pt x="160" y="119"/>
                                  </a:lnTo>
                                  <a:lnTo>
                                    <a:pt x="150" y="121"/>
                                  </a:lnTo>
                                  <a:lnTo>
                                    <a:pt x="139" y="123"/>
                                  </a:lnTo>
                                  <a:lnTo>
                                    <a:pt x="128" y="124"/>
                                  </a:lnTo>
                                  <a:lnTo>
                                    <a:pt x="116" y="124"/>
                                  </a:lnTo>
                                  <a:lnTo>
                                    <a:pt x="116" y="124"/>
                                  </a:lnTo>
                                  <a:lnTo>
                                    <a:pt x="104" y="124"/>
                                  </a:lnTo>
                                  <a:lnTo>
                                    <a:pt x="92" y="123"/>
                                  </a:lnTo>
                                  <a:lnTo>
                                    <a:pt x="81" y="121"/>
                                  </a:lnTo>
                                  <a:lnTo>
                                    <a:pt x="71" y="119"/>
                                  </a:lnTo>
                                  <a:lnTo>
                                    <a:pt x="61" y="116"/>
                                  </a:lnTo>
                                  <a:lnTo>
                                    <a:pt x="51" y="114"/>
                                  </a:lnTo>
                                  <a:lnTo>
                                    <a:pt x="43" y="110"/>
                                  </a:lnTo>
                                  <a:lnTo>
                                    <a:pt x="33" y="106"/>
                                  </a:lnTo>
                                  <a:lnTo>
                                    <a:pt x="26" y="102"/>
                                  </a:lnTo>
                                  <a:lnTo>
                                    <a:pt x="20" y="97"/>
                                  </a:lnTo>
                                  <a:lnTo>
                                    <a:pt x="14" y="92"/>
                                  </a:lnTo>
                                  <a:lnTo>
                                    <a:pt x="9" y="86"/>
                                  </a:lnTo>
                                  <a:lnTo>
                                    <a:pt x="5" y="81"/>
                                  </a:lnTo>
                                  <a:lnTo>
                                    <a:pt x="3" y="75"/>
                                  </a:lnTo>
                                  <a:lnTo>
                                    <a:pt x="1" y="68"/>
                                  </a:lnTo>
                                  <a:lnTo>
                                    <a:pt x="0" y="62"/>
                                  </a:lnTo>
                                  <a:lnTo>
                                    <a:pt x="0" y="62"/>
                                  </a:lnTo>
                                  <a:close/>
                                </a:path>
                              </a:pathLst>
                            </a:custGeom>
                            <a:solidFill>
                              <a:srgbClr val="518E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6" name="Freeform 3290"/>
                          <wps:cNvSpPr>
                            <a:spLocks/>
                          </wps:cNvSpPr>
                          <wps:spPr bwMode="auto">
                            <a:xfrm>
                              <a:off x="1971" y="4092"/>
                              <a:ext cx="221" cy="118"/>
                            </a:xfrm>
                            <a:custGeom>
                              <a:avLst/>
                              <a:gdLst>
                                <a:gd name="T0" fmla="*/ 0 w 221"/>
                                <a:gd name="T1" fmla="*/ 59 h 118"/>
                                <a:gd name="T2" fmla="*/ 2 w 221"/>
                                <a:gd name="T3" fmla="*/ 47 h 118"/>
                                <a:gd name="T4" fmla="*/ 9 w 221"/>
                                <a:gd name="T5" fmla="*/ 35 h 118"/>
                                <a:gd name="T6" fmla="*/ 19 w 221"/>
                                <a:gd name="T7" fmla="*/ 25 h 118"/>
                                <a:gd name="T8" fmla="*/ 32 w 221"/>
                                <a:gd name="T9" fmla="*/ 17 h 118"/>
                                <a:gd name="T10" fmla="*/ 48 w 221"/>
                                <a:gd name="T11" fmla="*/ 10 h 118"/>
                                <a:gd name="T12" fmla="*/ 68 w 221"/>
                                <a:gd name="T13" fmla="*/ 5 h 118"/>
                                <a:gd name="T14" fmla="*/ 88 w 221"/>
                                <a:gd name="T15" fmla="*/ 1 h 118"/>
                                <a:gd name="T16" fmla="*/ 110 w 221"/>
                                <a:gd name="T17" fmla="*/ 0 h 118"/>
                                <a:gd name="T18" fmla="*/ 122 w 221"/>
                                <a:gd name="T19" fmla="*/ 0 h 118"/>
                                <a:gd name="T20" fmla="*/ 144 w 221"/>
                                <a:gd name="T21" fmla="*/ 3 h 118"/>
                                <a:gd name="T22" fmla="*/ 163 w 221"/>
                                <a:gd name="T23" fmla="*/ 7 h 118"/>
                                <a:gd name="T24" fmla="*/ 181 w 221"/>
                                <a:gd name="T25" fmla="*/ 14 h 118"/>
                                <a:gd name="T26" fmla="*/ 195 w 221"/>
                                <a:gd name="T27" fmla="*/ 21 h 118"/>
                                <a:gd name="T28" fmla="*/ 208 w 221"/>
                                <a:gd name="T29" fmla="*/ 31 h 118"/>
                                <a:gd name="T30" fmla="*/ 216 w 221"/>
                                <a:gd name="T31" fmla="*/ 41 h 118"/>
                                <a:gd name="T32" fmla="*/ 221 w 221"/>
                                <a:gd name="T33" fmla="*/ 53 h 118"/>
                                <a:gd name="T34" fmla="*/ 221 w 221"/>
                                <a:gd name="T35" fmla="*/ 59 h 118"/>
                                <a:gd name="T36" fmla="*/ 219 w 221"/>
                                <a:gd name="T37" fmla="*/ 71 h 118"/>
                                <a:gd name="T38" fmla="*/ 213 w 221"/>
                                <a:gd name="T39" fmla="*/ 82 h 118"/>
                                <a:gd name="T40" fmla="*/ 202 w 221"/>
                                <a:gd name="T41" fmla="*/ 92 h 118"/>
                                <a:gd name="T42" fmla="*/ 189 w 221"/>
                                <a:gd name="T43" fmla="*/ 101 h 118"/>
                                <a:gd name="T44" fmla="*/ 173 w 221"/>
                                <a:gd name="T45" fmla="*/ 108 h 118"/>
                                <a:gd name="T46" fmla="*/ 154 w 221"/>
                                <a:gd name="T47" fmla="*/ 113 h 118"/>
                                <a:gd name="T48" fmla="*/ 133 w 221"/>
                                <a:gd name="T49" fmla="*/ 116 h 118"/>
                                <a:gd name="T50" fmla="*/ 110 w 221"/>
                                <a:gd name="T51" fmla="*/ 118 h 118"/>
                                <a:gd name="T52" fmla="*/ 99 w 221"/>
                                <a:gd name="T53" fmla="*/ 117 h 118"/>
                                <a:gd name="T54" fmla="*/ 77 w 221"/>
                                <a:gd name="T55" fmla="*/ 115 h 118"/>
                                <a:gd name="T56" fmla="*/ 58 w 221"/>
                                <a:gd name="T57" fmla="*/ 111 h 118"/>
                                <a:gd name="T58" fmla="*/ 40 w 221"/>
                                <a:gd name="T59" fmla="*/ 104 h 118"/>
                                <a:gd name="T60" fmla="*/ 25 w 221"/>
                                <a:gd name="T61" fmla="*/ 96 h 118"/>
                                <a:gd name="T62" fmla="*/ 13 w 221"/>
                                <a:gd name="T63" fmla="*/ 87 h 118"/>
                                <a:gd name="T64" fmla="*/ 5 w 221"/>
                                <a:gd name="T65" fmla="*/ 76 h 118"/>
                                <a:gd name="T66" fmla="*/ 0 w 221"/>
                                <a:gd name="T67" fmla="*/ 64 h 118"/>
                                <a:gd name="T68" fmla="*/ 0 w 221"/>
                                <a:gd name="T69" fmla="*/ 59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21" h="118">
                                  <a:moveTo>
                                    <a:pt x="0" y="59"/>
                                  </a:moveTo>
                                  <a:lnTo>
                                    <a:pt x="0" y="59"/>
                                  </a:lnTo>
                                  <a:lnTo>
                                    <a:pt x="0" y="53"/>
                                  </a:lnTo>
                                  <a:lnTo>
                                    <a:pt x="2" y="47"/>
                                  </a:lnTo>
                                  <a:lnTo>
                                    <a:pt x="5" y="41"/>
                                  </a:lnTo>
                                  <a:lnTo>
                                    <a:pt x="9" y="35"/>
                                  </a:lnTo>
                                  <a:lnTo>
                                    <a:pt x="13" y="31"/>
                                  </a:lnTo>
                                  <a:lnTo>
                                    <a:pt x="19" y="25"/>
                                  </a:lnTo>
                                  <a:lnTo>
                                    <a:pt x="25" y="21"/>
                                  </a:lnTo>
                                  <a:lnTo>
                                    <a:pt x="32" y="17"/>
                                  </a:lnTo>
                                  <a:lnTo>
                                    <a:pt x="40" y="14"/>
                                  </a:lnTo>
                                  <a:lnTo>
                                    <a:pt x="48" y="10"/>
                                  </a:lnTo>
                                  <a:lnTo>
                                    <a:pt x="58" y="7"/>
                                  </a:lnTo>
                                  <a:lnTo>
                                    <a:pt x="68" y="5"/>
                                  </a:lnTo>
                                  <a:lnTo>
                                    <a:pt x="77" y="3"/>
                                  </a:lnTo>
                                  <a:lnTo>
                                    <a:pt x="88" y="1"/>
                                  </a:lnTo>
                                  <a:lnTo>
                                    <a:pt x="99" y="0"/>
                                  </a:lnTo>
                                  <a:lnTo>
                                    <a:pt x="110" y="0"/>
                                  </a:lnTo>
                                  <a:lnTo>
                                    <a:pt x="110" y="0"/>
                                  </a:lnTo>
                                  <a:lnTo>
                                    <a:pt x="122" y="0"/>
                                  </a:lnTo>
                                  <a:lnTo>
                                    <a:pt x="133" y="1"/>
                                  </a:lnTo>
                                  <a:lnTo>
                                    <a:pt x="144" y="3"/>
                                  </a:lnTo>
                                  <a:lnTo>
                                    <a:pt x="154" y="5"/>
                                  </a:lnTo>
                                  <a:lnTo>
                                    <a:pt x="163" y="7"/>
                                  </a:lnTo>
                                  <a:lnTo>
                                    <a:pt x="173" y="10"/>
                                  </a:lnTo>
                                  <a:lnTo>
                                    <a:pt x="181" y="14"/>
                                  </a:lnTo>
                                  <a:lnTo>
                                    <a:pt x="189" y="17"/>
                                  </a:lnTo>
                                  <a:lnTo>
                                    <a:pt x="195" y="21"/>
                                  </a:lnTo>
                                  <a:lnTo>
                                    <a:pt x="202" y="25"/>
                                  </a:lnTo>
                                  <a:lnTo>
                                    <a:pt x="208" y="31"/>
                                  </a:lnTo>
                                  <a:lnTo>
                                    <a:pt x="213" y="35"/>
                                  </a:lnTo>
                                  <a:lnTo>
                                    <a:pt x="216" y="41"/>
                                  </a:lnTo>
                                  <a:lnTo>
                                    <a:pt x="219" y="47"/>
                                  </a:lnTo>
                                  <a:lnTo>
                                    <a:pt x="221" y="53"/>
                                  </a:lnTo>
                                  <a:lnTo>
                                    <a:pt x="221" y="59"/>
                                  </a:lnTo>
                                  <a:lnTo>
                                    <a:pt x="221" y="59"/>
                                  </a:lnTo>
                                  <a:lnTo>
                                    <a:pt x="221" y="64"/>
                                  </a:lnTo>
                                  <a:lnTo>
                                    <a:pt x="219" y="71"/>
                                  </a:lnTo>
                                  <a:lnTo>
                                    <a:pt x="216" y="76"/>
                                  </a:lnTo>
                                  <a:lnTo>
                                    <a:pt x="213" y="82"/>
                                  </a:lnTo>
                                  <a:lnTo>
                                    <a:pt x="208" y="87"/>
                                  </a:lnTo>
                                  <a:lnTo>
                                    <a:pt x="202" y="92"/>
                                  </a:lnTo>
                                  <a:lnTo>
                                    <a:pt x="195" y="96"/>
                                  </a:lnTo>
                                  <a:lnTo>
                                    <a:pt x="189" y="101"/>
                                  </a:lnTo>
                                  <a:lnTo>
                                    <a:pt x="181" y="104"/>
                                  </a:lnTo>
                                  <a:lnTo>
                                    <a:pt x="173" y="108"/>
                                  </a:lnTo>
                                  <a:lnTo>
                                    <a:pt x="163" y="111"/>
                                  </a:lnTo>
                                  <a:lnTo>
                                    <a:pt x="154" y="113"/>
                                  </a:lnTo>
                                  <a:lnTo>
                                    <a:pt x="144" y="115"/>
                                  </a:lnTo>
                                  <a:lnTo>
                                    <a:pt x="133" y="116"/>
                                  </a:lnTo>
                                  <a:lnTo>
                                    <a:pt x="122" y="117"/>
                                  </a:lnTo>
                                  <a:lnTo>
                                    <a:pt x="110" y="118"/>
                                  </a:lnTo>
                                  <a:lnTo>
                                    <a:pt x="110" y="118"/>
                                  </a:lnTo>
                                  <a:lnTo>
                                    <a:pt x="99" y="117"/>
                                  </a:lnTo>
                                  <a:lnTo>
                                    <a:pt x="88" y="116"/>
                                  </a:lnTo>
                                  <a:lnTo>
                                    <a:pt x="77" y="115"/>
                                  </a:lnTo>
                                  <a:lnTo>
                                    <a:pt x="68" y="113"/>
                                  </a:lnTo>
                                  <a:lnTo>
                                    <a:pt x="58" y="111"/>
                                  </a:lnTo>
                                  <a:lnTo>
                                    <a:pt x="48" y="108"/>
                                  </a:lnTo>
                                  <a:lnTo>
                                    <a:pt x="40" y="104"/>
                                  </a:lnTo>
                                  <a:lnTo>
                                    <a:pt x="32" y="101"/>
                                  </a:lnTo>
                                  <a:lnTo>
                                    <a:pt x="25" y="96"/>
                                  </a:lnTo>
                                  <a:lnTo>
                                    <a:pt x="19" y="92"/>
                                  </a:lnTo>
                                  <a:lnTo>
                                    <a:pt x="13" y="87"/>
                                  </a:lnTo>
                                  <a:lnTo>
                                    <a:pt x="9" y="82"/>
                                  </a:lnTo>
                                  <a:lnTo>
                                    <a:pt x="5" y="76"/>
                                  </a:lnTo>
                                  <a:lnTo>
                                    <a:pt x="2" y="71"/>
                                  </a:lnTo>
                                  <a:lnTo>
                                    <a:pt x="0" y="64"/>
                                  </a:lnTo>
                                  <a:lnTo>
                                    <a:pt x="0" y="59"/>
                                  </a:lnTo>
                                  <a:lnTo>
                                    <a:pt x="0" y="59"/>
                                  </a:lnTo>
                                  <a:close/>
                                </a:path>
                              </a:pathLst>
                            </a:custGeom>
                            <a:solidFill>
                              <a:srgbClr val="5690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7" name="Freeform 3291"/>
                          <wps:cNvSpPr>
                            <a:spLocks/>
                          </wps:cNvSpPr>
                          <wps:spPr bwMode="auto">
                            <a:xfrm>
                              <a:off x="1974" y="4093"/>
                              <a:ext cx="212" cy="112"/>
                            </a:xfrm>
                            <a:custGeom>
                              <a:avLst/>
                              <a:gdLst>
                                <a:gd name="T0" fmla="*/ 0 w 212"/>
                                <a:gd name="T1" fmla="*/ 56 h 112"/>
                                <a:gd name="T2" fmla="*/ 3 w 212"/>
                                <a:gd name="T3" fmla="*/ 45 h 112"/>
                                <a:gd name="T4" fmla="*/ 8 w 212"/>
                                <a:gd name="T5" fmla="*/ 34 h 112"/>
                                <a:gd name="T6" fmla="*/ 18 w 212"/>
                                <a:gd name="T7" fmla="*/ 24 h 112"/>
                                <a:gd name="T8" fmla="*/ 31 w 212"/>
                                <a:gd name="T9" fmla="*/ 16 h 112"/>
                                <a:gd name="T10" fmla="*/ 47 w 212"/>
                                <a:gd name="T11" fmla="*/ 10 h 112"/>
                                <a:gd name="T12" fmla="*/ 65 w 212"/>
                                <a:gd name="T13" fmla="*/ 4 h 112"/>
                                <a:gd name="T14" fmla="*/ 84 w 212"/>
                                <a:gd name="T15" fmla="*/ 2 h 112"/>
                                <a:gd name="T16" fmla="*/ 106 w 212"/>
                                <a:gd name="T17" fmla="*/ 0 h 112"/>
                                <a:gd name="T18" fmla="*/ 117 w 212"/>
                                <a:gd name="T19" fmla="*/ 1 h 112"/>
                                <a:gd name="T20" fmla="*/ 138 w 212"/>
                                <a:gd name="T21" fmla="*/ 3 h 112"/>
                                <a:gd name="T22" fmla="*/ 157 w 212"/>
                                <a:gd name="T23" fmla="*/ 7 h 112"/>
                                <a:gd name="T24" fmla="*/ 173 w 212"/>
                                <a:gd name="T25" fmla="*/ 13 h 112"/>
                                <a:gd name="T26" fmla="*/ 188 w 212"/>
                                <a:gd name="T27" fmla="*/ 21 h 112"/>
                                <a:gd name="T28" fmla="*/ 199 w 212"/>
                                <a:gd name="T29" fmla="*/ 30 h 112"/>
                                <a:gd name="T30" fmla="*/ 207 w 212"/>
                                <a:gd name="T31" fmla="*/ 40 h 112"/>
                                <a:gd name="T32" fmla="*/ 211 w 212"/>
                                <a:gd name="T33" fmla="*/ 51 h 112"/>
                                <a:gd name="T34" fmla="*/ 212 w 212"/>
                                <a:gd name="T35" fmla="*/ 56 h 112"/>
                                <a:gd name="T36" fmla="*/ 210 w 212"/>
                                <a:gd name="T37" fmla="*/ 67 h 112"/>
                                <a:gd name="T38" fmla="*/ 203 w 212"/>
                                <a:gd name="T39" fmla="*/ 78 h 112"/>
                                <a:gd name="T40" fmla="*/ 194 w 212"/>
                                <a:gd name="T41" fmla="*/ 87 h 112"/>
                                <a:gd name="T42" fmla="*/ 181 w 212"/>
                                <a:gd name="T43" fmla="*/ 96 h 112"/>
                                <a:gd name="T44" fmla="*/ 165 w 212"/>
                                <a:gd name="T45" fmla="*/ 102 h 112"/>
                                <a:gd name="T46" fmla="*/ 147 w 212"/>
                                <a:gd name="T47" fmla="*/ 108 h 112"/>
                                <a:gd name="T48" fmla="*/ 127 w 212"/>
                                <a:gd name="T49" fmla="*/ 111 h 112"/>
                                <a:gd name="T50" fmla="*/ 106 w 212"/>
                                <a:gd name="T51" fmla="*/ 112 h 112"/>
                                <a:gd name="T52" fmla="*/ 95 w 212"/>
                                <a:gd name="T53" fmla="*/ 111 h 112"/>
                                <a:gd name="T54" fmla="*/ 74 w 212"/>
                                <a:gd name="T55" fmla="*/ 110 h 112"/>
                                <a:gd name="T56" fmla="*/ 55 w 212"/>
                                <a:gd name="T57" fmla="*/ 105 h 112"/>
                                <a:gd name="T58" fmla="*/ 39 w 212"/>
                                <a:gd name="T59" fmla="*/ 100 h 112"/>
                                <a:gd name="T60" fmla="*/ 25 w 212"/>
                                <a:gd name="T61" fmla="*/ 92 h 112"/>
                                <a:gd name="T62" fmla="*/ 13 w 212"/>
                                <a:gd name="T63" fmla="*/ 82 h 112"/>
                                <a:gd name="T64" fmla="*/ 6 w 212"/>
                                <a:gd name="T65" fmla="*/ 72 h 112"/>
                                <a:gd name="T66" fmla="*/ 1 w 212"/>
                                <a:gd name="T67" fmla="*/ 62 h 112"/>
                                <a:gd name="T68" fmla="*/ 0 w 212"/>
                                <a:gd name="T6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12" h="112">
                                  <a:moveTo>
                                    <a:pt x="0" y="56"/>
                                  </a:moveTo>
                                  <a:lnTo>
                                    <a:pt x="0" y="56"/>
                                  </a:lnTo>
                                  <a:lnTo>
                                    <a:pt x="1" y="51"/>
                                  </a:lnTo>
                                  <a:lnTo>
                                    <a:pt x="3" y="45"/>
                                  </a:lnTo>
                                  <a:lnTo>
                                    <a:pt x="6" y="40"/>
                                  </a:lnTo>
                                  <a:lnTo>
                                    <a:pt x="8" y="34"/>
                                  </a:lnTo>
                                  <a:lnTo>
                                    <a:pt x="13" y="30"/>
                                  </a:lnTo>
                                  <a:lnTo>
                                    <a:pt x="18" y="24"/>
                                  </a:lnTo>
                                  <a:lnTo>
                                    <a:pt x="25" y="21"/>
                                  </a:lnTo>
                                  <a:lnTo>
                                    <a:pt x="31" y="16"/>
                                  </a:lnTo>
                                  <a:lnTo>
                                    <a:pt x="39" y="13"/>
                                  </a:lnTo>
                                  <a:lnTo>
                                    <a:pt x="47" y="10"/>
                                  </a:lnTo>
                                  <a:lnTo>
                                    <a:pt x="55" y="7"/>
                                  </a:lnTo>
                                  <a:lnTo>
                                    <a:pt x="65" y="4"/>
                                  </a:lnTo>
                                  <a:lnTo>
                                    <a:pt x="74" y="3"/>
                                  </a:lnTo>
                                  <a:lnTo>
                                    <a:pt x="84" y="2"/>
                                  </a:lnTo>
                                  <a:lnTo>
                                    <a:pt x="95" y="1"/>
                                  </a:lnTo>
                                  <a:lnTo>
                                    <a:pt x="106" y="0"/>
                                  </a:lnTo>
                                  <a:lnTo>
                                    <a:pt x="106" y="0"/>
                                  </a:lnTo>
                                  <a:lnTo>
                                    <a:pt x="117" y="1"/>
                                  </a:lnTo>
                                  <a:lnTo>
                                    <a:pt x="127" y="2"/>
                                  </a:lnTo>
                                  <a:lnTo>
                                    <a:pt x="138" y="3"/>
                                  </a:lnTo>
                                  <a:lnTo>
                                    <a:pt x="147" y="4"/>
                                  </a:lnTo>
                                  <a:lnTo>
                                    <a:pt x="157" y="7"/>
                                  </a:lnTo>
                                  <a:lnTo>
                                    <a:pt x="165" y="10"/>
                                  </a:lnTo>
                                  <a:lnTo>
                                    <a:pt x="173" y="13"/>
                                  </a:lnTo>
                                  <a:lnTo>
                                    <a:pt x="181" y="16"/>
                                  </a:lnTo>
                                  <a:lnTo>
                                    <a:pt x="188" y="21"/>
                                  </a:lnTo>
                                  <a:lnTo>
                                    <a:pt x="194" y="24"/>
                                  </a:lnTo>
                                  <a:lnTo>
                                    <a:pt x="199" y="30"/>
                                  </a:lnTo>
                                  <a:lnTo>
                                    <a:pt x="203" y="34"/>
                                  </a:lnTo>
                                  <a:lnTo>
                                    <a:pt x="207" y="40"/>
                                  </a:lnTo>
                                  <a:lnTo>
                                    <a:pt x="210" y="45"/>
                                  </a:lnTo>
                                  <a:lnTo>
                                    <a:pt x="211" y="51"/>
                                  </a:lnTo>
                                  <a:lnTo>
                                    <a:pt x="212" y="56"/>
                                  </a:lnTo>
                                  <a:lnTo>
                                    <a:pt x="212" y="56"/>
                                  </a:lnTo>
                                  <a:lnTo>
                                    <a:pt x="211" y="62"/>
                                  </a:lnTo>
                                  <a:lnTo>
                                    <a:pt x="210" y="67"/>
                                  </a:lnTo>
                                  <a:lnTo>
                                    <a:pt x="207" y="72"/>
                                  </a:lnTo>
                                  <a:lnTo>
                                    <a:pt x="203" y="78"/>
                                  </a:lnTo>
                                  <a:lnTo>
                                    <a:pt x="199" y="82"/>
                                  </a:lnTo>
                                  <a:lnTo>
                                    <a:pt x="194" y="87"/>
                                  </a:lnTo>
                                  <a:lnTo>
                                    <a:pt x="188" y="92"/>
                                  </a:lnTo>
                                  <a:lnTo>
                                    <a:pt x="181" y="96"/>
                                  </a:lnTo>
                                  <a:lnTo>
                                    <a:pt x="173" y="100"/>
                                  </a:lnTo>
                                  <a:lnTo>
                                    <a:pt x="165" y="102"/>
                                  </a:lnTo>
                                  <a:lnTo>
                                    <a:pt x="157" y="105"/>
                                  </a:lnTo>
                                  <a:lnTo>
                                    <a:pt x="147" y="108"/>
                                  </a:lnTo>
                                  <a:lnTo>
                                    <a:pt x="138" y="110"/>
                                  </a:lnTo>
                                  <a:lnTo>
                                    <a:pt x="127" y="111"/>
                                  </a:lnTo>
                                  <a:lnTo>
                                    <a:pt x="117" y="111"/>
                                  </a:lnTo>
                                  <a:lnTo>
                                    <a:pt x="106" y="112"/>
                                  </a:lnTo>
                                  <a:lnTo>
                                    <a:pt x="106" y="112"/>
                                  </a:lnTo>
                                  <a:lnTo>
                                    <a:pt x="95" y="111"/>
                                  </a:lnTo>
                                  <a:lnTo>
                                    <a:pt x="84" y="111"/>
                                  </a:lnTo>
                                  <a:lnTo>
                                    <a:pt x="74" y="110"/>
                                  </a:lnTo>
                                  <a:lnTo>
                                    <a:pt x="65" y="108"/>
                                  </a:lnTo>
                                  <a:lnTo>
                                    <a:pt x="55" y="105"/>
                                  </a:lnTo>
                                  <a:lnTo>
                                    <a:pt x="47" y="102"/>
                                  </a:lnTo>
                                  <a:lnTo>
                                    <a:pt x="39" y="100"/>
                                  </a:lnTo>
                                  <a:lnTo>
                                    <a:pt x="31" y="96"/>
                                  </a:lnTo>
                                  <a:lnTo>
                                    <a:pt x="25" y="92"/>
                                  </a:lnTo>
                                  <a:lnTo>
                                    <a:pt x="18" y="87"/>
                                  </a:lnTo>
                                  <a:lnTo>
                                    <a:pt x="13" y="82"/>
                                  </a:lnTo>
                                  <a:lnTo>
                                    <a:pt x="8" y="78"/>
                                  </a:lnTo>
                                  <a:lnTo>
                                    <a:pt x="6" y="72"/>
                                  </a:lnTo>
                                  <a:lnTo>
                                    <a:pt x="3" y="67"/>
                                  </a:lnTo>
                                  <a:lnTo>
                                    <a:pt x="1" y="62"/>
                                  </a:lnTo>
                                  <a:lnTo>
                                    <a:pt x="0" y="56"/>
                                  </a:lnTo>
                                  <a:lnTo>
                                    <a:pt x="0" y="56"/>
                                  </a:lnTo>
                                  <a:close/>
                                </a:path>
                              </a:pathLst>
                            </a:custGeom>
                            <a:solidFill>
                              <a:srgbClr val="5991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8" name="Freeform 3292"/>
                          <wps:cNvSpPr>
                            <a:spLocks/>
                          </wps:cNvSpPr>
                          <wps:spPr bwMode="auto">
                            <a:xfrm>
                              <a:off x="1978" y="4095"/>
                              <a:ext cx="202" cy="106"/>
                            </a:xfrm>
                            <a:custGeom>
                              <a:avLst/>
                              <a:gdLst>
                                <a:gd name="T0" fmla="*/ 0 w 202"/>
                                <a:gd name="T1" fmla="*/ 52 h 106"/>
                                <a:gd name="T2" fmla="*/ 2 w 202"/>
                                <a:gd name="T3" fmla="*/ 41 h 106"/>
                                <a:gd name="T4" fmla="*/ 8 w 202"/>
                                <a:gd name="T5" fmla="*/ 31 h 106"/>
                                <a:gd name="T6" fmla="*/ 17 w 202"/>
                                <a:gd name="T7" fmla="*/ 23 h 106"/>
                                <a:gd name="T8" fmla="*/ 30 w 202"/>
                                <a:gd name="T9" fmla="*/ 15 h 106"/>
                                <a:gd name="T10" fmla="*/ 44 w 202"/>
                                <a:gd name="T11" fmla="*/ 9 h 106"/>
                                <a:gd name="T12" fmla="*/ 61 w 202"/>
                                <a:gd name="T13" fmla="*/ 3 h 106"/>
                                <a:gd name="T14" fmla="*/ 90 w 202"/>
                                <a:gd name="T15" fmla="*/ 0 h 106"/>
                                <a:gd name="T16" fmla="*/ 101 w 202"/>
                                <a:gd name="T17" fmla="*/ 0 h 106"/>
                                <a:gd name="T18" fmla="*/ 121 w 202"/>
                                <a:gd name="T19" fmla="*/ 1 h 106"/>
                                <a:gd name="T20" fmla="*/ 149 w 202"/>
                                <a:gd name="T21" fmla="*/ 6 h 106"/>
                                <a:gd name="T22" fmla="*/ 165 w 202"/>
                                <a:gd name="T23" fmla="*/ 12 h 106"/>
                                <a:gd name="T24" fmla="*/ 178 w 202"/>
                                <a:gd name="T25" fmla="*/ 19 h 106"/>
                                <a:gd name="T26" fmla="*/ 189 w 202"/>
                                <a:gd name="T27" fmla="*/ 27 h 106"/>
                                <a:gd name="T28" fmla="*/ 197 w 202"/>
                                <a:gd name="T29" fmla="*/ 37 h 106"/>
                                <a:gd name="T30" fmla="*/ 201 w 202"/>
                                <a:gd name="T31" fmla="*/ 47 h 106"/>
                                <a:gd name="T32" fmla="*/ 202 w 202"/>
                                <a:gd name="T33" fmla="*/ 52 h 106"/>
                                <a:gd name="T34" fmla="*/ 199 w 202"/>
                                <a:gd name="T35" fmla="*/ 63 h 106"/>
                                <a:gd name="T36" fmla="*/ 194 w 202"/>
                                <a:gd name="T37" fmla="*/ 73 h 106"/>
                                <a:gd name="T38" fmla="*/ 185 w 202"/>
                                <a:gd name="T39" fmla="*/ 82 h 106"/>
                                <a:gd name="T40" fmla="*/ 172 w 202"/>
                                <a:gd name="T41" fmla="*/ 90 h 106"/>
                                <a:gd name="T42" fmla="*/ 158 w 202"/>
                                <a:gd name="T43" fmla="*/ 97 h 106"/>
                                <a:gd name="T44" fmla="*/ 140 w 202"/>
                                <a:gd name="T45" fmla="*/ 101 h 106"/>
                                <a:gd name="T46" fmla="*/ 111 w 202"/>
                                <a:gd name="T47" fmla="*/ 105 h 106"/>
                                <a:gd name="T48" fmla="*/ 101 w 202"/>
                                <a:gd name="T49" fmla="*/ 106 h 106"/>
                                <a:gd name="T50" fmla="*/ 80 w 202"/>
                                <a:gd name="T51" fmla="*/ 105 h 106"/>
                                <a:gd name="T52" fmla="*/ 53 w 202"/>
                                <a:gd name="T53" fmla="*/ 99 h 106"/>
                                <a:gd name="T54" fmla="*/ 37 w 202"/>
                                <a:gd name="T55" fmla="*/ 93 h 106"/>
                                <a:gd name="T56" fmla="*/ 23 w 202"/>
                                <a:gd name="T57" fmla="*/ 86 h 106"/>
                                <a:gd name="T58" fmla="*/ 12 w 202"/>
                                <a:gd name="T59" fmla="*/ 78 h 106"/>
                                <a:gd name="T60" fmla="*/ 4 w 202"/>
                                <a:gd name="T61" fmla="*/ 69 h 106"/>
                                <a:gd name="T62" fmla="*/ 1 w 202"/>
                                <a:gd name="T63" fmla="*/ 58 h 106"/>
                                <a:gd name="T64" fmla="*/ 0 w 202"/>
                                <a:gd name="T65" fmla="*/ 52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02" h="106">
                                  <a:moveTo>
                                    <a:pt x="0" y="52"/>
                                  </a:moveTo>
                                  <a:lnTo>
                                    <a:pt x="0" y="52"/>
                                  </a:lnTo>
                                  <a:lnTo>
                                    <a:pt x="1" y="47"/>
                                  </a:lnTo>
                                  <a:lnTo>
                                    <a:pt x="2" y="41"/>
                                  </a:lnTo>
                                  <a:lnTo>
                                    <a:pt x="4" y="37"/>
                                  </a:lnTo>
                                  <a:lnTo>
                                    <a:pt x="8" y="31"/>
                                  </a:lnTo>
                                  <a:lnTo>
                                    <a:pt x="12" y="27"/>
                                  </a:lnTo>
                                  <a:lnTo>
                                    <a:pt x="17" y="23"/>
                                  </a:lnTo>
                                  <a:lnTo>
                                    <a:pt x="23" y="19"/>
                                  </a:lnTo>
                                  <a:lnTo>
                                    <a:pt x="30" y="15"/>
                                  </a:lnTo>
                                  <a:lnTo>
                                    <a:pt x="37" y="12"/>
                                  </a:lnTo>
                                  <a:lnTo>
                                    <a:pt x="44" y="9"/>
                                  </a:lnTo>
                                  <a:lnTo>
                                    <a:pt x="53" y="6"/>
                                  </a:lnTo>
                                  <a:lnTo>
                                    <a:pt x="61" y="3"/>
                                  </a:lnTo>
                                  <a:lnTo>
                                    <a:pt x="80" y="1"/>
                                  </a:lnTo>
                                  <a:lnTo>
                                    <a:pt x="90" y="0"/>
                                  </a:lnTo>
                                  <a:lnTo>
                                    <a:pt x="101" y="0"/>
                                  </a:lnTo>
                                  <a:lnTo>
                                    <a:pt x="101" y="0"/>
                                  </a:lnTo>
                                  <a:lnTo>
                                    <a:pt x="111" y="0"/>
                                  </a:lnTo>
                                  <a:lnTo>
                                    <a:pt x="121" y="1"/>
                                  </a:lnTo>
                                  <a:lnTo>
                                    <a:pt x="140" y="3"/>
                                  </a:lnTo>
                                  <a:lnTo>
                                    <a:pt x="149" y="6"/>
                                  </a:lnTo>
                                  <a:lnTo>
                                    <a:pt x="158" y="9"/>
                                  </a:lnTo>
                                  <a:lnTo>
                                    <a:pt x="165" y="12"/>
                                  </a:lnTo>
                                  <a:lnTo>
                                    <a:pt x="172" y="15"/>
                                  </a:lnTo>
                                  <a:lnTo>
                                    <a:pt x="178" y="19"/>
                                  </a:lnTo>
                                  <a:lnTo>
                                    <a:pt x="185" y="23"/>
                                  </a:lnTo>
                                  <a:lnTo>
                                    <a:pt x="189" y="27"/>
                                  </a:lnTo>
                                  <a:lnTo>
                                    <a:pt x="194" y="31"/>
                                  </a:lnTo>
                                  <a:lnTo>
                                    <a:pt x="197" y="37"/>
                                  </a:lnTo>
                                  <a:lnTo>
                                    <a:pt x="199" y="41"/>
                                  </a:lnTo>
                                  <a:lnTo>
                                    <a:pt x="201" y="47"/>
                                  </a:lnTo>
                                  <a:lnTo>
                                    <a:pt x="202" y="52"/>
                                  </a:lnTo>
                                  <a:lnTo>
                                    <a:pt x="202" y="52"/>
                                  </a:lnTo>
                                  <a:lnTo>
                                    <a:pt x="201" y="58"/>
                                  </a:lnTo>
                                  <a:lnTo>
                                    <a:pt x="199" y="63"/>
                                  </a:lnTo>
                                  <a:lnTo>
                                    <a:pt x="197" y="69"/>
                                  </a:lnTo>
                                  <a:lnTo>
                                    <a:pt x="194" y="73"/>
                                  </a:lnTo>
                                  <a:lnTo>
                                    <a:pt x="189" y="78"/>
                                  </a:lnTo>
                                  <a:lnTo>
                                    <a:pt x="185" y="82"/>
                                  </a:lnTo>
                                  <a:lnTo>
                                    <a:pt x="178" y="86"/>
                                  </a:lnTo>
                                  <a:lnTo>
                                    <a:pt x="172" y="90"/>
                                  </a:lnTo>
                                  <a:lnTo>
                                    <a:pt x="165" y="93"/>
                                  </a:lnTo>
                                  <a:lnTo>
                                    <a:pt x="158" y="97"/>
                                  </a:lnTo>
                                  <a:lnTo>
                                    <a:pt x="149" y="99"/>
                                  </a:lnTo>
                                  <a:lnTo>
                                    <a:pt x="140" y="101"/>
                                  </a:lnTo>
                                  <a:lnTo>
                                    <a:pt x="121" y="105"/>
                                  </a:lnTo>
                                  <a:lnTo>
                                    <a:pt x="111" y="105"/>
                                  </a:lnTo>
                                  <a:lnTo>
                                    <a:pt x="101" y="106"/>
                                  </a:lnTo>
                                  <a:lnTo>
                                    <a:pt x="101" y="106"/>
                                  </a:lnTo>
                                  <a:lnTo>
                                    <a:pt x="90" y="105"/>
                                  </a:lnTo>
                                  <a:lnTo>
                                    <a:pt x="80" y="105"/>
                                  </a:lnTo>
                                  <a:lnTo>
                                    <a:pt x="61" y="101"/>
                                  </a:lnTo>
                                  <a:lnTo>
                                    <a:pt x="53" y="99"/>
                                  </a:lnTo>
                                  <a:lnTo>
                                    <a:pt x="44" y="97"/>
                                  </a:lnTo>
                                  <a:lnTo>
                                    <a:pt x="37" y="93"/>
                                  </a:lnTo>
                                  <a:lnTo>
                                    <a:pt x="30" y="90"/>
                                  </a:lnTo>
                                  <a:lnTo>
                                    <a:pt x="23" y="86"/>
                                  </a:lnTo>
                                  <a:lnTo>
                                    <a:pt x="17" y="82"/>
                                  </a:lnTo>
                                  <a:lnTo>
                                    <a:pt x="12" y="78"/>
                                  </a:lnTo>
                                  <a:lnTo>
                                    <a:pt x="8" y="73"/>
                                  </a:lnTo>
                                  <a:lnTo>
                                    <a:pt x="4" y="69"/>
                                  </a:lnTo>
                                  <a:lnTo>
                                    <a:pt x="2" y="63"/>
                                  </a:lnTo>
                                  <a:lnTo>
                                    <a:pt x="1" y="58"/>
                                  </a:lnTo>
                                  <a:lnTo>
                                    <a:pt x="0" y="52"/>
                                  </a:lnTo>
                                  <a:lnTo>
                                    <a:pt x="0" y="52"/>
                                  </a:lnTo>
                                  <a:close/>
                                </a:path>
                              </a:pathLst>
                            </a:custGeom>
                            <a:solidFill>
                              <a:srgbClr val="5E94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9" name="Freeform 3293"/>
                          <wps:cNvSpPr>
                            <a:spLocks/>
                          </wps:cNvSpPr>
                          <wps:spPr bwMode="auto">
                            <a:xfrm>
                              <a:off x="1981" y="4096"/>
                              <a:ext cx="193" cy="100"/>
                            </a:xfrm>
                            <a:custGeom>
                              <a:avLst/>
                              <a:gdLst>
                                <a:gd name="T0" fmla="*/ 0 w 193"/>
                                <a:gd name="T1" fmla="*/ 50 h 100"/>
                                <a:gd name="T2" fmla="*/ 0 w 193"/>
                                <a:gd name="T3" fmla="*/ 50 h 100"/>
                                <a:gd name="T4" fmla="*/ 1 w 193"/>
                                <a:gd name="T5" fmla="*/ 45 h 100"/>
                                <a:gd name="T6" fmla="*/ 3 w 193"/>
                                <a:gd name="T7" fmla="*/ 40 h 100"/>
                                <a:gd name="T8" fmla="*/ 5 w 193"/>
                                <a:gd name="T9" fmla="*/ 35 h 100"/>
                                <a:gd name="T10" fmla="*/ 9 w 193"/>
                                <a:gd name="T11" fmla="*/ 30 h 100"/>
                                <a:gd name="T12" fmla="*/ 12 w 193"/>
                                <a:gd name="T13" fmla="*/ 26 h 100"/>
                                <a:gd name="T14" fmla="*/ 18 w 193"/>
                                <a:gd name="T15" fmla="*/ 22 h 100"/>
                                <a:gd name="T16" fmla="*/ 23 w 193"/>
                                <a:gd name="T17" fmla="*/ 18 h 100"/>
                                <a:gd name="T18" fmla="*/ 29 w 193"/>
                                <a:gd name="T19" fmla="*/ 14 h 100"/>
                                <a:gd name="T20" fmla="*/ 36 w 193"/>
                                <a:gd name="T21" fmla="*/ 11 h 100"/>
                                <a:gd name="T22" fmla="*/ 43 w 193"/>
                                <a:gd name="T23" fmla="*/ 9 h 100"/>
                                <a:gd name="T24" fmla="*/ 59 w 193"/>
                                <a:gd name="T25" fmla="*/ 4 h 100"/>
                                <a:gd name="T26" fmla="*/ 77 w 193"/>
                                <a:gd name="T27" fmla="*/ 1 h 100"/>
                                <a:gd name="T28" fmla="*/ 96 w 193"/>
                                <a:gd name="T29" fmla="*/ 0 h 100"/>
                                <a:gd name="T30" fmla="*/ 96 w 193"/>
                                <a:gd name="T31" fmla="*/ 0 h 100"/>
                                <a:gd name="T32" fmla="*/ 116 w 193"/>
                                <a:gd name="T33" fmla="*/ 1 h 100"/>
                                <a:gd name="T34" fmla="*/ 134 w 193"/>
                                <a:gd name="T35" fmla="*/ 4 h 100"/>
                                <a:gd name="T36" fmla="*/ 150 w 193"/>
                                <a:gd name="T37" fmla="*/ 9 h 100"/>
                                <a:gd name="T38" fmla="*/ 157 w 193"/>
                                <a:gd name="T39" fmla="*/ 11 h 100"/>
                                <a:gd name="T40" fmla="*/ 164 w 193"/>
                                <a:gd name="T41" fmla="*/ 14 h 100"/>
                                <a:gd name="T42" fmla="*/ 171 w 193"/>
                                <a:gd name="T43" fmla="*/ 18 h 100"/>
                                <a:gd name="T44" fmla="*/ 176 w 193"/>
                                <a:gd name="T45" fmla="*/ 22 h 100"/>
                                <a:gd name="T46" fmla="*/ 181 w 193"/>
                                <a:gd name="T47" fmla="*/ 26 h 100"/>
                                <a:gd name="T48" fmla="*/ 185 w 193"/>
                                <a:gd name="T49" fmla="*/ 30 h 100"/>
                                <a:gd name="T50" fmla="*/ 188 w 193"/>
                                <a:gd name="T51" fmla="*/ 35 h 100"/>
                                <a:gd name="T52" fmla="*/ 191 w 193"/>
                                <a:gd name="T53" fmla="*/ 40 h 100"/>
                                <a:gd name="T54" fmla="*/ 192 w 193"/>
                                <a:gd name="T55" fmla="*/ 45 h 100"/>
                                <a:gd name="T56" fmla="*/ 193 w 193"/>
                                <a:gd name="T57" fmla="*/ 50 h 100"/>
                                <a:gd name="T58" fmla="*/ 193 w 193"/>
                                <a:gd name="T59" fmla="*/ 50 h 100"/>
                                <a:gd name="T60" fmla="*/ 192 w 193"/>
                                <a:gd name="T61" fmla="*/ 55 h 100"/>
                                <a:gd name="T62" fmla="*/ 191 w 193"/>
                                <a:gd name="T63" fmla="*/ 60 h 100"/>
                                <a:gd name="T64" fmla="*/ 188 w 193"/>
                                <a:gd name="T65" fmla="*/ 65 h 100"/>
                                <a:gd name="T66" fmla="*/ 185 w 193"/>
                                <a:gd name="T67" fmla="*/ 69 h 100"/>
                                <a:gd name="T68" fmla="*/ 181 w 193"/>
                                <a:gd name="T69" fmla="*/ 74 h 100"/>
                                <a:gd name="T70" fmla="*/ 176 w 193"/>
                                <a:gd name="T71" fmla="*/ 78 h 100"/>
                                <a:gd name="T72" fmla="*/ 171 w 193"/>
                                <a:gd name="T73" fmla="*/ 82 h 100"/>
                                <a:gd name="T74" fmla="*/ 164 w 193"/>
                                <a:gd name="T75" fmla="*/ 86 h 100"/>
                                <a:gd name="T76" fmla="*/ 157 w 193"/>
                                <a:gd name="T77" fmla="*/ 89 h 100"/>
                                <a:gd name="T78" fmla="*/ 150 w 193"/>
                                <a:gd name="T79" fmla="*/ 91 h 100"/>
                                <a:gd name="T80" fmla="*/ 134 w 193"/>
                                <a:gd name="T81" fmla="*/ 96 h 100"/>
                                <a:gd name="T82" fmla="*/ 116 w 193"/>
                                <a:gd name="T83" fmla="*/ 99 h 100"/>
                                <a:gd name="T84" fmla="*/ 96 w 193"/>
                                <a:gd name="T85" fmla="*/ 100 h 100"/>
                                <a:gd name="T86" fmla="*/ 96 w 193"/>
                                <a:gd name="T87" fmla="*/ 100 h 100"/>
                                <a:gd name="T88" fmla="*/ 77 w 193"/>
                                <a:gd name="T89" fmla="*/ 99 h 100"/>
                                <a:gd name="T90" fmla="*/ 59 w 193"/>
                                <a:gd name="T91" fmla="*/ 96 h 100"/>
                                <a:gd name="T92" fmla="*/ 43 w 193"/>
                                <a:gd name="T93" fmla="*/ 91 h 100"/>
                                <a:gd name="T94" fmla="*/ 36 w 193"/>
                                <a:gd name="T95" fmla="*/ 89 h 100"/>
                                <a:gd name="T96" fmla="*/ 29 w 193"/>
                                <a:gd name="T97" fmla="*/ 86 h 100"/>
                                <a:gd name="T98" fmla="*/ 23 w 193"/>
                                <a:gd name="T99" fmla="*/ 82 h 100"/>
                                <a:gd name="T100" fmla="*/ 18 w 193"/>
                                <a:gd name="T101" fmla="*/ 78 h 100"/>
                                <a:gd name="T102" fmla="*/ 12 w 193"/>
                                <a:gd name="T103" fmla="*/ 74 h 100"/>
                                <a:gd name="T104" fmla="*/ 9 w 193"/>
                                <a:gd name="T105" fmla="*/ 69 h 100"/>
                                <a:gd name="T106" fmla="*/ 5 w 193"/>
                                <a:gd name="T107" fmla="*/ 65 h 100"/>
                                <a:gd name="T108" fmla="*/ 3 w 193"/>
                                <a:gd name="T109" fmla="*/ 60 h 100"/>
                                <a:gd name="T110" fmla="*/ 1 w 193"/>
                                <a:gd name="T111" fmla="*/ 55 h 100"/>
                                <a:gd name="T112" fmla="*/ 0 w 193"/>
                                <a:gd name="T113" fmla="*/ 50 h 100"/>
                                <a:gd name="T114" fmla="*/ 0 w 193"/>
                                <a:gd name="T115" fmla="*/ 5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93" h="100">
                                  <a:moveTo>
                                    <a:pt x="0" y="50"/>
                                  </a:moveTo>
                                  <a:lnTo>
                                    <a:pt x="0" y="50"/>
                                  </a:lnTo>
                                  <a:lnTo>
                                    <a:pt x="1" y="45"/>
                                  </a:lnTo>
                                  <a:lnTo>
                                    <a:pt x="3" y="40"/>
                                  </a:lnTo>
                                  <a:lnTo>
                                    <a:pt x="5" y="35"/>
                                  </a:lnTo>
                                  <a:lnTo>
                                    <a:pt x="9" y="30"/>
                                  </a:lnTo>
                                  <a:lnTo>
                                    <a:pt x="12" y="26"/>
                                  </a:lnTo>
                                  <a:lnTo>
                                    <a:pt x="18" y="22"/>
                                  </a:lnTo>
                                  <a:lnTo>
                                    <a:pt x="23" y="18"/>
                                  </a:lnTo>
                                  <a:lnTo>
                                    <a:pt x="29" y="14"/>
                                  </a:lnTo>
                                  <a:lnTo>
                                    <a:pt x="36" y="11"/>
                                  </a:lnTo>
                                  <a:lnTo>
                                    <a:pt x="43" y="9"/>
                                  </a:lnTo>
                                  <a:lnTo>
                                    <a:pt x="59" y="4"/>
                                  </a:lnTo>
                                  <a:lnTo>
                                    <a:pt x="77" y="1"/>
                                  </a:lnTo>
                                  <a:lnTo>
                                    <a:pt x="96" y="0"/>
                                  </a:lnTo>
                                  <a:lnTo>
                                    <a:pt x="96" y="0"/>
                                  </a:lnTo>
                                  <a:lnTo>
                                    <a:pt x="116" y="1"/>
                                  </a:lnTo>
                                  <a:lnTo>
                                    <a:pt x="134" y="4"/>
                                  </a:lnTo>
                                  <a:lnTo>
                                    <a:pt x="150" y="9"/>
                                  </a:lnTo>
                                  <a:lnTo>
                                    <a:pt x="157" y="11"/>
                                  </a:lnTo>
                                  <a:lnTo>
                                    <a:pt x="164" y="14"/>
                                  </a:lnTo>
                                  <a:lnTo>
                                    <a:pt x="171" y="18"/>
                                  </a:lnTo>
                                  <a:lnTo>
                                    <a:pt x="176" y="22"/>
                                  </a:lnTo>
                                  <a:lnTo>
                                    <a:pt x="181" y="26"/>
                                  </a:lnTo>
                                  <a:lnTo>
                                    <a:pt x="185" y="30"/>
                                  </a:lnTo>
                                  <a:lnTo>
                                    <a:pt x="188" y="35"/>
                                  </a:lnTo>
                                  <a:lnTo>
                                    <a:pt x="191" y="40"/>
                                  </a:lnTo>
                                  <a:lnTo>
                                    <a:pt x="192" y="45"/>
                                  </a:lnTo>
                                  <a:lnTo>
                                    <a:pt x="193" y="50"/>
                                  </a:lnTo>
                                  <a:lnTo>
                                    <a:pt x="193" y="50"/>
                                  </a:lnTo>
                                  <a:lnTo>
                                    <a:pt x="192" y="55"/>
                                  </a:lnTo>
                                  <a:lnTo>
                                    <a:pt x="191" y="60"/>
                                  </a:lnTo>
                                  <a:lnTo>
                                    <a:pt x="188" y="65"/>
                                  </a:lnTo>
                                  <a:lnTo>
                                    <a:pt x="185" y="69"/>
                                  </a:lnTo>
                                  <a:lnTo>
                                    <a:pt x="181" y="74"/>
                                  </a:lnTo>
                                  <a:lnTo>
                                    <a:pt x="176" y="78"/>
                                  </a:lnTo>
                                  <a:lnTo>
                                    <a:pt x="171" y="82"/>
                                  </a:lnTo>
                                  <a:lnTo>
                                    <a:pt x="164" y="86"/>
                                  </a:lnTo>
                                  <a:lnTo>
                                    <a:pt x="157" y="89"/>
                                  </a:lnTo>
                                  <a:lnTo>
                                    <a:pt x="150" y="91"/>
                                  </a:lnTo>
                                  <a:lnTo>
                                    <a:pt x="134" y="96"/>
                                  </a:lnTo>
                                  <a:lnTo>
                                    <a:pt x="116" y="99"/>
                                  </a:lnTo>
                                  <a:lnTo>
                                    <a:pt x="96" y="100"/>
                                  </a:lnTo>
                                  <a:lnTo>
                                    <a:pt x="96" y="100"/>
                                  </a:lnTo>
                                  <a:lnTo>
                                    <a:pt x="77" y="99"/>
                                  </a:lnTo>
                                  <a:lnTo>
                                    <a:pt x="59" y="96"/>
                                  </a:lnTo>
                                  <a:lnTo>
                                    <a:pt x="43" y="91"/>
                                  </a:lnTo>
                                  <a:lnTo>
                                    <a:pt x="36" y="89"/>
                                  </a:lnTo>
                                  <a:lnTo>
                                    <a:pt x="29" y="86"/>
                                  </a:lnTo>
                                  <a:lnTo>
                                    <a:pt x="23" y="82"/>
                                  </a:lnTo>
                                  <a:lnTo>
                                    <a:pt x="18" y="78"/>
                                  </a:lnTo>
                                  <a:lnTo>
                                    <a:pt x="12" y="74"/>
                                  </a:lnTo>
                                  <a:lnTo>
                                    <a:pt x="9" y="69"/>
                                  </a:lnTo>
                                  <a:lnTo>
                                    <a:pt x="5" y="65"/>
                                  </a:lnTo>
                                  <a:lnTo>
                                    <a:pt x="3" y="60"/>
                                  </a:lnTo>
                                  <a:lnTo>
                                    <a:pt x="1" y="55"/>
                                  </a:lnTo>
                                  <a:lnTo>
                                    <a:pt x="0" y="50"/>
                                  </a:lnTo>
                                  <a:lnTo>
                                    <a:pt x="0" y="50"/>
                                  </a:lnTo>
                                  <a:close/>
                                </a:path>
                              </a:pathLst>
                            </a:custGeom>
                            <a:solidFill>
                              <a:srgbClr val="6196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0" name="Freeform 3294"/>
                          <wps:cNvSpPr>
                            <a:spLocks/>
                          </wps:cNvSpPr>
                          <wps:spPr bwMode="auto">
                            <a:xfrm>
                              <a:off x="1986" y="4097"/>
                              <a:ext cx="181" cy="95"/>
                            </a:xfrm>
                            <a:custGeom>
                              <a:avLst/>
                              <a:gdLst>
                                <a:gd name="T0" fmla="*/ 0 w 181"/>
                                <a:gd name="T1" fmla="*/ 48 h 95"/>
                                <a:gd name="T2" fmla="*/ 0 w 181"/>
                                <a:gd name="T3" fmla="*/ 48 h 95"/>
                                <a:gd name="T4" fmla="*/ 0 w 181"/>
                                <a:gd name="T5" fmla="*/ 42 h 95"/>
                                <a:gd name="T6" fmla="*/ 2 w 181"/>
                                <a:gd name="T7" fmla="*/ 38 h 95"/>
                                <a:gd name="T8" fmla="*/ 4 w 181"/>
                                <a:gd name="T9" fmla="*/ 33 h 95"/>
                                <a:gd name="T10" fmla="*/ 6 w 181"/>
                                <a:gd name="T11" fmla="*/ 29 h 95"/>
                                <a:gd name="T12" fmla="*/ 11 w 181"/>
                                <a:gd name="T13" fmla="*/ 25 h 95"/>
                                <a:gd name="T14" fmla="*/ 15 w 181"/>
                                <a:gd name="T15" fmla="*/ 21 h 95"/>
                                <a:gd name="T16" fmla="*/ 20 w 181"/>
                                <a:gd name="T17" fmla="*/ 18 h 95"/>
                                <a:gd name="T18" fmla="*/ 26 w 181"/>
                                <a:gd name="T19" fmla="*/ 14 h 95"/>
                                <a:gd name="T20" fmla="*/ 40 w 181"/>
                                <a:gd name="T21" fmla="*/ 8 h 95"/>
                                <a:gd name="T22" fmla="*/ 55 w 181"/>
                                <a:gd name="T23" fmla="*/ 4 h 95"/>
                                <a:gd name="T24" fmla="*/ 72 w 181"/>
                                <a:gd name="T25" fmla="*/ 1 h 95"/>
                                <a:gd name="T26" fmla="*/ 91 w 181"/>
                                <a:gd name="T27" fmla="*/ 0 h 95"/>
                                <a:gd name="T28" fmla="*/ 91 w 181"/>
                                <a:gd name="T29" fmla="*/ 0 h 95"/>
                                <a:gd name="T30" fmla="*/ 109 w 181"/>
                                <a:gd name="T31" fmla="*/ 1 h 95"/>
                                <a:gd name="T32" fmla="*/ 126 w 181"/>
                                <a:gd name="T33" fmla="*/ 4 h 95"/>
                                <a:gd name="T34" fmla="*/ 141 w 181"/>
                                <a:gd name="T35" fmla="*/ 8 h 95"/>
                                <a:gd name="T36" fmla="*/ 155 w 181"/>
                                <a:gd name="T37" fmla="*/ 14 h 95"/>
                                <a:gd name="T38" fmla="*/ 160 w 181"/>
                                <a:gd name="T39" fmla="*/ 18 h 95"/>
                                <a:gd name="T40" fmla="*/ 166 w 181"/>
                                <a:gd name="T41" fmla="*/ 21 h 95"/>
                                <a:gd name="T42" fmla="*/ 170 w 181"/>
                                <a:gd name="T43" fmla="*/ 25 h 95"/>
                                <a:gd name="T44" fmla="*/ 174 w 181"/>
                                <a:gd name="T45" fmla="*/ 29 h 95"/>
                                <a:gd name="T46" fmla="*/ 178 w 181"/>
                                <a:gd name="T47" fmla="*/ 33 h 95"/>
                                <a:gd name="T48" fmla="*/ 179 w 181"/>
                                <a:gd name="T49" fmla="*/ 38 h 95"/>
                                <a:gd name="T50" fmla="*/ 181 w 181"/>
                                <a:gd name="T51" fmla="*/ 42 h 95"/>
                                <a:gd name="T52" fmla="*/ 181 w 181"/>
                                <a:gd name="T53" fmla="*/ 48 h 95"/>
                                <a:gd name="T54" fmla="*/ 181 w 181"/>
                                <a:gd name="T55" fmla="*/ 48 h 95"/>
                                <a:gd name="T56" fmla="*/ 181 w 181"/>
                                <a:gd name="T57" fmla="*/ 52 h 95"/>
                                <a:gd name="T58" fmla="*/ 179 w 181"/>
                                <a:gd name="T59" fmla="*/ 57 h 95"/>
                                <a:gd name="T60" fmla="*/ 178 w 181"/>
                                <a:gd name="T61" fmla="*/ 61 h 95"/>
                                <a:gd name="T62" fmla="*/ 174 w 181"/>
                                <a:gd name="T63" fmla="*/ 66 h 95"/>
                                <a:gd name="T64" fmla="*/ 170 w 181"/>
                                <a:gd name="T65" fmla="*/ 70 h 95"/>
                                <a:gd name="T66" fmla="*/ 166 w 181"/>
                                <a:gd name="T67" fmla="*/ 74 h 95"/>
                                <a:gd name="T68" fmla="*/ 160 w 181"/>
                                <a:gd name="T69" fmla="*/ 78 h 95"/>
                                <a:gd name="T70" fmla="*/ 155 w 181"/>
                                <a:gd name="T71" fmla="*/ 81 h 95"/>
                                <a:gd name="T72" fmla="*/ 141 w 181"/>
                                <a:gd name="T73" fmla="*/ 87 h 95"/>
                                <a:gd name="T74" fmla="*/ 126 w 181"/>
                                <a:gd name="T75" fmla="*/ 91 h 95"/>
                                <a:gd name="T76" fmla="*/ 109 w 181"/>
                                <a:gd name="T77" fmla="*/ 94 h 95"/>
                                <a:gd name="T78" fmla="*/ 91 w 181"/>
                                <a:gd name="T79" fmla="*/ 95 h 95"/>
                                <a:gd name="T80" fmla="*/ 91 w 181"/>
                                <a:gd name="T81" fmla="*/ 95 h 95"/>
                                <a:gd name="T82" fmla="*/ 72 w 181"/>
                                <a:gd name="T83" fmla="*/ 94 h 95"/>
                                <a:gd name="T84" fmla="*/ 55 w 181"/>
                                <a:gd name="T85" fmla="*/ 91 h 95"/>
                                <a:gd name="T86" fmla="*/ 40 w 181"/>
                                <a:gd name="T87" fmla="*/ 87 h 95"/>
                                <a:gd name="T88" fmla="*/ 26 w 181"/>
                                <a:gd name="T89" fmla="*/ 81 h 95"/>
                                <a:gd name="T90" fmla="*/ 20 w 181"/>
                                <a:gd name="T91" fmla="*/ 78 h 95"/>
                                <a:gd name="T92" fmla="*/ 15 w 181"/>
                                <a:gd name="T93" fmla="*/ 74 h 95"/>
                                <a:gd name="T94" fmla="*/ 11 w 181"/>
                                <a:gd name="T95" fmla="*/ 70 h 95"/>
                                <a:gd name="T96" fmla="*/ 6 w 181"/>
                                <a:gd name="T97" fmla="*/ 66 h 95"/>
                                <a:gd name="T98" fmla="*/ 4 w 181"/>
                                <a:gd name="T99" fmla="*/ 61 h 95"/>
                                <a:gd name="T100" fmla="*/ 2 w 181"/>
                                <a:gd name="T101" fmla="*/ 57 h 95"/>
                                <a:gd name="T102" fmla="*/ 0 w 181"/>
                                <a:gd name="T103" fmla="*/ 52 h 95"/>
                                <a:gd name="T104" fmla="*/ 0 w 181"/>
                                <a:gd name="T105" fmla="*/ 48 h 95"/>
                                <a:gd name="T106" fmla="*/ 0 w 181"/>
                                <a:gd name="T107" fmla="*/ 48 h 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1" h="95">
                                  <a:moveTo>
                                    <a:pt x="0" y="48"/>
                                  </a:moveTo>
                                  <a:lnTo>
                                    <a:pt x="0" y="48"/>
                                  </a:lnTo>
                                  <a:lnTo>
                                    <a:pt x="0" y="42"/>
                                  </a:lnTo>
                                  <a:lnTo>
                                    <a:pt x="2" y="38"/>
                                  </a:lnTo>
                                  <a:lnTo>
                                    <a:pt x="4" y="33"/>
                                  </a:lnTo>
                                  <a:lnTo>
                                    <a:pt x="6" y="29"/>
                                  </a:lnTo>
                                  <a:lnTo>
                                    <a:pt x="11" y="25"/>
                                  </a:lnTo>
                                  <a:lnTo>
                                    <a:pt x="15" y="21"/>
                                  </a:lnTo>
                                  <a:lnTo>
                                    <a:pt x="20" y="18"/>
                                  </a:lnTo>
                                  <a:lnTo>
                                    <a:pt x="26" y="14"/>
                                  </a:lnTo>
                                  <a:lnTo>
                                    <a:pt x="40" y="8"/>
                                  </a:lnTo>
                                  <a:lnTo>
                                    <a:pt x="55" y="4"/>
                                  </a:lnTo>
                                  <a:lnTo>
                                    <a:pt x="72" y="1"/>
                                  </a:lnTo>
                                  <a:lnTo>
                                    <a:pt x="91" y="0"/>
                                  </a:lnTo>
                                  <a:lnTo>
                                    <a:pt x="91" y="0"/>
                                  </a:lnTo>
                                  <a:lnTo>
                                    <a:pt x="109" y="1"/>
                                  </a:lnTo>
                                  <a:lnTo>
                                    <a:pt x="126" y="4"/>
                                  </a:lnTo>
                                  <a:lnTo>
                                    <a:pt x="141" y="8"/>
                                  </a:lnTo>
                                  <a:lnTo>
                                    <a:pt x="155" y="14"/>
                                  </a:lnTo>
                                  <a:lnTo>
                                    <a:pt x="160" y="18"/>
                                  </a:lnTo>
                                  <a:lnTo>
                                    <a:pt x="166" y="21"/>
                                  </a:lnTo>
                                  <a:lnTo>
                                    <a:pt x="170" y="25"/>
                                  </a:lnTo>
                                  <a:lnTo>
                                    <a:pt x="174" y="29"/>
                                  </a:lnTo>
                                  <a:lnTo>
                                    <a:pt x="178" y="33"/>
                                  </a:lnTo>
                                  <a:lnTo>
                                    <a:pt x="179" y="38"/>
                                  </a:lnTo>
                                  <a:lnTo>
                                    <a:pt x="181" y="42"/>
                                  </a:lnTo>
                                  <a:lnTo>
                                    <a:pt x="181" y="48"/>
                                  </a:lnTo>
                                  <a:lnTo>
                                    <a:pt x="181" y="48"/>
                                  </a:lnTo>
                                  <a:lnTo>
                                    <a:pt x="181" y="52"/>
                                  </a:lnTo>
                                  <a:lnTo>
                                    <a:pt x="179" y="57"/>
                                  </a:lnTo>
                                  <a:lnTo>
                                    <a:pt x="178" y="61"/>
                                  </a:lnTo>
                                  <a:lnTo>
                                    <a:pt x="174" y="66"/>
                                  </a:lnTo>
                                  <a:lnTo>
                                    <a:pt x="170" y="70"/>
                                  </a:lnTo>
                                  <a:lnTo>
                                    <a:pt x="166" y="74"/>
                                  </a:lnTo>
                                  <a:lnTo>
                                    <a:pt x="160" y="78"/>
                                  </a:lnTo>
                                  <a:lnTo>
                                    <a:pt x="155" y="81"/>
                                  </a:lnTo>
                                  <a:lnTo>
                                    <a:pt x="141" y="87"/>
                                  </a:lnTo>
                                  <a:lnTo>
                                    <a:pt x="126" y="91"/>
                                  </a:lnTo>
                                  <a:lnTo>
                                    <a:pt x="109" y="94"/>
                                  </a:lnTo>
                                  <a:lnTo>
                                    <a:pt x="91" y="95"/>
                                  </a:lnTo>
                                  <a:lnTo>
                                    <a:pt x="91" y="95"/>
                                  </a:lnTo>
                                  <a:lnTo>
                                    <a:pt x="72" y="94"/>
                                  </a:lnTo>
                                  <a:lnTo>
                                    <a:pt x="55" y="91"/>
                                  </a:lnTo>
                                  <a:lnTo>
                                    <a:pt x="40" y="87"/>
                                  </a:lnTo>
                                  <a:lnTo>
                                    <a:pt x="26" y="81"/>
                                  </a:lnTo>
                                  <a:lnTo>
                                    <a:pt x="20" y="78"/>
                                  </a:lnTo>
                                  <a:lnTo>
                                    <a:pt x="15" y="74"/>
                                  </a:lnTo>
                                  <a:lnTo>
                                    <a:pt x="11" y="70"/>
                                  </a:lnTo>
                                  <a:lnTo>
                                    <a:pt x="6" y="66"/>
                                  </a:lnTo>
                                  <a:lnTo>
                                    <a:pt x="4" y="61"/>
                                  </a:lnTo>
                                  <a:lnTo>
                                    <a:pt x="2" y="57"/>
                                  </a:lnTo>
                                  <a:lnTo>
                                    <a:pt x="0" y="52"/>
                                  </a:lnTo>
                                  <a:lnTo>
                                    <a:pt x="0" y="48"/>
                                  </a:lnTo>
                                  <a:lnTo>
                                    <a:pt x="0" y="48"/>
                                  </a:lnTo>
                                  <a:close/>
                                </a:path>
                              </a:pathLst>
                            </a:custGeom>
                            <a:solidFill>
                              <a:srgbClr val="6599B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1" name="Freeform 3295"/>
                          <wps:cNvSpPr>
                            <a:spLocks/>
                          </wps:cNvSpPr>
                          <wps:spPr bwMode="auto">
                            <a:xfrm>
                              <a:off x="1990" y="4098"/>
                              <a:ext cx="171" cy="89"/>
                            </a:xfrm>
                            <a:custGeom>
                              <a:avLst/>
                              <a:gdLst>
                                <a:gd name="T0" fmla="*/ 0 w 171"/>
                                <a:gd name="T1" fmla="*/ 45 h 89"/>
                                <a:gd name="T2" fmla="*/ 0 w 171"/>
                                <a:gd name="T3" fmla="*/ 45 h 89"/>
                                <a:gd name="T4" fmla="*/ 0 w 171"/>
                                <a:gd name="T5" fmla="*/ 40 h 89"/>
                                <a:gd name="T6" fmla="*/ 1 w 171"/>
                                <a:gd name="T7" fmla="*/ 36 h 89"/>
                                <a:gd name="T8" fmla="*/ 3 w 171"/>
                                <a:gd name="T9" fmla="*/ 31 h 89"/>
                                <a:gd name="T10" fmla="*/ 6 w 171"/>
                                <a:gd name="T11" fmla="*/ 28 h 89"/>
                                <a:gd name="T12" fmla="*/ 10 w 171"/>
                                <a:gd name="T13" fmla="*/ 24 h 89"/>
                                <a:gd name="T14" fmla="*/ 14 w 171"/>
                                <a:gd name="T15" fmla="*/ 20 h 89"/>
                                <a:gd name="T16" fmla="*/ 24 w 171"/>
                                <a:gd name="T17" fmla="*/ 13 h 89"/>
                                <a:gd name="T18" fmla="*/ 37 w 171"/>
                                <a:gd name="T19" fmla="*/ 8 h 89"/>
                                <a:gd name="T20" fmla="*/ 52 w 171"/>
                                <a:gd name="T21" fmla="*/ 4 h 89"/>
                                <a:gd name="T22" fmla="*/ 68 w 171"/>
                                <a:gd name="T23" fmla="*/ 1 h 89"/>
                                <a:gd name="T24" fmla="*/ 86 w 171"/>
                                <a:gd name="T25" fmla="*/ 0 h 89"/>
                                <a:gd name="T26" fmla="*/ 86 w 171"/>
                                <a:gd name="T27" fmla="*/ 0 h 89"/>
                                <a:gd name="T28" fmla="*/ 103 w 171"/>
                                <a:gd name="T29" fmla="*/ 1 h 89"/>
                                <a:gd name="T30" fmla="*/ 118 w 171"/>
                                <a:gd name="T31" fmla="*/ 4 h 89"/>
                                <a:gd name="T32" fmla="*/ 134 w 171"/>
                                <a:gd name="T33" fmla="*/ 8 h 89"/>
                                <a:gd name="T34" fmla="*/ 146 w 171"/>
                                <a:gd name="T35" fmla="*/ 13 h 89"/>
                                <a:gd name="T36" fmla="*/ 156 w 171"/>
                                <a:gd name="T37" fmla="*/ 20 h 89"/>
                                <a:gd name="T38" fmla="*/ 161 w 171"/>
                                <a:gd name="T39" fmla="*/ 24 h 89"/>
                                <a:gd name="T40" fmla="*/ 165 w 171"/>
                                <a:gd name="T41" fmla="*/ 28 h 89"/>
                                <a:gd name="T42" fmla="*/ 167 w 171"/>
                                <a:gd name="T43" fmla="*/ 31 h 89"/>
                                <a:gd name="T44" fmla="*/ 169 w 171"/>
                                <a:gd name="T45" fmla="*/ 36 h 89"/>
                                <a:gd name="T46" fmla="*/ 171 w 171"/>
                                <a:gd name="T47" fmla="*/ 40 h 89"/>
                                <a:gd name="T48" fmla="*/ 171 w 171"/>
                                <a:gd name="T49" fmla="*/ 45 h 89"/>
                                <a:gd name="T50" fmla="*/ 171 w 171"/>
                                <a:gd name="T51" fmla="*/ 45 h 89"/>
                                <a:gd name="T52" fmla="*/ 171 w 171"/>
                                <a:gd name="T53" fmla="*/ 49 h 89"/>
                                <a:gd name="T54" fmla="*/ 169 w 171"/>
                                <a:gd name="T55" fmla="*/ 54 h 89"/>
                                <a:gd name="T56" fmla="*/ 167 w 171"/>
                                <a:gd name="T57" fmla="*/ 58 h 89"/>
                                <a:gd name="T58" fmla="*/ 165 w 171"/>
                                <a:gd name="T59" fmla="*/ 62 h 89"/>
                                <a:gd name="T60" fmla="*/ 161 w 171"/>
                                <a:gd name="T61" fmla="*/ 66 h 89"/>
                                <a:gd name="T62" fmla="*/ 156 w 171"/>
                                <a:gd name="T63" fmla="*/ 69 h 89"/>
                                <a:gd name="T64" fmla="*/ 146 w 171"/>
                                <a:gd name="T65" fmla="*/ 76 h 89"/>
                                <a:gd name="T66" fmla="*/ 134 w 171"/>
                                <a:gd name="T67" fmla="*/ 81 h 89"/>
                                <a:gd name="T68" fmla="*/ 118 w 171"/>
                                <a:gd name="T69" fmla="*/ 86 h 89"/>
                                <a:gd name="T70" fmla="*/ 103 w 171"/>
                                <a:gd name="T71" fmla="*/ 88 h 89"/>
                                <a:gd name="T72" fmla="*/ 86 w 171"/>
                                <a:gd name="T73" fmla="*/ 89 h 89"/>
                                <a:gd name="T74" fmla="*/ 86 w 171"/>
                                <a:gd name="T75" fmla="*/ 89 h 89"/>
                                <a:gd name="T76" fmla="*/ 68 w 171"/>
                                <a:gd name="T77" fmla="*/ 88 h 89"/>
                                <a:gd name="T78" fmla="*/ 52 w 171"/>
                                <a:gd name="T79" fmla="*/ 86 h 89"/>
                                <a:gd name="T80" fmla="*/ 37 w 171"/>
                                <a:gd name="T81" fmla="*/ 81 h 89"/>
                                <a:gd name="T82" fmla="*/ 24 w 171"/>
                                <a:gd name="T83" fmla="*/ 76 h 89"/>
                                <a:gd name="T84" fmla="*/ 14 w 171"/>
                                <a:gd name="T85" fmla="*/ 69 h 89"/>
                                <a:gd name="T86" fmla="*/ 10 w 171"/>
                                <a:gd name="T87" fmla="*/ 66 h 89"/>
                                <a:gd name="T88" fmla="*/ 6 w 171"/>
                                <a:gd name="T89" fmla="*/ 62 h 89"/>
                                <a:gd name="T90" fmla="*/ 3 w 171"/>
                                <a:gd name="T91" fmla="*/ 58 h 89"/>
                                <a:gd name="T92" fmla="*/ 1 w 171"/>
                                <a:gd name="T93" fmla="*/ 54 h 89"/>
                                <a:gd name="T94" fmla="*/ 0 w 171"/>
                                <a:gd name="T95" fmla="*/ 49 h 89"/>
                                <a:gd name="T96" fmla="*/ 0 w 171"/>
                                <a:gd name="T97" fmla="*/ 45 h 89"/>
                                <a:gd name="T98" fmla="*/ 0 w 171"/>
                                <a:gd name="T99" fmla="*/ 45 h 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71" h="89">
                                  <a:moveTo>
                                    <a:pt x="0" y="45"/>
                                  </a:moveTo>
                                  <a:lnTo>
                                    <a:pt x="0" y="45"/>
                                  </a:lnTo>
                                  <a:lnTo>
                                    <a:pt x="0" y="40"/>
                                  </a:lnTo>
                                  <a:lnTo>
                                    <a:pt x="1" y="36"/>
                                  </a:lnTo>
                                  <a:lnTo>
                                    <a:pt x="3" y="31"/>
                                  </a:lnTo>
                                  <a:lnTo>
                                    <a:pt x="6" y="28"/>
                                  </a:lnTo>
                                  <a:lnTo>
                                    <a:pt x="10" y="24"/>
                                  </a:lnTo>
                                  <a:lnTo>
                                    <a:pt x="14" y="20"/>
                                  </a:lnTo>
                                  <a:lnTo>
                                    <a:pt x="24" y="13"/>
                                  </a:lnTo>
                                  <a:lnTo>
                                    <a:pt x="37" y="8"/>
                                  </a:lnTo>
                                  <a:lnTo>
                                    <a:pt x="52" y="4"/>
                                  </a:lnTo>
                                  <a:lnTo>
                                    <a:pt x="68" y="1"/>
                                  </a:lnTo>
                                  <a:lnTo>
                                    <a:pt x="86" y="0"/>
                                  </a:lnTo>
                                  <a:lnTo>
                                    <a:pt x="86" y="0"/>
                                  </a:lnTo>
                                  <a:lnTo>
                                    <a:pt x="103" y="1"/>
                                  </a:lnTo>
                                  <a:lnTo>
                                    <a:pt x="118" y="4"/>
                                  </a:lnTo>
                                  <a:lnTo>
                                    <a:pt x="134" y="8"/>
                                  </a:lnTo>
                                  <a:lnTo>
                                    <a:pt x="146" y="13"/>
                                  </a:lnTo>
                                  <a:lnTo>
                                    <a:pt x="156" y="20"/>
                                  </a:lnTo>
                                  <a:lnTo>
                                    <a:pt x="161" y="24"/>
                                  </a:lnTo>
                                  <a:lnTo>
                                    <a:pt x="165" y="28"/>
                                  </a:lnTo>
                                  <a:lnTo>
                                    <a:pt x="167" y="31"/>
                                  </a:lnTo>
                                  <a:lnTo>
                                    <a:pt x="169" y="36"/>
                                  </a:lnTo>
                                  <a:lnTo>
                                    <a:pt x="171" y="40"/>
                                  </a:lnTo>
                                  <a:lnTo>
                                    <a:pt x="171" y="45"/>
                                  </a:lnTo>
                                  <a:lnTo>
                                    <a:pt x="171" y="45"/>
                                  </a:lnTo>
                                  <a:lnTo>
                                    <a:pt x="171" y="49"/>
                                  </a:lnTo>
                                  <a:lnTo>
                                    <a:pt x="169" y="54"/>
                                  </a:lnTo>
                                  <a:lnTo>
                                    <a:pt x="167" y="58"/>
                                  </a:lnTo>
                                  <a:lnTo>
                                    <a:pt x="165" y="62"/>
                                  </a:lnTo>
                                  <a:lnTo>
                                    <a:pt x="161" y="66"/>
                                  </a:lnTo>
                                  <a:lnTo>
                                    <a:pt x="156" y="69"/>
                                  </a:lnTo>
                                  <a:lnTo>
                                    <a:pt x="146" y="76"/>
                                  </a:lnTo>
                                  <a:lnTo>
                                    <a:pt x="134" y="81"/>
                                  </a:lnTo>
                                  <a:lnTo>
                                    <a:pt x="118" y="86"/>
                                  </a:lnTo>
                                  <a:lnTo>
                                    <a:pt x="103" y="88"/>
                                  </a:lnTo>
                                  <a:lnTo>
                                    <a:pt x="86" y="89"/>
                                  </a:lnTo>
                                  <a:lnTo>
                                    <a:pt x="86" y="89"/>
                                  </a:lnTo>
                                  <a:lnTo>
                                    <a:pt x="68" y="88"/>
                                  </a:lnTo>
                                  <a:lnTo>
                                    <a:pt x="52" y="86"/>
                                  </a:lnTo>
                                  <a:lnTo>
                                    <a:pt x="37" y="81"/>
                                  </a:lnTo>
                                  <a:lnTo>
                                    <a:pt x="24" y="76"/>
                                  </a:lnTo>
                                  <a:lnTo>
                                    <a:pt x="14" y="69"/>
                                  </a:lnTo>
                                  <a:lnTo>
                                    <a:pt x="10" y="66"/>
                                  </a:lnTo>
                                  <a:lnTo>
                                    <a:pt x="6" y="62"/>
                                  </a:lnTo>
                                  <a:lnTo>
                                    <a:pt x="3" y="58"/>
                                  </a:lnTo>
                                  <a:lnTo>
                                    <a:pt x="1" y="54"/>
                                  </a:lnTo>
                                  <a:lnTo>
                                    <a:pt x="0" y="49"/>
                                  </a:lnTo>
                                  <a:lnTo>
                                    <a:pt x="0" y="45"/>
                                  </a:lnTo>
                                  <a:lnTo>
                                    <a:pt x="0" y="45"/>
                                  </a:lnTo>
                                  <a:close/>
                                </a:path>
                              </a:pathLst>
                            </a:custGeom>
                            <a:solidFill>
                              <a:srgbClr val="699B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2" name="Freeform 3296"/>
                          <wps:cNvSpPr>
                            <a:spLocks/>
                          </wps:cNvSpPr>
                          <wps:spPr bwMode="auto">
                            <a:xfrm>
                              <a:off x="1993" y="4099"/>
                              <a:ext cx="162" cy="84"/>
                            </a:xfrm>
                            <a:custGeom>
                              <a:avLst/>
                              <a:gdLst>
                                <a:gd name="T0" fmla="*/ 0 w 162"/>
                                <a:gd name="T1" fmla="*/ 42 h 84"/>
                                <a:gd name="T2" fmla="*/ 0 w 162"/>
                                <a:gd name="T3" fmla="*/ 42 h 84"/>
                                <a:gd name="T4" fmla="*/ 0 w 162"/>
                                <a:gd name="T5" fmla="*/ 37 h 84"/>
                                <a:gd name="T6" fmla="*/ 2 w 162"/>
                                <a:gd name="T7" fmla="*/ 34 h 84"/>
                                <a:gd name="T8" fmla="*/ 4 w 162"/>
                                <a:gd name="T9" fmla="*/ 30 h 84"/>
                                <a:gd name="T10" fmla="*/ 7 w 162"/>
                                <a:gd name="T11" fmla="*/ 26 h 84"/>
                                <a:gd name="T12" fmla="*/ 10 w 162"/>
                                <a:gd name="T13" fmla="*/ 22 h 84"/>
                                <a:gd name="T14" fmla="*/ 14 w 162"/>
                                <a:gd name="T15" fmla="*/ 19 h 84"/>
                                <a:gd name="T16" fmla="*/ 24 w 162"/>
                                <a:gd name="T17" fmla="*/ 13 h 84"/>
                                <a:gd name="T18" fmla="*/ 36 w 162"/>
                                <a:gd name="T19" fmla="*/ 8 h 84"/>
                                <a:gd name="T20" fmla="*/ 49 w 162"/>
                                <a:gd name="T21" fmla="*/ 4 h 84"/>
                                <a:gd name="T22" fmla="*/ 65 w 162"/>
                                <a:gd name="T23" fmla="*/ 1 h 84"/>
                                <a:gd name="T24" fmla="*/ 81 w 162"/>
                                <a:gd name="T25" fmla="*/ 0 h 84"/>
                                <a:gd name="T26" fmla="*/ 81 w 162"/>
                                <a:gd name="T27" fmla="*/ 0 h 84"/>
                                <a:gd name="T28" fmla="*/ 97 w 162"/>
                                <a:gd name="T29" fmla="*/ 1 h 84"/>
                                <a:gd name="T30" fmla="*/ 113 w 162"/>
                                <a:gd name="T31" fmla="*/ 4 h 84"/>
                                <a:gd name="T32" fmla="*/ 126 w 162"/>
                                <a:gd name="T33" fmla="*/ 8 h 84"/>
                                <a:gd name="T34" fmla="*/ 138 w 162"/>
                                <a:gd name="T35" fmla="*/ 13 h 84"/>
                                <a:gd name="T36" fmla="*/ 148 w 162"/>
                                <a:gd name="T37" fmla="*/ 19 h 84"/>
                                <a:gd name="T38" fmla="*/ 152 w 162"/>
                                <a:gd name="T39" fmla="*/ 22 h 84"/>
                                <a:gd name="T40" fmla="*/ 156 w 162"/>
                                <a:gd name="T41" fmla="*/ 26 h 84"/>
                                <a:gd name="T42" fmla="*/ 159 w 162"/>
                                <a:gd name="T43" fmla="*/ 30 h 84"/>
                                <a:gd name="T44" fmla="*/ 161 w 162"/>
                                <a:gd name="T45" fmla="*/ 34 h 84"/>
                                <a:gd name="T46" fmla="*/ 162 w 162"/>
                                <a:gd name="T47" fmla="*/ 37 h 84"/>
                                <a:gd name="T48" fmla="*/ 162 w 162"/>
                                <a:gd name="T49" fmla="*/ 42 h 84"/>
                                <a:gd name="T50" fmla="*/ 162 w 162"/>
                                <a:gd name="T51" fmla="*/ 42 h 84"/>
                                <a:gd name="T52" fmla="*/ 162 w 162"/>
                                <a:gd name="T53" fmla="*/ 47 h 84"/>
                                <a:gd name="T54" fmla="*/ 161 w 162"/>
                                <a:gd name="T55" fmla="*/ 50 h 84"/>
                                <a:gd name="T56" fmla="*/ 159 w 162"/>
                                <a:gd name="T57" fmla="*/ 55 h 84"/>
                                <a:gd name="T58" fmla="*/ 156 w 162"/>
                                <a:gd name="T59" fmla="*/ 58 h 84"/>
                                <a:gd name="T60" fmla="*/ 152 w 162"/>
                                <a:gd name="T61" fmla="*/ 62 h 84"/>
                                <a:gd name="T62" fmla="*/ 148 w 162"/>
                                <a:gd name="T63" fmla="*/ 66 h 84"/>
                                <a:gd name="T64" fmla="*/ 138 w 162"/>
                                <a:gd name="T65" fmla="*/ 71 h 84"/>
                                <a:gd name="T66" fmla="*/ 126 w 162"/>
                                <a:gd name="T67" fmla="*/ 76 h 84"/>
                                <a:gd name="T68" fmla="*/ 113 w 162"/>
                                <a:gd name="T69" fmla="*/ 80 h 84"/>
                                <a:gd name="T70" fmla="*/ 97 w 162"/>
                                <a:gd name="T71" fmla="*/ 83 h 84"/>
                                <a:gd name="T72" fmla="*/ 81 w 162"/>
                                <a:gd name="T73" fmla="*/ 84 h 84"/>
                                <a:gd name="T74" fmla="*/ 81 w 162"/>
                                <a:gd name="T75" fmla="*/ 84 h 84"/>
                                <a:gd name="T76" fmla="*/ 65 w 162"/>
                                <a:gd name="T77" fmla="*/ 83 h 84"/>
                                <a:gd name="T78" fmla="*/ 49 w 162"/>
                                <a:gd name="T79" fmla="*/ 80 h 84"/>
                                <a:gd name="T80" fmla="*/ 36 w 162"/>
                                <a:gd name="T81" fmla="*/ 76 h 84"/>
                                <a:gd name="T82" fmla="*/ 24 w 162"/>
                                <a:gd name="T83" fmla="*/ 71 h 84"/>
                                <a:gd name="T84" fmla="*/ 14 w 162"/>
                                <a:gd name="T85" fmla="*/ 66 h 84"/>
                                <a:gd name="T86" fmla="*/ 10 w 162"/>
                                <a:gd name="T87" fmla="*/ 62 h 84"/>
                                <a:gd name="T88" fmla="*/ 7 w 162"/>
                                <a:gd name="T89" fmla="*/ 58 h 84"/>
                                <a:gd name="T90" fmla="*/ 4 w 162"/>
                                <a:gd name="T91" fmla="*/ 55 h 84"/>
                                <a:gd name="T92" fmla="*/ 2 w 162"/>
                                <a:gd name="T93" fmla="*/ 50 h 84"/>
                                <a:gd name="T94" fmla="*/ 0 w 162"/>
                                <a:gd name="T95" fmla="*/ 47 h 84"/>
                                <a:gd name="T96" fmla="*/ 0 w 162"/>
                                <a:gd name="T97" fmla="*/ 42 h 84"/>
                                <a:gd name="T98" fmla="*/ 0 w 162"/>
                                <a:gd name="T99"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62" h="84">
                                  <a:moveTo>
                                    <a:pt x="0" y="42"/>
                                  </a:moveTo>
                                  <a:lnTo>
                                    <a:pt x="0" y="42"/>
                                  </a:lnTo>
                                  <a:lnTo>
                                    <a:pt x="0" y="37"/>
                                  </a:lnTo>
                                  <a:lnTo>
                                    <a:pt x="2" y="34"/>
                                  </a:lnTo>
                                  <a:lnTo>
                                    <a:pt x="4" y="30"/>
                                  </a:lnTo>
                                  <a:lnTo>
                                    <a:pt x="7" y="26"/>
                                  </a:lnTo>
                                  <a:lnTo>
                                    <a:pt x="10" y="22"/>
                                  </a:lnTo>
                                  <a:lnTo>
                                    <a:pt x="14" y="19"/>
                                  </a:lnTo>
                                  <a:lnTo>
                                    <a:pt x="24" y="13"/>
                                  </a:lnTo>
                                  <a:lnTo>
                                    <a:pt x="36" y="8"/>
                                  </a:lnTo>
                                  <a:lnTo>
                                    <a:pt x="49" y="4"/>
                                  </a:lnTo>
                                  <a:lnTo>
                                    <a:pt x="65" y="1"/>
                                  </a:lnTo>
                                  <a:lnTo>
                                    <a:pt x="81" y="0"/>
                                  </a:lnTo>
                                  <a:lnTo>
                                    <a:pt x="81" y="0"/>
                                  </a:lnTo>
                                  <a:lnTo>
                                    <a:pt x="97" y="1"/>
                                  </a:lnTo>
                                  <a:lnTo>
                                    <a:pt x="113" y="4"/>
                                  </a:lnTo>
                                  <a:lnTo>
                                    <a:pt x="126" y="8"/>
                                  </a:lnTo>
                                  <a:lnTo>
                                    <a:pt x="138" y="13"/>
                                  </a:lnTo>
                                  <a:lnTo>
                                    <a:pt x="148" y="19"/>
                                  </a:lnTo>
                                  <a:lnTo>
                                    <a:pt x="152" y="22"/>
                                  </a:lnTo>
                                  <a:lnTo>
                                    <a:pt x="156" y="26"/>
                                  </a:lnTo>
                                  <a:lnTo>
                                    <a:pt x="159" y="30"/>
                                  </a:lnTo>
                                  <a:lnTo>
                                    <a:pt x="161" y="34"/>
                                  </a:lnTo>
                                  <a:lnTo>
                                    <a:pt x="162" y="37"/>
                                  </a:lnTo>
                                  <a:lnTo>
                                    <a:pt x="162" y="42"/>
                                  </a:lnTo>
                                  <a:lnTo>
                                    <a:pt x="162" y="42"/>
                                  </a:lnTo>
                                  <a:lnTo>
                                    <a:pt x="162" y="47"/>
                                  </a:lnTo>
                                  <a:lnTo>
                                    <a:pt x="161" y="50"/>
                                  </a:lnTo>
                                  <a:lnTo>
                                    <a:pt x="159" y="55"/>
                                  </a:lnTo>
                                  <a:lnTo>
                                    <a:pt x="156" y="58"/>
                                  </a:lnTo>
                                  <a:lnTo>
                                    <a:pt x="152" y="62"/>
                                  </a:lnTo>
                                  <a:lnTo>
                                    <a:pt x="148" y="66"/>
                                  </a:lnTo>
                                  <a:lnTo>
                                    <a:pt x="138" y="71"/>
                                  </a:lnTo>
                                  <a:lnTo>
                                    <a:pt x="126" y="76"/>
                                  </a:lnTo>
                                  <a:lnTo>
                                    <a:pt x="113" y="80"/>
                                  </a:lnTo>
                                  <a:lnTo>
                                    <a:pt x="97" y="83"/>
                                  </a:lnTo>
                                  <a:lnTo>
                                    <a:pt x="81" y="84"/>
                                  </a:lnTo>
                                  <a:lnTo>
                                    <a:pt x="81" y="84"/>
                                  </a:lnTo>
                                  <a:lnTo>
                                    <a:pt x="65" y="83"/>
                                  </a:lnTo>
                                  <a:lnTo>
                                    <a:pt x="49" y="80"/>
                                  </a:lnTo>
                                  <a:lnTo>
                                    <a:pt x="36" y="76"/>
                                  </a:lnTo>
                                  <a:lnTo>
                                    <a:pt x="24" y="71"/>
                                  </a:lnTo>
                                  <a:lnTo>
                                    <a:pt x="14" y="66"/>
                                  </a:lnTo>
                                  <a:lnTo>
                                    <a:pt x="10" y="62"/>
                                  </a:lnTo>
                                  <a:lnTo>
                                    <a:pt x="7" y="58"/>
                                  </a:lnTo>
                                  <a:lnTo>
                                    <a:pt x="4" y="55"/>
                                  </a:lnTo>
                                  <a:lnTo>
                                    <a:pt x="2" y="50"/>
                                  </a:lnTo>
                                  <a:lnTo>
                                    <a:pt x="0" y="47"/>
                                  </a:lnTo>
                                  <a:lnTo>
                                    <a:pt x="0" y="42"/>
                                  </a:lnTo>
                                  <a:lnTo>
                                    <a:pt x="0" y="42"/>
                                  </a:lnTo>
                                  <a:close/>
                                </a:path>
                              </a:pathLst>
                            </a:custGeom>
                            <a:solidFill>
                              <a:srgbClr val="6C9D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3" name="Freeform 3297"/>
                          <wps:cNvSpPr>
                            <a:spLocks/>
                          </wps:cNvSpPr>
                          <wps:spPr bwMode="auto">
                            <a:xfrm>
                              <a:off x="1997" y="4101"/>
                              <a:ext cx="152" cy="77"/>
                            </a:xfrm>
                            <a:custGeom>
                              <a:avLst/>
                              <a:gdLst>
                                <a:gd name="T0" fmla="*/ 152 w 152"/>
                                <a:gd name="T1" fmla="*/ 38 h 77"/>
                                <a:gd name="T2" fmla="*/ 152 w 152"/>
                                <a:gd name="T3" fmla="*/ 38 h 77"/>
                                <a:gd name="T4" fmla="*/ 151 w 152"/>
                                <a:gd name="T5" fmla="*/ 43 h 77"/>
                                <a:gd name="T6" fmla="*/ 150 w 152"/>
                                <a:gd name="T7" fmla="*/ 46 h 77"/>
                                <a:gd name="T8" fmla="*/ 148 w 152"/>
                                <a:gd name="T9" fmla="*/ 50 h 77"/>
                                <a:gd name="T10" fmla="*/ 146 w 152"/>
                                <a:gd name="T11" fmla="*/ 54 h 77"/>
                                <a:gd name="T12" fmla="*/ 143 w 152"/>
                                <a:gd name="T13" fmla="*/ 57 h 77"/>
                                <a:gd name="T14" fmla="*/ 139 w 152"/>
                                <a:gd name="T15" fmla="*/ 60 h 77"/>
                                <a:gd name="T16" fmla="*/ 129 w 152"/>
                                <a:gd name="T17" fmla="*/ 65 h 77"/>
                                <a:gd name="T18" fmla="*/ 119 w 152"/>
                                <a:gd name="T19" fmla="*/ 71 h 77"/>
                                <a:gd name="T20" fmla="*/ 106 w 152"/>
                                <a:gd name="T21" fmla="*/ 74 h 77"/>
                                <a:gd name="T22" fmla="*/ 91 w 152"/>
                                <a:gd name="T23" fmla="*/ 76 h 77"/>
                                <a:gd name="T24" fmla="*/ 76 w 152"/>
                                <a:gd name="T25" fmla="*/ 77 h 77"/>
                                <a:gd name="T26" fmla="*/ 76 w 152"/>
                                <a:gd name="T27" fmla="*/ 77 h 77"/>
                                <a:gd name="T28" fmla="*/ 61 w 152"/>
                                <a:gd name="T29" fmla="*/ 76 h 77"/>
                                <a:gd name="T30" fmla="*/ 46 w 152"/>
                                <a:gd name="T31" fmla="*/ 74 h 77"/>
                                <a:gd name="T32" fmla="*/ 33 w 152"/>
                                <a:gd name="T33" fmla="*/ 71 h 77"/>
                                <a:gd name="T34" fmla="*/ 22 w 152"/>
                                <a:gd name="T35" fmla="*/ 65 h 77"/>
                                <a:gd name="T36" fmla="*/ 13 w 152"/>
                                <a:gd name="T37" fmla="*/ 60 h 77"/>
                                <a:gd name="T38" fmla="*/ 9 w 152"/>
                                <a:gd name="T39" fmla="*/ 57 h 77"/>
                                <a:gd name="T40" fmla="*/ 5 w 152"/>
                                <a:gd name="T41" fmla="*/ 54 h 77"/>
                                <a:gd name="T42" fmla="*/ 3 w 152"/>
                                <a:gd name="T43" fmla="*/ 50 h 77"/>
                                <a:gd name="T44" fmla="*/ 2 w 152"/>
                                <a:gd name="T45" fmla="*/ 46 h 77"/>
                                <a:gd name="T46" fmla="*/ 0 w 152"/>
                                <a:gd name="T47" fmla="*/ 43 h 77"/>
                                <a:gd name="T48" fmla="*/ 0 w 152"/>
                                <a:gd name="T49" fmla="*/ 38 h 77"/>
                                <a:gd name="T50" fmla="*/ 0 w 152"/>
                                <a:gd name="T51" fmla="*/ 38 h 77"/>
                                <a:gd name="T52" fmla="*/ 0 w 152"/>
                                <a:gd name="T53" fmla="*/ 35 h 77"/>
                                <a:gd name="T54" fmla="*/ 2 w 152"/>
                                <a:gd name="T55" fmla="*/ 31 h 77"/>
                                <a:gd name="T56" fmla="*/ 3 w 152"/>
                                <a:gd name="T57" fmla="*/ 27 h 77"/>
                                <a:gd name="T58" fmla="*/ 5 w 152"/>
                                <a:gd name="T59" fmla="*/ 24 h 77"/>
                                <a:gd name="T60" fmla="*/ 9 w 152"/>
                                <a:gd name="T61" fmla="*/ 20 h 77"/>
                                <a:gd name="T62" fmla="*/ 13 w 152"/>
                                <a:gd name="T63" fmla="*/ 17 h 77"/>
                                <a:gd name="T64" fmla="*/ 22 w 152"/>
                                <a:gd name="T65" fmla="*/ 11 h 77"/>
                                <a:gd name="T66" fmla="*/ 33 w 152"/>
                                <a:gd name="T67" fmla="*/ 6 h 77"/>
                                <a:gd name="T68" fmla="*/ 46 w 152"/>
                                <a:gd name="T69" fmla="*/ 3 h 77"/>
                                <a:gd name="T70" fmla="*/ 61 w 152"/>
                                <a:gd name="T71" fmla="*/ 1 h 77"/>
                                <a:gd name="T72" fmla="*/ 76 w 152"/>
                                <a:gd name="T73" fmla="*/ 0 h 77"/>
                                <a:gd name="T74" fmla="*/ 76 w 152"/>
                                <a:gd name="T75" fmla="*/ 0 h 77"/>
                                <a:gd name="T76" fmla="*/ 91 w 152"/>
                                <a:gd name="T77" fmla="*/ 1 h 77"/>
                                <a:gd name="T78" fmla="*/ 106 w 152"/>
                                <a:gd name="T79" fmla="*/ 3 h 77"/>
                                <a:gd name="T80" fmla="*/ 119 w 152"/>
                                <a:gd name="T81" fmla="*/ 6 h 77"/>
                                <a:gd name="T82" fmla="*/ 129 w 152"/>
                                <a:gd name="T83" fmla="*/ 11 h 77"/>
                                <a:gd name="T84" fmla="*/ 139 w 152"/>
                                <a:gd name="T85" fmla="*/ 17 h 77"/>
                                <a:gd name="T86" fmla="*/ 143 w 152"/>
                                <a:gd name="T87" fmla="*/ 20 h 77"/>
                                <a:gd name="T88" fmla="*/ 146 w 152"/>
                                <a:gd name="T89" fmla="*/ 24 h 77"/>
                                <a:gd name="T90" fmla="*/ 148 w 152"/>
                                <a:gd name="T91" fmla="*/ 27 h 77"/>
                                <a:gd name="T92" fmla="*/ 150 w 152"/>
                                <a:gd name="T93" fmla="*/ 31 h 77"/>
                                <a:gd name="T94" fmla="*/ 151 w 152"/>
                                <a:gd name="T95" fmla="*/ 35 h 77"/>
                                <a:gd name="T96" fmla="*/ 152 w 152"/>
                                <a:gd name="T97" fmla="*/ 38 h 77"/>
                                <a:gd name="T98" fmla="*/ 152 w 152"/>
                                <a:gd name="T99" fmla="*/ 38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52" h="77">
                                  <a:moveTo>
                                    <a:pt x="152" y="38"/>
                                  </a:moveTo>
                                  <a:lnTo>
                                    <a:pt x="152" y="38"/>
                                  </a:lnTo>
                                  <a:lnTo>
                                    <a:pt x="151" y="43"/>
                                  </a:lnTo>
                                  <a:lnTo>
                                    <a:pt x="150" y="46"/>
                                  </a:lnTo>
                                  <a:lnTo>
                                    <a:pt x="148" y="50"/>
                                  </a:lnTo>
                                  <a:lnTo>
                                    <a:pt x="146" y="54"/>
                                  </a:lnTo>
                                  <a:lnTo>
                                    <a:pt x="143" y="57"/>
                                  </a:lnTo>
                                  <a:lnTo>
                                    <a:pt x="139" y="60"/>
                                  </a:lnTo>
                                  <a:lnTo>
                                    <a:pt x="129" y="65"/>
                                  </a:lnTo>
                                  <a:lnTo>
                                    <a:pt x="119" y="71"/>
                                  </a:lnTo>
                                  <a:lnTo>
                                    <a:pt x="106" y="74"/>
                                  </a:lnTo>
                                  <a:lnTo>
                                    <a:pt x="91" y="76"/>
                                  </a:lnTo>
                                  <a:lnTo>
                                    <a:pt x="76" y="77"/>
                                  </a:lnTo>
                                  <a:lnTo>
                                    <a:pt x="76" y="77"/>
                                  </a:lnTo>
                                  <a:lnTo>
                                    <a:pt x="61" y="76"/>
                                  </a:lnTo>
                                  <a:lnTo>
                                    <a:pt x="46" y="74"/>
                                  </a:lnTo>
                                  <a:lnTo>
                                    <a:pt x="33" y="71"/>
                                  </a:lnTo>
                                  <a:lnTo>
                                    <a:pt x="22" y="65"/>
                                  </a:lnTo>
                                  <a:lnTo>
                                    <a:pt x="13" y="60"/>
                                  </a:lnTo>
                                  <a:lnTo>
                                    <a:pt x="9" y="57"/>
                                  </a:lnTo>
                                  <a:lnTo>
                                    <a:pt x="5" y="54"/>
                                  </a:lnTo>
                                  <a:lnTo>
                                    <a:pt x="3" y="50"/>
                                  </a:lnTo>
                                  <a:lnTo>
                                    <a:pt x="2" y="46"/>
                                  </a:lnTo>
                                  <a:lnTo>
                                    <a:pt x="0" y="43"/>
                                  </a:lnTo>
                                  <a:lnTo>
                                    <a:pt x="0" y="38"/>
                                  </a:lnTo>
                                  <a:lnTo>
                                    <a:pt x="0" y="38"/>
                                  </a:lnTo>
                                  <a:lnTo>
                                    <a:pt x="0" y="35"/>
                                  </a:lnTo>
                                  <a:lnTo>
                                    <a:pt x="2" y="31"/>
                                  </a:lnTo>
                                  <a:lnTo>
                                    <a:pt x="3" y="27"/>
                                  </a:lnTo>
                                  <a:lnTo>
                                    <a:pt x="5" y="24"/>
                                  </a:lnTo>
                                  <a:lnTo>
                                    <a:pt x="9" y="20"/>
                                  </a:lnTo>
                                  <a:lnTo>
                                    <a:pt x="13" y="17"/>
                                  </a:lnTo>
                                  <a:lnTo>
                                    <a:pt x="22" y="11"/>
                                  </a:lnTo>
                                  <a:lnTo>
                                    <a:pt x="33" y="6"/>
                                  </a:lnTo>
                                  <a:lnTo>
                                    <a:pt x="46" y="3"/>
                                  </a:lnTo>
                                  <a:lnTo>
                                    <a:pt x="61" y="1"/>
                                  </a:lnTo>
                                  <a:lnTo>
                                    <a:pt x="76" y="0"/>
                                  </a:lnTo>
                                  <a:lnTo>
                                    <a:pt x="76" y="0"/>
                                  </a:lnTo>
                                  <a:lnTo>
                                    <a:pt x="91" y="1"/>
                                  </a:lnTo>
                                  <a:lnTo>
                                    <a:pt x="106" y="3"/>
                                  </a:lnTo>
                                  <a:lnTo>
                                    <a:pt x="119" y="6"/>
                                  </a:lnTo>
                                  <a:lnTo>
                                    <a:pt x="129" y="11"/>
                                  </a:lnTo>
                                  <a:lnTo>
                                    <a:pt x="139" y="17"/>
                                  </a:lnTo>
                                  <a:lnTo>
                                    <a:pt x="143" y="20"/>
                                  </a:lnTo>
                                  <a:lnTo>
                                    <a:pt x="146" y="24"/>
                                  </a:lnTo>
                                  <a:lnTo>
                                    <a:pt x="148" y="27"/>
                                  </a:lnTo>
                                  <a:lnTo>
                                    <a:pt x="150" y="31"/>
                                  </a:lnTo>
                                  <a:lnTo>
                                    <a:pt x="151" y="35"/>
                                  </a:lnTo>
                                  <a:lnTo>
                                    <a:pt x="152" y="38"/>
                                  </a:lnTo>
                                  <a:lnTo>
                                    <a:pt x="152" y="38"/>
                                  </a:lnTo>
                                  <a:close/>
                                </a:path>
                              </a:pathLst>
                            </a:custGeom>
                            <a:solidFill>
                              <a:srgbClr val="719F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pic:pic xmlns:pic="http://schemas.openxmlformats.org/drawingml/2006/picture">
                        <pic:nvPicPr>
                          <pic:cNvPr id="3164" name="Picture 32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2085975"/>
                            <a:ext cx="866775" cy="649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65" name="Picture 329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2507615" y="2527300"/>
                            <a:ext cx="31813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66" name="Rectangle 3300"/>
                        <wps:cNvSpPr>
                          <a:spLocks noChangeArrowheads="1"/>
                        </wps:cNvSpPr>
                        <wps:spPr bwMode="auto">
                          <a:xfrm>
                            <a:off x="448945" y="1927225"/>
                            <a:ext cx="43243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r>
                                <w:rPr>
                                  <w:color w:val="000000"/>
                                </w:rPr>
                                <w:t>Station</w:t>
                              </w:r>
                            </w:p>
                          </w:txbxContent>
                        </wps:txbx>
                        <wps:bodyPr rot="0" vert="horz" wrap="none" lIns="0" tIns="0" rIns="0" bIns="0" anchor="t" anchorCtr="0" upright="1">
                          <a:noAutofit/>
                        </wps:bodyPr>
                      </wps:wsp>
                      <wps:wsp>
                        <wps:cNvPr id="3167" name="Rectangle 3301"/>
                        <wps:cNvSpPr>
                          <a:spLocks noChangeArrowheads="1"/>
                        </wps:cNvSpPr>
                        <wps:spPr bwMode="auto">
                          <a:xfrm>
                            <a:off x="235585" y="2081530"/>
                            <a:ext cx="93599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r>
                                <w:rPr>
                                  <w:color w:val="000000"/>
                                </w:rPr>
                                <w:t>Public building</w:t>
                              </w:r>
                            </w:p>
                          </w:txbxContent>
                        </wps:txbx>
                        <wps:bodyPr rot="0" vert="horz" wrap="none" lIns="0" tIns="0" rIns="0" bIns="0" anchor="t" anchorCtr="0" upright="1">
                          <a:noAutofit/>
                        </wps:bodyPr>
                      </wps:wsp>
                      <wps:wsp>
                        <wps:cNvPr id="3168" name="Rectangle 3302"/>
                        <wps:cNvSpPr>
                          <a:spLocks noChangeArrowheads="1"/>
                        </wps:cNvSpPr>
                        <wps:spPr bwMode="auto">
                          <a:xfrm>
                            <a:off x="1212215" y="1924050"/>
                            <a:ext cx="75374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r>
                                <w:rPr>
                                  <w:color w:val="000000"/>
                                </w:rPr>
                                <w:t xml:space="preserve">Commercial </w:t>
                              </w:r>
                            </w:p>
                          </w:txbxContent>
                        </wps:txbx>
                        <wps:bodyPr rot="0" vert="horz" wrap="none" lIns="0" tIns="0" rIns="0" bIns="0" anchor="t" anchorCtr="0" upright="1">
                          <a:noAutofit/>
                        </wps:bodyPr>
                      </wps:wsp>
                      <wps:wsp>
                        <wps:cNvPr id="3169" name="Rectangle 3303"/>
                        <wps:cNvSpPr>
                          <a:spLocks noChangeArrowheads="1"/>
                        </wps:cNvSpPr>
                        <wps:spPr bwMode="auto">
                          <a:xfrm>
                            <a:off x="1323975" y="2078355"/>
                            <a:ext cx="55943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r>
                                <w:rPr>
                                  <w:color w:val="000000"/>
                                </w:rPr>
                                <w:t>Facilities</w:t>
                              </w:r>
                            </w:p>
                          </w:txbxContent>
                        </wps:txbx>
                        <wps:bodyPr rot="0" vert="horz" wrap="none" lIns="0" tIns="0" rIns="0" bIns="0" anchor="t" anchorCtr="0" upright="1">
                          <a:noAutofit/>
                        </wps:bodyPr>
                      </wps:wsp>
                      <pic:pic xmlns:pic="http://schemas.openxmlformats.org/drawingml/2006/picture">
                        <pic:nvPicPr>
                          <pic:cNvPr id="3170" name="Picture 330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3146425" y="2298700"/>
                            <a:ext cx="304165"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71" name="Picture 330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3465830" y="2298700"/>
                            <a:ext cx="302895"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72" name="Picture 330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465830" y="2542540"/>
                            <a:ext cx="365125"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73" name="Picture 330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3785235" y="2298700"/>
                            <a:ext cx="302895"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g:cNvPr id="3174" name="Group 3308"/>
                        <wpg:cNvGrpSpPr>
                          <a:grpSpLocks/>
                        </wpg:cNvGrpSpPr>
                        <wpg:grpSpPr bwMode="auto">
                          <a:xfrm>
                            <a:off x="3146425" y="0"/>
                            <a:ext cx="1150620" cy="738505"/>
                            <a:chOff x="3877" y="348"/>
                            <a:chExt cx="1812" cy="1163"/>
                          </a:xfrm>
                        </wpg:grpSpPr>
                        <wps:wsp>
                          <wps:cNvPr id="3175" name="Freeform 3309"/>
                          <wps:cNvSpPr>
                            <a:spLocks/>
                          </wps:cNvSpPr>
                          <wps:spPr bwMode="auto">
                            <a:xfrm>
                              <a:off x="4119" y="648"/>
                              <a:ext cx="45" cy="48"/>
                            </a:xfrm>
                            <a:custGeom>
                              <a:avLst/>
                              <a:gdLst>
                                <a:gd name="T0" fmla="*/ 0 w 45"/>
                                <a:gd name="T1" fmla="*/ 17 h 48"/>
                                <a:gd name="T2" fmla="*/ 29 w 45"/>
                                <a:gd name="T3" fmla="*/ 0 h 48"/>
                                <a:gd name="T4" fmla="*/ 45 w 45"/>
                                <a:gd name="T5" fmla="*/ 31 h 48"/>
                                <a:gd name="T6" fmla="*/ 29 w 45"/>
                                <a:gd name="T7" fmla="*/ 48 h 48"/>
                                <a:gd name="T8" fmla="*/ 12 w 45"/>
                                <a:gd name="T9" fmla="*/ 23 h 48"/>
                                <a:gd name="T10" fmla="*/ 4 w 45"/>
                                <a:gd name="T11" fmla="*/ 24 h 48"/>
                                <a:gd name="T12" fmla="*/ 0 w 45"/>
                                <a:gd name="T13" fmla="*/ 17 h 48"/>
                              </a:gdLst>
                              <a:ahLst/>
                              <a:cxnLst>
                                <a:cxn ang="0">
                                  <a:pos x="T0" y="T1"/>
                                </a:cxn>
                                <a:cxn ang="0">
                                  <a:pos x="T2" y="T3"/>
                                </a:cxn>
                                <a:cxn ang="0">
                                  <a:pos x="T4" y="T5"/>
                                </a:cxn>
                                <a:cxn ang="0">
                                  <a:pos x="T6" y="T7"/>
                                </a:cxn>
                                <a:cxn ang="0">
                                  <a:pos x="T8" y="T9"/>
                                </a:cxn>
                                <a:cxn ang="0">
                                  <a:pos x="T10" y="T11"/>
                                </a:cxn>
                                <a:cxn ang="0">
                                  <a:pos x="T12" y="T13"/>
                                </a:cxn>
                              </a:cxnLst>
                              <a:rect l="0" t="0" r="r" b="b"/>
                              <a:pathLst>
                                <a:path w="45" h="48">
                                  <a:moveTo>
                                    <a:pt x="0" y="17"/>
                                  </a:moveTo>
                                  <a:lnTo>
                                    <a:pt x="29" y="0"/>
                                  </a:lnTo>
                                  <a:lnTo>
                                    <a:pt x="45" y="31"/>
                                  </a:lnTo>
                                  <a:lnTo>
                                    <a:pt x="29" y="48"/>
                                  </a:lnTo>
                                  <a:lnTo>
                                    <a:pt x="12" y="23"/>
                                  </a:lnTo>
                                  <a:lnTo>
                                    <a:pt x="4" y="24"/>
                                  </a:lnTo>
                                  <a:lnTo>
                                    <a:pt x="0" y="17"/>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76" name="Freeform 3310"/>
                          <wps:cNvSpPr>
                            <a:spLocks/>
                          </wps:cNvSpPr>
                          <wps:spPr bwMode="auto">
                            <a:xfrm>
                              <a:off x="4119" y="648"/>
                              <a:ext cx="45" cy="48"/>
                            </a:xfrm>
                            <a:custGeom>
                              <a:avLst/>
                              <a:gdLst>
                                <a:gd name="T0" fmla="*/ 0 w 45"/>
                                <a:gd name="T1" fmla="*/ 17 h 48"/>
                                <a:gd name="T2" fmla="*/ 29 w 45"/>
                                <a:gd name="T3" fmla="*/ 0 h 48"/>
                                <a:gd name="T4" fmla="*/ 45 w 45"/>
                                <a:gd name="T5" fmla="*/ 31 h 48"/>
                                <a:gd name="T6" fmla="*/ 29 w 45"/>
                                <a:gd name="T7" fmla="*/ 48 h 48"/>
                                <a:gd name="T8" fmla="*/ 12 w 45"/>
                                <a:gd name="T9" fmla="*/ 23 h 48"/>
                                <a:gd name="T10" fmla="*/ 4 w 45"/>
                                <a:gd name="T11" fmla="*/ 24 h 48"/>
                                <a:gd name="T12" fmla="*/ 0 w 45"/>
                                <a:gd name="T13" fmla="*/ 17 h 48"/>
                              </a:gdLst>
                              <a:ahLst/>
                              <a:cxnLst>
                                <a:cxn ang="0">
                                  <a:pos x="T0" y="T1"/>
                                </a:cxn>
                                <a:cxn ang="0">
                                  <a:pos x="T2" y="T3"/>
                                </a:cxn>
                                <a:cxn ang="0">
                                  <a:pos x="T4" y="T5"/>
                                </a:cxn>
                                <a:cxn ang="0">
                                  <a:pos x="T6" y="T7"/>
                                </a:cxn>
                                <a:cxn ang="0">
                                  <a:pos x="T8" y="T9"/>
                                </a:cxn>
                                <a:cxn ang="0">
                                  <a:pos x="T10" y="T11"/>
                                </a:cxn>
                                <a:cxn ang="0">
                                  <a:pos x="T12" y="T13"/>
                                </a:cxn>
                              </a:cxnLst>
                              <a:rect l="0" t="0" r="r" b="b"/>
                              <a:pathLst>
                                <a:path w="45" h="48">
                                  <a:moveTo>
                                    <a:pt x="0" y="17"/>
                                  </a:moveTo>
                                  <a:lnTo>
                                    <a:pt x="29" y="0"/>
                                  </a:lnTo>
                                  <a:lnTo>
                                    <a:pt x="45" y="31"/>
                                  </a:lnTo>
                                  <a:lnTo>
                                    <a:pt x="29" y="48"/>
                                  </a:lnTo>
                                  <a:lnTo>
                                    <a:pt x="12" y="23"/>
                                  </a:lnTo>
                                  <a:lnTo>
                                    <a:pt x="4" y="24"/>
                                  </a:lnTo>
                                  <a:lnTo>
                                    <a:pt x="0" y="17"/>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7" name="Line 3311"/>
                          <wps:cNvCnPr/>
                          <wps:spPr bwMode="auto">
                            <a:xfrm>
                              <a:off x="4132" y="659"/>
                              <a:ext cx="25" cy="2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178" name="Freeform 3312"/>
                          <wps:cNvSpPr>
                            <a:spLocks/>
                          </wps:cNvSpPr>
                          <wps:spPr bwMode="auto">
                            <a:xfrm>
                              <a:off x="4130" y="572"/>
                              <a:ext cx="177" cy="130"/>
                            </a:xfrm>
                            <a:custGeom>
                              <a:avLst/>
                              <a:gdLst>
                                <a:gd name="T0" fmla="*/ 0 w 177"/>
                                <a:gd name="T1" fmla="*/ 74 h 130"/>
                                <a:gd name="T2" fmla="*/ 44 w 177"/>
                                <a:gd name="T3" fmla="*/ 130 h 130"/>
                                <a:gd name="T4" fmla="*/ 177 w 177"/>
                                <a:gd name="T5" fmla="*/ 49 h 130"/>
                                <a:gd name="T6" fmla="*/ 128 w 177"/>
                                <a:gd name="T7" fmla="*/ 0 h 130"/>
                                <a:gd name="T8" fmla="*/ 0 w 177"/>
                                <a:gd name="T9" fmla="*/ 74 h 130"/>
                              </a:gdLst>
                              <a:ahLst/>
                              <a:cxnLst>
                                <a:cxn ang="0">
                                  <a:pos x="T0" y="T1"/>
                                </a:cxn>
                                <a:cxn ang="0">
                                  <a:pos x="T2" y="T3"/>
                                </a:cxn>
                                <a:cxn ang="0">
                                  <a:pos x="T4" y="T5"/>
                                </a:cxn>
                                <a:cxn ang="0">
                                  <a:pos x="T6" y="T7"/>
                                </a:cxn>
                                <a:cxn ang="0">
                                  <a:pos x="T8" y="T9"/>
                                </a:cxn>
                              </a:cxnLst>
                              <a:rect l="0" t="0" r="r" b="b"/>
                              <a:pathLst>
                                <a:path w="177" h="130">
                                  <a:moveTo>
                                    <a:pt x="0" y="74"/>
                                  </a:moveTo>
                                  <a:lnTo>
                                    <a:pt x="44" y="130"/>
                                  </a:lnTo>
                                  <a:lnTo>
                                    <a:pt x="177" y="49"/>
                                  </a:lnTo>
                                  <a:lnTo>
                                    <a:pt x="128" y="0"/>
                                  </a:lnTo>
                                  <a:lnTo>
                                    <a:pt x="0" y="7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79" name="Freeform 3313"/>
                          <wps:cNvSpPr>
                            <a:spLocks/>
                          </wps:cNvSpPr>
                          <wps:spPr bwMode="auto">
                            <a:xfrm>
                              <a:off x="4130" y="572"/>
                              <a:ext cx="177" cy="130"/>
                            </a:xfrm>
                            <a:custGeom>
                              <a:avLst/>
                              <a:gdLst>
                                <a:gd name="T0" fmla="*/ 0 w 177"/>
                                <a:gd name="T1" fmla="*/ 74 h 130"/>
                                <a:gd name="T2" fmla="*/ 44 w 177"/>
                                <a:gd name="T3" fmla="*/ 130 h 130"/>
                                <a:gd name="T4" fmla="*/ 177 w 177"/>
                                <a:gd name="T5" fmla="*/ 49 h 130"/>
                                <a:gd name="T6" fmla="*/ 128 w 177"/>
                                <a:gd name="T7" fmla="*/ 0 h 130"/>
                                <a:gd name="T8" fmla="*/ 0 w 177"/>
                                <a:gd name="T9" fmla="*/ 74 h 130"/>
                              </a:gdLst>
                              <a:ahLst/>
                              <a:cxnLst>
                                <a:cxn ang="0">
                                  <a:pos x="T0" y="T1"/>
                                </a:cxn>
                                <a:cxn ang="0">
                                  <a:pos x="T2" y="T3"/>
                                </a:cxn>
                                <a:cxn ang="0">
                                  <a:pos x="T4" y="T5"/>
                                </a:cxn>
                                <a:cxn ang="0">
                                  <a:pos x="T6" y="T7"/>
                                </a:cxn>
                                <a:cxn ang="0">
                                  <a:pos x="T8" y="T9"/>
                                </a:cxn>
                              </a:cxnLst>
                              <a:rect l="0" t="0" r="r" b="b"/>
                              <a:pathLst>
                                <a:path w="177" h="130">
                                  <a:moveTo>
                                    <a:pt x="0" y="74"/>
                                  </a:moveTo>
                                  <a:lnTo>
                                    <a:pt x="44" y="130"/>
                                  </a:lnTo>
                                  <a:lnTo>
                                    <a:pt x="177" y="49"/>
                                  </a:lnTo>
                                  <a:lnTo>
                                    <a:pt x="128" y="0"/>
                                  </a:lnTo>
                                  <a:lnTo>
                                    <a:pt x="0" y="74"/>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0" name="Freeform 3314"/>
                          <wps:cNvSpPr>
                            <a:spLocks/>
                          </wps:cNvSpPr>
                          <wps:spPr bwMode="auto">
                            <a:xfrm>
                              <a:off x="4046" y="678"/>
                              <a:ext cx="102" cy="87"/>
                            </a:xfrm>
                            <a:custGeom>
                              <a:avLst/>
                              <a:gdLst>
                                <a:gd name="T0" fmla="*/ 33 w 102"/>
                                <a:gd name="T1" fmla="*/ 87 h 87"/>
                                <a:gd name="T2" fmla="*/ 34 w 102"/>
                                <a:gd name="T3" fmla="*/ 84 h 87"/>
                                <a:gd name="T4" fmla="*/ 35 w 102"/>
                                <a:gd name="T5" fmla="*/ 81 h 87"/>
                                <a:gd name="T6" fmla="*/ 37 w 102"/>
                                <a:gd name="T7" fmla="*/ 78 h 87"/>
                                <a:gd name="T8" fmla="*/ 39 w 102"/>
                                <a:gd name="T9" fmla="*/ 75 h 87"/>
                                <a:gd name="T10" fmla="*/ 41 w 102"/>
                                <a:gd name="T11" fmla="*/ 69 h 87"/>
                                <a:gd name="T12" fmla="*/ 44 w 102"/>
                                <a:gd name="T13" fmla="*/ 66 h 87"/>
                                <a:gd name="T14" fmla="*/ 47 w 102"/>
                                <a:gd name="T15" fmla="*/ 64 h 87"/>
                                <a:gd name="T16" fmla="*/ 50 w 102"/>
                                <a:gd name="T17" fmla="*/ 64 h 87"/>
                                <a:gd name="T18" fmla="*/ 54 w 102"/>
                                <a:gd name="T19" fmla="*/ 62 h 87"/>
                                <a:gd name="T20" fmla="*/ 60 w 102"/>
                                <a:gd name="T21" fmla="*/ 62 h 87"/>
                                <a:gd name="T22" fmla="*/ 66 w 102"/>
                                <a:gd name="T23" fmla="*/ 60 h 87"/>
                                <a:gd name="T24" fmla="*/ 74 w 102"/>
                                <a:gd name="T25" fmla="*/ 58 h 87"/>
                                <a:gd name="T26" fmla="*/ 83 w 102"/>
                                <a:gd name="T27" fmla="*/ 58 h 87"/>
                                <a:gd name="T28" fmla="*/ 90 w 102"/>
                                <a:gd name="T29" fmla="*/ 58 h 87"/>
                                <a:gd name="T30" fmla="*/ 98 w 102"/>
                                <a:gd name="T31" fmla="*/ 60 h 87"/>
                                <a:gd name="T32" fmla="*/ 102 w 102"/>
                                <a:gd name="T33" fmla="*/ 60 h 87"/>
                                <a:gd name="T34" fmla="*/ 72 w 102"/>
                                <a:gd name="T35" fmla="*/ 0 h 87"/>
                                <a:gd name="T36" fmla="*/ 0 w 102"/>
                                <a:gd name="T37" fmla="*/ 41 h 87"/>
                                <a:gd name="T38" fmla="*/ 33 w 102"/>
                                <a:gd name="T39" fmla="*/ 87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02" h="87">
                                  <a:moveTo>
                                    <a:pt x="33" y="87"/>
                                  </a:moveTo>
                                  <a:lnTo>
                                    <a:pt x="34" y="84"/>
                                  </a:lnTo>
                                  <a:lnTo>
                                    <a:pt x="35" y="81"/>
                                  </a:lnTo>
                                  <a:lnTo>
                                    <a:pt x="37" y="78"/>
                                  </a:lnTo>
                                  <a:lnTo>
                                    <a:pt x="39" y="75"/>
                                  </a:lnTo>
                                  <a:lnTo>
                                    <a:pt x="41" y="69"/>
                                  </a:lnTo>
                                  <a:lnTo>
                                    <a:pt x="44" y="66"/>
                                  </a:lnTo>
                                  <a:lnTo>
                                    <a:pt x="47" y="64"/>
                                  </a:lnTo>
                                  <a:lnTo>
                                    <a:pt x="50" y="64"/>
                                  </a:lnTo>
                                  <a:lnTo>
                                    <a:pt x="54" y="62"/>
                                  </a:lnTo>
                                  <a:lnTo>
                                    <a:pt x="60" y="62"/>
                                  </a:lnTo>
                                  <a:lnTo>
                                    <a:pt x="66" y="60"/>
                                  </a:lnTo>
                                  <a:lnTo>
                                    <a:pt x="74" y="58"/>
                                  </a:lnTo>
                                  <a:lnTo>
                                    <a:pt x="83" y="58"/>
                                  </a:lnTo>
                                  <a:lnTo>
                                    <a:pt x="90" y="58"/>
                                  </a:lnTo>
                                  <a:lnTo>
                                    <a:pt x="98" y="60"/>
                                  </a:lnTo>
                                  <a:lnTo>
                                    <a:pt x="102" y="60"/>
                                  </a:lnTo>
                                  <a:lnTo>
                                    <a:pt x="72" y="0"/>
                                  </a:lnTo>
                                  <a:lnTo>
                                    <a:pt x="0" y="41"/>
                                  </a:lnTo>
                                  <a:lnTo>
                                    <a:pt x="33" y="8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1" name="Freeform 3315"/>
                          <wps:cNvSpPr>
                            <a:spLocks/>
                          </wps:cNvSpPr>
                          <wps:spPr bwMode="auto">
                            <a:xfrm>
                              <a:off x="4046" y="678"/>
                              <a:ext cx="102" cy="87"/>
                            </a:xfrm>
                            <a:custGeom>
                              <a:avLst/>
                              <a:gdLst>
                                <a:gd name="T0" fmla="*/ 33 w 102"/>
                                <a:gd name="T1" fmla="*/ 87 h 87"/>
                                <a:gd name="T2" fmla="*/ 34 w 102"/>
                                <a:gd name="T3" fmla="*/ 84 h 87"/>
                                <a:gd name="T4" fmla="*/ 35 w 102"/>
                                <a:gd name="T5" fmla="*/ 81 h 87"/>
                                <a:gd name="T6" fmla="*/ 37 w 102"/>
                                <a:gd name="T7" fmla="*/ 78 h 87"/>
                                <a:gd name="T8" fmla="*/ 39 w 102"/>
                                <a:gd name="T9" fmla="*/ 75 h 87"/>
                                <a:gd name="T10" fmla="*/ 41 w 102"/>
                                <a:gd name="T11" fmla="*/ 69 h 87"/>
                                <a:gd name="T12" fmla="*/ 44 w 102"/>
                                <a:gd name="T13" fmla="*/ 66 h 87"/>
                                <a:gd name="T14" fmla="*/ 47 w 102"/>
                                <a:gd name="T15" fmla="*/ 64 h 87"/>
                                <a:gd name="T16" fmla="*/ 50 w 102"/>
                                <a:gd name="T17" fmla="*/ 64 h 87"/>
                                <a:gd name="T18" fmla="*/ 54 w 102"/>
                                <a:gd name="T19" fmla="*/ 62 h 87"/>
                                <a:gd name="T20" fmla="*/ 60 w 102"/>
                                <a:gd name="T21" fmla="*/ 62 h 87"/>
                                <a:gd name="T22" fmla="*/ 66 w 102"/>
                                <a:gd name="T23" fmla="*/ 60 h 87"/>
                                <a:gd name="T24" fmla="*/ 74 w 102"/>
                                <a:gd name="T25" fmla="*/ 58 h 87"/>
                                <a:gd name="T26" fmla="*/ 83 w 102"/>
                                <a:gd name="T27" fmla="*/ 58 h 87"/>
                                <a:gd name="T28" fmla="*/ 90 w 102"/>
                                <a:gd name="T29" fmla="*/ 58 h 87"/>
                                <a:gd name="T30" fmla="*/ 98 w 102"/>
                                <a:gd name="T31" fmla="*/ 60 h 87"/>
                                <a:gd name="T32" fmla="*/ 102 w 102"/>
                                <a:gd name="T33" fmla="*/ 60 h 87"/>
                                <a:gd name="T34" fmla="*/ 72 w 102"/>
                                <a:gd name="T35" fmla="*/ 0 h 87"/>
                                <a:gd name="T36" fmla="*/ 0 w 102"/>
                                <a:gd name="T37" fmla="*/ 41 h 87"/>
                                <a:gd name="T38" fmla="*/ 33 w 102"/>
                                <a:gd name="T39" fmla="*/ 87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02" h="87">
                                  <a:moveTo>
                                    <a:pt x="33" y="87"/>
                                  </a:moveTo>
                                  <a:lnTo>
                                    <a:pt x="34" y="84"/>
                                  </a:lnTo>
                                  <a:lnTo>
                                    <a:pt x="35" y="81"/>
                                  </a:lnTo>
                                  <a:lnTo>
                                    <a:pt x="37" y="78"/>
                                  </a:lnTo>
                                  <a:lnTo>
                                    <a:pt x="39" y="75"/>
                                  </a:lnTo>
                                  <a:lnTo>
                                    <a:pt x="41" y="69"/>
                                  </a:lnTo>
                                  <a:lnTo>
                                    <a:pt x="44" y="66"/>
                                  </a:lnTo>
                                  <a:lnTo>
                                    <a:pt x="47" y="64"/>
                                  </a:lnTo>
                                  <a:lnTo>
                                    <a:pt x="50" y="64"/>
                                  </a:lnTo>
                                  <a:lnTo>
                                    <a:pt x="54" y="62"/>
                                  </a:lnTo>
                                  <a:lnTo>
                                    <a:pt x="60" y="62"/>
                                  </a:lnTo>
                                  <a:lnTo>
                                    <a:pt x="66" y="60"/>
                                  </a:lnTo>
                                  <a:lnTo>
                                    <a:pt x="74" y="58"/>
                                  </a:lnTo>
                                  <a:lnTo>
                                    <a:pt x="83" y="58"/>
                                  </a:lnTo>
                                  <a:lnTo>
                                    <a:pt x="90" y="58"/>
                                  </a:lnTo>
                                  <a:lnTo>
                                    <a:pt x="98" y="60"/>
                                  </a:lnTo>
                                  <a:lnTo>
                                    <a:pt x="102" y="60"/>
                                  </a:lnTo>
                                  <a:lnTo>
                                    <a:pt x="72" y="0"/>
                                  </a:lnTo>
                                  <a:lnTo>
                                    <a:pt x="0" y="41"/>
                                  </a:lnTo>
                                  <a:lnTo>
                                    <a:pt x="33" y="87"/>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2" name="Freeform 3316"/>
                          <wps:cNvSpPr>
                            <a:spLocks/>
                          </wps:cNvSpPr>
                          <wps:spPr bwMode="auto">
                            <a:xfrm>
                              <a:off x="4071" y="714"/>
                              <a:ext cx="42" cy="51"/>
                            </a:xfrm>
                            <a:custGeom>
                              <a:avLst/>
                              <a:gdLst>
                                <a:gd name="T0" fmla="*/ 0 w 42"/>
                                <a:gd name="T1" fmla="*/ 7 h 51"/>
                                <a:gd name="T2" fmla="*/ 41 w 42"/>
                                <a:gd name="T3" fmla="*/ 51 h 51"/>
                                <a:gd name="T4" fmla="*/ 42 w 42"/>
                                <a:gd name="T5" fmla="*/ 50 h 51"/>
                                <a:gd name="T6" fmla="*/ 3 w 42"/>
                                <a:gd name="T7" fmla="*/ 0 h 51"/>
                                <a:gd name="T8" fmla="*/ 0 w 42"/>
                                <a:gd name="T9" fmla="*/ 7 h 51"/>
                              </a:gdLst>
                              <a:ahLst/>
                              <a:cxnLst>
                                <a:cxn ang="0">
                                  <a:pos x="T0" y="T1"/>
                                </a:cxn>
                                <a:cxn ang="0">
                                  <a:pos x="T2" y="T3"/>
                                </a:cxn>
                                <a:cxn ang="0">
                                  <a:pos x="T4" y="T5"/>
                                </a:cxn>
                                <a:cxn ang="0">
                                  <a:pos x="T6" y="T7"/>
                                </a:cxn>
                                <a:cxn ang="0">
                                  <a:pos x="T8" y="T9"/>
                                </a:cxn>
                              </a:cxnLst>
                              <a:rect l="0" t="0" r="r" b="b"/>
                              <a:pathLst>
                                <a:path w="42" h="51">
                                  <a:moveTo>
                                    <a:pt x="0" y="7"/>
                                  </a:moveTo>
                                  <a:lnTo>
                                    <a:pt x="41" y="51"/>
                                  </a:lnTo>
                                  <a:lnTo>
                                    <a:pt x="42" y="50"/>
                                  </a:lnTo>
                                  <a:lnTo>
                                    <a:pt x="3" y="0"/>
                                  </a:lnTo>
                                  <a:lnTo>
                                    <a:pt x="0" y="7"/>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3" name="Freeform 3317"/>
                          <wps:cNvSpPr>
                            <a:spLocks/>
                          </wps:cNvSpPr>
                          <wps:spPr bwMode="auto">
                            <a:xfrm>
                              <a:off x="4071" y="714"/>
                              <a:ext cx="42" cy="51"/>
                            </a:xfrm>
                            <a:custGeom>
                              <a:avLst/>
                              <a:gdLst>
                                <a:gd name="T0" fmla="*/ 0 w 42"/>
                                <a:gd name="T1" fmla="*/ 7 h 51"/>
                                <a:gd name="T2" fmla="*/ 41 w 42"/>
                                <a:gd name="T3" fmla="*/ 51 h 51"/>
                                <a:gd name="T4" fmla="*/ 42 w 42"/>
                                <a:gd name="T5" fmla="*/ 50 h 51"/>
                                <a:gd name="T6" fmla="*/ 3 w 42"/>
                                <a:gd name="T7" fmla="*/ 0 h 51"/>
                                <a:gd name="T8" fmla="*/ 0 w 42"/>
                                <a:gd name="T9" fmla="*/ 7 h 51"/>
                              </a:gdLst>
                              <a:ahLst/>
                              <a:cxnLst>
                                <a:cxn ang="0">
                                  <a:pos x="T0" y="T1"/>
                                </a:cxn>
                                <a:cxn ang="0">
                                  <a:pos x="T2" y="T3"/>
                                </a:cxn>
                                <a:cxn ang="0">
                                  <a:pos x="T4" y="T5"/>
                                </a:cxn>
                                <a:cxn ang="0">
                                  <a:pos x="T6" y="T7"/>
                                </a:cxn>
                                <a:cxn ang="0">
                                  <a:pos x="T8" y="T9"/>
                                </a:cxn>
                              </a:cxnLst>
                              <a:rect l="0" t="0" r="r" b="b"/>
                              <a:pathLst>
                                <a:path w="42" h="51">
                                  <a:moveTo>
                                    <a:pt x="0" y="7"/>
                                  </a:moveTo>
                                  <a:lnTo>
                                    <a:pt x="41" y="51"/>
                                  </a:lnTo>
                                  <a:lnTo>
                                    <a:pt x="42" y="50"/>
                                  </a:lnTo>
                                  <a:lnTo>
                                    <a:pt x="3" y="0"/>
                                  </a:lnTo>
                                  <a:lnTo>
                                    <a:pt x="0" y="7"/>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4" name="Freeform 3318"/>
                          <wps:cNvSpPr>
                            <a:spLocks/>
                          </wps:cNvSpPr>
                          <wps:spPr bwMode="auto">
                            <a:xfrm>
                              <a:off x="4087" y="708"/>
                              <a:ext cx="30" cy="54"/>
                            </a:xfrm>
                            <a:custGeom>
                              <a:avLst/>
                              <a:gdLst>
                                <a:gd name="T0" fmla="*/ 0 w 30"/>
                                <a:gd name="T1" fmla="*/ 1 h 54"/>
                                <a:gd name="T2" fmla="*/ 26 w 30"/>
                                <a:gd name="T3" fmla="*/ 54 h 54"/>
                                <a:gd name="T4" fmla="*/ 30 w 30"/>
                                <a:gd name="T5" fmla="*/ 52 h 54"/>
                                <a:gd name="T6" fmla="*/ 4 w 30"/>
                                <a:gd name="T7" fmla="*/ 0 h 54"/>
                                <a:gd name="T8" fmla="*/ 0 w 30"/>
                                <a:gd name="T9" fmla="*/ 1 h 54"/>
                              </a:gdLst>
                              <a:ahLst/>
                              <a:cxnLst>
                                <a:cxn ang="0">
                                  <a:pos x="T0" y="T1"/>
                                </a:cxn>
                                <a:cxn ang="0">
                                  <a:pos x="T2" y="T3"/>
                                </a:cxn>
                                <a:cxn ang="0">
                                  <a:pos x="T4" y="T5"/>
                                </a:cxn>
                                <a:cxn ang="0">
                                  <a:pos x="T6" y="T7"/>
                                </a:cxn>
                                <a:cxn ang="0">
                                  <a:pos x="T8" y="T9"/>
                                </a:cxn>
                              </a:cxnLst>
                              <a:rect l="0" t="0" r="r" b="b"/>
                              <a:pathLst>
                                <a:path w="30" h="54">
                                  <a:moveTo>
                                    <a:pt x="0" y="1"/>
                                  </a:moveTo>
                                  <a:lnTo>
                                    <a:pt x="26" y="54"/>
                                  </a:lnTo>
                                  <a:lnTo>
                                    <a:pt x="30" y="52"/>
                                  </a:lnTo>
                                  <a:lnTo>
                                    <a:pt x="4" y="0"/>
                                  </a:lnTo>
                                  <a:lnTo>
                                    <a:pt x="0" y="1"/>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5" name="Freeform 3319"/>
                          <wps:cNvSpPr>
                            <a:spLocks/>
                          </wps:cNvSpPr>
                          <wps:spPr bwMode="auto">
                            <a:xfrm>
                              <a:off x="4087" y="708"/>
                              <a:ext cx="30" cy="54"/>
                            </a:xfrm>
                            <a:custGeom>
                              <a:avLst/>
                              <a:gdLst>
                                <a:gd name="T0" fmla="*/ 0 w 30"/>
                                <a:gd name="T1" fmla="*/ 1 h 54"/>
                                <a:gd name="T2" fmla="*/ 26 w 30"/>
                                <a:gd name="T3" fmla="*/ 54 h 54"/>
                                <a:gd name="T4" fmla="*/ 30 w 30"/>
                                <a:gd name="T5" fmla="*/ 52 h 54"/>
                                <a:gd name="T6" fmla="*/ 4 w 30"/>
                                <a:gd name="T7" fmla="*/ 0 h 54"/>
                                <a:gd name="T8" fmla="*/ 0 w 30"/>
                                <a:gd name="T9" fmla="*/ 1 h 54"/>
                              </a:gdLst>
                              <a:ahLst/>
                              <a:cxnLst>
                                <a:cxn ang="0">
                                  <a:pos x="T0" y="T1"/>
                                </a:cxn>
                                <a:cxn ang="0">
                                  <a:pos x="T2" y="T3"/>
                                </a:cxn>
                                <a:cxn ang="0">
                                  <a:pos x="T4" y="T5"/>
                                </a:cxn>
                                <a:cxn ang="0">
                                  <a:pos x="T6" y="T7"/>
                                </a:cxn>
                                <a:cxn ang="0">
                                  <a:pos x="T8" y="T9"/>
                                </a:cxn>
                              </a:cxnLst>
                              <a:rect l="0" t="0" r="r" b="b"/>
                              <a:pathLst>
                                <a:path w="30" h="54">
                                  <a:moveTo>
                                    <a:pt x="0" y="1"/>
                                  </a:moveTo>
                                  <a:lnTo>
                                    <a:pt x="26" y="54"/>
                                  </a:lnTo>
                                  <a:lnTo>
                                    <a:pt x="30" y="52"/>
                                  </a:lnTo>
                                  <a:lnTo>
                                    <a:pt x="4" y="0"/>
                                  </a:lnTo>
                                  <a:lnTo>
                                    <a:pt x="0" y="1"/>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6" name="Freeform 3320"/>
                          <wps:cNvSpPr>
                            <a:spLocks/>
                          </wps:cNvSpPr>
                          <wps:spPr bwMode="auto">
                            <a:xfrm>
                              <a:off x="4130" y="572"/>
                              <a:ext cx="177" cy="129"/>
                            </a:xfrm>
                            <a:custGeom>
                              <a:avLst/>
                              <a:gdLst>
                                <a:gd name="T0" fmla="*/ 0 w 177"/>
                                <a:gd name="T1" fmla="*/ 73 h 129"/>
                                <a:gd name="T2" fmla="*/ 44 w 177"/>
                                <a:gd name="T3" fmla="*/ 129 h 129"/>
                                <a:gd name="T4" fmla="*/ 177 w 177"/>
                                <a:gd name="T5" fmla="*/ 46 h 129"/>
                                <a:gd name="T6" fmla="*/ 128 w 177"/>
                                <a:gd name="T7" fmla="*/ 0 h 129"/>
                                <a:gd name="T8" fmla="*/ 0 w 177"/>
                                <a:gd name="T9" fmla="*/ 73 h 129"/>
                              </a:gdLst>
                              <a:ahLst/>
                              <a:cxnLst>
                                <a:cxn ang="0">
                                  <a:pos x="T0" y="T1"/>
                                </a:cxn>
                                <a:cxn ang="0">
                                  <a:pos x="T2" y="T3"/>
                                </a:cxn>
                                <a:cxn ang="0">
                                  <a:pos x="T4" y="T5"/>
                                </a:cxn>
                                <a:cxn ang="0">
                                  <a:pos x="T6" y="T7"/>
                                </a:cxn>
                                <a:cxn ang="0">
                                  <a:pos x="T8" y="T9"/>
                                </a:cxn>
                              </a:cxnLst>
                              <a:rect l="0" t="0" r="r" b="b"/>
                              <a:pathLst>
                                <a:path w="177" h="129">
                                  <a:moveTo>
                                    <a:pt x="0" y="73"/>
                                  </a:moveTo>
                                  <a:lnTo>
                                    <a:pt x="44" y="129"/>
                                  </a:lnTo>
                                  <a:lnTo>
                                    <a:pt x="177" y="46"/>
                                  </a:lnTo>
                                  <a:lnTo>
                                    <a:pt x="128" y="0"/>
                                  </a:lnTo>
                                  <a:lnTo>
                                    <a:pt x="0" y="73"/>
                                  </a:lnTo>
                                  <a:close/>
                                </a:path>
                              </a:pathLst>
                            </a:custGeom>
                            <a:solidFill>
                              <a:srgbClr val="3333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7" name="Freeform 3321"/>
                          <wps:cNvSpPr>
                            <a:spLocks/>
                          </wps:cNvSpPr>
                          <wps:spPr bwMode="auto">
                            <a:xfrm>
                              <a:off x="4130" y="572"/>
                              <a:ext cx="177" cy="129"/>
                            </a:xfrm>
                            <a:custGeom>
                              <a:avLst/>
                              <a:gdLst>
                                <a:gd name="T0" fmla="*/ 0 w 177"/>
                                <a:gd name="T1" fmla="*/ 73 h 129"/>
                                <a:gd name="T2" fmla="*/ 44 w 177"/>
                                <a:gd name="T3" fmla="*/ 129 h 129"/>
                                <a:gd name="T4" fmla="*/ 177 w 177"/>
                                <a:gd name="T5" fmla="*/ 46 h 129"/>
                                <a:gd name="T6" fmla="*/ 128 w 177"/>
                                <a:gd name="T7" fmla="*/ 0 h 129"/>
                                <a:gd name="T8" fmla="*/ 0 w 177"/>
                                <a:gd name="T9" fmla="*/ 73 h 129"/>
                              </a:gdLst>
                              <a:ahLst/>
                              <a:cxnLst>
                                <a:cxn ang="0">
                                  <a:pos x="T0" y="T1"/>
                                </a:cxn>
                                <a:cxn ang="0">
                                  <a:pos x="T2" y="T3"/>
                                </a:cxn>
                                <a:cxn ang="0">
                                  <a:pos x="T4" y="T5"/>
                                </a:cxn>
                                <a:cxn ang="0">
                                  <a:pos x="T6" y="T7"/>
                                </a:cxn>
                                <a:cxn ang="0">
                                  <a:pos x="T8" y="T9"/>
                                </a:cxn>
                              </a:cxnLst>
                              <a:rect l="0" t="0" r="r" b="b"/>
                              <a:pathLst>
                                <a:path w="177" h="129">
                                  <a:moveTo>
                                    <a:pt x="0" y="73"/>
                                  </a:moveTo>
                                  <a:lnTo>
                                    <a:pt x="44" y="129"/>
                                  </a:lnTo>
                                  <a:lnTo>
                                    <a:pt x="177" y="46"/>
                                  </a:lnTo>
                                  <a:lnTo>
                                    <a:pt x="128" y="0"/>
                                  </a:lnTo>
                                  <a:lnTo>
                                    <a:pt x="0" y="73"/>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8" name="Freeform 3322"/>
                          <wps:cNvSpPr>
                            <a:spLocks/>
                          </wps:cNvSpPr>
                          <wps:spPr bwMode="auto">
                            <a:xfrm>
                              <a:off x="4084" y="583"/>
                              <a:ext cx="14" cy="30"/>
                            </a:xfrm>
                            <a:custGeom>
                              <a:avLst/>
                              <a:gdLst>
                                <a:gd name="T0" fmla="*/ 0 w 14"/>
                                <a:gd name="T1" fmla="*/ 21 h 30"/>
                                <a:gd name="T2" fmla="*/ 0 w 14"/>
                                <a:gd name="T3" fmla="*/ 1 h 30"/>
                                <a:gd name="T4" fmla="*/ 4 w 14"/>
                                <a:gd name="T5" fmla="*/ 0 h 30"/>
                                <a:gd name="T6" fmla="*/ 11 w 14"/>
                                <a:gd name="T7" fmla="*/ 8 h 30"/>
                                <a:gd name="T8" fmla="*/ 14 w 14"/>
                                <a:gd name="T9" fmla="*/ 30 h 30"/>
                                <a:gd name="T10" fmla="*/ 0 w 14"/>
                                <a:gd name="T11" fmla="*/ 21 h 30"/>
                              </a:gdLst>
                              <a:ahLst/>
                              <a:cxnLst>
                                <a:cxn ang="0">
                                  <a:pos x="T0" y="T1"/>
                                </a:cxn>
                                <a:cxn ang="0">
                                  <a:pos x="T2" y="T3"/>
                                </a:cxn>
                                <a:cxn ang="0">
                                  <a:pos x="T4" y="T5"/>
                                </a:cxn>
                                <a:cxn ang="0">
                                  <a:pos x="T6" y="T7"/>
                                </a:cxn>
                                <a:cxn ang="0">
                                  <a:pos x="T8" y="T9"/>
                                </a:cxn>
                                <a:cxn ang="0">
                                  <a:pos x="T10" y="T11"/>
                                </a:cxn>
                              </a:cxnLst>
                              <a:rect l="0" t="0" r="r" b="b"/>
                              <a:pathLst>
                                <a:path w="14" h="30">
                                  <a:moveTo>
                                    <a:pt x="0" y="21"/>
                                  </a:moveTo>
                                  <a:lnTo>
                                    <a:pt x="0" y="1"/>
                                  </a:lnTo>
                                  <a:lnTo>
                                    <a:pt x="4" y="0"/>
                                  </a:lnTo>
                                  <a:lnTo>
                                    <a:pt x="11" y="8"/>
                                  </a:lnTo>
                                  <a:lnTo>
                                    <a:pt x="14" y="30"/>
                                  </a:lnTo>
                                  <a:lnTo>
                                    <a:pt x="0" y="21"/>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9" name="Freeform 3323"/>
                          <wps:cNvSpPr>
                            <a:spLocks/>
                          </wps:cNvSpPr>
                          <wps:spPr bwMode="auto">
                            <a:xfrm>
                              <a:off x="4084" y="583"/>
                              <a:ext cx="14" cy="30"/>
                            </a:xfrm>
                            <a:custGeom>
                              <a:avLst/>
                              <a:gdLst>
                                <a:gd name="T0" fmla="*/ 0 w 14"/>
                                <a:gd name="T1" fmla="*/ 21 h 30"/>
                                <a:gd name="T2" fmla="*/ 0 w 14"/>
                                <a:gd name="T3" fmla="*/ 1 h 30"/>
                                <a:gd name="T4" fmla="*/ 4 w 14"/>
                                <a:gd name="T5" fmla="*/ 0 h 30"/>
                                <a:gd name="T6" fmla="*/ 11 w 14"/>
                                <a:gd name="T7" fmla="*/ 8 h 30"/>
                                <a:gd name="T8" fmla="*/ 14 w 14"/>
                                <a:gd name="T9" fmla="*/ 30 h 30"/>
                                <a:gd name="T10" fmla="*/ 0 w 14"/>
                                <a:gd name="T11" fmla="*/ 21 h 30"/>
                              </a:gdLst>
                              <a:ahLst/>
                              <a:cxnLst>
                                <a:cxn ang="0">
                                  <a:pos x="T0" y="T1"/>
                                </a:cxn>
                                <a:cxn ang="0">
                                  <a:pos x="T2" y="T3"/>
                                </a:cxn>
                                <a:cxn ang="0">
                                  <a:pos x="T4" y="T5"/>
                                </a:cxn>
                                <a:cxn ang="0">
                                  <a:pos x="T6" y="T7"/>
                                </a:cxn>
                                <a:cxn ang="0">
                                  <a:pos x="T8" y="T9"/>
                                </a:cxn>
                                <a:cxn ang="0">
                                  <a:pos x="T10" y="T11"/>
                                </a:cxn>
                              </a:cxnLst>
                              <a:rect l="0" t="0" r="r" b="b"/>
                              <a:pathLst>
                                <a:path w="14" h="30">
                                  <a:moveTo>
                                    <a:pt x="0" y="21"/>
                                  </a:moveTo>
                                  <a:lnTo>
                                    <a:pt x="0" y="1"/>
                                  </a:lnTo>
                                  <a:lnTo>
                                    <a:pt x="4" y="0"/>
                                  </a:lnTo>
                                  <a:lnTo>
                                    <a:pt x="11" y="8"/>
                                  </a:lnTo>
                                  <a:lnTo>
                                    <a:pt x="14" y="30"/>
                                  </a:lnTo>
                                  <a:lnTo>
                                    <a:pt x="0" y="21"/>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0" name="Freeform 3324"/>
                          <wps:cNvSpPr>
                            <a:spLocks/>
                          </wps:cNvSpPr>
                          <wps:spPr bwMode="auto">
                            <a:xfrm>
                              <a:off x="4084" y="584"/>
                              <a:ext cx="9" cy="23"/>
                            </a:xfrm>
                            <a:custGeom>
                              <a:avLst/>
                              <a:gdLst>
                                <a:gd name="T0" fmla="*/ 0 w 9"/>
                                <a:gd name="T1" fmla="*/ 0 h 23"/>
                                <a:gd name="T2" fmla="*/ 9 w 9"/>
                                <a:gd name="T3" fmla="*/ 8 h 23"/>
                                <a:gd name="T4" fmla="*/ 9 w 9"/>
                                <a:gd name="T5" fmla="*/ 23 h 23"/>
                              </a:gdLst>
                              <a:ahLst/>
                              <a:cxnLst>
                                <a:cxn ang="0">
                                  <a:pos x="T0" y="T1"/>
                                </a:cxn>
                                <a:cxn ang="0">
                                  <a:pos x="T2" y="T3"/>
                                </a:cxn>
                                <a:cxn ang="0">
                                  <a:pos x="T4" y="T5"/>
                                </a:cxn>
                              </a:cxnLst>
                              <a:rect l="0" t="0" r="r" b="b"/>
                              <a:pathLst>
                                <a:path w="9" h="23">
                                  <a:moveTo>
                                    <a:pt x="0" y="0"/>
                                  </a:moveTo>
                                  <a:lnTo>
                                    <a:pt x="9" y="8"/>
                                  </a:lnTo>
                                  <a:lnTo>
                                    <a:pt x="9" y="23"/>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1" name="Freeform 3325"/>
                          <wps:cNvSpPr>
                            <a:spLocks/>
                          </wps:cNvSpPr>
                          <wps:spPr bwMode="auto">
                            <a:xfrm>
                              <a:off x="4111" y="614"/>
                              <a:ext cx="21" cy="42"/>
                            </a:xfrm>
                            <a:custGeom>
                              <a:avLst/>
                              <a:gdLst>
                                <a:gd name="T0" fmla="*/ 0 w 21"/>
                                <a:gd name="T1" fmla="*/ 11 h 42"/>
                                <a:gd name="T2" fmla="*/ 5 w 21"/>
                                <a:gd name="T3" fmla="*/ 0 h 42"/>
                                <a:gd name="T4" fmla="*/ 6 w 21"/>
                                <a:gd name="T5" fmla="*/ 0 h 42"/>
                                <a:gd name="T6" fmla="*/ 12 w 21"/>
                                <a:gd name="T7" fmla="*/ 7 h 42"/>
                                <a:gd name="T8" fmla="*/ 12 w 21"/>
                                <a:gd name="T9" fmla="*/ 14 h 42"/>
                                <a:gd name="T10" fmla="*/ 19 w 21"/>
                                <a:gd name="T11" fmla="*/ 17 h 42"/>
                                <a:gd name="T12" fmla="*/ 21 w 21"/>
                                <a:gd name="T13" fmla="*/ 35 h 42"/>
                                <a:gd name="T14" fmla="*/ 10 w 21"/>
                                <a:gd name="T15" fmla="*/ 42 h 42"/>
                                <a:gd name="T16" fmla="*/ 0 w 21"/>
                                <a:gd name="T17" fmla="*/ 11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1" h="42">
                                  <a:moveTo>
                                    <a:pt x="0" y="11"/>
                                  </a:moveTo>
                                  <a:lnTo>
                                    <a:pt x="5" y="0"/>
                                  </a:lnTo>
                                  <a:lnTo>
                                    <a:pt x="6" y="0"/>
                                  </a:lnTo>
                                  <a:lnTo>
                                    <a:pt x="12" y="7"/>
                                  </a:lnTo>
                                  <a:lnTo>
                                    <a:pt x="12" y="14"/>
                                  </a:lnTo>
                                  <a:lnTo>
                                    <a:pt x="19" y="17"/>
                                  </a:lnTo>
                                  <a:lnTo>
                                    <a:pt x="21" y="35"/>
                                  </a:lnTo>
                                  <a:lnTo>
                                    <a:pt x="10" y="42"/>
                                  </a:lnTo>
                                  <a:lnTo>
                                    <a:pt x="0" y="11"/>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92" name="Freeform 3326"/>
                          <wps:cNvSpPr>
                            <a:spLocks/>
                          </wps:cNvSpPr>
                          <wps:spPr bwMode="auto">
                            <a:xfrm>
                              <a:off x="4111" y="614"/>
                              <a:ext cx="21" cy="42"/>
                            </a:xfrm>
                            <a:custGeom>
                              <a:avLst/>
                              <a:gdLst>
                                <a:gd name="T0" fmla="*/ 0 w 21"/>
                                <a:gd name="T1" fmla="*/ 11 h 42"/>
                                <a:gd name="T2" fmla="*/ 5 w 21"/>
                                <a:gd name="T3" fmla="*/ 0 h 42"/>
                                <a:gd name="T4" fmla="*/ 6 w 21"/>
                                <a:gd name="T5" fmla="*/ 0 h 42"/>
                                <a:gd name="T6" fmla="*/ 12 w 21"/>
                                <a:gd name="T7" fmla="*/ 7 h 42"/>
                                <a:gd name="T8" fmla="*/ 12 w 21"/>
                                <a:gd name="T9" fmla="*/ 14 h 42"/>
                                <a:gd name="T10" fmla="*/ 19 w 21"/>
                                <a:gd name="T11" fmla="*/ 17 h 42"/>
                                <a:gd name="T12" fmla="*/ 21 w 21"/>
                                <a:gd name="T13" fmla="*/ 35 h 42"/>
                                <a:gd name="T14" fmla="*/ 10 w 21"/>
                                <a:gd name="T15" fmla="*/ 42 h 42"/>
                                <a:gd name="T16" fmla="*/ 0 w 21"/>
                                <a:gd name="T17" fmla="*/ 11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1" h="42">
                                  <a:moveTo>
                                    <a:pt x="0" y="11"/>
                                  </a:moveTo>
                                  <a:lnTo>
                                    <a:pt x="5" y="0"/>
                                  </a:lnTo>
                                  <a:lnTo>
                                    <a:pt x="6" y="0"/>
                                  </a:lnTo>
                                  <a:lnTo>
                                    <a:pt x="12" y="7"/>
                                  </a:lnTo>
                                  <a:lnTo>
                                    <a:pt x="12" y="14"/>
                                  </a:lnTo>
                                  <a:lnTo>
                                    <a:pt x="19" y="17"/>
                                  </a:lnTo>
                                  <a:lnTo>
                                    <a:pt x="21" y="35"/>
                                  </a:lnTo>
                                  <a:lnTo>
                                    <a:pt x="10" y="42"/>
                                  </a:lnTo>
                                  <a:lnTo>
                                    <a:pt x="0" y="11"/>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3" name="Freeform 3327"/>
                          <wps:cNvSpPr>
                            <a:spLocks/>
                          </wps:cNvSpPr>
                          <wps:spPr bwMode="auto">
                            <a:xfrm>
                              <a:off x="4125" y="633"/>
                              <a:ext cx="9" cy="17"/>
                            </a:xfrm>
                            <a:custGeom>
                              <a:avLst/>
                              <a:gdLst>
                                <a:gd name="T0" fmla="*/ 6 w 9"/>
                                <a:gd name="T1" fmla="*/ 17 h 17"/>
                                <a:gd name="T2" fmla="*/ 0 w 9"/>
                                <a:gd name="T3" fmla="*/ 2 h 17"/>
                                <a:gd name="T4" fmla="*/ 9 w 9"/>
                                <a:gd name="T5" fmla="*/ 0 h 17"/>
                              </a:gdLst>
                              <a:ahLst/>
                              <a:cxnLst>
                                <a:cxn ang="0">
                                  <a:pos x="T0" y="T1"/>
                                </a:cxn>
                                <a:cxn ang="0">
                                  <a:pos x="T2" y="T3"/>
                                </a:cxn>
                                <a:cxn ang="0">
                                  <a:pos x="T4" y="T5"/>
                                </a:cxn>
                              </a:cxnLst>
                              <a:rect l="0" t="0" r="r" b="b"/>
                              <a:pathLst>
                                <a:path w="9" h="17">
                                  <a:moveTo>
                                    <a:pt x="6" y="17"/>
                                  </a:moveTo>
                                  <a:lnTo>
                                    <a:pt x="0" y="2"/>
                                  </a:lnTo>
                                  <a:lnTo>
                                    <a:pt x="9" y="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4" name="Freeform 3328"/>
                          <wps:cNvSpPr>
                            <a:spLocks/>
                          </wps:cNvSpPr>
                          <wps:spPr bwMode="auto">
                            <a:xfrm>
                              <a:off x="4117" y="614"/>
                              <a:ext cx="9" cy="17"/>
                            </a:xfrm>
                            <a:custGeom>
                              <a:avLst/>
                              <a:gdLst>
                                <a:gd name="T0" fmla="*/ 0 w 9"/>
                                <a:gd name="T1" fmla="*/ 0 h 17"/>
                                <a:gd name="T2" fmla="*/ 7 w 9"/>
                                <a:gd name="T3" fmla="*/ 17 h 17"/>
                                <a:gd name="T4" fmla="*/ 9 w 9"/>
                                <a:gd name="T5" fmla="*/ 17 h 17"/>
                              </a:gdLst>
                              <a:ahLst/>
                              <a:cxnLst>
                                <a:cxn ang="0">
                                  <a:pos x="T0" y="T1"/>
                                </a:cxn>
                                <a:cxn ang="0">
                                  <a:pos x="T2" y="T3"/>
                                </a:cxn>
                                <a:cxn ang="0">
                                  <a:pos x="T4" y="T5"/>
                                </a:cxn>
                              </a:cxnLst>
                              <a:rect l="0" t="0" r="r" b="b"/>
                              <a:pathLst>
                                <a:path w="9" h="17">
                                  <a:moveTo>
                                    <a:pt x="0" y="0"/>
                                  </a:moveTo>
                                  <a:lnTo>
                                    <a:pt x="7" y="17"/>
                                  </a:lnTo>
                                  <a:lnTo>
                                    <a:pt x="9" y="17"/>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5" name="Freeform 3329"/>
                          <wps:cNvSpPr>
                            <a:spLocks/>
                          </wps:cNvSpPr>
                          <wps:spPr bwMode="auto">
                            <a:xfrm>
                              <a:off x="4022" y="597"/>
                              <a:ext cx="104" cy="137"/>
                            </a:xfrm>
                            <a:custGeom>
                              <a:avLst/>
                              <a:gdLst>
                                <a:gd name="T0" fmla="*/ 5 w 104"/>
                                <a:gd name="T1" fmla="*/ 112 h 137"/>
                                <a:gd name="T2" fmla="*/ 5 w 104"/>
                                <a:gd name="T3" fmla="*/ 107 h 137"/>
                                <a:gd name="T4" fmla="*/ 6 w 104"/>
                                <a:gd name="T5" fmla="*/ 101 h 137"/>
                                <a:gd name="T6" fmla="*/ 8 w 104"/>
                                <a:gd name="T7" fmla="*/ 92 h 137"/>
                                <a:gd name="T8" fmla="*/ 12 w 104"/>
                                <a:gd name="T9" fmla="*/ 87 h 137"/>
                                <a:gd name="T10" fmla="*/ 10 w 104"/>
                                <a:gd name="T11" fmla="*/ 87 h 137"/>
                                <a:gd name="T12" fmla="*/ 7 w 104"/>
                                <a:gd name="T13" fmla="*/ 81 h 137"/>
                                <a:gd name="T14" fmla="*/ 5 w 104"/>
                                <a:gd name="T15" fmla="*/ 76 h 137"/>
                                <a:gd name="T16" fmla="*/ 3 w 104"/>
                                <a:gd name="T17" fmla="*/ 70 h 137"/>
                                <a:gd name="T18" fmla="*/ 1 w 104"/>
                                <a:gd name="T19" fmla="*/ 65 h 137"/>
                                <a:gd name="T20" fmla="*/ 0 w 104"/>
                                <a:gd name="T21" fmla="*/ 60 h 137"/>
                                <a:gd name="T22" fmla="*/ 0 w 104"/>
                                <a:gd name="T23" fmla="*/ 55 h 137"/>
                                <a:gd name="T24" fmla="*/ 0 w 104"/>
                                <a:gd name="T25" fmla="*/ 52 h 137"/>
                                <a:gd name="T26" fmla="*/ 0 w 104"/>
                                <a:gd name="T27" fmla="*/ 49 h 137"/>
                                <a:gd name="T28" fmla="*/ 1 w 104"/>
                                <a:gd name="T29" fmla="*/ 44 h 137"/>
                                <a:gd name="T30" fmla="*/ 3 w 104"/>
                                <a:gd name="T31" fmla="*/ 37 h 137"/>
                                <a:gd name="T32" fmla="*/ 4 w 104"/>
                                <a:gd name="T33" fmla="*/ 32 h 137"/>
                                <a:gd name="T34" fmla="*/ 7 w 104"/>
                                <a:gd name="T35" fmla="*/ 25 h 137"/>
                                <a:gd name="T36" fmla="*/ 12 w 104"/>
                                <a:gd name="T37" fmla="*/ 18 h 137"/>
                                <a:gd name="T38" fmla="*/ 17 w 104"/>
                                <a:gd name="T39" fmla="*/ 13 h 137"/>
                                <a:gd name="T40" fmla="*/ 24 w 104"/>
                                <a:gd name="T41" fmla="*/ 7 h 137"/>
                                <a:gd name="T42" fmla="*/ 30 w 104"/>
                                <a:gd name="T43" fmla="*/ 5 h 137"/>
                                <a:gd name="T44" fmla="*/ 35 w 104"/>
                                <a:gd name="T45" fmla="*/ 3 h 137"/>
                                <a:gd name="T46" fmla="*/ 38 w 104"/>
                                <a:gd name="T47" fmla="*/ 3 h 137"/>
                                <a:gd name="T48" fmla="*/ 42 w 104"/>
                                <a:gd name="T49" fmla="*/ 3 h 137"/>
                                <a:gd name="T50" fmla="*/ 44 w 104"/>
                                <a:gd name="T51" fmla="*/ 3 h 137"/>
                                <a:gd name="T52" fmla="*/ 45 w 104"/>
                                <a:gd name="T53" fmla="*/ 5 h 137"/>
                                <a:gd name="T54" fmla="*/ 47 w 104"/>
                                <a:gd name="T55" fmla="*/ 5 h 137"/>
                                <a:gd name="T56" fmla="*/ 58 w 104"/>
                                <a:gd name="T57" fmla="*/ 0 h 137"/>
                                <a:gd name="T58" fmla="*/ 88 w 104"/>
                                <a:gd name="T59" fmla="*/ 19 h 137"/>
                                <a:gd name="T60" fmla="*/ 103 w 104"/>
                                <a:gd name="T61" fmla="*/ 48 h 137"/>
                                <a:gd name="T62" fmla="*/ 104 w 104"/>
                                <a:gd name="T63" fmla="*/ 98 h 137"/>
                                <a:gd name="T64" fmla="*/ 43 w 104"/>
                                <a:gd name="T65" fmla="*/ 137 h 137"/>
                                <a:gd name="T66" fmla="*/ 5 w 104"/>
                                <a:gd name="T67" fmla="*/ 112 h 1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04" h="137">
                                  <a:moveTo>
                                    <a:pt x="5" y="112"/>
                                  </a:moveTo>
                                  <a:lnTo>
                                    <a:pt x="5" y="107"/>
                                  </a:lnTo>
                                  <a:lnTo>
                                    <a:pt x="6" y="101"/>
                                  </a:lnTo>
                                  <a:lnTo>
                                    <a:pt x="8" y="92"/>
                                  </a:lnTo>
                                  <a:lnTo>
                                    <a:pt x="12" y="87"/>
                                  </a:lnTo>
                                  <a:lnTo>
                                    <a:pt x="10" y="87"/>
                                  </a:lnTo>
                                  <a:lnTo>
                                    <a:pt x="7" y="81"/>
                                  </a:lnTo>
                                  <a:lnTo>
                                    <a:pt x="5" y="76"/>
                                  </a:lnTo>
                                  <a:lnTo>
                                    <a:pt x="3" y="70"/>
                                  </a:lnTo>
                                  <a:lnTo>
                                    <a:pt x="1" y="65"/>
                                  </a:lnTo>
                                  <a:lnTo>
                                    <a:pt x="0" y="60"/>
                                  </a:lnTo>
                                  <a:lnTo>
                                    <a:pt x="0" y="55"/>
                                  </a:lnTo>
                                  <a:lnTo>
                                    <a:pt x="0" y="52"/>
                                  </a:lnTo>
                                  <a:lnTo>
                                    <a:pt x="0" y="49"/>
                                  </a:lnTo>
                                  <a:lnTo>
                                    <a:pt x="1" y="44"/>
                                  </a:lnTo>
                                  <a:lnTo>
                                    <a:pt x="3" y="37"/>
                                  </a:lnTo>
                                  <a:lnTo>
                                    <a:pt x="4" y="32"/>
                                  </a:lnTo>
                                  <a:lnTo>
                                    <a:pt x="7" y="25"/>
                                  </a:lnTo>
                                  <a:lnTo>
                                    <a:pt x="12" y="18"/>
                                  </a:lnTo>
                                  <a:lnTo>
                                    <a:pt x="17" y="13"/>
                                  </a:lnTo>
                                  <a:lnTo>
                                    <a:pt x="24" y="7"/>
                                  </a:lnTo>
                                  <a:lnTo>
                                    <a:pt x="30" y="5"/>
                                  </a:lnTo>
                                  <a:lnTo>
                                    <a:pt x="35" y="3"/>
                                  </a:lnTo>
                                  <a:lnTo>
                                    <a:pt x="38" y="3"/>
                                  </a:lnTo>
                                  <a:lnTo>
                                    <a:pt x="42" y="3"/>
                                  </a:lnTo>
                                  <a:lnTo>
                                    <a:pt x="44" y="3"/>
                                  </a:lnTo>
                                  <a:lnTo>
                                    <a:pt x="45" y="5"/>
                                  </a:lnTo>
                                  <a:lnTo>
                                    <a:pt x="47" y="5"/>
                                  </a:lnTo>
                                  <a:lnTo>
                                    <a:pt x="58" y="0"/>
                                  </a:lnTo>
                                  <a:lnTo>
                                    <a:pt x="88" y="19"/>
                                  </a:lnTo>
                                  <a:lnTo>
                                    <a:pt x="103" y="48"/>
                                  </a:lnTo>
                                  <a:lnTo>
                                    <a:pt x="104" y="98"/>
                                  </a:lnTo>
                                  <a:lnTo>
                                    <a:pt x="43" y="137"/>
                                  </a:lnTo>
                                  <a:lnTo>
                                    <a:pt x="5" y="112"/>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96" name="Freeform 3330"/>
                          <wps:cNvSpPr>
                            <a:spLocks/>
                          </wps:cNvSpPr>
                          <wps:spPr bwMode="auto">
                            <a:xfrm>
                              <a:off x="4022" y="597"/>
                              <a:ext cx="104" cy="137"/>
                            </a:xfrm>
                            <a:custGeom>
                              <a:avLst/>
                              <a:gdLst>
                                <a:gd name="T0" fmla="*/ 5 w 104"/>
                                <a:gd name="T1" fmla="*/ 112 h 137"/>
                                <a:gd name="T2" fmla="*/ 5 w 104"/>
                                <a:gd name="T3" fmla="*/ 107 h 137"/>
                                <a:gd name="T4" fmla="*/ 6 w 104"/>
                                <a:gd name="T5" fmla="*/ 101 h 137"/>
                                <a:gd name="T6" fmla="*/ 8 w 104"/>
                                <a:gd name="T7" fmla="*/ 92 h 137"/>
                                <a:gd name="T8" fmla="*/ 12 w 104"/>
                                <a:gd name="T9" fmla="*/ 87 h 137"/>
                                <a:gd name="T10" fmla="*/ 10 w 104"/>
                                <a:gd name="T11" fmla="*/ 87 h 137"/>
                                <a:gd name="T12" fmla="*/ 7 w 104"/>
                                <a:gd name="T13" fmla="*/ 81 h 137"/>
                                <a:gd name="T14" fmla="*/ 5 w 104"/>
                                <a:gd name="T15" fmla="*/ 76 h 137"/>
                                <a:gd name="T16" fmla="*/ 3 w 104"/>
                                <a:gd name="T17" fmla="*/ 70 h 137"/>
                                <a:gd name="T18" fmla="*/ 1 w 104"/>
                                <a:gd name="T19" fmla="*/ 65 h 137"/>
                                <a:gd name="T20" fmla="*/ 0 w 104"/>
                                <a:gd name="T21" fmla="*/ 60 h 137"/>
                                <a:gd name="T22" fmla="*/ 0 w 104"/>
                                <a:gd name="T23" fmla="*/ 55 h 137"/>
                                <a:gd name="T24" fmla="*/ 0 w 104"/>
                                <a:gd name="T25" fmla="*/ 52 h 137"/>
                                <a:gd name="T26" fmla="*/ 0 w 104"/>
                                <a:gd name="T27" fmla="*/ 49 h 137"/>
                                <a:gd name="T28" fmla="*/ 1 w 104"/>
                                <a:gd name="T29" fmla="*/ 44 h 137"/>
                                <a:gd name="T30" fmla="*/ 3 w 104"/>
                                <a:gd name="T31" fmla="*/ 37 h 137"/>
                                <a:gd name="T32" fmla="*/ 4 w 104"/>
                                <a:gd name="T33" fmla="*/ 32 h 137"/>
                                <a:gd name="T34" fmla="*/ 7 w 104"/>
                                <a:gd name="T35" fmla="*/ 25 h 137"/>
                                <a:gd name="T36" fmla="*/ 12 w 104"/>
                                <a:gd name="T37" fmla="*/ 18 h 137"/>
                                <a:gd name="T38" fmla="*/ 17 w 104"/>
                                <a:gd name="T39" fmla="*/ 13 h 137"/>
                                <a:gd name="T40" fmla="*/ 24 w 104"/>
                                <a:gd name="T41" fmla="*/ 7 h 137"/>
                                <a:gd name="T42" fmla="*/ 30 w 104"/>
                                <a:gd name="T43" fmla="*/ 5 h 137"/>
                                <a:gd name="T44" fmla="*/ 35 w 104"/>
                                <a:gd name="T45" fmla="*/ 3 h 137"/>
                                <a:gd name="T46" fmla="*/ 38 w 104"/>
                                <a:gd name="T47" fmla="*/ 3 h 137"/>
                                <a:gd name="T48" fmla="*/ 42 w 104"/>
                                <a:gd name="T49" fmla="*/ 3 h 137"/>
                                <a:gd name="T50" fmla="*/ 44 w 104"/>
                                <a:gd name="T51" fmla="*/ 3 h 137"/>
                                <a:gd name="T52" fmla="*/ 45 w 104"/>
                                <a:gd name="T53" fmla="*/ 5 h 137"/>
                                <a:gd name="T54" fmla="*/ 47 w 104"/>
                                <a:gd name="T55" fmla="*/ 5 h 137"/>
                                <a:gd name="T56" fmla="*/ 58 w 104"/>
                                <a:gd name="T57" fmla="*/ 0 h 137"/>
                                <a:gd name="T58" fmla="*/ 88 w 104"/>
                                <a:gd name="T59" fmla="*/ 19 h 137"/>
                                <a:gd name="T60" fmla="*/ 103 w 104"/>
                                <a:gd name="T61" fmla="*/ 48 h 137"/>
                                <a:gd name="T62" fmla="*/ 104 w 104"/>
                                <a:gd name="T63" fmla="*/ 98 h 137"/>
                                <a:gd name="T64" fmla="*/ 43 w 104"/>
                                <a:gd name="T65" fmla="*/ 137 h 137"/>
                                <a:gd name="T66" fmla="*/ 5 w 104"/>
                                <a:gd name="T67" fmla="*/ 112 h 1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04" h="137">
                                  <a:moveTo>
                                    <a:pt x="5" y="112"/>
                                  </a:moveTo>
                                  <a:lnTo>
                                    <a:pt x="5" y="107"/>
                                  </a:lnTo>
                                  <a:lnTo>
                                    <a:pt x="6" y="101"/>
                                  </a:lnTo>
                                  <a:lnTo>
                                    <a:pt x="8" y="92"/>
                                  </a:lnTo>
                                  <a:lnTo>
                                    <a:pt x="12" y="87"/>
                                  </a:lnTo>
                                  <a:lnTo>
                                    <a:pt x="10" y="87"/>
                                  </a:lnTo>
                                  <a:lnTo>
                                    <a:pt x="7" y="81"/>
                                  </a:lnTo>
                                  <a:lnTo>
                                    <a:pt x="5" y="76"/>
                                  </a:lnTo>
                                  <a:lnTo>
                                    <a:pt x="3" y="70"/>
                                  </a:lnTo>
                                  <a:lnTo>
                                    <a:pt x="1" y="65"/>
                                  </a:lnTo>
                                  <a:lnTo>
                                    <a:pt x="0" y="60"/>
                                  </a:lnTo>
                                  <a:lnTo>
                                    <a:pt x="0" y="55"/>
                                  </a:lnTo>
                                  <a:lnTo>
                                    <a:pt x="0" y="52"/>
                                  </a:lnTo>
                                  <a:lnTo>
                                    <a:pt x="0" y="49"/>
                                  </a:lnTo>
                                  <a:lnTo>
                                    <a:pt x="1" y="44"/>
                                  </a:lnTo>
                                  <a:lnTo>
                                    <a:pt x="3" y="37"/>
                                  </a:lnTo>
                                  <a:lnTo>
                                    <a:pt x="4" y="32"/>
                                  </a:lnTo>
                                  <a:lnTo>
                                    <a:pt x="7" y="25"/>
                                  </a:lnTo>
                                  <a:lnTo>
                                    <a:pt x="12" y="18"/>
                                  </a:lnTo>
                                  <a:lnTo>
                                    <a:pt x="17" y="13"/>
                                  </a:lnTo>
                                  <a:lnTo>
                                    <a:pt x="24" y="7"/>
                                  </a:lnTo>
                                  <a:lnTo>
                                    <a:pt x="30" y="5"/>
                                  </a:lnTo>
                                  <a:lnTo>
                                    <a:pt x="35" y="3"/>
                                  </a:lnTo>
                                  <a:lnTo>
                                    <a:pt x="38" y="3"/>
                                  </a:lnTo>
                                  <a:lnTo>
                                    <a:pt x="42" y="3"/>
                                  </a:lnTo>
                                  <a:lnTo>
                                    <a:pt x="44" y="3"/>
                                  </a:lnTo>
                                  <a:lnTo>
                                    <a:pt x="45" y="5"/>
                                  </a:lnTo>
                                  <a:lnTo>
                                    <a:pt x="47" y="5"/>
                                  </a:lnTo>
                                  <a:lnTo>
                                    <a:pt x="58" y="0"/>
                                  </a:lnTo>
                                  <a:lnTo>
                                    <a:pt x="88" y="19"/>
                                  </a:lnTo>
                                  <a:lnTo>
                                    <a:pt x="103" y="48"/>
                                  </a:lnTo>
                                  <a:lnTo>
                                    <a:pt x="104" y="98"/>
                                  </a:lnTo>
                                  <a:lnTo>
                                    <a:pt x="43" y="137"/>
                                  </a:lnTo>
                                  <a:lnTo>
                                    <a:pt x="5" y="112"/>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7" name="Freeform 3331"/>
                          <wps:cNvSpPr>
                            <a:spLocks/>
                          </wps:cNvSpPr>
                          <wps:spPr bwMode="auto">
                            <a:xfrm>
                              <a:off x="4089" y="670"/>
                              <a:ext cx="85" cy="87"/>
                            </a:xfrm>
                            <a:custGeom>
                              <a:avLst/>
                              <a:gdLst>
                                <a:gd name="T0" fmla="*/ 28 w 85"/>
                                <a:gd name="T1" fmla="*/ 79 h 87"/>
                                <a:gd name="T2" fmla="*/ 19 w 85"/>
                                <a:gd name="T3" fmla="*/ 72 h 87"/>
                                <a:gd name="T4" fmla="*/ 13 w 85"/>
                                <a:gd name="T5" fmla="*/ 66 h 87"/>
                                <a:gd name="T6" fmla="*/ 7 w 85"/>
                                <a:gd name="T7" fmla="*/ 58 h 87"/>
                                <a:gd name="T8" fmla="*/ 4 w 85"/>
                                <a:gd name="T9" fmla="*/ 50 h 87"/>
                                <a:gd name="T10" fmla="*/ 1 w 85"/>
                                <a:gd name="T11" fmla="*/ 42 h 87"/>
                                <a:gd name="T12" fmla="*/ 0 w 85"/>
                                <a:gd name="T13" fmla="*/ 34 h 87"/>
                                <a:gd name="T14" fmla="*/ 0 w 85"/>
                                <a:gd name="T15" fmla="*/ 26 h 87"/>
                                <a:gd name="T16" fmla="*/ 2 w 85"/>
                                <a:gd name="T17" fmla="*/ 19 h 87"/>
                                <a:gd name="T18" fmla="*/ 4 w 85"/>
                                <a:gd name="T19" fmla="*/ 13 h 87"/>
                                <a:gd name="T20" fmla="*/ 9 w 85"/>
                                <a:gd name="T21" fmla="*/ 8 h 87"/>
                                <a:gd name="T22" fmla="*/ 16 w 85"/>
                                <a:gd name="T23" fmla="*/ 3 h 87"/>
                                <a:gd name="T24" fmla="*/ 23 w 85"/>
                                <a:gd name="T25" fmla="*/ 1 h 87"/>
                                <a:gd name="T26" fmla="*/ 30 w 85"/>
                                <a:gd name="T27" fmla="*/ 0 h 87"/>
                                <a:gd name="T28" fmla="*/ 39 w 85"/>
                                <a:gd name="T29" fmla="*/ 0 h 87"/>
                                <a:gd name="T30" fmla="*/ 46 w 85"/>
                                <a:gd name="T31" fmla="*/ 1 h 87"/>
                                <a:gd name="T32" fmla="*/ 56 w 85"/>
                                <a:gd name="T33" fmla="*/ 6 h 87"/>
                                <a:gd name="T34" fmla="*/ 63 w 85"/>
                                <a:gd name="T35" fmla="*/ 13 h 87"/>
                                <a:gd name="T36" fmla="*/ 71 w 85"/>
                                <a:gd name="T37" fmla="*/ 19 h 87"/>
                                <a:gd name="T38" fmla="*/ 76 w 85"/>
                                <a:gd name="T39" fmla="*/ 27 h 87"/>
                                <a:gd name="T40" fmla="*/ 80 w 85"/>
                                <a:gd name="T41" fmla="*/ 35 h 87"/>
                                <a:gd name="T42" fmla="*/ 83 w 85"/>
                                <a:gd name="T43" fmla="*/ 45 h 87"/>
                                <a:gd name="T44" fmla="*/ 85 w 85"/>
                                <a:gd name="T45" fmla="*/ 53 h 87"/>
                                <a:gd name="T46" fmla="*/ 85 w 85"/>
                                <a:gd name="T47" fmla="*/ 61 h 87"/>
                                <a:gd name="T48" fmla="*/ 83 w 85"/>
                                <a:gd name="T49" fmla="*/ 68 h 87"/>
                                <a:gd name="T50" fmla="*/ 79 w 85"/>
                                <a:gd name="T51" fmla="*/ 75 h 87"/>
                                <a:gd name="T52" fmla="*/ 73 w 85"/>
                                <a:gd name="T53" fmla="*/ 81 h 87"/>
                                <a:gd name="T54" fmla="*/ 67 w 85"/>
                                <a:gd name="T55" fmla="*/ 86 h 87"/>
                                <a:gd name="T56" fmla="*/ 60 w 85"/>
                                <a:gd name="T57" fmla="*/ 87 h 87"/>
                                <a:gd name="T58" fmla="*/ 52 w 85"/>
                                <a:gd name="T59" fmla="*/ 87 h 87"/>
                                <a:gd name="T60" fmla="*/ 44 w 85"/>
                                <a:gd name="T61" fmla="*/ 86 h 87"/>
                                <a:gd name="T62" fmla="*/ 36 w 85"/>
                                <a:gd name="T63" fmla="*/ 82 h 87"/>
                                <a:gd name="T64" fmla="*/ 28 w 85"/>
                                <a:gd name="T65" fmla="*/ 7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85" h="87">
                                  <a:moveTo>
                                    <a:pt x="28" y="79"/>
                                  </a:moveTo>
                                  <a:lnTo>
                                    <a:pt x="19" y="72"/>
                                  </a:lnTo>
                                  <a:lnTo>
                                    <a:pt x="13" y="66"/>
                                  </a:lnTo>
                                  <a:lnTo>
                                    <a:pt x="7" y="58"/>
                                  </a:lnTo>
                                  <a:lnTo>
                                    <a:pt x="4" y="50"/>
                                  </a:lnTo>
                                  <a:lnTo>
                                    <a:pt x="1" y="42"/>
                                  </a:lnTo>
                                  <a:lnTo>
                                    <a:pt x="0" y="34"/>
                                  </a:lnTo>
                                  <a:lnTo>
                                    <a:pt x="0" y="26"/>
                                  </a:lnTo>
                                  <a:lnTo>
                                    <a:pt x="2" y="19"/>
                                  </a:lnTo>
                                  <a:lnTo>
                                    <a:pt x="4" y="13"/>
                                  </a:lnTo>
                                  <a:lnTo>
                                    <a:pt x="9" y="8"/>
                                  </a:lnTo>
                                  <a:lnTo>
                                    <a:pt x="16" y="3"/>
                                  </a:lnTo>
                                  <a:lnTo>
                                    <a:pt x="23" y="1"/>
                                  </a:lnTo>
                                  <a:lnTo>
                                    <a:pt x="30" y="0"/>
                                  </a:lnTo>
                                  <a:lnTo>
                                    <a:pt x="39" y="0"/>
                                  </a:lnTo>
                                  <a:lnTo>
                                    <a:pt x="46" y="1"/>
                                  </a:lnTo>
                                  <a:lnTo>
                                    <a:pt x="56" y="6"/>
                                  </a:lnTo>
                                  <a:lnTo>
                                    <a:pt x="63" y="13"/>
                                  </a:lnTo>
                                  <a:lnTo>
                                    <a:pt x="71" y="19"/>
                                  </a:lnTo>
                                  <a:lnTo>
                                    <a:pt x="76" y="27"/>
                                  </a:lnTo>
                                  <a:lnTo>
                                    <a:pt x="80" y="35"/>
                                  </a:lnTo>
                                  <a:lnTo>
                                    <a:pt x="83" y="45"/>
                                  </a:lnTo>
                                  <a:lnTo>
                                    <a:pt x="85" y="53"/>
                                  </a:lnTo>
                                  <a:lnTo>
                                    <a:pt x="85" y="61"/>
                                  </a:lnTo>
                                  <a:lnTo>
                                    <a:pt x="83" y="68"/>
                                  </a:lnTo>
                                  <a:lnTo>
                                    <a:pt x="79" y="75"/>
                                  </a:lnTo>
                                  <a:lnTo>
                                    <a:pt x="73" y="81"/>
                                  </a:lnTo>
                                  <a:lnTo>
                                    <a:pt x="67" y="86"/>
                                  </a:lnTo>
                                  <a:lnTo>
                                    <a:pt x="60" y="87"/>
                                  </a:lnTo>
                                  <a:lnTo>
                                    <a:pt x="52" y="87"/>
                                  </a:lnTo>
                                  <a:lnTo>
                                    <a:pt x="44" y="86"/>
                                  </a:lnTo>
                                  <a:lnTo>
                                    <a:pt x="36" y="82"/>
                                  </a:lnTo>
                                  <a:lnTo>
                                    <a:pt x="28" y="7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98" name="Freeform 3332"/>
                          <wps:cNvSpPr>
                            <a:spLocks/>
                          </wps:cNvSpPr>
                          <wps:spPr bwMode="auto">
                            <a:xfrm>
                              <a:off x="4035" y="603"/>
                              <a:ext cx="44" cy="120"/>
                            </a:xfrm>
                            <a:custGeom>
                              <a:avLst/>
                              <a:gdLst>
                                <a:gd name="T0" fmla="*/ 33 w 44"/>
                                <a:gd name="T1" fmla="*/ 0 h 120"/>
                                <a:gd name="T2" fmla="*/ 0 w 44"/>
                                <a:gd name="T3" fmla="*/ 18 h 120"/>
                                <a:gd name="T4" fmla="*/ 28 w 44"/>
                                <a:gd name="T5" fmla="*/ 37 h 120"/>
                                <a:gd name="T6" fmla="*/ 41 w 44"/>
                                <a:gd name="T7" fmla="*/ 69 h 120"/>
                                <a:gd name="T8" fmla="*/ 44 w 44"/>
                                <a:gd name="T9" fmla="*/ 120 h 120"/>
                              </a:gdLst>
                              <a:ahLst/>
                              <a:cxnLst>
                                <a:cxn ang="0">
                                  <a:pos x="T0" y="T1"/>
                                </a:cxn>
                                <a:cxn ang="0">
                                  <a:pos x="T2" y="T3"/>
                                </a:cxn>
                                <a:cxn ang="0">
                                  <a:pos x="T4" y="T5"/>
                                </a:cxn>
                                <a:cxn ang="0">
                                  <a:pos x="T6" y="T7"/>
                                </a:cxn>
                                <a:cxn ang="0">
                                  <a:pos x="T8" y="T9"/>
                                </a:cxn>
                              </a:cxnLst>
                              <a:rect l="0" t="0" r="r" b="b"/>
                              <a:pathLst>
                                <a:path w="44" h="120">
                                  <a:moveTo>
                                    <a:pt x="33" y="0"/>
                                  </a:moveTo>
                                  <a:lnTo>
                                    <a:pt x="0" y="18"/>
                                  </a:lnTo>
                                  <a:lnTo>
                                    <a:pt x="28" y="37"/>
                                  </a:lnTo>
                                  <a:lnTo>
                                    <a:pt x="41" y="69"/>
                                  </a:lnTo>
                                  <a:lnTo>
                                    <a:pt x="44" y="12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9" name="Line 3333"/>
                          <wps:cNvCnPr/>
                          <wps:spPr bwMode="auto">
                            <a:xfrm flipV="1">
                              <a:off x="4068" y="616"/>
                              <a:ext cx="38" cy="22"/>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00" name="Line 3334"/>
                          <wps:cNvCnPr/>
                          <wps:spPr bwMode="auto">
                            <a:xfrm flipV="1">
                              <a:off x="4079" y="648"/>
                              <a:ext cx="46" cy="22"/>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01" name="Line 3335"/>
                          <wps:cNvCnPr/>
                          <wps:spPr bwMode="auto">
                            <a:xfrm>
                              <a:off x="4035" y="622"/>
                              <a:ext cx="5" cy="9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02" name="Line 3336"/>
                          <wps:cNvCnPr/>
                          <wps:spPr bwMode="auto">
                            <a:xfrm>
                              <a:off x="4025" y="646"/>
                              <a:ext cx="0" cy="2"/>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03" name="Line 3337"/>
                          <wps:cNvCnPr/>
                          <wps:spPr bwMode="auto">
                            <a:xfrm>
                              <a:off x="4025" y="659"/>
                              <a:ext cx="4" cy="3"/>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04" name="Freeform 3338"/>
                          <wps:cNvSpPr>
                            <a:spLocks/>
                          </wps:cNvSpPr>
                          <wps:spPr bwMode="auto">
                            <a:xfrm>
                              <a:off x="4109" y="757"/>
                              <a:ext cx="25" cy="27"/>
                            </a:xfrm>
                            <a:custGeom>
                              <a:avLst/>
                              <a:gdLst>
                                <a:gd name="T0" fmla="*/ 9 w 25"/>
                                <a:gd name="T1" fmla="*/ 0 h 27"/>
                                <a:gd name="T2" fmla="*/ 4 w 25"/>
                                <a:gd name="T3" fmla="*/ 0 h 27"/>
                                <a:gd name="T4" fmla="*/ 0 w 25"/>
                                <a:gd name="T5" fmla="*/ 7 h 27"/>
                                <a:gd name="T6" fmla="*/ 7 w 25"/>
                                <a:gd name="T7" fmla="*/ 13 h 27"/>
                                <a:gd name="T8" fmla="*/ 8 w 25"/>
                                <a:gd name="T9" fmla="*/ 24 h 27"/>
                                <a:gd name="T10" fmla="*/ 11 w 25"/>
                                <a:gd name="T11" fmla="*/ 27 h 27"/>
                                <a:gd name="T12" fmla="*/ 15 w 25"/>
                                <a:gd name="T13" fmla="*/ 19 h 27"/>
                                <a:gd name="T14" fmla="*/ 25 w 25"/>
                                <a:gd name="T15" fmla="*/ 14 h 27"/>
                                <a:gd name="T16" fmla="*/ 25 w 25"/>
                                <a:gd name="T17" fmla="*/ 11 h 27"/>
                                <a:gd name="T18" fmla="*/ 24 w 25"/>
                                <a:gd name="T19" fmla="*/ 6 h 27"/>
                                <a:gd name="T20" fmla="*/ 12 w 25"/>
                                <a:gd name="T21" fmla="*/ 7 h 27"/>
                                <a:gd name="T22" fmla="*/ 9 w 25"/>
                                <a:gd name="T23" fmla="*/ 0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 h="27">
                                  <a:moveTo>
                                    <a:pt x="9" y="0"/>
                                  </a:moveTo>
                                  <a:lnTo>
                                    <a:pt x="4" y="0"/>
                                  </a:lnTo>
                                  <a:lnTo>
                                    <a:pt x="0" y="7"/>
                                  </a:lnTo>
                                  <a:lnTo>
                                    <a:pt x="7" y="13"/>
                                  </a:lnTo>
                                  <a:lnTo>
                                    <a:pt x="8" y="24"/>
                                  </a:lnTo>
                                  <a:lnTo>
                                    <a:pt x="11" y="27"/>
                                  </a:lnTo>
                                  <a:lnTo>
                                    <a:pt x="15" y="19"/>
                                  </a:lnTo>
                                  <a:lnTo>
                                    <a:pt x="25" y="14"/>
                                  </a:lnTo>
                                  <a:lnTo>
                                    <a:pt x="25" y="11"/>
                                  </a:lnTo>
                                  <a:lnTo>
                                    <a:pt x="24" y="6"/>
                                  </a:lnTo>
                                  <a:lnTo>
                                    <a:pt x="12" y="7"/>
                                  </a:lnTo>
                                  <a:lnTo>
                                    <a:pt x="9"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05" name="Freeform 3339"/>
                          <wps:cNvSpPr>
                            <a:spLocks/>
                          </wps:cNvSpPr>
                          <wps:spPr bwMode="auto">
                            <a:xfrm>
                              <a:off x="4109" y="757"/>
                              <a:ext cx="25" cy="27"/>
                            </a:xfrm>
                            <a:custGeom>
                              <a:avLst/>
                              <a:gdLst>
                                <a:gd name="T0" fmla="*/ 9 w 25"/>
                                <a:gd name="T1" fmla="*/ 0 h 27"/>
                                <a:gd name="T2" fmla="*/ 4 w 25"/>
                                <a:gd name="T3" fmla="*/ 0 h 27"/>
                                <a:gd name="T4" fmla="*/ 0 w 25"/>
                                <a:gd name="T5" fmla="*/ 7 h 27"/>
                                <a:gd name="T6" fmla="*/ 7 w 25"/>
                                <a:gd name="T7" fmla="*/ 13 h 27"/>
                                <a:gd name="T8" fmla="*/ 8 w 25"/>
                                <a:gd name="T9" fmla="*/ 24 h 27"/>
                                <a:gd name="T10" fmla="*/ 11 w 25"/>
                                <a:gd name="T11" fmla="*/ 27 h 27"/>
                                <a:gd name="T12" fmla="*/ 15 w 25"/>
                                <a:gd name="T13" fmla="*/ 19 h 27"/>
                                <a:gd name="T14" fmla="*/ 25 w 25"/>
                                <a:gd name="T15" fmla="*/ 14 h 27"/>
                                <a:gd name="T16" fmla="*/ 25 w 25"/>
                                <a:gd name="T17" fmla="*/ 11 h 27"/>
                                <a:gd name="T18" fmla="*/ 24 w 25"/>
                                <a:gd name="T19" fmla="*/ 6 h 27"/>
                                <a:gd name="T20" fmla="*/ 12 w 25"/>
                                <a:gd name="T21" fmla="*/ 7 h 27"/>
                                <a:gd name="T22" fmla="*/ 9 w 25"/>
                                <a:gd name="T23" fmla="*/ 0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 h="27">
                                  <a:moveTo>
                                    <a:pt x="9" y="0"/>
                                  </a:moveTo>
                                  <a:lnTo>
                                    <a:pt x="4" y="0"/>
                                  </a:lnTo>
                                  <a:lnTo>
                                    <a:pt x="0" y="7"/>
                                  </a:lnTo>
                                  <a:lnTo>
                                    <a:pt x="7" y="13"/>
                                  </a:lnTo>
                                  <a:lnTo>
                                    <a:pt x="8" y="24"/>
                                  </a:lnTo>
                                  <a:lnTo>
                                    <a:pt x="11" y="27"/>
                                  </a:lnTo>
                                  <a:lnTo>
                                    <a:pt x="15" y="19"/>
                                  </a:lnTo>
                                  <a:lnTo>
                                    <a:pt x="25" y="14"/>
                                  </a:lnTo>
                                  <a:lnTo>
                                    <a:pt x="25" y="11"/>
                                  </a:lnTo>
                                  <a:lnTo>
                                    <a:pt x="24" y="6"/>
                                  </a:lnTo>
                                  <a:lnTo>
                                    <a:pt x="12" y="7"/>
                                  </a:lnTo>
                                  <a:lnTo>
                                    <a:pt x="9" y="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6" name="Freeform 3340"/>
                          <wps:cNvSpPr>
                            <a:spLocks/>
                          </wps:cNvSpPr>
                          <wps:spPr bwMode="auto">
                            <a:xfrm>
                              <a:off x="4113" y="757"/>
                              <a:ext cx="11" cy="15"/>
                            </a:xfrm>
                            <a:custGeom>
                              <a:avLst/>
                              <a:gdLst>
                                <a:gd name="T0" fmla="*/ 0 w 11"/>
                                <a:gd name="T1" fmla="*/ 0 h 15"/>
                                <a:gd name="T2" fmla="*/ 11 w 11"/>
                                <a:gd name="T3" fmla="*/ 8 h 15"/>
                                <a:gd name="T4" fmla="*/ 5 w 11"/>
                                <a:gd name="T5" fmla="*/ 15 h 15"/>
                              </a:gdLst>
                              <a:ahLst/>
                              <a:cxnLst>
                                <a:cxn ang="0">
                                  <a:pos x="T0" y="T1"/>
                                </a:cxn>
                                <a:cxn ang="0">
                                  <a:pos x="T2" y="T3"/>
                                </a:cxn>
                                <a:cxn ang="0">
                                  <a:pos x="T4" y="T5"/>
                                </a:cxn>
                              </a:cxnLst>
                              <a:rect l="0" t="0" r="r" b="b"/>
                              <a:pathLst>
                                <a:path w="11" h="15">
                                  <a:moveTo>
                                    <a:pt x="0" y="0"/>
                                  </a:moveTo>
                                  <a:lnTo>
                                    <a:pt x="11" y="8"/>
                                  </a:lnTo>
                                  <a:lnTo>
                                    <a:pt x="5" y="15"/>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7" name="Freeform 3341"/>
                          <wps:cNvSpPr>
                            <a:spLocks/>
                          </wps:cNvSpPr>
                          <wps:spPr bwMode="auto">
                            <a:xfrm>
                              <a:off x="4119" y="763"/>
                              <a:ext cx="15" cy="13"/>
                            </a:xfrm>
                            <a:custGeom>
                              <a:avLst/>
                              <a:gdLst>
                                <a:gd name="T0" fmla="*/ 3 w 15"/>
                                <a:gd name="T1" fmla="*/ 0 h 13"/>
                                <a:gd name="T2" fmla="*/ 0 w 15"/>
                                <a:gd name="T3" fmla="*/ 0 h 13"/>
                                <a:gd name="T4" fmla="*/ 3 w 15"/>
                                <a:gd name="T5" fmla="*/ 13 h 13"/>
                                <a:gd name="T6" fmla="*/ 15 w 15"/>
                                <a:gd name="T7" fmla="*/ 7 h 13"/>
                              </a:gdLst>
                              <a:ahLst/>
                              <a:cxnLst>
                                <a:cxn ang="0">
                                  <a:pos x="T0" y="T1"/>
                                </a:cxn>
                                <a:cxn ang="0">
                                  <a:pos x="T2" y="T3"/>
                                </a:cxn>
                                <a:cxn ang="0">
                                  <a:pos x="T4" y="T5"/>
                                </a:cxn>
                                <a:cxn ang="0">
                                  <a:pos x="T6" y="T7"/>
                                </a:cxn>
                              </a:cxnLst>
                              <a:rect l="0" t="0" r="r" b="b"/>
                              <a:pathLst>
                                <a:path w="15" h="13">
                                  <a:moveTo>
                                    <a:pt x="3" y="0"/>
                                  </a:moveTo>
                                  <a:lnTo>
                                    <a:pt x="0" y="0"/>
                                  </a:lnTo>
                                  <a:lnTo>
                                    <a:pt x="3" y="13"/>
                                  </a:lnTo>
                                  <a:lnTo>
                                    <a:pt x="15" y="7"/>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8" name="Freeform 3342"/>
                          <wps:cNvSpPr>
                            <a:spLocks/>
                          </wps:cNvSpPr>
                          <wps:spPr bwMode="auto">
                            <a:xfrm>
                              <a:off x="4119" y="774"/>
                              <a:ext cx="15" cy="25"/>
                            </a:xfrm>
                            <a:custGeom>
                              <a:avLst/>
                              <a:gdLst>
                                <a:gd name="T0" fmla="*/ 0 w 15"/>
                                <a:gd name="T1" fmla="*/ 7 h 25"/>
                                <a:gd name="T2" fmla="*/ 0 w 15"/>
                                <a:gd name="T3" fmla="*/ 6 h 25"/>
                                <a:gd name="T4" fmla="*/ 1 w 15"/>
                                <a:gd name="T5" fmla="*/ 6 h 25"/>
                                <a:gd name="T6" fmla="*/ 2 w 15"/>
                                <a:gd name="T7" fmla="*/ 7 h 25"/>
                                <a:gd name="T8" fmla="*/ 3 w 15"/>
                                <a:gd name="T9" fmla="*/ 11 h 25"/>
                                <a:gd name="T10" fmla="*/ 4 w 15"/>
                                <a:gd name="T11" fmla="*/ 14 h 25"/>
                                <a:gd name="T12" fmla="*/ 5 w 15"/>
                                <a:gd name="T13" fmla="*/ 19 h 25"/>
                                <a:gd name="T14" fmla="*/ 6 w 15"/>
                                <a:gd name="T15" fmla="*/ 20 h 25"/>
                                <a:gd name="T16" fmla="*/ 7 w 15"/>
                                <a:gd name="T17" fmla="*/ 20 h 25"/>
                                <a:gd name="T18" fmla="*/ 8 w 15"/>
                                <a:gd name="T19" fmla="*/ 20 h 25"/>
                                <a:gd name="T20" fmla="*/ 8 w 15"/>
                                <a:gd name="T21" fmla="*/ 19 h 25"/>
                                <a:gd name="T22" fmla="*/ 8 w 15"/>
                                <a:gd name="T23" fmla="*/ 16 h 25"/>
                                <a:gd name="T24" fmla="*/ 7 w 15"/>
                                <a:gd name="T25" fmla="*/ 11 h 25"/>
                                <a:gd name="T26" fmla="*/ 6 w 15"/>
                                <a:gd name="T27" fmla="*/ 5 h 25"/>
                                <a:gd name="T28" fmla="*/ 6 w 15"/>
                                <a:gd name="T29" fmla="*/ 2 h 25"/>
                                <a:gd name="T30" fmla="*/ 7 w 15"/>
                                <a:gd name="T31" fmla="*/ 0 h 25"/>
                                <a:gd name="T32" fmla="*/ 8 w 15"/>
                                <a:gd name="T33" fmla="*/ 0 h 25"/>
                                <a:gd name="T34" fmla="*/ 9 w 15"/>
                                <a:gd name="T35" fmla="*/ 2 h 25"/>
                                <a:gd name="T36" fmla="*/ 11 w 15"/>
                                <a:gd name="T37" fmla="*/ 3 h 25"/>
                                <a:gd name="T38" fmla="*/ 13 w 15"/>
                                <a:gd name="T39" fmla="*/ 5 h 25"/>
                                <a:gd name="T40" fmla="*/ 14 w 15"/>
                                <a:gd name="T41" fmla="*/ 6 h 25"/>
                                <a:gd name="T42" fmla="*/ 15 w 15"/>
                                <a:gd name="T43" fmla="*/ 6 h 25"/>
                                <a:gd name="T44" fmla="*/ 14 w 15"/>
                                <a:gd name="T45" fmla="*/ 11 h 25"/>
                                <a:gd name="T46" fmla="*/ 13 w 15"/>
                                <a:gd name="T47" fmla="*/ 9 h 25"/>
                                <a:gd name="T48" fmla="*/ 12 w 15"/>
                                <a:gd name="T49" fmla="*/ 7 h 25"/>
                                <a:gd name="T50" fmla="*/ 10 w 15"/>
                                <a:gd name="T51" fmla="*/ 6 h 25"/>
                                <a:gd name="T52" fmla="*/ 9 w 15"/>
                                <a:gd name="T53" fmla="*/ 6 h 25"/>
                                <a:gd name="T54" fmla="*/ 9 w 15"/>
                                <a:gd name="T55" fmla="*/ 7 h 25"/>
                                <a:gd name="T56" fmla="*/ 10 w 15"/>
                                <a:gd name="T57" fmla="*/ 12 h 25"/>
                                <a:gd name="T58" fmla="*/ 11 w 15"/>
                                <a:gd name="T59" fmla="*/ 19 h 25"/>
                                <a:gd name="T60" fmla="*/ 11 w 15"/>
                                <a:gd name="T61" fmla="*/ 22 h 25"/>
                                <a:gd name="T62" fmla="*/ 10 w 15"/>
                                <a:gd name="T63" fmla="*/ 25 h 25"/>
                                <a:gd name="T64" fmla="*/ 8 w 15"/>
                                <a:gd name="T65" fmla="*/ 25 h 25"/>
                                <a:gd name="T66" fmla="*/ 6 w 15"/>
                                <a:gd name="T67" fmla="*/ 25 h 25"/>
                                <a:gd name="T68" fmla="*/ 5 w 15"/>
                                <a:gd name="T69" fmla="*/ 25 h 25"/>
                                <a:gd name="T70" fmla="*/ 3 w 15"/>
                                <a:gd name="T71" fmla="*/ 20 h 25"/>
                                <a:gd name="T72" fmla="*/ 1 w 15"/>
                                <a:gd name="T73" fmla="*/ 16 h 25"/>
                                <a:gd name="T74" fmla="*/ 0 w 15"/>
                                <a:gd name="T75" fmla="*/ 11 h 25"/>
                                <a:gd name="T76" fmla="*/ 0 w 15"/>
                                <a:gd name="T77" fmla="*/ 7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5" h="25">
                                  <a:moveTo>
                                    <a:pt x="0" y="7"/>
                                  </a:moveTo>
                                  <a:lnTo>
                                    <a:pt x="0" y="6"/>
                                  </a:lnTo>
                                  <a:lnTo>
                                    <a:pt x="1" y="6"/>
                                  </a:lnTo>
                                  <a:lnTo>
                                    <a:pt x="2" y="7"/>
                                  </a:lnTo>
                                  <a:lnTo>
                                    <a:pt x="3" y="11"/>
                                  </a:lnTo>
                                  <a:lnTo>
                                    <a:pt x="4" y="14"/>
                                  </a:lnTo>
                                  <a:lnTo>
                                    <a:pt x="5" y="19"/>
                                  </a:lnTo>
                                  <a:lnTo>
                                    <a:pt x="6" y="20"/>
                                  </a:lnTo>
                                  <a:lnTo>
                                    <a:pt x="7" y="20"/>
                                  </a:lnTo>
                                  <a:lnTo>
                                    <a:pt x="8" y="20"/>
                                  </a:lnTo>
                                  <a:lnTo>
                                    <a:pt x="8" y="19"/>
                                  </a:lnTo>
                                  <a:lnTo>
                                    <a:pt x="8" y="16"/>
                                  </a:lnTo>
                                  <a:lnTo>
                                    <a:pt x="7" y="11"/>
                                  </a:lnTo>
                                  <a:lnTo>
                                    <a:pt x="6" y="5"/>
                                  </a:lnTo>
                                  <a:lnTo>
                                    <a:pt x="6" y="2"/>
                                  </a:lnTo>
                                  <a:lnTo>
                                    <a:pt x="7" y="0"/>
                                  </a:lnTo>
                                  <a:lnTo>
                                    <a:pt x="8" y="0"/>
                                  </a:lnTo>
                                  <a:lnTo>
                                    <a:pt x="9" y="2"/>
                                  </a:lnTo>
                                  <a:lnTo>
                                    <a:pt x="11" y="3"/>
                                  </a:lnTo>
                                  <a:lnTo>
                                    <a:pt x="13" y="5"/>
                                  </a:lnTo>
                                  <a:lnTo>
                                    <a:pt x="14" y="6"/>
                                  </a:lnTo>
                                  <a:lnTo>
                                    <a:pt x="15" y="6"/>
                                  </a:lnTo>
                                  <a:lnTo>
                                    <a:pt x="14" y="11"/>
                                  </a:lnTo>
                                  <a:lnTo>
                                    <a:pt x="13" y="9"/>
                                  </a:lnTo>
                                  <a:lnTo>
                                    <a:pt x="12" y="7"/>
                                  </a:lnTo>
                                  <a:lnTo>
                                    <a:pt x="10" y="6"/>
                                  </a:lnTo>
                                  <a:lnTo>
                                    <a:pt x="9" y="6"/>
                                  </a:lnTo>
                                  <a:lnTo>
                                    <a:pt x="9" y="7"/>
                                  </a:lnTo>
                                  <a:lnTo>
                                    <a:pt x="10" y="12"/>
                                  </a:lnTo>
                                  <a:lnTo>
                                    <a:pt x="11" y="19"/>
                                  </a:lnTo>
                                  <a:lnTo>
                                    <a:pt x="11" y="22"/>
                                  </a:lnTo>
                                  <a:lnTo>
                                    <a:pt x="10" y="25"/>
                                  </a:lnTo>
                                  <a:lnTo>
                                    <a:pt x="8" y="25"/>
                                  </a:lnTo>
                                  <a:lnTo>
                                    <a:pt x="6" y="25"/>
                                  </a:lnTo>
                                  <a:lnTo>
                                    <a:pt x="5" y="25"/>
                                  </a:lnTo>
                                  <a:lnTo>
                                    <a:pt x="3" y="20"/>
                                  </a:lnTo>
                                  <a:lnTo>
                                    <a:pt x="1" y="16"/>
                                  </a:lnTo>
                                  <a:lnTo>
                                    <a:pt x="0" y="11"/>
                                  </a:lnTo>
                                  <a:lnTo>
                                    <a:pt x="0" y="7"/>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09" name="Freeform 3343"/>
                          <wps:cNvSpPr>
                            <a:spLocks/>
                          </wps:cNvSpPr>
                          <wps:spPr bwMode="auto">
                            <a:xfrm>
                              <a:off x="4119" y="774"/>
                              <a:ext cx="15" cy="25"/>
                            </a:xfrm>
                            <a:custGeom>
                              <a:avLst/>
                              <a:gdLst>
                                <a:gd name="T0" fmla="*/ 0 w 15"/>
                                <a:gd name="T1" fmla="*/ 7 h 25"/>
                                <a:gd name="T2" fmla="*/ 0 w 15"/>
                                <a:gd name="T3" fmla="*/ 6 h 25"/>
                                <a:gd name="T4" fmla="*/ 1 w 15"/>
                                <a:gd name="T5" fmla="*/ 6 h 25"/>
                                <a:gd name="T6" fmla="*/ 2 w 15"/>
                                <a:gd name="T7" fmla="*/ 7 h 25"/>
                                <a:gd name="T8" fmla="*/ 3 w 15"/>
                                <a:gd name="T9" fmla="*/ 11 h 25"/>
                                <a:gd name="T10" fmla="*/ 4 w 15"/>
                                <a:gd name="T11" fmla="*/ 14 h 25"/>
                                <a:gd name="T12" fmla="*/ 5 w 15"/>
                                <a:gd name="T13" fmla="*/ 19 h 25"/>
                                <a:gd name="T14" fmla="*/ 6 w 15"/>
                                <a:gd name="T15" fmla="*/ 20 h 25"/>
                                <a:gd name="T16" fmla="*/ 7 w 15"/>
                                <a:gd name="T17" fmla="*/ 20 h 25"/>
                                <a:gd name="T18" fmla="*/ 8 w 15"/>
                                <a:gd name="T19" fmla="*/ 20 h 25"/>
                                <a:gd name="T20" fmla="*/ 8 w 15"/>
                                <a:gd name="T21" fmla="*/ 19 h 25"/>
                                <a:gd name="T22" fmla="*/ 8 w 15"/>
                                <a:gd name="T23" fmla="*/ 16 h 25"/>
                                <a:gd name="T24" fmla="*/ 7 w 15"/>
                                <a:gd name="T25" fmla="*/ 11 h 25"/>
                                <a:gd name="T26" fmla="*/ 6 w 15"/>
                                <a:gd name="T27" fmla="*/ 5 h 25"/>
                                <a:gd name="T28" fmla="*/ 6 w 15"/>
                                <a:gd name="T29" fmla="*/ 2 h 25"/>
                                <a:gd name="T30" fmla="*/ 7 w 15"/>
                                <a:gd name="T31" fmla="*/ 0 h 25"/>
                                <a:gd name="T32" fmla="*/ 8 w 15"/>
                                <a:gd name="T33" fmla="*/ 0 h 25"/>
                                <a:gd name="T34" fmla="*/ 9 w 15"/>
                                <a:gd name="T35" fmla="*/ 2 h 25"/>
                                <a:gd name="T36" fmla="*/ 11 w 15"/>
                                <a:gd name="T37" fmla="*/ 3 h 25"/>
                                <a:gd name="T38" fmla="*/ 13 w 15"/>
                                <a:gd name="T39" fmla="*/ 5 h 25"/>
                                <a:gd name="T40" fmla="*/ 14 w 15"/>
                                <a:gd name="T41" fmla="*/ 6 h 25"/>
                                <a:gd name="T42" fmla="*/ 15 w 15"/>
                                <a:gd name="T43" fmla="*/ 6 h 25"/>
                                <a:gd name="T44" fmla="*/ 14 w 15"/>
                                <a:gd name="T45" fmla="*/ 11 h 25"/>
                                <a:gd name="T46" fmla="*/ 13 w 15"/>
                                <a:gd name="T47" fmla="*/ 9 h 25"/>
                                <a:gd name="T48" fmla="*/ 12 w 15"/>
                                <a:gd name="T49" fmla="*/ 7 h 25"/>
                                <a:gd name="T50" fmla="*/ 10 w 15"/>
                                <a:gd name="T51" fmla="*/ 6 h 25"/>
                                <a:gd name="T52" fmla="*/ 9 w 15"/>
                                <a:gd name="T53" fmla="*/ 6 h 25"/>
                                <a:gd name="T54" fmla="*/ 9 w 15"/>
                                <a:gd name="T55" fmla="*/ 7 h 25"/>
                                <a:gd name="T56" fmla="*/ 10 w 15"/>
                                <a:gd name="T57" fmla="*/ 12 h 25"/>
                                <a:gd name="T58" fmla="*/ 11 w 15"/>
                                <a:gd name="T59" fmla="*/ 19 h 25"/>
                                <a:gd name="T60" fmla="*/ 11 w 15"/>
                                <a:gd name="T61" fmla="*/ 22 h 25"/>
                                <a:gd name="T62" fmla="*/ 10 w 15"/>
                                <a:gd name="T63" fmla="*/ 25 h 25"/>
                                <a:gd name="T64" fmla="*/ 8 w 15"/>
                                <a:gd name="T65" fmla="*/ 25 h 25"/>
                                <a:gd name="T66" fmla="*/ 6 w 15"/>
                                <a:gd name="T67" fmla="*/ 25 h 25"/>
                                <a:gd name="T68" fmla="*/ 5 w 15"/>
                                <a:gd name="T69" fmla="*/ 25 h 25"/>
                                <a:gd name="T70" fmla="*/ 3 w 15"/>
                                <a:gd name="T71" fmla="*/ 20 h 25"/>
                                <a:gd name="T72" fmla="*/ 1 w 15"/>
                                <a:gd name="T73" fmla="*/ 16 h 25"/>
                                <a:gd name="T74" fmla="*/ 0 w 15"/>
                                <a:gd name="T75" fmla="*/ 11 h 25"/>
                                <a:gd name="T76" fmla="*/ 0 w 15"/>
                                <a:gd name="T77" fmla="*/ 7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5" h="25">
                                  <a:moveTo>
                                    <a:pt x="0" y="7"/>
                                  </a:moveTo>
                                  <a:lnTo>
                                    <a:pt x="0" y="6"/>
                                  </a:lnTo>
                                  <a:lnTo>
                                    <a:pt x="1" y="6"/>
                                  </a:lnTo>
                                  <a:lnTo>
                                    <a:pt x="2" y="7"/>
                                  </a:lnTo>
                                  <a:lnTo>
                                    <a:pt x="3" y="11"/>
                                  </a:lnTo>
                                  <a:lnTo>
                                    <a:pt x="4" y="14"/>
                                  </a:lnTo>
                                  <a:lnTo>
                                    <a:pt x="5" y="19"/>
                                  </a:lnTo>
                                  <a:lnTo>
                                    <a:pt x="6" y="20"/>
                                  </a:lnTo>
                                  <a:lnTo>
                                    <a:pt x="7" y="20"/>
                                  </a:lnTo>
                                  <a:lnTo>
                                    <a:pt x="8" y="20"/>
                                  </a:lnTo>
                                  <a:lnTo>
                                    <a:pt x="8" y="19"/>
                                  </a:lnTo>
                                  <a:lnTo>
                                    <a:pt x="8" y="16"/>
                                  </a:lnTo>
                                  <a:lnTo>
                                    <a:pt x="7" y="11"/>
                                  </a:lnTo>
                                  <a:lnTo>
                                    <a:pt x="6" y="5"/>
                                  </a:lnTo>
                                  <a:lnTo>
                                    <a:pt x="6" y="2"/>
                                  </a:lnTo>
                                  <a:lnTo>
                                    <a:pt x="7" y="0"/>
                                  </a:lnTo>
                                  <a:lnTo>
                                    <a:pt x="8" y="0"/>
                                  </a:lnTo>
                                  <a:lnTo>
                                    <a:pt x="9" y="2"/>
                                  </a:lnTo>
                                  <a:lnTo>
                                    <a:pt x="11" y="3"/>
                                  </a:lnTo>
                                  <a:lnTo>
                                    <a:pt x="13" y="5"/>
                                  </a:lnTo>
                                  <a:lnTo>
                                    <a:pt x="14" y="6"/>
                                  </a:lnTo>
                                  <a:lnTo>
                                    <a:pt x="15" y="6"/>
                                  </a:lnTo>
                                  <a:lnTo>
                                    <a:pt x="14" y="11"/>
                                  </a:lnTo>
                                  <a:lnTo>
                                    <a:pt x="13" y="9"/>
                                  </a:lnTo>
                                  <a:lnTo>
                                    <a:pt x="12" y="7"/>
                                  </a:lnTo>
                                  <a:lnTo>
                                    <a:pt x="10" y="6"/>
                                  </a:lnTo>
                                  <a:lnTo>
                                    <a:pt x="9" y="6"/>
                                  </a:lnTo>
                                  <a:lnTo>
                                    <a:pt x="9" y="7"/>
                                  </a:lnTo>
                                  <a:lnTo>
                                    <a:pt x="10" y="12"/>
                                  </a:lnTo>
                                  <a:lnTo>
                                    <a:pt x="11" y="19"/>
                                  </a:lnTo>
                                  <a:lnTo>
                                    <a:pt x="11" y="22"/>
                                  </a:lnTo>
                                  <a:lnTo>
                                    <a:pt x="10" y="25"/>
                                  </a:lnTo>
                                  <a:lnTo>
                                    <a:pt x="8" y="25"/>
                                  </a:lnTo>
                                  <a:lnTo>
                                    <a:pt x="6" y="25"/>
                                  </a:lnTo>
                                  <a:lnTo>
                                    <a:pt x="5" y="25"/>
                                  </a:lnTo>
                                  <a:lnTo>
                                    <a:pt x="3" y="20"/>
                                  </a:lnTo>
                                  <a:lnTo>
                                    <a:pt x="1" y="16"/>
                                  </a:lnTo>
                                  <a:lnTo>
                                    <a:pt x="0" y="11"/>
                                  </a:lnTo>
                                  <a:lnTo>
                                    <a:pt x="0" y="7"/>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0" name="Freeform 3344"/>
                          <wps:cNvSpPr>
                            <a:spLocks/>
                          </wps:cNvSpPr>
                          <wps:spPr bwMode="auto">
                            <a:xfrm>
                              <a:off x="4130" y="776"/>
                              <a:ext cx="21" cy="29"/>
                            </a:xfrm>
                            <a:custGeom>
                              <a:avLst/>
                              <a:gdLst>
                                <a:gd name="T0" fmla="*/ 1 w 21"/>
                                <a:gd name="T1" fmla="*/ 8 h 29"/>
                                <a:gd name="T2" fmla="*/ 1 w 21"/>
                                <a:gd name="T3" fmla="*/ 8 h 29"/>
                                <a:gd name="T4" fmla="*/ 0 w 21"/>
                                <a:gd name="T5" fmla="*/ 4 h 29"/>
                                <a:gd name="T6" fmla="*/ 1 w 21"/>
                                <a:gd name="T7" fmla="*/ 3 h 29"/>
                                <a:gd name="T8" fmla="*/ 1 w 21"/>
                                <a:gd name="T9" fmla="*/ 2 h 29"/>
                                <a:gd name="T10" fmla="*/ 2 w 21"/>
                                <a:gd name="T11" fmla="*/ 0 h 29"/>
                                <a:gd name="T12" fmla="*/ 5 w 21"/>
                                <a:gd name="T13" fmla="*/ 0 h 29"/>
                                <a:gd name="T14" fmla="*/ 6 w 21"/>
                                <a:gd name="T15" fmla="*/ 0 h 29"/>
                                <a:gd name="T16" fmla="*/ 8 w 21"/>
                                <a:gd name="T17" fmla="*/ 2 h 29"/>
                                <a:gd name="T18" fmla="*/ 20 w 21"/>
                                <a:gd name="T19" fmla="*/ 20 h 29"/>
                                <a:gd name="T20" fmla="*/ 21 w 21"/>
                                <a:gd name="T21" fmla="*/ 22 h 29"/>
                                <a:gd name="T22" fmla="*/ 21 w 21"/>
                                <a:gd name="T23" fmla="*/ 23 h 29"/>
                                <a:gd name="T24" fmla="*/ 21 w 21"/>
                                <a:gd name="T25" fmla="*/ 25 h 29"/>
                                <a:gd name="T26" fmla="*/ 20 w 21"/>
                                <a:gd name="T27" fmla="*/ 27 h 29"/>
                                <a:gd name="T28" fmla="*/ 20 w 21"/>
                                <a:gd name="T29" fmla="*/ 29 h 29"/>
                                <a:gd name="T30" fmla="*/ 17 w 21"/>
                                <a:gd name="T31" fmla="*/ 29 h 29"/>
                                <a:gd name="T32" fmla="*/ 16 w 21"/>
                                <a:gd name="T33" fmla="*/ 29 h 29"/>
                                <a:gd name="T34" fmla="*/ 15 w 21"/>
                                <a:gd name="T35" fmla="*/ 27 h 29"/>
                                <a:gd name="T36" fmla="*/ 1 w 21"/>
                                <a:gd name="T37" fmla="*/ 8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1" h="29">
                                  <a:moveTo>
                                    <a:pt x="1" y="8"/>
                                  </a:moveTo>
                                  <a:lnTo>
                                    <a:pt x="1" y="8"/>
                                  </a:lnTo>
                                  <a:lnTo>
                                    <a:pt x="0" y="4"/>
                                  </a:lnTo>
                                  <a:lnTo>
                                    <a:pt x="1" y="3"/>
                                  </a:lnTo>
                                  <a:lnTo>
                                    <a:pt x="1" y="2"/>
                                  </a:lnTo>
                                  <a:lnTo>
                                    <a:pt x="2" y="0"/>
                                  </a:lnTo>
                                  <a:lnTo>
                                    <a:pt x="5" y="0"/>
                                  </a:lnTo>
                                  <a:lnTo>
                                    <a:pt x="6" y="0"/>
                                  </a:lnTo>
                                  <a:lnTo>
                                    <a:pt x="8" y="2"/>
                                  </a:lnTo>
                                  <a:lnTo>
                                    <a:pt x="20" y="20"/>
                                  </a:lnTo>
                                  <a:lnTo>
                                    <a:pt x="21" y="22"/>
                                  </a:lnTo>
                                  <a:lnTo>
                                    <a:pt x="21" y="23"/>
                                  </a:lnTo>
                                  <a:lnTo>
                                    <a:pt x="21" y="25"/>
                                  </a:lnTo>
                                  <a:lnTo>
                                    <a:pt x="20" y="27"/>
                                  </a:lnTo>
                                  <a:lnTo>
                                    <a:pt x="20" y="29"/>
                                  </a:lnTo>
                                  <a:lnTo>
                                    <a:pt x="17" y="29"/>
                                  </a:lnTo>
                                  <a:lnTo>
                                    <a:pt x="16" y="29"/>
                                  </a:lnTo>
                                  <a:lnTo>
                                    <a:pt x="15" y="27"/>
                                  </a:lnTo>
                                  <a:lnTo>
                                    <a:pt x="1" y="8"/>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1" name="Freeform 3345"/>
                          <wps:cNvSpPr>
                            <a:spLocks/>
                          </wps:cNvSpPr>
                          <wps:spPr bwMode="auto">
                            <a:xfrm>
                              <a:off x="4130" y="776"/>
                              <a:ext cx="21" cy="29"/>
                            </a:xfrm>
                            <a:custGeom>
                              <a:avLst/>
                              <a:gdLst>
                                <a:gd name="T0" fmla="*/ 1 w 21"/>
                                <a:gd name="T1" fmla="*/ 8 h 29"/>
                                <a:gd name="T2" fmla="*/ 1 w 21"/>
                                <a:gd name="T3" fmla="*/ 8 h 29"/>
                                <a:gd name="T4" fmla="*/ 0 w 21"/>
                                <a:gd name="T5" fmla="*/ 4 h 29"/>
                                <a:gd name="T6" fmla="*/ 1 w 21"/>
                                <a:gd name="T7" fmla="*/ 3 h 29"/>
                                <a:gd name="T8" fmla="*/ 1 w 21"/>
                                <a:gd name="T9" fmla="*/ 2 h 29"/>
                                <a:gd name="T10" fmla="*/ 2 w 21"/>
                                <a:gd name="T11" fmla="*/ 0 h 29"/>
                                <a:gd name="T12" fmla="*/ 5 w 21"/>
                                <a:gd name="T13" fmla="*/ 0 h 29"/>
                                <a:gd name="T14" fmla="*/ 6 w 21"/>
                                <a:gd name="T15" fmla="*/ 0 h 29"/>
                                <a:gd name="T16" fmla="*/ 8 w 21"/>
                                <a:gd name="T17" fmla="*/ 2 h 29"/>
                                <a:gd name="T18" fmla="*/ 20 w 21"/>
                                <a:gd name="T19" fmla="*/ 20 h 29"/>
                                <a:gd name="T20" fmla="*/ 21 w 21"/>
                                <a:gd name="T21" fmla="*/ 22 h 29"/>
                                <a:gd name="T22" fmla="*/ 21 w 21"/>
                                <a:gd name="T23" fmla="*/ 23 h 29"/>
                                <a:gd name="T24" fmla="*/ 21 w 21"/>
                                <a:gd name="T25" fmla="*/ 25 h 29"/>
                                <a:gd name="T26" fmla="*/ 20 w 21"/>
                                <a:gd name="T27" fmla="*/ 27 h 29"/>
                                <a:gd name="T28" fmla="*/ 20 w 21"/>
                                <a:gd name="T29" fmla="*/ 29 h 29"/>
                                <a:gd name="T30" fmla="*/ 17 w 21"/>
                                <a:gd name="T31" fmla="*/ 29 h 29"/>
                                <a:gd name="T32" fmla="*/ 16 w 21"/>
                                <a:gd name="T33" fmla="*/ 29 h 29"/>
                                <a:gd name="T34" fmla="*/ 15 w 21"/>
                                <a:gd name="T35" fmla="*/ 27 h 29"/>
                                <a:gd name="T36" fmla="*/ 1 w 21"/>
                                <a:gd name="T37" fmla="*/ 8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1" h="29">
                                  <a:moveTo>
                                    <a:pt x="1" y="8"/>
                                  </a:moveTo>
                                  <a:lnTo>
                                    <a:pt x="1" y="8"/>
                                  </a:lnTo>
                                  <a:lnTo>
                                    <a:pt x="0" y="4"/>
                                  </a:lnTo>
                                  <a:lnTo>
                                    <a:pt x="1" y="3"/>
                                  </a:lnTo>
                                  <a:lnTo>
                                    <a:pt x="1" y="2"/>
                                  </a:lnTo>
                                  <a:lnTo>
                                    <a:pt x="2" y="0"/>
                                  </a:lnTo>
                                  <a:lnTo>
                                    <a:pt x="5" y="0"/>
                                  </a:lnTo>
                                  <a:lnTo>
                                    <a:pt x="6" y="0"/>
                                  </a:lnTo>
                                  <a:lnTo>
                                    <a:pt x="8" y="2"/>
                                  </a:lnTo>
                                  <a:lnTo>
                                    <a:pt x="20" y="20"/>
                                  </a:lnTo>
                                  <a:lnTo>
                                    <a:pt x="21" y="22"/>
                                  </a:lnTo>
                                  <a:lnTo>
                                    <a:pt x="21" y="23"/>
                                  </a:lnTo>
                                  <a:lnTo>
                                    <a:pt x="21" y="25"/>
                                  </a:lnTo>
                                  <a:lnTo>
                                    <a:pt x="20" y="27"/>
                                  </a:lnTo>
                                  <a:lnTo>
                                    <a:pt x="20" y="29"/>
                                  </a:lnTo>
                                  <a:lnTo>
                                    <a:pt x="17" y="29"/>
                                  </a:lnTo>
                                  <a:lnTo>
                                    <a:pt x="16" y="29"/>
                                  </a:lnTo>
                                  <a:lnTo>
                                    <a:pt x="15" y="27"/>
                                  </a:lnTo>
                                  <a:lnTo>
                                    <a:pt x="1" y="8"/>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2" name="Freeform 3346"/>
                          <wps:cNvSpPr>
                            <a:spLocks/>
                          </wps:cNvSpPr>
                          <wps:spPr bwMode="auto">
                            <a:xfrm>
                              <a:off x="4143" y="793"/>
                              <a:ext cx="10" cy="12"/>
                            </a:xfrm>
                            <a:custGeom>
                              <a:avLst/>
                              <a:gdLst>
                                <a:gd name="T0" fmla="*/ 10 w 10"/>
                                <a:gd name="T1" fmla="*/ 2 h 12"/>
                                <a:gd name="T2" fmla="*/ 10 w 10"/>
                                <a:gd name="T3" fmla="*/ 2 h 12"/>
                                <a:gd name="T4" fmla="*/ 7 w 10"/>
                                <a:gd name="T5" fmla="*/ 0 h 12"/>
                                <a:gd name="T6" fmla="*/ 4 w 10"/>
                                <a:gd name="T7" fmla="*/ 0 h 12"/>
                                <a:gd name="T8" fmla="*/ 1 w 10"/>
                                <a:gd name="T9" fmla="*/ 2 h 12"/>
                                <a:gd name="T10" fmla="*/ 1 w 10"/>
                                <a:gd name="T11" fmla="*/ 5 h 12"/>
                                <a:gd name="T12" fmla="*/ 0 w 10"/>
                                <a:gd name="T13" fmla="*/ 6 h 12"/>
                                <a:gd name="T14" fmla="*/ 0 w 10"/>
                                <a:gd name="T15" fmla="*/ 9 h 12"/>
                                <a:gd name="T16" fmla="*/ 0 w 10"/>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2"/>
                                  </a:moveTo>
                                  <a:lnTo>
                                    <a:pt x="10" y="2"/>
                                  </a:lnTo>
                                  <a:lnTo>
                                    <a:pt x="7" y="0"/>
                                  </a:lnTo>
                                  <a:lnTo>
                                    <a:pt x="4" y="0"/>
                                  </a:lnTo>
                                  <a:lnTo>
                                    <a:pt x="1" y="2"/>
                                  </a:lnTo>
                                  <a:lnTo>
                                    <a:pt x="1" y="5"/>
                                  </a:lnTo>
                                  <a:lnTo>
                                    <a:pt x="0" y="6"/>
                                  </a:lnTo>
                                  <a:lnTo>
                                    <a:pt x="0" y="9"/>
                                  </a:lnTo>
                                  <a:lnTo>
                                    <a:pt x="0" y="12"/>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3" name="Freeform 3347"/>
                          <wps:cNvSpPr>
                            <a:spLocks/>
                          </wps:cNvSpPr>
                          <wps:spPr bwMode="auto">
                            <a:xfrm>
                              <a:off x="4144" y="795"/>
                              <a:ext cx="12" cy="14"/>
                            </a:xfrm>
                            <a:custGeom>
                              <a:avLst/>
                              <a:gdLst>
                                <a:gd name="T0" fmla="*/ 9 w 12"/>
                                <a:gd name="T1" fmla="*/ 10 h 14"/>
                                <a:gd name="T2" fmla="*/ 12 w 12"/>
                                <a:gd name="T3" fmla="*/ 5 h 14"/>
                                <a:gd name="T4" fmla="*/ 12 w 12"/>
                                <a:gd name="T5" fmla="*/ 2 h 14"/>
                                <a:gd name="T6" fmla="*/ 9 w 12"/>
                                <a:gd name="T7" fmla="*/ 0 h 14"/>
                                <a:gd name="T8" fmla="*/ 6 w 12"/>
                                <a:gd name="T9" fmla="*/ 0 h 14"/>
                                <a:gd name="T10" fmla="*/ 4 w 12"/>
                                <a:gd name="T11" fmla="*/ 0 h 14"/>
                                <a:gd name="T12" fmla="*/ 2 w 12"/>
                                <a:gd name="T13" fmla="*/ 0 h 14"/>
                                <a:gd name="T14" fmla="*/ 2 w 12"/>
                                <a:gd name="T15" fmla="*/ 2 h 14"/>
                                <a:gd name="T16" fmla="*/ 0 w 12"/>
                                <a:gd name="T17" fmla="*/ 5 h 14"/>
                                <a:gd name="T18" fmla="*/ 0 w 12"/>
                                <a:gd name="T19" fmla="*/ 10 h 14"/>
                                <a:gd name="T20" fmla="*/ 2 w 12"/>
                                <a:gd name="T21" fmla="*/ 10 h 14"/>
                                <a:gd name="T22" fmla="*/ 4 w 12"/>
                                <a:gd name="T23" fmla="*/ 14 h 14"/>
                                <a:gd name="T24" fmla="*/ 6 w 12"/>
                                <a:gd name="T25" fmla="*/ 14 h 14"/>
                                <a:gd name="T26" fmla="*/ 9 w 12"/>
                                <a:gd name="T2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4">
                                  <a:moveTo>
                                    <a:pt x="9" y="10"/>
                                  </a:moveTo>
                                  <a:lnTo>
                                    <a:pt x="12" y="5"/>
                                  </a:lnTo>
                                  <a:lnTo>
                                    <a:pt x="12" y="2"/>
                                  </a:lnTo>
                                  <a:lnTo>
                                    <a:pt x="9" y="0"/>
                                  </a:lnTo>
                                  <a:lnTo>
                                    <a:pt x="6" y="0"/>
                                  </a:lnTo>
                                  <a:lnTo>
                                    <a:pt x="4" y="0"/>
                                  </a:lnTo>
                                  <a:lnTo>
                                    <a:pt x="2" y="0"/>
                                  </a:lnTo>
                                  <a:lnTo>
                                    <a:pt x="2" y="2"/>
                                  </a:lnTo>
                                  <a:lnTo>
                                    <a:pt x="0" y="5"/>
                                  </a:lnTo>
                                  <a:lnTo>
                                    <a:pt x="0" y="10"/>
                                  </a:lnTo>
                                  <a:lnTo>
                                    <a:pt x="2" y="10"/>
                                  </a:lnTo>
                                  <a:lnTo>
                                    <a:pt x="4" y="14"/>
                                  </a:lnTo>
                                  <a:lnTo>
                                    <a:pt x="6" y="14"/>
                                  </a:lnTo>
                                  <a:lnTo>
                                    <a:pt x="9" y="10"/>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4" name="Freeform 3348"/>
                          <wps:cNvSpPr>
                            <a:spLocks/>
                          </wps:cNvSpPr>
                          <wps:spPr bwMode="auto">
                            <a:xfrm>
                              <a:off x="4144" y="795"/>
                              <a:ext cx="12" cy="14"/>
                            </a:xfrm>
                            <a:custGeom>
                              <a:avLst/>
                              <a:gdLst>
                                <a:gd name="T0" fmla="*/ 9 w 12"/>
                                <a:gd name="T1" fmla="*/ 10 h 14"/>
                                <a:gd name="T2" fmla="*/ 12 w 12"/>
                                <a:gd name="T3" fmla="*/ 5 h 14"/>
                                <a:gd name="T4" fmla="*/ 12 w 12"/>
                                <a:gd name="T5" fmla="*/ 2 h 14"/>
                                <a:gd name="T6" fmla="*/ 9 w 12"/>
                                <a:gd name="T7" fmla="*/ 0 h 14"/>
                                <a:gd name="T8" fmla="*/ 6 w 12"/>
                                <a:gd name="T9" fmla="*/ 0 h 14"/>
                                <a:gd name="T10" fmla="*/ 4 w 12"/>
                                <a:gd name="T11" fmla="*/ 0 h 14"/>
                                <a:gd name="T12" fmla="*/ 2 w 12"/>
                                <a:gd name="T13" fmla="*/ 0 h 14"/>
                                <a:gd name="T14" fmla="*/ 2 w 12"/>
                                <a:gd name="T15" fmla="*/ 2 h 14"/>
                                <a:gd name="T16" fmla="*/ 0 w 12"/>
                                <a:gd name="T17" fmla="*/ 5 h 14"/>
                                <a:gd name="T18" fmla="*/ 0 w 12"/>
                                <a:gd name="T19" fmla="*/ 10 h 14"/>
                                <a:gd name="T20" fmla="*/ 2 w 12"/>
                                <a:gd name="T21" fmla="*/ 10 h 14"/>
                                <a:gd name="T22" fmla="*/ 4 w 12"/>
                                <a:gd name="T23" fmla="*/ 14 h 14"/>
                                <a:gd name="T24" fmla="*/ 6 w 12"/>
                                <a:gd name="T25" fmla="*/ 14 h 14"/>
                                <a:gd name="T26" fmla="*/ 9 w 12"/>
                                <a:gd name="T2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4">
                                  <a:moveTo>
                                    <a:pt x="9" y="10"/>
                                  </a:moveTo>
                                  <a:lnTo>
                                    <a:pt x="12" y="5"/>
                                  </a:lnTo>
                                  <a:lnTo>
                                    <a:pt x="12" y="2"/>
                                  </a:lnTo>
                                  <a:lnTo>
                                    <a:pt x="9" y="0"/>
                                  </a:lnTo>
                                  <a:lnTo>
                                    <a:pt x="6" y="0"/>
                                  </a:lnTo>
                                  <a:lnTo>
                                    <a:pt x="4" y="0"/>
                                  </a:lnTo>
                                  <a:lnTo>
                                    <a:pt x="2" y="0"/>
                                  </a:lnTo>
                                  <a:lnTo>
                                    <a:pt x="2" y="2"/>
                                  </a:lnTo>
                                  <a:lnTo>
                                    <a:pt x="0" y="5"/>
                                  </a:lnTo>
                                  <a:lnTo>
                                    <a:pt x="0" y="10"/>
                                  </a:lnTo>
                                  <a:lnTo>
                                    <a:pt x="2" y="10"/>
                                  </a:lnTo>
                                  <a:lnTo>
                                    <a:pt x="4" y="14"/>
                                  </a:lnTo>
                                  <a:lnTo>
                                    <a:pt x="6" y="14"/>
                                  </a:lnTo>
                                  <a:lnTo>
                                    <a:pt x="9" y="1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5" name="Freeform 3349"/>
                          <wps:cNvSpPr>
                            <a:spLocks/>
                          </wps:cNvSpPr>
                          <wps:spPr bwMode="auto">
                            <a:xfrm>
                              <a:off x="4127" y="777"/>
                              <a:ext cx="9" cy="15"/>
                            </a:xfrm>
                            <a:custGeom>
                              <a:avLst/>
                              <a:gdLst>
                                <a:gd name="T0" fmla="*/ 0 w 9"/>
                                <a:gd name="T1" fmla="*/ 0 h 15"/>
                                <a:gd name="T2" fmla="*/ 9 w 9"/>
                                <a:gd name="T3" fmla="*/ 0 h 15"/>
                                <a:gd name="T4" fmla="*/ 9 w 9"/>
                                <a:gd name="T5" fmla="*/ 15 h 15"/>
                              </a:gdLst>
                              <a:ahLst/>
                              <a:cxnLst>
                                <a:cxn ang="0">
                                  <a:pos x="T0" y="T1"/>
                                </a:cxn>
                                <a:cxn ang="0">
                                  <a:pos x="T2" y="T3"/>
                                </a:cxn>
                                <a:cxn ang="0">
                                  <a:pos x="T4" y="T5"/>
                                </a:cxn>
                              </a:cxnLst>
                              <a:rect l="0" t="0" r="r" b="b"/>
                              <a:pathLst>
                                <a:path w="9" h="15">
                                  <a:moveTo>
                                    <a:pt x="0" y="0"/>
                                  </a:moveTo>
                                  <a:lnTo>
                                    <a:pt x="9" y="0"/>
                                  </a:lnTo>
                                  <a:lnTo>
                                    <a:pt x="9" y="15"/>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6" name="Freeform 3350"/>
                          <wps:cNvSpPr>
                            <a:spLocks/>
                          </wps:cNvSpPr>
                          <wps:spPr bwMode="auto">
                            <a:xfrm>
                              <a:off x="4117" y="772"/>
                              <a:ext cx="9" cy="14"/>
                            </a:xfrm>
                            <a:custGeom>
                              <a:avLst/>
                              <a:gdLst>
                                <a:gd name="T0" fmla="*/ 0 w 9"/>
                                <a:gd name="T1" fmla="*/ 14 h 14"/>
                                <a:gd name="T2" fmla="*/ 6 w 9"/>
                                <a:gd name="T3" fmla="*/ 0 h 14"/>
                                <a:gd name="T4" fmla="*/ 9 w 9"/>
                                <a:gd name="T5" fmla="*/ 7 h 14"/>
                              </a:gdLst>
                              <a:ahLst/>
                              <a:cxnLst>
                                <a:cxn ang="0">
                                  <a:pos x="T0" y="T1"/>
                                </a:cxn>
                                <a:cxn ang="0">
                                  <a:pos x="T2" y="T3"/>
                                </a:cxn>
                                <a:cxn ang="0">
                                  <a:pos x="T4" y="T5"/>
                                </a:cxn>
                              </a:cxnLst>
                              <a:rect l="0" t="0" r="r" b="b"/>
                              <a:pathLst>
                                <a:path w="9" h="14">
                                  <a:moveTo>
                                    <a:pt x="0" y="14"/>
                                  </a:moveTo>
                                  <a:lnTo>
                                    <a:pt x="6" y="0"/>
                                  </a:lnTo>
                                  <a:lnTo>
                                    <a:pt x="9" y="7"/>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7" name="Freeform 3351"/>
                          <wps:cNvSpPr>
                            <a:spLocks/>
                          </wps:cNvSpPr>
                          <wps:spPr bwMode="auto">
                            <a:xfrm>
                              <a:off x="4097" y="625"/>
                              <a:ext cx="9" cy="14"/>
                            </a:xfrm>
                            <a:custGeom>
                              <a:avLst/>
                              <a:gdLst>
                                <a:gd name="T0" fmla="*/ 4 w 9"/>
                                <a:gd name="T1" fmla="*/ 14 h 14"/>
                                <a:gd name="T2" fmla="*/ 6 w 9"/>
                                <a:gd name="T3" fmla="*/ 10 h 14"/>
                                <a:gd name="T4" fmla="*/ 9 w 9"/>
                                <a:gd name="T5" fmla="*/ 7 h 14"/>
                                <a:gd name="T6" fmla="*/ 9 w 9"/>
                                <a:gd name="T7" fmla="*/ 6 h 14"/>
                                <a:gd name="T8" fmla="*/ 6 w 9"/>
                                <a:gd name="T9" fmla="*/ 3 h 14"/>
                                <a:gd name="T10" fmla="*/ 4 w 9"/>
                                <a:gd name="T11" fmla="*/ 0 h 14"/>
                                <a:gd name="T12" fmla="*/ 2 w 9"/>
                                <a:gd name="T13" fmla="*/ 3 h 14"/>
                                <a:gd name="T14" fmla="*/ 0 w 9"/>
                                <a:gd name="T15" fmla="*/ 3 h 14"/>
                                <a:gd name="T16" fmla="*/ 0 w 9"/>
                                <a:gd name="T17" fmla="*/ 6 h 14"/>
                                <a:gd name="T18" fmla="*/ 0 w 9"/>
                                <a:gd name="T19" fmla="*/ 7 h 14"/>
                                <a:gd name="T20" fmla="*/ 0 w 9"/>
                                <a:gd name="T21" fmla="*/ 10 h 14"/>
                                <a:gd name="T22" fmla="*/ 2 w 9"/>
                                <a:gd name="T23" fmla="*/ 10 h 14"/>
                                <a:gd name="T24" fmla="*/ 4 w 9"/>
                                <a:gd name="T25"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 h="14">
                                  <a:moveTo>
                                    <a:pt x="4" y="14"/>
                                  </a:moveTo>
                                  <a:lnTo>
                                    <a:pt x="6" y="10"/>
                                  </a:lnTo>
                                  <a:lnTo>
                                    <a:pt x="9" y="7"/>
                                  </a:lnTo>
                                  <a:lnTo>
                                    <a:pt x="9" y="6"/>
                                  </a:lnTo>
                                  <a:lnTo>
                                    <a:pt x="6" y="3"/>
                                  </a:lnTo>
                                  <a:lnTo>
                                    <a:pt x="4" y="0"/>
                                  </a:lnTo>
                                  <a:lnTo>
                                    <a:pt x="2" y="3"/>
                                  </a:lnTo>
                                  <a:lnTo>
                                    <a:pt x="0" y="3"/>
                                  </a:lnTo>
                                  <a:lnTo>
                                    <a:pt x="0" y="6"/>
                                  </a:lnTo>
                                  <a:lnTo>
                                    <a:pt x="0" y="7"/>
                                  </a:lnTo>
                                  <a:lnTo>
                                    <a:pt x="0" y="10"/>
                                  </a:lnTo>
                                  <a:lnTo>
                                    <a:pt x="2" y="10"/>
                                  </a:lnTo>
                                  <a:lnTo>
                                    <a:pt x="4" y="14"/>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8" name="Freeform 3352"/>
                          <wps:cNvSpPr>
                            <a:spLocks/>
                          </wps:cNvSpPr>
                          <wps:spPr bwMode="auto">
                            <a:xfrm>
                              <a:off x="4097" y="625"/>
                              <a:ext cx="9" cy="14"/>
                            </a:xfrm>
                            <a:custGeom>
                              <a:avLst/>
                              <a:gdLst>
                                <a:gd name="T0" fmla="*/ 4 w 9"/>
                                <a:gd name="T1" fmla="*/ 14 h 14"/>
                                <a:gd name="T2" fmla="*/ 6 w 9"/>
                                <a:gd name="T3" fmla="*/ 10 h 14"/>
                                <a:gd name="T4" fmla="*/ 9 w 9"/>
                                <a:gd name="T5" fmla="*/ 7 h 14"/>
                                <a:gd name="T6" fmla="*/ 9 w 9"/>
                                <a:gd name="T7" fmla="*/ 6 h 14"/>
                                <a:gd name="T8" fmla="*/ 6 w 9"/>
                                <a:gd name="T9" fmla="*/ 3 h 14"/>
                                <a:gd name="T10" fmla="*/ 4 w 9"/>
                                <a:gd name="T11" fmla="*/ 0 h 14"/>
                                <a:gd name="T12" fmla="*/ 2 w 9"/>
                                <a:gd name="T13" fmla="*/ 3 h 14"/>
                                <a:gd name="T14" fmla="*/ 0 w 9"/>
                                <a:gd name="T15" fmla="*/ 3 h 14"/>
                                <a:gd name="T16" fmla="*/ 0 w 9"/>
                                <a:gd name="T17" fmla="*/ 6 h 14"/>
                                <a:gd name="T18" fmla="*/ 0 w 9"/>
                                <a:gd name="T19" fmla="*/ 7 h 14"/>
                                <a:gd name="T20" fmla="*/ 0 w 9"/>
                                <a:gd name="T21" fmla="*/ 10 h 14"/>
                                <a:gd name="T22" fmla="*/ 2 w 9"/>
                                <a:gd name="T23" fmla="*/ 10 h 14"/>
                                <a:gd name="T24" fmla="*/ 4 w 9"/>
                                <a:gd name="T25"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 h="14">
                                  <a:moveTo>
                                    <a:pt x="4" y="14"/>
                                  </a:moveTo>
                                  <a:lnTo>
                                    <a:pt x="6" y="10"/>
                                  </a:lnTo>
                                  <a:lnTo>
                                    <a:pt x="9" y="7"/>
                                  </a:lnTo>
                                  <a:lnTo>
                                    <a:pt x="9" y="6"/>
                                  </a:lnTo>
                                  <a:lnTo>
                                    <a:pt x="6" y="3"/>
                                  </a:lnTo>
                                  <a:lnTo>
                                    <a:pt x="4" y="0"/>
                                  </a:lnTo>
                                  <a:lnTo>
                                    <a:pt x="2" y="3"/>
                                  </a:lnTo>
                                  <a:lnTo>
                                    <a:pt x="0" y="3"/>
                                  </a:lnTo>
                                  <a:lnTo>
                                    <a:pt x="0" y="6"/>
                                  </a:lnTo>
                                  <a:lnTo>
                                    <a:pt x="0" y="7"/>
                                  </a:lnTo>
                                  <a:lnTo>
                                    <a:pt x="0" y="10"/>
                                  </a:lnTo>
                                  <a:lnTo>
                                    <a:pt x="2" y="10"/>
                                  </a:lnTo>
                                  <a:lnTo>
                                    <a:pt x="4" y="14"/>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9" name="Freeform 3353"/>
                          <wps:cNvSpPr>
                            <a:spLocks/>
                          </wps:cNvSpPr>
                          <wps:spPr bwMode="auto">
                            <a:xfrm>
                              <a:off x="4103" y="624"/>
                              <a:ext cx="12" cy="12"/>
                            </a:xfrm>
                            <a:custGeom>
                              <a:avLst/>
                              <a:gdLst>
                                <a:gd name="T0" fmla="*/ 4 w 12"/>
                                <a:gd name="T1" fmla="*/ 12 h 12"/>
                                <a:gd name="T2" fmla="*/ 8 w 12"/>
                                <a:gd name="T3" fmla="*/ 10 h 12"/>
                                <a:gd name="T4" fmla="*/ 12 w 12"/>
                                <a:gd name="T5" fmla="*/ 7 h 12"/>
                                <a:gd name="T6" fmla="*/ 12 w 12"/>
                                <a:gd name="T7" fmla="*/ 5 h 12"/>
                                <a:gd name="T8" fmla="*/ 8 w 12"/>
                                <a:gd name="T9" fmla="*/ 2 h 12"/>
                                <a:gd name="T10" fmla="*/ 4 w 12"/>
                                <a:gd name="T11" fmla="*/ 0 h 12"/>
                                <a:gd name="T12" fmla="*/ 3 w 12"/>
                                <a:gd name="T13" fmla="*/ 2 h 12"/>
                                <a:gd name="T14" fmla="*/ 0 w 12"/>
                                <a:gd name="T15" fmla="*/ 2 h 12"/>
                                <a:gd name="T16" fmla="*/ 0 w 12"/>
                                <a:gd name="T17" fmla="*/ 5 h 12"/>
                                <a:gd name="T18" fmla="*/ 0 w 12"/>
                                <a:gd name="T19" fmla="*/ 7 h 12"/>
                                <a:gd name="T20" fmla="*/ 0 w 12"/>
                                <a:gd name="T21" fmla="*/ 10 h 12"/>
                                <a:gd name="T22" fmla="*/ 3 w 12"/>
                                <a:gd name="T23" fmla="*/ 10 h 12"/>
                                <a:gd name="T24" fmla="*/ 4 w 12"/>
                                <a:gd name="T25"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 h="12">
                                  <a:moveTo>
                                    <a:pt x="4" y="12"/>
                                  </a:moveTo>
                                  <a:lnTo>
                                    <a:pt x="8" y="10"/>
                                  </a:lnTo>
                                  <a:lnTo>
                                    <a:pt x="12" y="7"/>
                                  </a:lnTo>
                                  <a:lnTo>
                                    <a:pt x="12" y="5"/>
                                  </a:lnTo>
                                  <a:lnTo>
                                    <a:pt x="8" y="2"/>
                                  </a:lnTo>
                                  <a:lnTo>
                                    <a:pt x="4" y="0"/>
                                  </a:lnTo>
                                  <a:lnTo>
                                    <a:pt x="3" y="2"/>
                                  </a:lnTo>
                                  <a:lnTo>
                                    <a:pt x="0" y="2"/>
                                  </a:lnTo>
                                  <a:lnTo>
                                    <a:pt x="0" y="5"/>
                                  </a:lnTo>
                                  <a:lnTo>
                                    <a:pt x="0" y="7"/>
                                  </a:lnTo>
                                  <a:lnTo>
                                    <a:pt x="0" y="10"/>
                                  </a:lnTo>
                                  <a:lnTo>
                                    <a:pt x="3" y="10"/>
                                  </a:lnTo>
                                  <a:lnTo>
                                    <a:pt x="4" y="12"/>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0" name="Freeform 3354"/>
                          <wps:cNvSpPr>
                            <a:spLocks/>
                          </wps:cNvSpPr>
                          <wps:spPr bwMode="auto">
                            <a:xfrm>
                              <a:off x="4103" y="624"/>
                              <a:ext cx="12" cy="12"/>
                            </a:xfrm>
                            <a:custGeom>
                              <a:avLst/>
                              <a:gdLst>
                                <a:gd name="T0" fmla="*/ 4 w 12"/>
                                <a:gd name="T1" fmla="*/ 12 h 12"/>
                                <a:gd name="T2" fmla="*/ 8 w 12"/>
                                <a:gd name="T3" fmla="*/ 10 h 12"/>
                                <a:gd name="T4" fmla="*/ 12 w 12"/>
                                <a:gd name="T5" fmla="*/ 7 h 12"/>
                                <a:gd name="T6" fmla="*/ 12 w 12"/>
                                <a:gd name="T7" fmla="*/ 5 h 12"/>
                                <a:gd name="T8" fmla="*/ 8 w 12"/>
                                <a:gd name="T9" fmla="*/ 2 h 12"/>
                                <a:gd name="T10" fmla="*/ 4 w 12"/>
                                <a:gd name="T11" fmla="*/ 0 h 12"/>
                                <a:gd name="T12" fmla="*/ 3 w 12"/>
                                <a:gd name="T13" fmla="*/ 2 h 12"/>
                                <a:gd name="T14" fmla="*/ 0 w 12"/>
                                <a:gd name="T15" fmla="*/ 2 h 12"/>
                                <a:gd name="T16" fmla="*/ 0 w 12"/>
                                <a:gd name="T17" fmla="*/ 5 h 12"/>
                                <a:gd name="T18" fmla="*/ 0 w 12"/>
                                <a:gd name="T19" fmla="*/ 7 h 12"/>
                                <a:gd name="T20" fmla="*/ 0 w 12"/>
                                <a:gd name="T21" fmla="*/ 10 h 12"/>
                                <a:gd name="T22" fmla="*/ 3 w 12"/>
                                <a:gd name="T23" fmla="*/ 10 h 12"/>
                                <a:gd name="T24" fmla="*/ 4 w 12"/>
                                <a:gd name="T25"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 h="12">
                                  <a:moveTo>
                                    <a:pt x="4" y="12"/>
                                  </a:moveTo>
                                  <a:lnTo>
                                    <a:pt x="8" y="10"/>
                                  </a:lnTo>
                                  <a:lnTo>
                                    <a:pt x="12" y="7"/>
                                  </a:lnTo>
                                  <a:lnTo>
                                    <a:pt x="12" y="5"/>
                                  </a:lnTo>
                                  <a:lnTo>
                                    <a:pt x="8" y="2"/>
                                  </a:lnTo>
                                  <a:lnTo>
                                    <a:pt x="4" y="0"/>
                                  </a:lnTo>
                                  <a:lnTo>
                                    <a:pt x="3" y="2"/>
                                  </a:lnTo>
                                  <a:lnTo>
                                    <a:pt x="0" y="2"/>
                                  </a:lnTo>
                                  <a:lnTo>
                                    <a:pt x="0" y="5"/>
                                  </a:lnTo>
                                  <a:lnTo>
                                    <a:pt x="0" y="7"/>
                                  </a:lnTo>
                                  <a:lnTo>
                                    <a:pt x="0" y="10"/>
                                  </a:lnTo>
                                  <a:lnTo>
                                    <a:pt x="3" y="10"/>
                                  </a:lnTo>
                                  <a:lnTo>
                                    <a:pt x="4" y="12"/>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1" name="Freeform 3355"/>
                          <wps:cNvSpPr>
                            <a:spLocks/>
                          </wps:cNvSpPr>
                          <wps:spPr bwMode="auto">
                            <a:xfrm>
                              <a:off x="4041" y="611"/>
                              <a:ext cx="22" cy="14"/>
                            </a:xfrm>
                            <a:custGeom>
                              <a:avLst/>
                              <a:gdLst>
                                <a:gd name="T0" fmla="*/ 22 w 22"/>
                                <a:gd name="T1" fmla="*/ 4 h 14"/>
                                <a:gd name="T2" fmla="*/ 18 w 22"/>
                                <a:gd name="T3" fmla="*/ 0 h 14"/>
                                <a:gd name="T4" fmla="*/ 0 w 22"/>
                                <a:gd name="T5" fmla="*/ 10 h 14"/>
                                <a:gd name="T6" fmla="*/ 5 w 22"/>
                                <a:gd name="T7" fmla="*/ 14 h 14"/>
                                <a:gd name="T8" fmla="*/ 22 w 22"/>
                                <a:gd name="T9" fmla="*/ 4 h 14"/>
                              </a:gdLst>
                              <a:ahLst/>
                              <a:cxnLst>
                                <a:cxn ang="0">
                                  <a:pos x="T0" y="T1"/>
                                </a:cxn>
                                <a:cxn ang="0">
                                  <a:pos x="T2" y="T3"/>
                                </a:cxn>
                                <a:cxn ang="0">
                                  <a:pos x="T4" y="T5"/>
                                </a:cxn>
                                <a:cxn ang="0">
                                  <a:pos x="T6" y="T7"/>
                                </a:cxn>
                                <a:cxn ang="0">
                                  <a:pos x="T8" y="T9"/>
                                </a:cxn>
                              </a:cxnLst>
                              <a:rect l="0" t="0" r="r" b="b"/>
                              <a:pathLst>
                                <a:path w="22" h="14">
                                  <a:moveTo>
                                    <a:pt x="22" y="4"/>
                                  </a:moveTo>
                                  <a:lnTo>
                                    <a:pt x="18" y="0"/>
                                  </a:lnTo>
                                  <a:lnTo>
                                    <a:pt x="0" y="10"/>
                                  </a:lnTo>
                                  <a:lnTo>
                                    <a:pt x="5" y="14"/>
                                  </a:lnTo>
                                  <a:lnTo>
                                    <a:pt x="22" y="4"/>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2" name="Freeform 3356"/>
                          <wps:cNvSpPr>
                            <a:spLocks/>
                          </wps:cNvSpPr>
                          <wps:spPr bwMode="auto">
                            <a:xfrm>
                              <a:off x="4076" y="648"/>
                              <a:ext cx="26" cy="21"/>
                            </a:xfrm>
                            <a:custGeom>
                              <a:avLst/>
                              <a:gdLst>
                                <a:gd name="T0" fmla="*/ 26 w 26"/>
                                <a:gd name="T1" fmla="*/ 6 h 21"/>
                                <a:gd name="T2" fmla="*/ 24 w 26"/>
                                <a:gd name="T3" fmla="*/ 0 h 21"/>
                                <a:gd name="T4" fmla="*/ 0 w 26"/>
                                <a:gd name="T5" fmla="*/ 11 h 21"/>
                                <a:gd name="T6" fmla="*/ 3 w 26"/>
                                <a:gd name="T7" fmla="*/ 21 h 21"/>
                                <a:gd name="T8" fmla="*/ 26 w 26"/>
                                <a:gd name="T9" fmla="*/ 6 h 21"/>
                              </a:gdLst>
                              <a:ahLst/>
                              <a:cxnLst>
                                <a:cxn ang="0">
                                  <a:pos x="T0" y="T1"/>
                                </a:cxn>
                                <a:cxn ang="0">
                                  <a:pos x="T2" y="T3"/>
                                </a:cxn>
                                <a:cxn ang="0">
                                  <a:pos x="T4" y="T5"/>
                                </a:cxn>
                                <a:cxn ang="0">
                                  <a:pos x="T6" y="T7"/>
                                </a:cxn>
                                <a:cxn ang="0">
                                  <a:pos x="T8" y="T9"/>
                                </a:cxn>
                              </a:cxnLst>
                              <a:rect l="0" t="0" r="r" b="b"/>
                              <a:pathLst>
                                <a:path w="26" h="21">
                                  <a:moveTo>
                                    <a:pt x="26" y="6"/>
                                  </a:moveTo>
                                  <a:lnTo>
                                    <a:pt x="24" y="0"/>
                                  </a:lnTo>
                                  <a:lnTo>
                                    <a:pt x="0" y="11"/>
                                  </a:lnTo>
                                  <a:lnTo>
                                    <a:pt x="3" y="21"/>
                                  </a:lnTo>
                                  <a:lnTo>
                                    <a:pt x="26" y="6"/>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3" name="Freeform 3357"/>
                          <wps:cNvSpPr>
                            <a:spLocks/>
                          </wps:cNvSpPr>
                          <wps:spPr bwMode="auto">
                            <a:xfrm>
                              <a:off x="4076" y="648"/>
                              <a:ext cx="26" cy="21"/>
                            </a:xfrm>
                            <a:custGeom>
                              <a:avLst/>
                              <a:gdLst>
                                <a:gd name="T0" fmla="*/ 26 w 26"/>
                                <a:gd name="T1" fmla="*/ 6 h 21"/>
                                <a:gd name="T2" fmla="*/ 24 w 26"/>
                                <a:gd name="T3" fmla="*/ 0 h 21"/>
                                <a:gd name="T4" fmla="*/ 0 w 26"/>
                                <a:gd name="T5" fmla="*/ 11 h 21"/>
                                <a:gd name="T6" fmla="*/ 3 w 26"/>
                                <a:gd name="T7" fmla="*/ 21 h 21"/>
                                <a:gd name="T8" fmla="*/ 26 w 26"/>
                                <a:gd name="T9" fmla="*/ 6 h 21"/>
                              </a:gdLst>
                              <a:ahLst/>
                              <a:cxnLst>
                                <a:cxn ang="0">
                                  <a:pos x="T0" y="T1"/>
                                </a:cxn>
                                <a:cxn ang="0">
                                  <a:pos x="T2" y="T3"/>
                                </a:cxn>
                                <a:cxn ang="0">
                                  <a:pos x="T4" y="T5"/>
                                </a:cxn>
                                <a:cxn ang="0">
                                  <a:pos x="T6" y="T7"/>
                                </a:cxn>
                                <a:cxn ang="0">
                                  <a:pos x="T8" y="T9"/>
                                </a:cxn>
                              </a:cxnLst>
                              <a:rect l="0" t="0" r="r" b="b"/>
                              <a:pathLst>
                                <a:path w="26" h="21">
                                  <a:moveTo>
                                    <a:pt x="26" y="6"/>
                                  </a:moveTo>
                                  <a:lnTo>
                                    <a:pt x="24" y="0"/>
                                  </a:lnTo>
                                  <a:lnTo>
                                    <a:pt x="0" y="11"/>
                                  </a:lnTo>
                                  <a:lnTo>
                                    <a:pt x="3" y="21"/>
                                  </a:lnTo>
                                  <a:lnTo>
                                    <a:pt x="26" y="6"/>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4" name="Freeform 3358"/>
                          <wps:cNvSpPr>
                            <a:spLocks/>
                          </wps:cNvSpPr>
                          <wps:spPr bwMode="auto">
                            <a:xfrm>
                              <a:off x="4025" y="633"/>
                              <a:ext cx="52" cy="134"/>
                            </a:xfrm>
                            <a:custGeom>
                              <a:avLst/>
                              <a:gdLst>
                                <a:gd name="T0" fmla="*/ 0 w 52"/>
                                <a:gd name="T1" fmla="*/ 72 h 134"/>
                                <a:gd name="T2" fmla="*/ 9 w 52"/>
                                <a:gd name="T3" fmla="*/ 68 h 134"/>
                                <a:gd name="T4" fmla="*/ 4 w 52"/>
                                <a:gd name="T5" fmla="*/ 2 h 134"/>
                                <a:gd name="T6" fmla="*/ 7 w 52"/>
                                <a:gd name="T7" fmla="*/ 0 h 134"/>
                                <a:gd name="T8" fmla="*/ 50 w 52"/>
                                <a:gd name="T9" fmla="*/ 51 h 134"/>
                                <a:gd name="T10" fmla="*/ 50 w 52"/>
                                <a:gd name="T11" fmla="*/ 68 h 134"/>
                                <a:gd name="T12" fmla="*/ 42 w 52"/>
                                <a:gd name="T13" fmla="*/ 71 h 134"/>
                                <a:gd name="T14" fmla="*/ 43 w 52"/>
                                <a:gd name="T15" fmla="*/ 79 h 134"/>
                                <a:gd name="T16" fmla="*/ 48 w 52"/>
                                <a:gd name="T17" fmla="*/ 82 h 134"/>
                                <a:gd name="T18" fmla="*/ 52 w 52"/>
                                <a:gd name="T19" fmla="*/ 126 h 134"/>
                                <a:gd name="T20" fmla="*/ 44 w 52"/>
                                <a:gd name="T21" fmla="*/ 134 h 134"/>
                                <a:gd name="T22" fmla="*/ 0 w 52"/>
                                <a:gd name="T23" fmla="*/ 72 h 1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52" h="134">
                                  <a:moveTo>
                                    <a:pt x="0" y="72"/>
                                  </a:moveTo>
                                  <a:lnTo>
                                    <a:pt x="9" y="68"/>
                                  </a:lnTo>
                                  <a:lnTo>
                                    <a:pt x="4" y="2"/>
                                  </a:lnTo>
                                  <a:lnTo>
                                    <a:pt x="7" y="0"/>
                                  </a:lnTo>
                                  <a:lnTo>
                                    <a:pt x="50" y="51"/>
                                  </a:lnTo>
                                  <a:lnTo>
                                    <a:pt x="50" y="68"/>
                                  </a:lnTo>
                                  <a:lnTo>
                                    <a:pt x="42" y="71"/>
                                  </a:lnTo>
                                  <a:lnTo>
                                    <a:pt x="43" y="79"/>
                                  </a:lnTo>
                                  <a:lnTo>
                                    <a:pt x="48" y="82"/>
                                  </a:lnTo>
                                  <a:lnTo>
                                    <a:pt x="52" y="126"/>
                                  </a:lnTo>
                                  <a:lnTo>
                                    <a:pt x="44" y="134"/>
                                  </a:lnTo>
                                  <a:lnTo>
                                    <a:pt x="0" y="72"/>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5" name="Freeform 3359"/>
                          <wps:cNvSpPr>
                            <a:spLocks/>
                          </wps:cNvSpPr>
                          <wps:spPr bwMode="auto">
                            <a:xfrm>
                              <a:off x="4025" y="633"/>
                              <a:ext cx="52" cy="134"/>
                            </a:xfrm>
                            <a:custGeom>
                              <a:avLst/>
                              <a:gdLst>
                                <a:gd name="T0" fmla="*/ 0 w 52"/>
                                <a:gd name="T1" fmla="*/ 72 h 134"/>
                                <a:gd name="T2" fmla="*/ 9 w 52"/>
                                <a:gd name="T3" fmla="*/ 68 h 134"/>
                                <a:gd name="T4" fmla="*/ 4 w 52"/>
                                <a:gd name="T5" fmla="*/ 2 h 134"/>
                                <a:gd name="T6" fmla="*/ 7 w 52"/>
                                <a:gd name="T7" fmla="*/ 0 h 134"/>
                                <a:gd name="T8" fmla="*/ 50 w 52"/>
                                <a:gd name="T9" fmla="*/ 51 h 134"/>
                                <a:gd name="T10" fmla="*/ 50 w 52"/>
                                <a:gd name="T11" fmla="*/ 68 h 134"/>
                                <a:gd name="T12" fmla="*/ 42 w 52"/>
                                <a:gd name="T13" fmla="*/ 71 h 134"/>
                                <a:gd name="T14" fmla="*/ 43 w 52"/>
                                <a:gd name="T15" fmla="*/ 79 h 134"/>
                                <a:gd name="T16" fmla="*/ 48 w 52"/>
                                <a:gd name="T17" fmla="*/ 82 h 134"/>
                                <a:gd name="T18" fmla="*/ 52 w 52"/>
                                <a:gd name="T19" fmla="*/ 126 h 134"/>
                                <a:gd name="T20" fmla="*/ 44 w 52"/>
                                <a:gd name="T21" fmla="*/ 134 h 134"/>
                                <a:gd name="T22" fmla="*/ 0 w 52"/>
                                <a:gd name="T23" fmla="*/ 72 h 1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52" h="134">
                                  <a:moveTo>
                                    <a:pt x="0" y="72"/>
                                  </a:moveTo>
                                  <a:lnTo>
                                    <a:pt x="9" y="68"/>
                                  </a:lnTo>
                                  <a:lnTo>
                                    <a:pt x="4" y="2"/>
                                  </a:lnTo>
                                  <a:lnTo>
                                    <a:pt x="7" y="0"/>
                                  </a:lnTo>
                                  <a:lnTo>
                                    <a:pt x="50" y="51"/>
                                  </a:lnTo>
                                  <a:lnTo>
                                    <a:pt x="50" y="68"/>
                                  </a:lnTo>
                                  <a:lnTo>
                                    <a:pt x="42" y="71"/>
                                  </a:lnTo>
                                  <a:lnTo>
                                    <a:pt x="43" y="79"/>
                                  </a:lnTo>
                                  <a:lnTo>
                                    <a:pt x="48" y="82"/>
                                  </a:lnTo>
                                  <a:lnTo>
                                    <a:pt x="52" y="126"/>
                                  </a:lnTo>
                                  <a:lnTo>
                                    <a:pt x="44" y="134"/>
                                  </a:lnTo>
                                  <a:lnTo>
                                    <a:pt x="0" y="72"/>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6" name="Freeform 3360"/>
                          <wps:cNvSpPr>
                            <a:spLocks/>
                          </wps:cNvSpPr>
                          <wps:spPr bwMode="auto">
                            <a:xfrm>
                              <a:off x="3877" y="704"/>
                              <a:ext cx="192" cy="155"/>
                            </a:xfrm>
                            <a:custGeom>
                              <a:avLst/>
                              <a:gdLst>
                                <a:gd name="T0" fmla="*/ 0 w 192"/>
                                <a:gd name="T1" fmla="*/ 88 h 155"/>
                                <a:gd name="T2" fmla="*/ 38 w 192"/>
                                <a:gd name="T3" fmla="*/ 155 h 155"/>
                                <a:gd name="T4" fmla="*/ 192 w 192"/>
                                <a:gd name="T5" fmla="*/ 61 h 155"/>
                                <a:gd name="T6" fmla="*/ 150 w 192"/>
                                <a:gd name="T7" fmla="*/ 0 h 155"/>
                                <a:gd name="T8" fmla="*/ 0 w 192"/>
                                <a:gd name="T9" fmla="*/ 88 h 155"/>
                              </a:gdLst>
                              <a:ahLst/>
                              <a:cxnLst>
                                <a:cxn ang="0">
                                  <a:pos x="T0" y="T1"/>
                                </a:cxn>
                                <a:cxn ang="0">
                                  <a:pos x="T2" y="T3"/>
                                </a:cxn>
                                <a:cxn ang="0">
                                  <a:pos x="T4" y="T5"/>
                                </a:cxn>
                                <a:cxn ang="0">
                                  <a:pos x="T6" y="T7"/>
                                </a:cxn>
                                <a:cxn ang="0">
                                  <a:pos x="T8" y="T9"/>
                                </a:cxn>
                              </a:cxnLst>
                              <a:rect l="0" t="0" r="r" b="b"/>
                              <a:pathLst>
                                <a:path w="192" h="155">
                                  <a:moveTo>
                                    <a:pt x="0" y="88"/>
                                  </a:moveTo>
                                  <a:lnTo>
                                    <a:pt x="38" y="155"/>
                                  </a:lnTo>
                                  <a:lnTo>
                                    <a:pt x="192" y="61"/>
                                  </a:lnTo>
                                  <a:lnTo>
                                    <a:pt x="150" y="0"/>
                                  </a:lnTo>
                                  <a:lnTo>
                                    <a:pt x="0" y="8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7" name="Freeform 3361"/>
                          <wps:cNvSpPr>
                            <a:spLocks/>
                          </wps:cNvSpPr>
                          <wps:spPr bwMode="auto">
                            <a:xfrm>
                              <a:off x="3877" y="704"/>
                              <a:ext cx="192" cy="155"/>
                            </a:xfrm>
                            <a:custGeom>
                              <a:avLst/>
                              <a:gdLst>
                                <a:gd name="T0" fmla="*/ 0 w 192"/>
                                <a:gd name="T1" fmla="*/ 88 h 155"/>
                                <a:gd name="T2" fmla="*/ 38 w 192"/>
                                <a:gd name="T3" fmla="*/ 155 h 155"/>
                                <a:gd name="T4" fmla="*/ 192 w 192"/>
                                <a:gd name="T5" fmla="*/ 61 h 155"/>
                                <a:gd name="T6" fmla="*/ 150 w 192"/>
                                <a:gd name="T7" fmla="*/ 0 h 155"/>
                                <a:gd name="T8" fmla="*/ 0 w 192"/>
                                <a:gd name="T9" fmla="*/ 88 h 155"/>
                              </a:gdLst>
                              <a:ahLst/>
                              <a:cxnLst>
                                <a:cxn ang="0">
                                  <a:pos x="T0" y="T1"/>
                                </a:cxn>
                                <a:cxn ang="0">
                                  <a:pos x="T2" y="T3"/>
                                </a:cxn>
                                <a:cxn ang="0">
                                  <a:pos x="T4" y="T5"/>
                                </a:cxn>
                                <a:cxn ang="0">
                                  <a:pos x="T6" y="T7"/>
                                </a:cxn>
                                <a:cxn ang="0">
                                  <a:pos x="T8" y="T9"/>
                                </a:cxn>
                              </a:cxnLst>
                              <a:rect l="0" t="0" r="r" b="b"/>
                              <a:pathLst>
                                <a:path w="192" h="155">
                                  <a:moveTo>
                                    <a:pt x="0" y="88"/>
                                  </a:moveTo>
                                  <a:lnTo>
                                    <a:pt x="38" y="155"/>
                                  </a:lnTo>
                                  <a:lnTo>
                                    <a:pt x="192" y="61"/>
                                  </a:lnTo>
                                  <a:lnTo>
                                    <a:pt x="150" y="0"/>
                                  </a:lnTo>
                                  <a:lnTo>
                                    <a:pt x="0" y="88"/>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8" name="Freeform 3362"/>
                          <wps:cNvSpPr>
                            <a:spLocks/>
                          </wps:cNvSpPr>
                          <wps:spPr bwMode="auto">
                            <a:xfrm>
                              <a:off x="3877" y="703"/>
                              <a:ext cx="192" cy="151"/>
                            </a:xfrm>
                            <a:custGeom>
                              <a:avLst/>
                              <a:gdLst>
                                <a:gd name="T0" fmla="*/ 0 w 192"/>
                                <a:gd name="T1" fmla="*/ 85 h 151"/>
                                <a:gd name="T2" fmla="*/ 38 w 192"/>
                                <a:gd name="T3" fmla="*/ 151 h 151"/>
                                <a:gd name="T4" fmla="*/ 192 w 192"/>
                                <a:gd name="T5" fmla="*/ 59 h 151"/>
                                <a:gd name="T6" fmla="*/ 151 w 192"/>
                                <a:gd name="T7" fmla="*/ 0 h 151"/>
                                <a:gd name="T8" fmla="*/ 0 w 192"/>
                                <a:gd name="T9" fmla="*/ 85 h 151"/>
                              </a:gdLst>
                              <a:ahLst/>
                              <a:cxnLst>
                                <a:cxn ang="0">
                                  <a:pos x="T0" y="T1"/>
                                </a:cxn>
                                <a:cxn ang="0">
                                  <a:pos x="T2" y="T3"/>
                                </a:cxn>
                                <a:cxn ang="0">
                                  <a:pos x="T4" y="T5"/>
                                </a:cxn>
                                <a:cxn ang="0">
                                  <a:pos x="T6" y="T7"/>
                                </a:cxn>
                                <a:cxn ang="0">
                                  <a:pos x="T8" y="T9"/>
                                </a:cxn>
                              </a:cxnLst>
                              <a:rect l="0" t="0" r="r" b="b"/>
                              <a:pathLst>
                                <a:path w="192" h="151">
                                  <a:moveTo>
                                    <a:pt x="0" y="85"/>
                                  </a:moveTo>
                                  <a:lnTo>
                                    <a:pt x="38" y="151"/>
                                  </a:lnTo>
                                  <a:lnTo>
                                    <a:pt x="192" y="59"/>
                                  </a:lnTo>
                                  <a:lnTo>
                                    <a:pt x="151" y="0"/>
                                  </a:lnTo>
                                  <a:lnTo>
                                    <a:pt x="0" y="85"/>
                                  </a:lnTo>
                                  <a:close/>
                                </a:path>
                              </a:pathLst>
                            </a:custGeom>
                            <a:solidFill>
                              <a:srgbClr val="3333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9" name="Freeform 3363"/>
                          <wps:cNvSpPr>
                            <a:spLocks/>
                          </wps:cNvSpPr>
                          <wps:spPr bwMode="auto">
                            <a:xfrm>
                              <a:off x="4035" y="700"/>
                              <a:ext cx="39" cy="60"/>
                            </a:xfrm>
                            <a:custGeom>
                              <a:avLst/>
                              <a:gdLst>
                                <a:gd name="T0" fmla="*/ 0 w 39"/>
                                <a:gd name="T1" fmla="*/ 0 h 60"/>
                                <a:gd name="T2" fmla="*/ 34 w 39"/>
                                <a:gd name="T3" fmla="*/ 11 h 60"/>
                                <a:gd name="T4" fmla="*/ 29 w 39"/>
                                <a:gd name="T5" fmla="*/ 14 h 60"/>
                                <a:gd name="T6" fmla="*/ 35 w 39"/>
                                <a:gd name="T7" fmla="*/ 17 h 60"/>
                                <a:gd name="T8" fmla="*/ 39 w 39"/>
                                <a:gd name="T9" fmla="*/ 60 h 60"/>
                              </a:gdLst>
                              <a:ahLst/>
                              <a:cxnLst>
                                <a:cxn ang="0">
                                  <a:pos x="T0" y="T1"/>
                                </a:cxn>
                                <a:cxn ang="0">
                                  <a:pos x="T2" y="T3"/>
                                </a:cxn>
                                <a:cxn ang="0">
                                  <a:pos x="T4" y="T5"/>
                                </a:cxn>
                                <a:cxn ang="0">
                                  <a:pos x="T6" y="T7"/>
                                </a:cxn>
                                <a:cxn ang="0">
                                  <a:pos x="T8" y="T9"/>
                                </a:cxn>
                              </a:cxnLst>
                              <a:rect l="0" t="0" r="r" b="b"/>
                              <a:pathLst>
                                <a:path w="39" h="60">
                                  <a:moveTo>
                                    <a:pt x="0" y="0"/>
                                  </a:moveTo>
                                  <a:lnTo>
                                    <a:pt x="34" y="11"/>
                                  </a:lnTo>
                                  <a:lnTo>
                                    <a:pt x="29" y="14"/>
                                  </a:lnTo>
                                  <a:lnTo>
                                    <a:pt x="35" y="17"/>
                                  </a:lnTo>
                                  <a:lnTo>
                                    <a:pt x="39" y="6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0" name="Freeform 3364"/>
                          <wps:cNvSpPr>
                            <a:spLocks/>
                          </wps:cNvSpPr>
                          <wps:spPr bwMode="auto">
                            <a:xfrm>
                              <a:off x="4030" y="633"/>
                              <a:ext cx="41" cy="68"/>
                            </a:xfrm>
                            <a:custGeom>
                              <a:avLst/>
                              <a:gdLst>
                                <a:gd name="T0" fmla="*/ 0 w 41"/>
                                <a:gd name="T1" fmla="*/ 0 h 68"/>
                                <a:gd name="T2" fmla="*/ 41 w 41"/>
                                <a:gd name="T3" fmla="*/ 52 h 68"/>
                                <a:gd name="T4" fmla="*/ 41 w 41"/>
                                <a:gd name="T5" fmla="*/ 68 h 68"/>
                              </a:gdLst>
                              <a:ahLst/>
                              <a:cxnLst>
                                <a:cxn ang="0">
                                  <a:pos x="T0" y="T1"/>
                                </a:cxn>
                                <a:cxn ang="0">
                                  <a:pos x="T2" y="T3"/>
                                </a:cxn>
                                <a:cxn ang="0">
                                  <a:pos x="T4" y="T5"/>
                                </a:cxn>
                              </a:cxnLst>
                              <a:rect l="0" t="0" r="r" b="b"/>
                              <a:pathLst>
                                <a:path w="41" h="68">
                                  <a:moveTo>
                                    <a:pt x="0" y="0"/>
                                  </a:moveTo>
                                  <a:lnTo>
                                    <a:pt x="41" y="52"/>
                                  </a:lnTo>
                                  <a:lnTo>
                                    <a:pt x="41" y="68"/>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1" name="Line 3365"/>
                          <wps:cNvCnPr/>
                          <wps:spPr bwMode="auto">
                            <a:xfrm flipV="1">
                              <a:off x="4092" y="591"/>
                              <a:ext cx="3" cy="3"/>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32" name="Freeform 3366"/>
                          <wps:cNvSpPr>
                            <a:spLocks/>
                          </wps:cNvSpPr>
                          <wps:spPr bwMode="auto">
                            <a:xfrm>
                              <a:off x="4120" y="625"/>
                              <a:ext cx="11" cy="14"/>
                            </a:xfrm>
                            <a:custGeom>
                              <a:avLst/>
                              <a:gdLst>
                                <a:gd name="T0" fmla="*/ 0 w 11"/>
                                <a:gd name="T1" fmla="*/ 0 h 14"/>
                                <a:gd name="T2" fmla="*/ 6 w 11"/>
                                <a:gd name="T3" fmla="*/ 14 h 14"/>
                                <a:gd name="T4" fmla="*/ 11 w 11"/>
                                <a:gd name="T5" fmla="*/ 10 h 14"/>
                              </a:gdLst>
                              <a:ahLst/>
                              <a:cxnLst>
                                <a:cxn ang="0">
                                  <a:pos x="T0" y="T1"/>
                                </a:cxn>
                                <a:cxn ang="0">
                                  <a:pos x="T2" y="T3"/>
                                </a:cxn>
                                <a:cxn ang="0">
                                  <a:pos x="T4" y="T5"/>
                                </a:cxn>
                              </a:cxnLst>
                              <a:rect l="0" t="0" r="r" b="b"/>
                              <a:pathLst>
                                <a:path w="11" h="14">
                                  <a:moveTo>
                                    <a:pt x="0" y="0"/>
                                  </a:moveTo>
                                  <a:lnTo>
                                    <a:pt x="6" y="14"/>
                                  </a:lnTo>
                                  <a:lnTo>
                                    <a:pt x="11" y="1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3" name="Line 3367"/>
                          <wps:cNvCnPr/>
                          <wps:spPr bwMode="auto">
                            <a:xfrm>
                              <a:off x="4122" y="632"/>
                              <a:ext cx="3" cy="1"/>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34" name="Line 3368"/>
                          <wps:cNvCnPr/>
                          <wps:spPr bwMode="auto">
                            <a:xfrm>
                              <a:off x="4070" y="686"/>
                              <a:ext cx="5" cy="0"/>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35" name="Line 3369"/>
                          <wps:cNvCnPr/>
                          <wps:spPr bwMode="auto">
                            <a:xfrm flipH="1">
                              <a:off x="4068" y="714"/>
                              <a:ext cx="5" cy="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36" name="Line 3370"/>
                          <wps:cNvCnPr/>
                          <wps:spPr bwMode="auto">
                            <a:xfrm>
                              <a:off x="4030" y="703"/>
                              <a:ext cx="33" cy="11"/>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37" name="Freeform 3371"/>
                          <wps:cNvSpPr>
                            <a:spLocks/>
                          </wps:cNvSpPr>
                          <wps:spPr bwMode="auto">
                            <a:xfrm>
                              <a:off x="4095" y="741"/>
                              <a:ext cx="17" cy="20"/>
                            </a:xfrm>
                            <a:custGeom>
                              <a:avLst/>
                              <a:gdLst>
                                <a:gd name="T0" fmla="*/ 0 w 17"/>
                                <a:gd name="T1" fmla="*/ 1 h 20"/>
                                <a:gd name="T2" fmla="*/ 0 w 17"/>
                                <a:gd name="T3" fmla="*/ 1 h 20"/>
                                <a:gd name="T4" fmla="*/ 1 w 17"/>
                                <a:gd name="T5" fmla="*/ 1 h 20"/>
                                <a:gd name="T6" fmla="*/ 3 w 17"/>
                                <a:gd name="T7" fmla="*/ 0 h 20"/>
                                <a:gd name="T8" fmla="*/ 4 w 17"/>
                                <a:gd name="T9" fmla="*/ 0 h 20"/>
                                <a:gd name="T10" fmla="*/ 7 w 17"/>
                                <a:gd name="T11" fmla="*/ 0 h 20"/>
                                <a:gd name="T12" fmla="*/ 17 w 17"/>
                                <a:gd name="T13" fmla="*/ 18 h 20"/>
                                <a:gd name="T14" fmla="*/ 15 w 17"/>
                                <a:gd name="T15" fmla="*/ 20 h 20"/>
                                <a:gd name="T16" fmla="*/ 0 w 17"/>
                                <a:gd name="T17" fmla="*/ 1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20">
                                  <a:moveTo>
                                    <a:pt x="0" y="1"/>
                                  </a:moveTo>
                                  <a:lnTo>
                                    <a:pt x="0" y="1"/>
                                  </a:lnTo>
                                  <a:lnTo>
                                    <a:pt x="1" y="1"/>
                                  </a:lnTo>
                                  <a:lnTo>
                                    <a:pt x="3" y="0"/>
                                  </a:lnTo>
                                  <a:lnTo>
                                    <a:pt x="4" y="0"/>
                                  </a:lnTo>
                                  <a:lnTo>
                                    <a:pt x="7" y="0"/>
                                  </a:lnTo>
                                  <a:lnTo>
                                    <a:pt x="17" y="18"/>
                                  </a:lnTo>
                                  <a:lnTo>
                                    <a:pt x="15" y="20"/>
                                  </a:lnTo>
                                  <a:lnTo>
                                    <a:pt x="0" y="1"/>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8" name="Freeform 3372"/>
                          <wps:cNvSpPr>
                            <a:spLocks/>
                          </wps:cNvSpPr>
                          <wps:spPr bwMode="auto">
                            <a:xfrm>
                              <a:off x="4120" y="776"/>
                              <a:ext cx="11" cy="18"/>
                            </a:xfrm>
                            <a:custGeom>
                              <a:avLst/>
                              <a:gdLst>
                                <a:gd name="T0" fmla="*/ 11 w 11"/>
                                <a:gd name="T1" fmla="*/ 16 h 18"/>
                                <a:gd name="T2" fmla="*/ 11 w 11"/>
                                <a:gd name="T3" fmla="*/ 18 h 18"/>
                                <a:gd name="T4" fmla="*/ 8 w 11"/>
                                <a:gd name="T5" fmla="*/ 18 h 18"/>
                                <a:gd name="T6" fmla="*/ 6 w 11"/>
                                <a:gd name="T7" fmla="*/ 18 h 18"/>
                                <a:gd name="T8" fmla="*/ 4 w 11"/>
                                <a:gd name="T9" fmla="*/ 16 h 18"/>
                                <a:gd name="T10" fmla="*/ 2 w 11"/>
                                <a:gd name="T11" fmla="*/ 13 h 18"/>
                                <a:gd name="T12" fmla="*/ 2 w 11"/>
                                <a:gd name="T13" fmla="*/ 10 h 18"/>
                                <a:gd name="T14" fmla="*/ 0 w 11"/>
                                <a:gd name="T15" fmla="*/ 7 h 18"/>
                                <a:gd name="T16" fmla="*/ 4 w 11"/>
                                <a:gd name="T17" fmla="*/ 1 h 18"/>
                                <a:gd name="T18" fmla="*/ 6 w 11"/>
                                <a:gd name="T19" fmla="*/ 0 h 18"/>
                                <a:gd name="T20" fmla="*/ 6 w 11"/>
                                <a:gd name="T21" fmla="*/ 3 h 18"/>
                                <a:gd name="T22" fmla="*/ 8 w 11"/>
                                <a:gd name="T23" fmla="*/ 8 h 18"/>
                                <a:gd name="T24" fmla="*/ 11 w 11"/>
                                <a:gd name="T25" fmla="*/ 13 h 18"/>
                                <a:gd name="T26" fmla="*/ 11 w 11"/>
                                <a:gd name="T27" fmla="*/ 16 h 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8">
                                  <a:moveTo>
                                    <a:pt x="11" y="16"/>
                                  </a:moveTo>
                                  <a:lnTo>
                                    <a:pt x="11" y="18"/>
                                  </a:lnTo>
                                  <a:lnTo>
                                    <a:pt x="8" y="18"/>
                                  </a:lnTo>
                                  <a:lnTo>
                                    <a:pt x="6" y="18"/>
                                  </a:lnTo>
                                  <a:lnTo>
                                    <a:pt x="4" y="16"/>
                                  </a:lnTo>
                                  <a:lnTo>
                                    <a:pt x="2" y="13"/>
                                  </a:lnTo>
                                  <a:lnTo>
                                    <a:pt x="2" y="10"/>
                                  </a:lnTo>
                                  <a:lnTo>
                                    <a:pt x="0" y="7"/>
                                  </a:lnTo>
                                  <a:lnTo>
                                    <a:pt x="4" y="1"/>
                                  </a:lnTo>
                                  <a:lnTo>
                                    <a:pt x="6" y="0"/>
                                  </a:lnTo>
                                  <a:lnTo>
                                    <a:pt x="6" y="3"/>
                                  </a:lnTo>
                                  <a:lnTo>
                                    <a:pt x="8" y="8"/>
                                  </a:lnTo>
                                  <a:lnTo>
                                    <a:pt x="11" y="13"/>
                                  </a:lnTo>
                                  <a:lnTo>
                                    <a:pt x="11" y="16"/>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9" name="Freeform 3373"/>
                          <wps:cNvSpPr>
                            <a:spLocks/>
                          </wps:cNvSpPr>
                          <wps:spPr bwMode="auto">
                            <a:xfrm>
                              <a:off x="4125" y="648"/>
                              <a:ext cx="11" cy="13"/>
                            </a:xfrm>
                            <a:custGeom>
                              <a:avLst/>
                              <a:gdLst>
                                <a:gd name="T0" fmla="*/ 0 w 11"/>
                                <a:gd name="T1" fmla="*/ 13 h 13"/>
                                <a:gd name="T2" fmla="*/ 0 w 11"/>
                                <a:gd name="T3" fmla="*/ 4 h 13"/>
                                <a:gd name="T4" fmla="*/ 6 w 11"/>
                                <a:gd name="T5" fmla="*/ 1 h 13"/>
                                <a:gd name="T6" fmla="*/ 6 w 11"/>
                                <a:gd name="T7" fmla="*/ 0 h 13"/>
                                <a:gd name="T8" fmla="*/ 11 w 11"/>
                                <a:gd name="T9" fmla="*/ 6 h 13"/>
                                <a:gd name="T10" fmla="*/ 0 w 11"/>
                                <a:gd name="T11" fmla="*/ 13 h 13"/>
                              </a:gdLst>
                              <a:ahLst/>
                              <a:cxnLst>
                                <a:cxn ang="0">
                                  <a:pos x="T0" y="T1"/>
                                </a:cxn>
                                <a:cxn ang="0">
                                  <a:pos x="T2" y="T3"/>
                                </a:cxn>
                                <a:cxn ang="0">
                                  <a:pos x="T4" y="T5"/>
                                </a:cxn>
                                <a:cxn ang="0">
                                  <a:pos x="T6" y="T7"/>
                                </a:cxn>
                                <a:cxn ang="0">
                                  <a:pos x="T8" y="T9"/>
                                </a:cxn>
                                <a:cxn ang="0">
                                  <a:pos x="T10" y="T11"/>
                                </a:cxn>
                              </a:cxnLst>
                              <a:rect l="0" t="0" r="r" b="b"/>
                              <a:pathLst>
                                <a:path w="11" h="13">
                                  <a:moveTo>
                                    <a:pt x="0" y="13"/>
                                  </a:moveTo>
                                  <a:lnTo>
                                    <a:pt x="0" y="4"/>
                                  </a:lnTo>
                                  <a:lnTo>
                                    <a:pt x="6" y="1"/>
                                  </a:lnTo>
                                  <a:lnTo>
                                    <a:pt x="6" y="0"/>
                                  </a:lnTo>
                                  <a:lnTo>
                                    <a:pt x="11" y="6"/>
                                  </a:lnTo>
                                  <a:lnTo>
                                    <a:pt x="0" y="13"/>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0" name="Freeform 3374"/>
                          <wps:cNvSpPr>
                            <a:spLocks/>
                          </wps:cNvSpPr>
                          <wps:spPr bwMode="auto">
                            <a:xfrm>
                              <a:off x="4090" y="700"/>
                              <a:ext cx="68" cy="51"/>
                            </a:xfrm>
                            <a:custGeom>
                              <a:avLst/>
                              <a:gdLst>
                                <a:gd name="T0" fmla="*/ 0 w 68"/>
                                <a:gd name="T1" fmla="*/ 0 h 51"/>
                                <a:gd name="T2" fmla="*/ 0 w 68"/>
                                <a:gd name="T3" fmla="*/ 3 h 51"/>
                                <a:gd name="T4" fmla="*/ 2 w 68"/>
                                <a:gd name="T5" fmla="*/ 6 h 51"/>
                                <a:gd name="T6" fmla="*/ 3 w 68"/>
                                <a:gd name="T7" fmla="*/ 12 h 51"/>
                                <a:gd name="T8" fmla="*/ 6 w 68"/>
                                <a:gd name="T9" fmla="*/ 19 h 51"/>
                                <a:gd name="T10" fmla="*/ 11 w 68"/>
                                <a:gd name="T11" fmla="*/ 27 h 51"/>
                                <a:gd name="T12" fmla="*/ 16 w 68"/>
                                <a:gd name="T13" fmla="*/ 33 h 51"/>
                                <a:gd name="T14" fmla="*/ 25 w 68"/>
                                <a:gd name="T15" fmla="*/ 41 h 51"/>
                                <a:gd name="T16" fmla="*/ 36 w 68"/>
                                <a:gd name="T17" fmla="*/ 48 h 51"/>
                                <a:gd name="T18" fmla="*/ 41 w 68"/>
                                <a:gd name="T19" fmla="*/ 49 h 51"/>
                                <a:gd name="T20" fmla="*/ 45 w 68"/>
                                <a:gd name="T21" fmla="*/ 51 h 51"/>
                                <a:gd name="T22" fmla="*/ 50 w 68"/>
                                <a:gd name="T23" fmla="*/ 51 h 51"/>
                                <a:gd name="T24" fmla="*/ 55 w 68"/>
                                <a:gd name="T25" fmla="*/ 51 h 51"/>
                                <a:gd name="T26" fmla="*/ 59 w 68"/>
                                <a:gd name="T27" fmla="*/ 51 h 51"/>
                                <a:gd name="T28" fmla="*/ 64 w 68"/>
                                <a:gd name="T29" fmla="*/ 51 h 51"/>
                                <a:gd name="T30" fmla="*/ 67 w 68"/>
                                <a:gd name="T31" fmla="*/ 51 h 51"/>
                                <a:gd name="T32" fmla="*/ 68 w 68"/>
                                <a:gd name="T33" fmla="*/ 51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8" h="51">
                                  <a:moveTo>
                                    <a:pt x="0" y="0"/>
                                  </a:moveTo>
                                  <a:lnTo>
                                    <a:pt x="0" y="3"/>
                                  </a:lnTo>
                                  <a:lnTo>
                                    <a:pt x="2" y="6"/>
                                  </a:lnTo>
                                  <a:lnTo>
                                    <a:pt x="3" y="12"/>
                                  </a:lnTo>
                                  <a:lnTo>
                                    <a:pt x="6" y="19"/>
                                  </a:lnTo>
                                  <a:lnTo>
                                    <a:pt x="11" y="27"/>
                                  </a:lnTo>
                                  <a:lnTo>
                                    <a:pt x="16" y="33"/>
                                  </a:lnTo>
                                  <a:lnTo>
                                    <a:pt x="25" y="41"/>
                                  </a:lnTo>
                                  <a:lnTo>
                                    <a:pt x="36" y="48"/>
                                  </a:lnTo>
                                  <a:lnTo>
                                    <a:pt x="41" y="49"/>
                                  </a:lnTo>
                                  <a:lnTo>
                                    <a:pt x="45" y="51"/>
                                  </a:lnTo>
                                  <a:lnTo>
                                    <a:pt x="50" y="51"/>
                                  </a:lnTo>
                                  <a:lnTo>
                                    <a:pt x="55" y="51"/>
                                  </a:lnTo>
                                  <a:lnTo>
                                    <a:pt x="59" y="51"/>
                                  </a:lnTo>
                                  <a:lnTo>
                                    <a:pt x="64" y="51"/>
                                  </a:lnTo>
                                  <a:lnTo>
                                    <a:pt x="67" y="51"/>
                                  </a:lnTo>
                                  <a:lnTo>
                                    <a:pt x="68" y="51"/>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1" name="Freeform 3375"/>
                          <wps:cNvSpPr>
                            <a:spLocks/>
                          </wps:cNvSpPr>
                          <wps:spPr bwMode="auto">
                            <a:xfrm>
                              <a:off x="4098" y="678"/>
                              <a:ext cx="69" cy="51"/>
                            </a:xfrm>
                            <a:custGeom>
                              <a:avLst/>
                              <a:gdLst>
                                <a:gd name="T0" fmla="*/ 0 w 69"/>
                                <a:gd name="T1" fmla="*/ 3 h 51"/>
                                <a:gd name="T2" fmla="*/ 1 w 69"/>
                                <a:gd name="T3" fmla="*/ 3 h 51"/>
                                <a:gd name="T4" fmla="*/ 4 w 69"/>
                                <a:gd name="T5" fmla="*/ 1 h 51"/>
                                <a:gd name="T6" fmla="*/ 8 w 69"/>
                                <a:gd name="T7" fmla="*/ 1 h 51"/>
                                <a:gd name="T8" fmla="*/ 13 w 69"/>
                                <a:gd name="T9" fmla="*/ 0 h 51"/>
                                <a:gd name="T10" fmla="*/ 19 w 69"/>
                                <a:gd name="T11" fmla="*/ 0 h 51"/>
                                <a:gd name="T12" fmla="*/ 26 w 69"/>
                                <a:gd name="T13" fmla="*/ 1 h 51"/>
                                <a:gd name="T14" fmla="*/ 34 w 69"/>
                                <a:gd name="T15" fmla="*/ 3 h 51"/>
                                <a:gd name="T16" fmla="*/ 43 w 69"/>
                                <a:gd name="T17" fmla="*/ 7 h 51"/>
                                <a:gd name="T18" fmla="*/ 50 w 69"/>
                                <a:gd name="T19" fmla="*/ 13 h 51"/>
                                <a:gd name="T20" fmla="*/ 56 w 69"/>
                                <a:gd name="T21" fmla="*/ 20 h 51"/>
                                <a:gd name="T22" fmla="*/ 61 w 69"/>
                                <a:gd name="T23" fmla="*/ 27 h 51"/>
                                <a:gd name="T24" fmla="*/ 64 w 69"/>
                                <a:gd name="T25" fmla="*/ 34 h 51"/>
                                <a:gd name="T26" fmla="*/ 67 w 69"/>
                                <a:gd name="T27" fmla="*/ 41 h 51"/>
                                <a:gd name="T28" fmla="*/ 68 w 69"/>
                                <a:gd name="T29" fmla="*/ 46 h 51"/>
                                <a:gd name="T30" fmla="*/ 69 w 69"/>
                                <a:gd name="T31" fmla="*/ 51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69" h="51">
                                  <a:moveTo>
                                    <a:pt x="0" y="3"/>
                                  </a:moveTo>
                                  <a:lnTo>
                                    <a:pt x="1" y="3"/>
                                  </a:lnTo>
                                  <a:lnTo>
                                    <a:pt x="4" y="1"/>
                                  </a:lnTo>
                                  <a:lnTo>
                                    <a:pt x="8" y="1"/>
                                  </a:lnTo>
                                  <a:lnTo>
                                    <a:pt x="13" y="0"/>
                                  </a:lnTo>
                                  <a:lnTo>
                                    <a:pt x="19" y="0"/>
                                  </a:lnTo>
                                  <a:lnTo>
                                    <a:pt x="26" y="1"/>
                                  </a:lnTo>
                                  <a:lnTo>
                                    <a:pt x="34" y="3"/>
                                  </a:lnTo>
                                  <a:lnTo>
                                    <a:pt x="43" y="7"/>
                                  </a:lnTo>
                                  <a:lnTo>
                                    <a:pt x="50" y="13"/>
                                  </a:lnTo>
                                  <a:lnTo>
                                    <a:pt x="56" y="20"/>
                                  </a:lnTo>
                                  <a:lnTo>
                                    <a:pt x="61" y="27"/>
                                  </a:lnTo>
                                  <a:lnTo>
                                    <a:pt x="64" y="34"/>
                                  </a:lnTo>
                                  <a:lnTo>
                                    <a:pt x="67" y="41"/>
                                  </a:lnTo>
                                  <a:lnTo>
                                    <a:pt x="68" y="46"/>
                                  </a:lnTo>
                                  <a:lnTo>
                                    <a:pt x="69" y="51"/>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2" name="Line 3376"/>
                          <wps:cNvCnPr/>
                          <wps:spPr bwMode="auto">
                            <a:xfrm>
                              <a:off x="4252" y="640"/>
                              <a:ext cx="6" cy="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43" name="Line 3377"/>
                          <wps:cNvCnPr/>
                          <wps:spPr bwMode="auto">
                            <a:xfrm>
                              <a:off x="4266" y="619"/>
                              <a:ext cx="8" cy="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44" name="Line 3378"/>
                          <wps:cNvCnPr/>
                          <wps:spPr bwMode="auto">
                            <a:xfrm>
                              <a:off x="4239" y="625"/>
                              <a:ext cx="7" cy="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45" name="Line 3379"/>
                          <wps:cNvCnPr/>
                          <wps:spPr bwMode="auto">
                            <a:xfrm>
                              <a:off x="4253" y="605"/>
                              <a:ext cx="7" cy="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46" name="Line 3380"/>
                          <wps:cNvCnPr/>
                          <wps:spPr bwMode="auto">
                            <a:xfrm>
                              <a:off x="4225" y="610"/>
                              <a:ext cx="8" cy="4"/>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47" name="Line 3381"/>
                          <wps:cNvCnPr/>
                          <wps:spPr bwMode="auto">
                            <a:xfrm>
                              <a:off x="4241" y="589"/>
                              <a:ext cx="6" cy="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48" name="Line 3382"/>
                          <wps:cNvCnPr/>
                          <wps:spPr bwMode="auto">
                            <a:xfrm>
                              <a:off x="4214" y="595"/>
                              <a:ext cx="8" cy="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49" name="Line 3383"/>
                          <wps:cNvCnPr/>
                          <wps:spPr bwMode="auto">
                            <a:xfrm>
                              <a:off x="4214" y="665"/>
                              <a:ext cx="8" cy="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50" name="Line 3384"/>
                          <wps:cNvCnPr/>
                          <wps:spPr bwMode="auto">
                            <a:xfrm>
                              <a:off x="4179" y="670"/>
                              <a:ext cx="6" cy="9"/>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51" name="Line 3385"/>
                          <wps:cNvCnPr/>
                          <wps:spPr bwMode="auto">
                            <a:xfrm>
                              <a:off x="4200" y="648"/>
                              <a:ext cx="6" cy="7"/>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52" name="Line 3386"/>
                          <wps:cNvCnPr/>
                          <wps:spPr bwMode="auto">
                            <a:xfrm>
                              <a:off x="4189" y="633"/>
                              <a:ext cx="4" cy="7"/>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53" name="Line 3387"/>
                          <wps:cNvCnPr/>
                          <wps:spPr bwMode="auto">
                            <a:xfrm>
                              <a:off x="4176" y="619"/>
                              <a:ext cx="6" cy="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54" name="Line 3388"/>
                          <wps:cNvCnPr/>
                          <wps:spPr bwMode="auto">
                            <a:xfrm flipV="1">
                              <a:off x="4233" y="610"/>
                              <a:ext cx="63" cy="39"/>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55" name="Line 3389"/>
                          <wps:cNvCnPr/>
                          <wps:spPr bwMode="auto">
                            <a:xfrm flipV="1">
                              <a:off x="4225" y="605"/>
                              <a:ext cx="66" cy="3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56" name="Line 3390"/>
                          <wps:cNvCnPr/>
                          <wps:spPr bwMode="auto">
                            <a:xfrm flipV="1">
                              <a:off x="4222" y="597"/>
                              <a:ext cx="63" cy="3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57" name="Line 3391"/>
                          <wps:cNvCnPr/>
                          <wps:spPr bwMode="auto">
                            <a:xfrm flipV="1">
                              <a:off x="4214" y="589"/>
                              <a:ext cx="62" cy="3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58" name="Line 3392"/>
                          <wps:cNvCnPr/>
                          <wps:spPr bwMode="auto">
                            <a:xfrm flipV="1">
                              <a:off x="4209" y="583"/>
                              <a:ext cx="60" cy="39"/>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59" name="Line 3393"/>
                          <wps:cNvCnPr/>
                          <wps:spPr bwMode="auto">
                            <a:xfrm flipV="1">
                              <a:off x="4201" y="576"/>
                              <a:ext cx="60" cy="3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60" name="Line 3394"/>
                          <wps:cNvCnPr/>
                          <wps:spPr bwMode="auto">
                            <a:xfrm>
                              <a:off x="4195" y="608"/>
                              <a:ext cx="46" cy="51"/>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61" name="Line 3395"/>
                          <wps:cNvCnPr/>
                          <wps:spPr bwMode="auto">
                            <a:xfrm>
                              <a:off x="4192" y="610"/>
                              <a:ext cx="44" cy="49"/>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62" name="Freeform 3396"/>
                          <wps:cNvSpPr>
                            <a:spLocks/>
                          </wps:cNvSpPr>
                          <wps:spPr bwMode="auto">
                            <a:xfrm>
                              <a:off x="4130" y="648"/>
                              <a:ext cx="12" cy="10"/>
                            </a:xfrm>
                            <a:custGeom>
                              <a:avLst/>
                              <a:gdLst>
                                <a:gd name="T0" fmla="*/ 12 w 12"/>
                                <a:gd name="T1" fmla="*/ 10 h 10"/>
                                <a:gd name="T2" fmla="*/ 12 w 12"/>
                                <a:gd name="T3" fmla="*/ 10 h 10"/>
                                <a:gd name="T4" fmla="*/ 0 w 12"/>
                                <a:gd name="T5" fmla="*/ 0 h 10"/>
                                <a:gd name="T6" fmla="*/ 12 w 12"/>
                                <a:gd name="T7" fmla="*/ 10 h 10"/>
                              </a:gdLst>
                              <a:ahLst/>
                              <a:cxnLst>
                                <a:cxn ang="0">
                                  <a:pos x="T0" y="T1"/>
                                </a:cxn>
                                <a:cxn ang="0">
                                  <a:pos x="T2" y="T3"/>
                                </a:cxn>
                                <a:cxn ang="0">
                                  <a:pos x="T4" y="T5"/>
                                </a:cxn>
                                <a:cxn ang="0">
                                  <a:pos x="T6" y="T7"/>
                                </a:cxn>
                              </a:cxnLst>
                              <a:rect l="0" t="0" r="r" b="b"/>
                              <a:pathLst>
                                <a:path w="12" h="10">
                                  <a:moveTo>
                                    <a:pt x="12" y="10"/>
                                  </a:moveTo>
                                  <a:lnTo>
                                    <a:pt x="12" y="10"/>
                                  </a:lnTo>
                                  <a:lnTo>
                                    <a:pt x="0" y="0"/>
                                  </a:lnTo>
                                  <a:lnTo>
                                    <a:pt x="12" y="1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3" name="Line 3397"/>
                          <wps:cNvCnPr/>
                          <wps:spPr bwMode="auto">
                            <a:xfrm>
                              <a:off x="4168" y="655"/>
                              <a:ext cx="6" cy="4"/>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64" name="Line 3398"/>
                          <wps:cNvCnPr/>
                          <wps:spPr bwMode="auto">
                            <a:xfrm>
                              <a:off x="4158" y="640"/>
                              <a:ext cx="5" cy="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65" name="Line 3399"/>
                          <wps:cNvCnPr/>
                          <wps:spPr bwMode="auto">
                            <a:xfrm flipV="1">
                              <a:off x="4154" y="638"/>
                              <a:ext cx="61" cy="3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66" name="Line 3400"/>
                          <wps:cNvCnPr/>
                          <wps:spPr bwMode="auto">
                            <a:xfrm flipV="1">
                              <a:off x="4147" y="632"/>
                              <a:ext cx="62" cy="3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67" name="Line 3401"/>
                          <wps:cNvCnPr/>
                          <wps:spPr bwMode="auto">
                            <a:xfrm flipV="1">
                              <a:off x="4143" y="625"/>
                              <a:ext cx="58" cy="34"/>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68" name="Line 3402"/>
                          <wps:cNvCnPr/>
                          <wps:spPr bwMode="auto">
                            <a:xfrm flipV="1">
                              <a:off x="4135" y="614"/>
                              <a:ext cx="60" cy="37"/>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69" name="Line 3403"/>
                          <wps:cNvCnPr/>
                          <wps:spPr bwMode="auto">
                            <a:xfrm flipV="1">
                              <a:off x="4165" y="654"/>
                              <a:ext cx="63" cy="3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70" name="Line 3404"/>
                          <wps:cNvCnPr/>
                          <wps:spPr bwMode="auto">
                            <a:xfrm flipV="1">
                              <a:off x="4158" y="646"/>
                              <a:ext cx="65" cy="3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71" name="Line 3405"/>
                          <wps:cNvCnPr/>
                          <wps:spPr bwMode="auto">
                            <a:xfrm>
                              <a:off x="4242" y="745"/>
                              <a:ext cx="7" cy="10"/>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72" name="Line 3406"/>
                          <wps:cNvCnPr/>
                          <wps:spPr bwMode="auto">
                            <a:xfrm>
                              <a:off x="4231" y="730"/>
                              <a:ext cx="3" cy="4"/>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73" name="Line 3407"/>
                          <wps:cNvCnPr/>
                          <wps:spPr bwMode="auto">
                            <a:xfrm>
                              <a:off x="4209" y="817"/>
                              <a:ext cx="6" cy="9"/>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74" name="Line 3408"/>
                          <wps:cNvCnPr/>
                          <wps:spPr bwMode="auto">
                            <a:xfrm>
                              <a:off x="4179" y="821"/>
                              <a:ext cx="6" cy="10"/>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75" name="Line 3409"/>
                          <wps:cNvCnPr/>
                          <wps:spPr bwMode="auto">
                            <a:xfrm>
                              <a:off x="4200" y="798"/>
                              <a:ext cx="4" cy="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76" name="Line 3410"/>
                          <wps:cNvCnPr/>
                          <wps:spPr bwMode="auto">
                            <a:xfrm>
                              <a:off x="4170" y="799"/>
                              <a:ext cx="6" cy="11"/>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77" name="Line 3411"/>
                          <wps:cNvCnPr/>
                          <wps:spPr bwMode="auto">
                            <a:xfrm>
                              <a:off x="4189" y="776"/>
                              <a:ext cx="3" cy="11"/>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78" name="Line 3412"/>
                          <wps:cNvCnPr/>
                          <wps:spPr bwMode="auto">
                            <a:xfrm>
                              <a:off x="4158" y="777"/>
                              <a:ext cx="8" cy="13"/>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79" name="Line 3413"/>
                          <wps:cNvCnPr/>
                          <wps:spPr bwMode="auto">
                            <a:xfrm>
                              <a:off x="4179" y="758"/>
                              <a:ext cx="6" cy="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80" name="Line 3414"/>
                          <wps:cNvCnPr/>
                          <wps:spPr bwMode="auto">
                            <a:xfrm flipV="1">
                              <a:off x="4158" y="799"/>
                              <a:ext cx="81" cy="49"/>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81" name="Line 3415"/>
                          <wps:cNvCnPr/>
                          <wps:spPr bwMode="auto">
                            <a:xfrm flipV="1">
                              <a:off x="4155" y="790"/>
                              <a:ext cx="78" cy="44"/>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82" name="Line 3416"/>
                          <wps:cNvCnPr/>
                          <wps:spPr bwMode="auto">
                            <a:xfrm flipV="1">
                              <a:off x="4147" y="777"/>
                              <a:ext cx="78" cy="49"/>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83" name="Line 3417"/>
                          <wps:cNvCnPr/>
                          <wps:spPr bwMode="auto">
                            <a:xfrm flipV="1">
                              <a:off x="4143" y="772"/>
                              <a:ext cx="77" cy="4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84" name="Line 3418"/>
                          <wps:cNvCnPr/>
                          <wps:spPr bwMode="auto">
                            <a:xfrm flipV="1">
                              <a:off x="4136" y="761"/>
                              <a:ext cx="79" cy="4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85" name="Line 3419"/>
                          <wps:cNvCnPr/>
                          <wps:spPr bwMode="auto">
                            <a:xfrm flipV="1">
                              <a:off x="4130" y="752"/>
                              <a:ext cx="78" cy="43"/>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86" name="Line 3420"/>
                          <wps:cNvCnPr/>
                          <wps:spPr bwMode="auto">
                            <a:xfrm>
                              <a:off x="3959" y="741"/>
                              <a:ext cx="43" cy="6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87" name="Line 3421"/>
                          <wps:cNvCnPr/>
                          <wps:spPr bwMode="auto">
                            <a:xfrm>
                              <a:off x="4204" y="745"/>
                              <a:ext cx="40" cy="61"/>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88" name="Line 3422"/>
                          <wps:cNvCnPr/>
                          <wps:spPr bwMode="auto">
                            <a:xfrm>
                              <a:off x="4014" y="787"/>
                              <a:ext cx="5" cy="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89" name="Line 3423"/>
                          <wps:cNvCnPr/>
                          <wps:spPr bwMode="auto">
                            <a:xfrm>
                              <a:off x="4033" y="761"/>
                              <a:ext cx="5" cy="7"/>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90" name="Line 3424"/>
                          <wps:cNvCnPr/>
                          <wps:spPr bwMode="auto">
                            <a:xfrm>
                              <a:off x="4002" y="766"/>
                              <a:ext cx="8" cy="10"/>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91" name="Line 3425"/>
                          <wps:cNvCnPr/>
                          <wps:spPr bwMode="auto">
                            <a:xfrm>
                              <a:off x="4022" y="741"/>
                              <a:ext cx="3" cy="11"/>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92" name="Line 3426"/>
                          <wps:cNvCnPr/>
                          <wps:spPr bwMode="auto">
                            <a:xfrm>
                              <a:off x="4010" y="723"/>
                              <a:ext cx="6" cy="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93" name="Line 3427"/>
                          <wps:cNvCnPr/>
                          <wps:spPr bwMode="auto">
                            <a:xfrm flipV="1">
                              <a:off x="3994" y="755"/>
                              <a:ext cx="68" cy="40"/>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94" name="Line 3428"/>
                          <wps:cNvCnPr/>
                          <wps:spPr bwMode="auto">
                            <a:xfrm flipV="1">
                              <a:off x="3992" y="745"/>
                              <a:ext cx="65" cy="43"/>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95" name="Line 3429"/>
                          <wps:cNvCnPr/>
                          <wps:spPr bwMode="auto">
                            <a:xfrm flipV="1">
                              <a:off x="3986" y="741"/>
                              <a:ext cx="66" cy="3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96" name="Line 3430"/>
                          <wps:cNvCnPr/>
                          <wps:spPr bwMode="auto">
                            <a:xfrm flipV="1">
                              <a:off x="3976" y="730"/>
                              <a:ext cx="67" cy="3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97" name="Line 3431"/>
                          <wps:cNvCnPr/>
                          <wps:spPr bwMode="auto">
                            <a:xfrm flipV="1">
                              <a:off x="3970" y="720"/>
                              <a:ext cx="67" cy="3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98" name="Line 3432"/>
                          <wps:cNvCnPr/>
                          <wps:spPr bwMode="auto">
                            <a:xfrm flipV="1">
                              <a:off x="3965" y="712"/>
                              <a:ext cx="67" cy="3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299" name="Freeform 3433"/>
                          <wps:cNvSpPr>
                            <a:spLocks/>
                          </wps:cNvSpPr>
                          <wps:spPr bwMode="auto">
                            <a:xfrm>
                              <a:off x="3877" y="703"/>
                              <a:ext cx="192" cy="151"/>
                            </a:xfrm>
                            <a:custGeom>
                              <a:avLst/>
                              <a:gdLst>
                                <a:gd name="T0" fmla="*/ 0 w 192"/>
                                <a:gd name="T1" fmla="*/ 85 h 151"/>
                                <a:gd name="T2" fmla="*/ 38 w 192"/>
                                <a:gd name="T3" fmla="*/ 151 h 151"/>
                                <a:gd name="T4" fmla="*/ 192 w 192"/>
                                <a:gd name="T5" fmla="*/ 59 h 151"/>
                                <a:gd name="T6" fmla="*/ 151 w 192"/>
                                <a:gd name="T7" fmla="*/ 0 h 151"/>
                                <a:gd name="T8" fmla="*/ 0 w 192"/>
                                <a:gd name="T9" fmla="*/ 85 h 151"/>
                              </a:gdLst>
                              <a:ahLst/>
                              <a:cxnLst>
                                <a:cxn ang="0">
                                  <a:pos x="T0" y="T1"/>
                                </a:cxn>
                                <a:cxn ang="0">
                                  <a:pos x="T2" y="T3"/>
                                </a:cxn>
                                <a:cxn ang="0">
                                  <a:pos x="T4" y="T5"/>
                                </a:cxn>
                                <a:cxn ang="0">
                                  <a:pos x="T6" y="T7"/>
                                </a:cxn>
                                <a:cxn ang="0">
                                  <a:pos x="T8" y="T9"/>
                                </a:cxn>
                              </a:cxnLst>
                              <a:rect l="0" t="0" r="r" b="b"/>
                              <a:pathLst>
                                <a:path w="192" h="151">
                                  <a:moveTo>
                                    <a:pt x="0" y="85"/>
                                  </a:moveTo>
                                  <a:lnTo>
                                    <a:pt x="38" y="151"/>
                                  </a:lnTo>
                                  <a:lnTo>
                                    <a:pt x="192" y="59"/>
                                  </a:lnTo>
                                  <a:lnTo>
                                    <a:pt x="151" y="0"/>
                                  </a:lnTo>
                                  <a:lnTo>
                                    <a:pt x="0" y="85"/>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0" name="Freeform 3434"/>
                          <wps:cNvSpPr>
                            <a:spLocks/>
                          </wps:cNvSpPr>
                          <wps:spPr bwMode="auto">
                            <a:xfrm>
                              <a:off x="3877" y="572"/>
                              <a:ext cx="430" cy="287"/>
                            </a:xfrm>
                            <a:custGeom>
                              <a:avLst/>
                              <a:gdLst>
                                <a:gd name="T0" fmla="*/ 428 w 430"/>
                                <a:gd name="T1" fmla="*/ 48 h 287"/>
                                <a:gd name="T2" fmla="*/ 254 w 430"/>
                                <a:gd name="T3" fmla="*/ 73 h 287"/>
                                <a:gd name="T4" fmla="*/ 247 w 430"/>
                                <a:gd name="T5" fmla="*/ 50 h 287"/>
                                <a:gd name="T6" fmla="*/ 236 w 430"/>
                                <a:gd name="T7" fmla="*/ 50 h 287"/>
                                <a:gd name="T8" fmla="*/ 219 w 430"/>
                                <a:gd name="T9" fmla="*/ 19 h 287"/>
                                <a:gd name="T10" fmla="*/ 207 w 430"/>
                                <a:gd name="T11" fmla="*/ 27 h 287"/>
                                <a:gd name="T12" fmla="*/ 191 w 430"/>
                                <a:gd name="T13" fmla="*/ 30 h 287"/>
                                <a:gd name="T14" fmla="*/ 184 w 430"/>
                                <a:gd name="T15" fmla="*/ 28 h 287"/>
                                <a:gd name="T16" fmla="*/ 169 w 430"/>
                                <a:gd name="T17" fmla="*/ 32 h 287"/>
                                <a:gd name="T18" fmla="*/ 152 w 430"/>
                                <a:gd name="T19" fmla="*/ 50 h 287"/>
                                <a:gd name="T20" fmla="*/ 146 w 430"/>
                                <a:gd name="T21" fmla="*/ 69 h 287"/>
                                <a:gd name="T22" fmla="*/ 145 w 430"/>
                                <a:gd name="T23" fmla="*/ 80 h 287"/>
                                <a:gd name="T24" fmla="*/ 148 w 430"/>
                                <a:gd name="T25" fmla="*/ 95 h 287"/>
                                <a:gd name="T26" fmla="*/ 155 w 430"/>
                                <a:gd name="T27" fmla="*/ 112 h 287"/>
                                <a:gd name="T28" fmla="*/ 152 w 430"/>
                                <a:gd name="T29" fmla="*/ 121 h 287"/>
                                <a:gd name="T30" fmla="*/ 1 w 430"/>
                                <a:gd name="T31" fmla="*/ 217 h 287"/>
                                <a:gd name="T32" fmla="*/ 38 w 430"/>
                                <a:gd name="T33" fmla="*/ 287 h 287"/>
                                <a:gd name="T34" fmla="*/ 193 w 430"/>
                                <a:gd name="T35" fmla="*/ 194 h 287"/>
                                <a:gd name="T36" fmla="*/ 202 w 430"/>
                                <a:gd name="T37" fmla="*/ 189 h 287"/>
                                <a:gd name="T38" fmla="*/ 207 w 430"/>
                                <a:gd name="T39" fmla="*/ 181 h 287"/>
                                <a:gd name="T40" fmla="*/ 213 w 430"/>
                                <a:gd name="T41" fmla="*/ 173 h 287"/>
                                <a:gd name="T42" fmla="*/ 232 w 430"/>
                                <a:gd name="T43" fmla="*/ 192 h 287"/>
                                <a:gd name="T44" fmla="*/ 241 w 430"/>
                                <a:gd name="T45" fmla="*/ 210 h 287"/>
                                <a:gd name="T46" fmla="*/ 244 w 430"/>
                                <a:gd name="T47" fmla="*/ 222 h 287"/>
                                <a:gd name="T48" fmla="*/ 251 w 430"/>
                                <a:gd name="T49" fmla="*/ 226 h 287"/>
                                <a:gd name="T50" fmla="*/ 254 w 430"/>
                                <a:gd name="T51" fmla="*/ 220 h 287"/>
                                <a:gd name="T52" fmla="*/ 252 w 430"/>
                                <a:gd name="T53" fmla="*/ 207 h 287"/>
                                <a:gd name="T54" fmla="*/ 254 w 430"/>
                                <a:gd name="T55" fmla="*/ 208 h 287"/>
                                <a:gd name="T56" fmla="*/ 268 w 430"/>
                                <a:gd name="T57" fmla="*/ 228 h 287"/>
                                <a:gd name="T58" fmla="*/ 272 w 430"/>
                                <a:gd name="T59" fmla="*/ 230 h 287"/>
                                <a:gd name="T60" fmla="*/ 273 w 430"/>
                                <a:gd name="T61" fmla="*/ 225 h 287"/>
                                <a:gd name="T62" fmla="*/ 261 w 430"/>
                                <a:gd name="T63" fmla="*/ 206 h 287"/>
                                <a:gd name="T64" fmla="*/ 257 w 430"/>
                                <a:gd name="T65" fmla="*/ 204 h 287"/>
                                <a:gd name="T66" fmla="*/ 254 w 430"/>
                                <a:gd name="T67" fmla="*/ 203 h 287"/>
                                <a:gd name="T68" fmla="*/ 257 w 430"/>
                                <a:gd name="T69" fmla="*/ 199 h 287"/>
                                <a:gd name="T70" fmla="*/ 244 w 430"/>
                                <a:gd name="T71" fmla="*/ 192 h 287"/>
                                <a:gd name="T72" fmla="*/ 229 w 430"/>
                                <a:gd name="T73" fmla="*/ 169 h 287"/>
                                <a:gd name="T74" fmla="*/ 237 w 430"/>
                                <a:gd name="T75" fmla="*/ 174 h 287"/>
                                <a:gd name="T76" fmla="*/ 256 w 430"/>
                                <a:gd name="T77" fmla="*/ 183 h 287"/>
                                <a:gd name="T78" fmla="*/ 278 w 430"/>
                                <a:gd name="T79" fmla="*/ 183 h 287"/>
                                <a:gd name="T80" fmla="*/ 294 w 430"/>
                                <a:gd name="T81" fmla="*/ 165 h 287"/>
                                <a:gd name="T82" fmla="*/ 296 w 430"/>
                                <a:gd name="T83" fmla="*/ 147 h 287"/>
                                <a:gd name="T84" fmla="*/ 289 w 430"/>
                                <a:gd name="T85" fmla="*/ 128 h 287"/>
                                <a:gd name="T86" fmla="*/ 283 w 430"/>
                                <a:gd name="T87" fmla="*/ 113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430" h="287">
                                  <a:moveTo>
                                    <a:pt x="297" y="131"/>
                                  </a:moveTo>
                                  <a:lnTo>
                                    <a:pt x="430" y="50"/>
                                  </a:lnTo>
                                  <a:lnTo>
                                    <a:pt x="428" y="48"/>
                                  </a:lnTo>
                                  <a:lnTo>
                                    <a:pt x="430" y="46"/>
                                  </a:lnTo>
                                  <a:lnTo>
                                    <a:pt x="381" y="0"/>
                                  </a:lnTo>
                                  <a:lnTo>
                                    <a:pt x="254" y="73"/>
                                  </a:lnTo>
                                  <a:lnTo>
                                    <a:pt x="253" y="59"/>
                                  </a:lnTo>
                                  <a:lnTo>
                                    <a:pt x="247" y="57"/>
                                  </a:lnTo>
                                  <a:lnTo>
                                    <a:pt x="247" y="50"/>
                                  </a:lnTo>
                                  <a:lnTo>
                                    <a:pt x="241" y="43"/>
                                  </a:lnTo>
                                  <a:lnTo>
                                    <a:pt x="240" y="43"/>
                                  </a:lnTo>
                                  <a:lnTo>
                                    <a:pt x="236" y="50"/>
                                  </a:lnTo>
                                  <a:lnTo>
                                    <a:pt x="235" y="45"/>
                                  </a:lnTo>
                                  <a:lnTo>
                                    <a:pt x="220" y="35"/>
                                  </a:lnTo>
                                  <a:lnTo>
                                    <a:pt x="219" y="19"/>
                                  </a:lnTo>
                                  <a:lnTo>
                                    <a:pt x="210" y="11"/>
                                  </a:lnTo>
                                  <a:lnTo>
                                    <a:pt x="207" y="12"/>
                                  </a:lnTo>
                                  <a:lnTo>
                                    <a:pt x="207" y="27"/>
                                  </a:lnTo>
                                  <a:lnTo>
                                    <a:pt x="204" y="25"/>
                                  </a:lnTo>
                                  <a:lnTo>
                                    <a:pt x="192" y="30"/>
                                  </a:lnTo>
                                  <a:lnTo>
                                    <a:pt x="191" y="30"/>
                                  </a:lnTo>
                                  <a:lnTo>
                                    <a:pt x="190" y="28"/>
                                  </a:lnTo>
                                  <a:lnTo>
                                    <a:pt x="188" y="28"/>
                                  </a:lnTo>
                                  <a:lnTo>
                                    <a:pt x="184" y="28"/>
                                  </a:lnTo>
                                  <a:lnTo>
                                    <a:pt x="180" y="28"/>
                                  </a:lnTo>
                                  <a:lnTo>
                                    <a:pt x="175" y="30"/>
                                  </a:lnTo>
                                  <a:lnTo>
                                    <a:pt x="169" y="32"/>
                                  </a:lnTo>
                                  <a:lnTo>
                                    <a:pt x="162" y="38"/>
                                  </a:lnTo>
                                  <a:lnTo>
                                    <a:pt x="157" y="43"/>
                                  </a:lnTo>
                                  <a:lnTo>
                                    <a:pt x="152" y="50"/>
                                  </a:lnTo>
                                  <a:lnTo>
                                    <a:pt x="149" y="57"/>
                                  </a:lnTo>
                                  <a:lnTo>
                                    <a:pt x="148" y="62"/>
                                  </a:lnTo>
                                  <a:lnTo>
                                    <a:pt x="146" y="69"/>
                                  </a:lnTo>
                                  <a:lnTo>
                                    <a:pt x="145" y="74"/>
                                  </a:lnTo>
                                  <a:lnTo>
                                    <a:pt x="145" y="77"/>
                                  </a:lnTo>
                                  <a:lnTo>
                                    <a:pt x="145" y="80"/>
                                  </a:lnTo>
                                  <a:lnTo>
                                    <a:pt x="145" y="85"/>
                                  </a:lnTo>
                                  <a:lnTo>
                                    <a:pt x="146" y="91"/>
                                  </a:lnTo>
                                  <a:lnTo>
                                    <a:pt x="148" y="95"/>
                                  </a:lnTo>
                                  <a:lnTo>
                                    <a:pt x="149" y="102"/>
                                  </a:lnTo>
                                  <a:lnTo>
                                    <a:pt x="152" y="107"/>
                                  </a:lnTo>
                                  <a:lnTo>
                                    <a:pt x="155" y="112"/>
                                  </a:lnTo>
                                  <a:lnTo>
                                    <a:pt x="157" y="113"/>
                                  </a:lnTo>
                                  <a:lnTo>
                                    <a:pt x="153" y="116"/>
                                  </a:lnTo>
                                  <a:lnTo>
                                    <a:pt x="152" y="121"/>
                                  </a:lnTo>
                                  <a:lnTo>
                                    <a:pt x="149" y="126"/>
                                  </a:lnTo>
                                  <a:lnTo>
                                    <a:pt x="149" y="132"/>
                                  </a:lnTo>
                                  <a:lnTo>
                                    <a:pt x="1" y="217"/>
                                  </a:lnTo>
                                  <a:lnTo>
                                    <a:pt x="2" y="219"/>
                                  </a:lnTo>
                                  <a:lnTo>
                                    <a:pt x="0" y="220"/>
                                  </a:lnTo>
                                  <a:lnTo>
                                    <a:pt x="38" y="287"/>
                                  </a:lnTo>
                                  <a:lnTo>
                                    <a:pt x="193" y="194"/>
                                  </a:lnTo>
                                  <a:lnTo>
                                    <a:pt x="192" y="191"/>
                                  </a:lnTo>
                                  <a:lnTo>
                                    <a:pt x="193" y="194"/>
                                  </a:lnTo>
                                  <a:lnTo>
                                    <a:pt x="200" y="187"/>
                                  </a:lnTo>
                                  <a:lnTo>
                                    <a:pt x="202" y="192"/>
                                  </a:lnTo>
                                  <a:lnTo>
                                    <a:pt x="202" y="189"/>
                                  </a:lnTo>
                                  <a:lnTo>
                                    <a:pt x="203" y="187"/>
                                  </a:lnTo>
                                  <a:lnTo>
                                    <a:pt x="204" y="185"/>
                                  </a:lnTo>
                                  <a:lnTo>
                                    <a:pt x="207" y="181"/>
                                  </a:lnTo>
                                  <a:lnTo>
                                    <a:pt x="208" y="178"/>
                                  </a:lnTo>
                                  <a:lnTo>
                                    <a:pt x="210" y="174"/>
                                  </a:lnTo>
                                  <a:lnTo>
                                    <a:pt x="213" y="173"/>
                                  </a:lnTo>
                                  <a:lnTo>
                                    <a:pt x="216" y="170"/>
                                  </a:lnTo>
                                  <a:lnTo>
                                    <a:pt x="232" y="191"/>
                                  </a:lnTo>
                                  <a:lnTo>
                                    <a:pt x="232" y="192"/>
                                  </a:lnTo>
                                  <a:lnTo>
                                    <a:pt x="238" y="197"/>
                                  </a:lnTo>
                                  <a:lnTo>
                                    <a:pt x="240" y="208"/>
                                  </a:lnTo>
                                  <a:lnTo>
                                    <a:pt x="241" y="210"/>
                                  </a:lnTo>
                                  <a:lnTo>
                                    <a:pt x="241" y="214"/>
                                  </a:lnTo>
                                  <a:lnTo>
                                    <a:pt x="243" y="219"/>
                                  </a:lnTo>
                                  <a:lnTo>
                                    <a:pt x="244" y="222"/>
                                  </a:lnTo>
                                  <a:lnTo>
                                    <a:pt x="247" y="226"/>
                                  </a:lnTo>
                                  <a:lnTo>
                                    <a:pt x="248" y="226"/>
                                  </a:lnTo>
                                  <a:lnTo>
                                    <a:pt x="251" y="226"/>
                                  </a:lnTo>
                                  <a:lnTo>
                                    <a:pt x="253" y="226"/>
                                  </a:lnTo>
                                  <a:lnTo>
                                    <a:pt x="254" y="224"/>
                                  </a:lnTo>
                                  <a:lnTo>
                                    <a:pt x="254" y="220"/>
                                  </a:lnTo>
                                  <a:lnTo>
                                    <a:pt x="253" y="214"/>
                                  </a:lnTo>
                                  <a:lnTo>
                                    <a:pt x="252" y="208"/>
                                  </a:lnTo>
                                  <a:lnTo>
                                    <a:pt x="252" y="207"/>
                                  </a:lnTo>
                                  <a:lnTo>
                                    <a:pt x="253" y="207"/>
                                  </a:lnTo>
                                  <a:lnTo>
                                    <a:pt x="254" y="207"/>
                                  </a:lnTo>
                                  <a:lnTo>
                                    <a:pt x="254" y="208"/>
                                  </a:lnTo>
                                  <a:lnTo>
                                    <a:pt x="254" y="210"/>
                                  </a:lnTo>
                                  <a:lnTo>
                                    <a:pt x="255" y="212"/>
                                  </a:lnTo>
                                  <a:lnTo>
                                    <a:pt x="268" y="228"/>
                                  </a:lnTo>
                                  <a:lnTo>
                                    <a:pt x="269" y="230"/>
                                  </a:lnTo>
                                  <a:lnTo>
                                    <a:pt x="270" y="230"/>
                                  </a:lnTo>
                                  <a:lnTo>
                                    <a:pt x="272" y="230"/>
                                  </a:lnTo>
                                  <a:lnTo>
                                    <a:pt x="272" y="228"/>
                                  </a:lnTo>
                                  <a:lnTo>
                                    <a:pt x="273" y="226"/>
                                  </a:lnTo>
                                  <a:lnTo>
                                    <a:pt x="273" y="225"/>
                                  </a:lnTo>
                                  <a:lnTo>
                                    <a:pt x="273" y="224"/>
                                  </a:lnTo>
                                  <a:lnTo>
                                    <a:pt x="272" y="222"/>
                                  </a:lnTo>
                                  <a:lnTo>
                                    <a:pt x="261" y="206"/>
                                  </a:lnTo>
                                  <a:lnTo>
                                    <a:pt x="260" y="206"/>
                                  </a:lnTo>
                                  <a:lnTo>
                                    <a:pt x="259" y="204"/>
                                  </a:lnTo>
                                  <a:lnTo>
                                    <a:pt x="257" y="204"/>
                                  </a:lnTo>
                                  <a:lnTo>
                                    <a:pt x="256" y="206"/>
                                  </a:lnTo>
                                  <a:lnTo>
                                    <a:pt x="255" y="204"/>
                                  </a:lnTo>
                                  <a:lnTo>
                                    <a:pt x="254" y="203"/>
                                  </a:lnTo>
                                  <a:lnTo>
                                    <a:pt x="253" y="203"/>
                                  </a:lnTo>
                                  <a:lnTo>
                                    <a:pt x="252" y="203"/>
                                  </a:lnTo>
                                  <a:lnTo>
                                    <a:pt x="257" y="199"/>
                                  </a:lnTo>
                                  <a:lnTo>
                                    <a:pt x="257" y="196"/>
                                  </a:lnTo>
                                  <a:lnTo>
                                    <a:pt x="256" y="191"/>
                                  </a:lnTo>
                                  <a:lnTo>
                                    <a:pt x="244" y="192"/>
                                  </a:lnTo>
                                  <a:lnTo>
                                    <a:pt x="241" y="185"/>
                                  </a:lnTo>
                                  <a:lnTo>
                                    <a:pt x="237" y="185"/>
                                  </a:lnTo>
                                  <a:lnTo>
                                    <a:pt x="229" y="169"/>
                                  </a:lnTo>
                                  <a:lnTo>
                                    <a:pt x="231" y="170"/>
                                  </a:lnTo>
                                  <a:lnTo>
                                    <a:pt x="235" y="171"/>
                                  </a:lnTo>
                                  <a:lnTo>
                                    <a:pt x="237" y="174"/>
                                  </a:lnTo>
                                  <a:lnTo>
                                    <a:pt x="240" y="176"/>
                                  </a:lnTo>
                                  <a:lnTo>
                                    <a:pt x="248" y="180"/>
                                  </a:lnTo>
                                  <a:lnTo>
                                    <a:pt x="256" y="183"/>
                                  </a:lnTo>
                                  <a:lnTo>
                                    <a:pt x="264" y="185"/>
                                  </a:lnTo>
                                  <a:lnTo>
                                    <a:pt x="272" y="185"/>
                                  </a:lnTo>
                                  <a:lnTo>
                                    <a:pt x="278" y="183"/>
                                  </a:lnTo>
                                  <a:lnTo>
                                    <a:pt x="284" y="178"/>
                                  </a:lnTo>
                                  <a:lnTo>
                                    <a:pt x="290" y="173"/>
                                  </a:lnTo>
                                  <a:lnTo>
                                    <a:pt x="294" y="165"/>
                                  </a:lnTo>
                                  <a:lnTo>
                                    <a:pt x="296" y="160"/>
                                  </a:lnTo>
                                  <a:lnTo>
                                    <a:pt x="296" y="153"/>
                                  </a:lnTo>
                                  <a:lnTo>
                                    <a:pt x="296" y="147"/>
                                  </a:lnTo>
                                  <a:lnTo>
                                    <a:pt x="294" y="140"/>
                                  </a:lnTo>
                                  <a:lnTo>
                                    <a:pt x="292" y="134"/>
                                  </a:lnTo>
                                  <a:lnTo>
                                    <a:pt x="289" y="128"/>
                                  </a:lnTo>
                                  <a:lnTo>
                                    <a:pt x="285" y="121"/>
                                  </a:lnTo>
                                  <a:lnTo>
                                    <a:pt x="281" y="114"/>
                                  </a:lnTo>
                                  <a:lnTo>
                                    <a:pt x="283" y="113"/>
                                  </a:lnTo>
                                  <a:lnTo>
                                    <a:pt x="297" y="131"/>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1" name="Freeform 3435"/>
                          <wps:cNvSpPr>
                            <a:spLocks/>
                          </wps:cNvSpPr>
                          <wps:spPr bwMode="auto">
                            <a:xfrm>
                              <a:off x="4089" y="670"/>
                              <a:ext cx="85" cy="87"/>
                            </a:xfrm>
                            <a:custGeom>
                              <a:avLst/>
                              <a:gdLst>
                                <a:gd name="T0" fmla="*/ 28 w 85"/>
                                <a:gd name="T1" fmla="*/ 79 h 87"/>
                                <a:gd name="T2" fmla="*/ 19 w 85"/>
                                <a:gd name="T3" fmla="*/ 72 h 87"/>
                                <a:gd name="T4" fmla="*/ 13 w 85"/>
                                <a:gd name="T5" fmla="*/ 66 h 87"/>
                                <a:gd name="T6" fmla="*/ 7 w 85"/>
                                <a:gd name="T7" fmla="*/ 58 h 87"/>
                                <a:gd name="T8" fmla="*/ 4 w 85"/>
                                <a:gd name="T9" fmla="*/ 50 h 87"/>
                                <a:gd name="T10" fmla="*/ 1 w 85"/>
                                <a:gd name="T11" fmla="*/ 42 h 87"/>
                                <a:gd name="T12" fmla="*/ 0 w 85"/>
                                <a:gd name="T13" fmla="*/ 34 h 87"/>
                                <a:gd name="T14" fmla="*/ 0 w 85"/>
                                <a:gd name="T15" fmla="*/ 26 h 87"/>
                                <a:gd name="T16" fmla="*/ 2 w 85"/>
                                <a:gd name="T17" fmla="*/ 19 h 87"/>
                                <a:gd name="T18" fmla="*/ 4 w 85"/>
                                <a:gd name="T19" fmla="*/ 13 h 87"/>
                                <a:gd name="T20" fmla="*/ 9 w 85"/>
                                <a:gd name="T21" fmla="*/ 8 h 87"/>
                                <a:gd name="T22" fmla="*/ 16 w 85"/>
                                <a:gd name="T23" fmla="*/ 3 h 87"/>
                                <a:gd name="T24" fmla="*/ 23 w 85"/>
                                <a:gd name="T25" fmla="*/ 1 h 87"/>
                                <a:gd name="T26" fmla="*/ 30 w 85"/>
                                <a:gd name="T27" fmla="*/ 0 h 87"/>
                                <a:gd name="T28" fmla="*/ 39 w 85"/>
                                <a:gd name="T29" fmla="*/ 0 h 87"/>
                                <a:gd name="T30" fmla="*/ 46 w 85"/>
                                <a:gd name="T31" fmla="*/ 1 h 87"/>
                                <a:gd name="T32" fmla="*/ 56 w 85"/>
                                <a:gd name="T33" fmla="*/ 6 h 87"/>
                                <a:gd name="T34" fmla="*/ 63 w 85"/>
                                <a:gd name="T35" fmla="*/ 13 h 87"/>
                                <a:gd name="T36" fmla="*/ 71 w 85"/>
                                <a:gd name="T37" fmla="*/ 19 h 87"/>
                                <a:gd name="T38" fmla="*/ 76 w 85"/>
                                <a:gd name="T39" fmla="*/ 27 h 87"/>
                                <a:gd name="T40" fmla="*/ 80 w 85"/>
                                <a:gd name="T41" fmla="*/ 35 h 87"/>
                                <a:gd name="T42" fmla="*/ 83 w 85"/>
                                <a:gd name="T43" fmla="*/ 45 h 87"/>
                                <a:gd name="T44" fmla="*/ 85 w 85"/>
                                <a:gd name="T45" fmla="*/ 53 h 87"/>
                                <a:gd name="T46" fmla="*/ 85 w 85"/>
                                <a:gd name="T47" fmla="*/ 61 h 87"/>
                                <a:gd name="T48" fmla="*/ 83 w 85"/>
                                <a:gd name="T49" fmla="*/ 68 h 87"/>
                                <a:gd name="T50" fmla="*/ 79 w 85"/>
                                <a:gd name="T51" fmla="*/ 75 h 87"/>
                                <a:gd name="T52" fmla="*/ 73 w 85"/>
                                <a:gd name="T53" fmla="*/ 81 h 87"/>
                                <a:gd name="T54" fmla="*/ 67 w 85"/>
                                <a:gd name="T55" fmla="*/ 86 h 87"/>
                                <a:gd name="T56" fmla="*/ 60 w 85"/>
                                <a:gd name="T57" fmla="*/ 87 h 87"/>
                                <a:gd name="T58" fmla="*/ 52 w 85"/>
                                <a:gd name="T59" fmla="*/ 87 h 87"/>
                                <a:gd name="T60" fmla="*/ 44 w 85"/>
                                <a:gd name="T61" fmla="*/ 86 h 87"/>
                                <a:gd name="T62" fmla="*/ 36 w 85"/>
                                <a:gd name="T63" fmla="*/ 82 h 87"/>
                                <a:gd name="T64" fmla="*/ 28 w 85"/>
                                <a:gd name="T65" fmla="*/ 7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85" h="87">
                                  <a:moveTo>
                                    <a:pt x="28" y="79"/>
                                  </a:moveTo>
                                  <a:lnTo>
                                    <a:pt x="19" y="72"/>
                                  </a:lnTo>
                                  <a:lnTo>
                                    <a:pt x="13" y="66"/>
                                  </a:lnTo>
                                  <a:lnTo>
                                    <a:pt x="7" y="58"/>
                                  </a:lnTo>
                                  <a:lnTo>
                                    <a:pt x="4" y="50"/>
                                  </a:lnTo>
                                  <a:lnTo>
                                    <a:pt x="1" y="42"/>
                                  </a:lnTo>
                                  <a:lnTo>
                                    <a:pt x="0" y="34"/>
                                  </a:lnTo>
                                  <a:lnTo>
                                    <a:pt x="0" y="26"/>
                                  </a:lnTo>
                                  <a:lnTo>
                                    <a:pt x="2" y="19"/>
                                  </a:lnTo>
                                  <a:lnTo>
                                    <a:pt x="4" y="13"/>
                                  </a:lnTo>
                                  <a:lnTo>
                                    <a:pt x="9" y="8"/>
                                  </a:lnTo>
                                  <a:lnTo>
                                    <a:pt x="16" y="3"/>
                                  </a:lnTo>
                                  <a:lnTo>
                                    <a:pt x="23" y="1"/>
                                  </a:lnTo>
                                  <a:lnTo>
                                    <a:pt x="30" y="0"/>
                                  </a:lnTo>
                                  <a:lnTo>
                                    <a:pt x="39" y="0"/>
                                  </a:lnTo>
                                  <a:lnTo>
                                    <a:pt x="46" y="1"/>
                                  </a:lnTo>
                                  <a:lnTo>
                                    <a:pt x="56" y="6"/>
                                  </a:lnTo>
                                  <a:lnTo>
                                    <a:pt x="63" y="13"/>
                                  </a:lnTo>
                                  <a:lnTo>
                                    <a:pt x="71" y="19"/>
                                  </a:lnTo>
                                  <a:lnTo>
                                    <a:pt x="76" y="27"/>
                                  </a:lnTo>
                                  <a:lnTo>
                                    <a:pt x="80" y="35"/>
                                  </a:lnTo>
                                  <a:lnTo>
                                    <a:pt x="83" y="45"/>
                                  </a:lnTo>
                                  <a:lnTo>
                                    <a:pt x="85" y="53"/>
                                  </a:lnTo>
                                  <a:lnTo>
                                    <a:pt x="85" y="61"/>
                                  </a:lnTo>
                                  <a:lnTo>
                                    <a:pt x="83" y="68"/>
                                  </a:lnTo>
                                  <a:lnTo>
                                    <a:pt x="79" y="75"/>
                                  </a:lnTo>
                                  <a:lnTo>
                                    <a:pt x="73" y="81"/>
                                  </a:lnTo>
                                  <a:lnTo>
                                    <a:pt x="67" y="86"/>
                                  </a:lnTo>
                                  <a:lnTo>
                                    <a:pt x="60" y="87"/>
                                  </a:lnTo>
                                  <a:lnTo>
                                    <a:pt x="52" y="87"/>
                                  </a:lnTo>
                                  <a:lnTo>
                                    <a:pt x="44" y="86"/>
                                  </a:lnTo>
                                  <a:lnTo>
                                    <a:pt x="36" y="82"/>
                                  </a:lnTo>
                                  <a:lnTo>
                                    <a:pt x="28" y="79"/>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2" name="Freeform 3436"/>
                          <wps:cNvSpPr>
                            <a:spLocks/>
                          </wps:cNvSpPr>
                          <wps:spPr bwMode="auto">
                            <a:xfrm>
                              <a:off x="4119" y="648"/>
                              <a:ext cx="45" cy="48"/>
                            </a:xfrm>
                            <a:custGeom>
                              <a:avLst/>
                              <a:gdLst>
                                <a:gd name="T0" fmla="*/ 0 w 45"/>
                                <a:gd name="T1" fmla="*/ 17 h 48"/>
                                <a:gd name="T2" fmla="*/ 29 w 45"/>
                                <a:gd name="T3" fmla="*/ 0 h 48"/>
                                <a:gd name="T4" fmla="*/ 45 w 45"/>
                                <a:gd name="T5" fmla="*/ 31 h 48"/>
                                <a:gd name="T6" fmla="*/ 29 w 45"/>
                                <a:gd name="T7" fmla="*/ 48 h 48"/>
                                <a:gd name="T8" fmla="*/ 12 w 45"/>
                                <a:gd name="T9" fmla="*/ 23 h 48"/>
                                <a:gd name="T10" fmla="*/ 4 w 45"/>
                                <a:gd name="T11" fmla="*/ 24 h 48"/>
                                <a:gd name="T12" fmla="*/ 0 w 45"/>
                                <a:gd name="T13" fmla="*/ 17 h 48"/>
                              </a:gdLst>
                              <a:ahLst/>
                              <a:cxnLst>
                                <a:cxn ang="0">
                                  <a:pos x="T0" y="T1"/>
                                </a:cxn>
                                <a:cxn ang="0">
                                  <a:pos x="T2" y="T3"/>
                                </a:cxn>
                                <a:cxn ang="0">
                                  <a:pos x="T4" y="T5"/>
                                </a:cxn>
                                <a:cxn ang="0">
                                  <a:pos x="T6" y="T7"/>
                                </a:cxn>
                                <a:cxn ang="0">
                                  <a:pos x="T8" y="T9"/>
                                </a:cxn>
                                <a:cxn ang="0">
                                  <a:pos x="T10" y="T11"/>
                                </a:cxn>
                                <a:cxn ang="0">
                                  <a:pos x="T12" y="T13"/>
                                </a:cxn>
                              </a:cxnLst>
                              <a:rect l="0" t="0" r="r" b="b"/>
                              <a:pathLst>
                                <a:path w="45" h="48">
                                  <a:moveTo>
                                    <a:pt x="0" y="17"/>
                                  </a:moveTo>
                                  <a:lnTo>
                                    <a:pt x="29" y="0"/>
                                  </a:lnTo>
                                  <a:lnTo>
                                    <a:pt x="45" y="31"/>
                                  </a:lnTo>
                                  <a:lnTo>
                                    <a:pt x="29" y="48"/>
                                  </a:lnTo>
                                  <a:lnTo>
                                    <a:pt x="12" y="23"/>
                                  </a:lnTo>
                                  <a:lnTo>
                                    <a:pt x="4" y="24"/>
                                  </a:lnTo>
                                  <a:lnTo>
                                    <a:pt x="0" y="17"/>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3" name="Freeform 3437"/>
                          <wps:cNvSpPr>
                            <a:spLocks/>
                          </wps:cNvSpPr>
                          <wps:spPr bwMode="auto">
                            <a:xfrm>
                              <a:off x="4119" y="648"/>
                              <a:ext cx="45" cy="48"/>
                            </a:xfrm>
                            <a:custGeom>
                              <a:avLst/>
                              <a:gdLst>
                                <a:gd name="T0" fmla="*/ 0 w 45"/>
                                <a:gd name="T1" fmla="*/ 17 h 48"/>
                                <a:gd name="T2" fmla="*/ 29 w 45"/>
                                <a:gd name="T3" fmla="*/ 0 h 48"/>
                                <a:gd name="T4" fmla="*/ 45 w 45"/>
                                <a:gd name="T5" fmla="*/ 31 h 48"/>
                                <a:gd name="T6" fmla="*/ 29 w 45"/>
                                <a:gd name="T7" fmla="*/ 48 h 48"/>
                                <a:gd name="T8" fmla="*/ 12 w 45"/>
                                <a:gd name="T9" fmla="*/ 23 h 48"/>
                                <a:gd name="T10" fmla="*/ 4 w 45"/>
                                <a:gd name="T11" fmla="*/ 24 h 48"/>
                                <a:gd name="T12" fmla="*/ 0 w 45"/>
                                <a:gd name="T13" fmla="*/ 17 h 48"/>
                              </a:gdLst>
                              <a:ahLst/>
                              <a:cxnLst>
                                <a:cxn ang="0">
                                  <a:pos x="T0" y="T1"/>
                                </a:cxn>
                                <a:cxn ang="0">
                                  <a:pos x="T2" y="T3"/>
                                </a:cxn>
                                <a:cxn ang="0">
                                  <a:pos x="T4" y="T5"/>
                                </a:cxn>
                                <a:cxn ang="0">
                                  <a:pos x="T6" y="T7"/>
                                </a:cxn>
                                <a:cxn ang="0">
                                  <a:pos x="T8" y="T9"/>
                                </a:cxn>
                                <a:cxn ang="0">
                                  <a:pos x="T10" y="T11"/>
                                </a:cxn>
                                <a:cxn ang="0">
                                  <a:pos x="T12" y="T13"/>
                                </a:cxn>
                              </a:cxnLst>
                              <a:rect l="0" t="0" r="r" b="b"/>
                              <a:pathLst>
                                <a:path w="45" h="48">
                                  <a:moveTo>
                                    <a:pt x="0" y="17"/>
                                  </a:moveTo>
                                  <a:lnTo>
                                    <a:pt x="29" y="0"/>
                                  </a:lnTo>
                                  <a:lnTo>
                                    <a:pt x="45" y="31"/>
                                  </a:lnTo>
                                  <a:lnTo>
                                    <a:pt x="29" y="48"/>
                                  </a:lnTo>
                                  <a:lnTo>
                                    <a:pt x="12" y="23"/>
                                  </a:lnTo>
                                  <a:lnTo>
                                    <a:pt x="4" y="24"/>
                                  </a:lnTo>
                                  <a:lnTo>
                                    <a:pt x="0" y="17"/>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4" name="Line 3438"/>
                          <wps:cNvCnPr/>
                          <wps:spPr bwMode="auto">
                            <a:xfrm>
                              <a:off x="4132" y="659"/>
                              <a:ext cx="25" cy="2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05" name="Freeform 3439"/>
                          <wps:cNvSpPr>
                            <a:spLocks/>
                          </wps:cNvSpPr>
                          <wps:spPr bwMode="auto">
                            <a:xfrm>
                              <a:off x="4130" y="572"/>
                              <a:ext cx="177" cy="130"/>
                            </a:xfrm>
                            <a:custGeom>
                              <a:avLst/>
                              <a:gdLst>
                                <a:gd name="T0" fmla="*/ 0 w 177"/>
                                <a:gd name="T1" fmla="*/ 74 h 130"/>
                                <a:gd name="T2" fmla="*/ 44 w 177"/>
                                <a:gd name="T3" fmla="*/ 130 h 130"/>
                                <a:gd name="T4" fmla="*/ 177 w 177"/>
                                <a:gd name="T5" fmla="*/ 49 h 130"/>
                                <a:gd name="T6" fmla="*/ 128 w 177"/>
                                <a:gd name="T7" fmla="*/ 0 h 130"/>
                                <a:gd name="T8" fmla="*/ 0 w 177"/>
                                <a:gd name="T9" fmla="*/ 74 h 130"/>
                              </a:gdLst>
                              <a:ahLst/>
                              <a:cxnLst>
                                <a:cxn ang="0">
                                  <a:pos x="T0" y="T1"/>
                                </a:cxn>
                                <a:cxn ang="0">
                                  <a:pos x="T2" y="T3"/>
                                </a:cxn>
                                <a:cxn ang="0">
                                  <a:pos x="T4" y="T5"/>
                                </a:cxn>
                                <a:cxn ang="0">
                                  <a:pos x="T6" y="T7"/>
                                </a:cxn>
                                <a:cxn ang="0">
                                  <a:pos x="T8" y="T9"/>
                                </a:cxn>
                              </a:cxnLst>
                              <a:rect l="0" t="0" r="r" b="b"/>
                              <a:pathLst>
                                <a:path w="177" h="130">
                                  <a:moveTo>
                                    <a:pt x="0" y="74"/>
                                  </a:moveTo>
                                  <a:lnTo>
                                    <a:pt x="44" y="130"/>
                                  </a:lnTo>
                                  <a:lnTo>
                                    <a:pt x="177" y="49"/>
                                  </a:lnTo>
                                  <a:lnTo>
                                    <a:pt x="128" y="0"/>
                                  </a:lnTo>
                                  <a:lnTo>
                                    <a:pt x="0" y="7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6" name="Freeform 3440"/>
                          <wps:cNvSpPr>
                            <a:spLocks/>
                          </wps:cNvSpPr>
                          <wps:spPr bwMode="auto">
                            <a:xfrm>
                              <a:off x="4130" y="572"/>
                              <a:ext cx="177" cy="130"/>
                            </a:xfrm>
                            <a:custGeom>
                              <a:avLst/>
                              <a:gdLst>
                                <a:gd name="T0" fmla="*/ 0 w 177"/>
                                <a:gd name="T1" fmla="*/ 74 h 130"/>
                                <a:gd name="T2" fmla="*/ 44 w 177"/>
                                <a:gd name="T3" fmla="*/ 130 h 130"/>
                                <a:gd name="T4" fmla="*/ 177 w 177"/>
                                <a:gd name="T5" fmla="*/ 49 h 130"/>
                                <a:gd name="T6" fmla="*/ 128 w 177"/>
                                <a:gd name="T7" fmla="*/ 0 h 130"/>
                                <a:gd name="T8" fmla="*/ 0 w 177"/>
                                <a:gd name="T9" fmla="*/ 74 h 130"/>
                              </a:gdLst>
                              <a:ahLst/>
                              <a:cxnLst>
                                <a:cxn ang="0">
                                  <a:pos x="T0" y="T1"/>
                                </a:cxn>
                                <a:cxn ang="0">
                                  <a:pos x="T2" y="T3"/>
                                </a:cxn>
                                <a:cxn ang="0">
                                  <a:pos x="T4" y="T5"/>
                                </a:cxn>
                                <a:cxn ang="0">
                                  <a:pos x="T6" y="T7"/>
                                </a:cxn>
                                <a:cxn ang="0">
                                  <a:pos x="T8" y="T9"/>
                                </a:cxn>
                              </a:cxnLst>
                              <a:rect l="0" t="0" r="r" b="b"/>
                              <a:pathLst>
                                <a:path w="177" h="130">
                                  <a:moveTo>
                                    <a:pt x="0" y="74"/>
                                  </a:moveTo>
                                  <a:lnTo>
                                    <a:pt x="44" y="130"/>
                                  </a:lnTo>
                                  <a:lnTo>
                                    <a:pt x="177" y="49"/>
                                  </a:lnTo>
                                  <a:lnTo>
                                    <a:pt x="128" y="0"/>
                                  </a:lnTo>
                                  <a:lnTo>
                                    <a:pt x="0" y="74"/>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7" name="Freeform 3441"/>
                          <wps:cNvSpPr>
                            <a:spLocks/>
                          </wps:cNvSpPr>
                          <wps:spPr bwMode="auto">
                            <a:xfrm>
                              <a:off x="4046" y="678"/>
                              <a:ext cx="102" cy="87"/>
                            </a:xfrm>
                            <a:custGeom>
                              <a:avLst/>
                              <a:gdLst>
                                <a:gd name="T0" fmla="*/ 33 w 102"/>
                                <a:gd name="T1" fmla="*/ 87 h 87"/>
                                <a:gd name="T2" fmla="*/ 34 w 102"/>
                                <a:gd name="T3" fmla="*/ 84 h 87"/>
                                <a:gd name="T4" fmla="*/ 35 w 102"/>
                                <a:gd name="T5" fmla="*/ 81 h 87"/>
                                <a:gd name="T6" fmla="*/ 37 w 102"/>
                                <a:gd name="T7" fmla="*/ 78 h 87"/>
                                <a:gd name="T8" fmla="*/ 39 w 102"/>
                                <a:gd name="T9" fmla="*/ 75 h 87"/>
                                <a:gd name="T10" fmla="*/ 41 w 102"/>
                                <a:gd name="T11" fmla="*/ 69 h 87"/>
                                <a:gd name="T12" fmla="*/ 44 w 102"/>
                                <a:gd name="T13" fmla="*/ 66 h 87"/>
                                <a:gd name="T14" fmla="*/ 47 w 102"/>
                                <a:gd name="T15" fmla="*/ 64 h 87"/>
                                <a:gd name="T16" fmla="*/ 50 w 102"/>
                                <a:gd name="T17" fmla="*/ 64 h 87"/>
                                <a:gd name="T18" fmla="*/ 54 w 102"/>
                                <a:gd name="T19" fmla="*/ 62 h 87"/>
                                <a:gd name="T20" fmla="*/ 60 w 102"/>
                                <a:gd name="T21" fmla="*/ 62 h 87"/>
                                <a:gd name="T22" fmla="*/ 66 w 102"/>
                                <a:gd name="T23" fmla="*/ 60 h 87"/>
                                <a:gd name="T24" fmla="*/ 74 w 102"/>
                                <a:gd name="T25" fmla="*/ 58 h 87"/>
                                <a:gd name="T26" fmla="*/ 83 w 102"/>
                                <a:gd name="T27" fmla="*/ 58 h 87"/>
                                <a:gd name="T28" fmla="*/ 90 w 102"/>
                                <a:gd name="T29" fmla="*/ 58 h 87"/>
                                <a:gd name="T30" fmla="*/ 98 w 102"/>
                                <a:gd name="T31" fmla="*/ 60 h 87"/>
                                <a:gd name="T32" fmla="*/ 102 w 102"/>
                                <a:gd name="T33" fmla="*/ 60 h 87"/>
                                <a:gd name="T34" fmla="*/ 72 w 102"/>
                                <a:gd name="T35" fmla="*/ 0 h 87"/>
                                <a:gd name="T36" fmla="*/ 0 w 102"/>
                                <a:gd name="T37" fmla="*/ 41 h 87"/>
                                <a:gd name="T38" fmla="*/ 33 w 102"/>
                                <a:gd name="T39" fmla="*/ 87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02" h="87">
                                  <a:moveTo>
                                    <a:pt x="33" y="87"/>
                                  </a:moveTo>
                                  <a:lnTo>
                                    <a:pt x="34" y="84"/>
                                  </a:lnTo>
                                  <a:lnTo>
                                    <a:pt x="35" y="81"/>
                                  </a:lnTo>
                                  <a:lnTo>
                                    <a:pt x="37" y="78"/>
                                  </a:lnTo>
                                  <a:lnTo>
                                    <a:pt x="39" y="75"/>
                                  </a:lnTo>
                                  <a:lnTo>
                                    <a:pt x="41" y="69"/>
                                  </a:lnTo>
                                  <a:lnTo>
                                    <a:pt x="44" y="66"/>
                                  </a:lnTo>
                                  <a:lnTo>
                                    <a:pt x="47" y="64"/>
                                  </a:lnTo>
                                  <a:lnTo>
                                    <a:pt x="50" y="64"/>
                                  </a:lnTo>
                                  <a:lnTo>
                                    <a:pt x="54" y="62"/>
                                  </a:lnTo>
                                  <a:lnTo>
                                    <a:pt x="60" y="62"/>
                                  </a:lnTo>
                                  <a:lnTo>
                                    <a:pt x="66" y="60"/>
                                  </a:lnTo>
                                  <a:lnTo>
                                    <a:pt x="74" y="58"/>
                                  </a:lnTo>
                                  <a:lnTo>
                                    <a:pt x="83" y="58"/>
                                  </a:lnTo>
                                  <a:lnTo>
                                    <a:pt x="90" y="58"/>
                                  </a:lnTo>
                                  <a:lnTo>
                                    <a:pt x="98" y="60"/>
                                  </a:lnTo>
                                  <a:lnTo>
                                    <a:pt x="102" y="60"/>
                                  </a:lnTo>
                                  <a:lnTo>
                                    <a:pt x="72" y="0"/>
                                  </a:lnTo>
                                  <a:lnTo>
                                    <a:pt x="0" y="41"/>
                                  </a:lnTo>
                                  <a:lnTo>
                                    <a:pt x="33" y="8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8" name="Freeform 3442"/>
                          <wps:cNvSpPr>
                            <a:spLocks/>
                          </wps:cNvSpPr>
                          <wps:spPr bwMode="auto">
                            <a:xfrm>
                              <a:off x="4046" y="678"/>
                              <a:ext cx="102" cy="87"/>
                            </a:xfrm>
                            <a:custGeom>
                              <a:avLst/>
                              <a:gdLst>
                                <a:gd name="T0" fmla="*/ 33 w 102"/>
                                <a:gd name="T1" fmla="*/ 87 h 87"/>
                                <a:gd name="T2" fmla="*/ 34 w 102"/>
                                <a:gd name="T3" fmla="*/ 84 h 87"/>
                                <a:gd name="T4" fmla="*/ 35 w 102"/>
                                <a:gd name="T5" fmla="*/ 81 h 87"/>
                                <a:gd name="T6" fmla="*/ 37 w 102"/>
                                <a:gd name="T7" fmla="*/ 78 h 87"/>
                                <a:gd name="T8" fmla="*/ 39 w 102"/>
                                <a:gd name="T9" fmla="*/ 75 h 87"/>
                                <a:gd name="T10" fmla="*/ 41 w 102"/>
                                <a:gd name="T11" fmla="*/ 69 h 87"/>
                                <a:gd name="T12" fmla="*/ 44 w 102"/>
                                <a:gd name="T13" fmla="*/ 66 h 87"/>
                                <a:gd name="T14" fmla="*/ 47 w 102"/>
                                <a:gd name="T15" fmla="*/ 64 h 87"/>
                                <a:gd name="T16" fmla="*/ 50 w 102"/>
                                <a:gd name="T17" fmla="*/ 64 h 87"/>
                                <a:gd name="T18" fmla="*/ 54 w 102"/>
                                <a:gd name="T19" fmla="*/ 62 h 87"/>
                                <a:gd name="T20" fmla="*/ 60 w 102"/>
                                <a:gd name="T21" fmla="*/ 62 h 87"/>
                                <a:gd name="T22" fmla="*/ 66 w 102"/>
                                <a:gd name="T23" fmla="*/ 60 h 87"/>
                                <a:gd name="T24" fmla="*/ 74 w 102"/>
                                <a:gd name="T25" fmla="*/ 58 h 87"/>
                                <a:gd name="T26" fmla="*/ 83 w 102"/>
                                <a:gd name="T27" fmla="*/ 58 h 87"/>
                                <a:gd name="T28" fmla="*/ 90 w 102"/>
                                <a:gd name="T29" fmla="*/ 58 h 87"/>
                                <a:gd name="T30" fmla="*/ 98 w 102"/>
                                <a:gd name="T31" fmla="*/ 60 h 87"/>
                                <a:gd name="T32" fmla="*/ 102 w 102"/>
                                <a:gd name="T33" fmla="*/ 60 h 87"/>
                                <a:gd name="T34" fmla="*/ 72 w 102"/>
                                <a:gd name="T35" fmla="*/ 0 h 87"/>
                                <a:gd name="T36" fmla="*/ 0 w 102"/>
                                <a:gd name="T37" fmla="*/ 41 h 87"/>
                                <a:gd name="T38" fmla="*/ 33 w 102"/>
                                <a:gd name="T39" fmla="*/ 87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02" h="87">
                                  <a:moveTo>
                                    <a:pt x="33" y="87"/>
                                  </a:moveTo>
                                  <a:lnTo>
                                    <a:pt x="34" y="84"/>
                                  </a:lnTo>
                                  <a:lnTo>
                                    <a:pt x="35" y="81"/>
                                  </a:lnTo>
                                  <a:lnTo>
                                    <a:pt x="37" y="78"/>
                                  </a:lnTo>
                                  <a:lnTo>
                                    <a:pt x="39" y="75"/>
                                  </a:lnTo>
                                  <a:lnTo>
                                    <a:pt x="41" y="69"/>
                                  </a:lnTo>
                                  <a:lnTo>
                                    <a:pt x="44" y="66"/>
                                  </a:lnTo>
                                  <a:lnTo>
                                    <a:pt x="47" y="64"/>
                                  </a:lnTo>
                                  <a:lnTo>
                                    <a:pt x="50" y="64"/>
                                  </a:lnTo>
                                  <a:lnTo>
                                    <a:pt x="54" y="62"/>
                                  </a:lnTo>
                                  <a:lnTo>
                                    <a:pt x="60" y="62"/>
                                  </a:lnTo>
                                  <a:lnTo>
                                    <a:pt x="66" y="60"/>
                                  </a:lnTo>
                                  <a:lnTo>
                                    <a:pt x="74" y="58"/>
                                  </a:lnTo>
                                  <a:lnTo>
                                    <a:pt x="83" y="58"/>
                                  </a:lnTo>
                                  <a:lnTo>
                                    <a:pt x="90" y="58"/>
                                  </a:lnTo>
                                  <a:lnTo>
                                    <a:pt x="98" y="60"/>
                                  </a:lnTo>
                                  <a:lnTo>
                                    <a:pt x="102" y="60"/>
                                  </a:lnTo>
                                  <a:lnTo>
                                    <a:pt x="72" y="0"/>
                                  </a:lnTo>
                                  <a:lnTo>
                                    <a:pt x="0" y="41"/>
                                  </a:lnTo>
                                  <a:lnTo>
                                    <a:pt x="33" y="87"/>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9" name="Freeform 3443"/>
                          <wps:cNvSpPr>
                            <a:spLocks/>
                          </wps:cNvSpPr>
                          <wps:spPr bwMode="auto">
                            <a:xfrm>
                              <a:off x="4071" y="714"/>
                              <a:ext cx="42" cy="51"/>
                            </a:xfrm>
                            <a:custGeom>
                              <a:avLst/>
                              <a:gdLst>
                                <a:gd name="T0" fmla="*/ 0 w 42"/>
                                <a:gd name="T1" fmla="*/ 7 h 51"/>
                                <a:gd name="T2" fmla="*/ 41 w 42"/>
                                <a:gd name="T3" fmla="*/ 51 h 51"/>
                                <a:gd name="T4" fmla="*/ 42 w 42"/>
                                <a:gd name="T5" fmla="*/ 50 h 51"/>
                                <a:gd name="T6" fmla="*/ 3 w 42"/>
                                <a:gd name="T7" fmla="*/ 0 h 51"/>
                                <a:gd name="T8" fmla="*/ 0 w 42"/>
                                <a:gd name="T9" fmla="*/ 7 h 51"/>
                              </a:gdLst>
                              <a:ahLst/>
                              <a:cxnLst>
                                <a:cxn ang="0">
                                  <a:pos x="T0" y="T1"/>
                                </a:cxn>
                                <a:cxn ang="0">
                                  <a:pos x="T2" y="T3"/>
                                </a:cxn>
                                <a:cxn ang="0">
                                  <a:pos x="T4" y="T5"/>
                                </a:cxn>
                                <a:cxn ang="0">
                                  <a:pos x="T6" y="T7"/>
                                </a:cxn>
                                <a:cxn ang="0">
                                  <a:pos x="T8" y="T9"/>
                                </a:cxn>
                              </a:cxnLst>
                              <a:rect l="0" t="0" r="r" b="b"/>
                              <a:pathLst>
                                <a:path w="42" h="51">
                                  <a:moveTo>
                                    <a:pt x="0" y="7"/>
                                  </a:moveTo>
                                  <a:lnTo>
                                    <a:pt x="41" y="51"/>
                                  </a:lnTo>
                                  <a:lnTo>
                                    <a:pt x="42" y="50"/>
                                  </a:lnTo>
                                  <a:lnTo>
                                    <a:pt x="3" y="0"/>
                                  </a:lnTo>
                                  <a:lnTo>
                                    <a:pt x="0" y="7"/>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0" name="Freeform 3444"/>
                          <wps:cNvSpPr>
                            <a:spLocks/>
                          </wps:cNvSpPr>
                          <wps:spPr bwMode="auto">
                            <a:xfrm>
                              <a:off x="4071" y="714"/>
                              <a:ext cx="42" cy="51"/>
                            </a:xfrm>
                            <a:custGeom>
                              <a:avLst/>
                              <a:gdLst>
                                <a:gd name="T0" fmla="*/ 0 w 42"/>
                                <a:gd name="T1" fmla="*/ 7 h 51"/>
                                <a:gd name="T2" fmla="*/ 41 w 42"/>
                                <a:gd name="T3" fmla="*/ 51 h 51"/>
                                <a:gd name="T4" fmla="*/ 42 w 42"/>
                                <a:gd name="T5" fmla="*/ 50 h 51"/>
                                <a:gd name="T6" fmla="*/ 3 w 42"/>
                                <a:gd name="T7" fmla="*/ 0 h 51"/>
                                <a:gd name="T8" fmla="*/ 0 w 42"/>
                                <a:gd name="T9" fmla="*/ 7 h 51"/>
                              </a:gdLst>
                              <a:ahLst/>
                              <a:cxnLst>
                                <a:cxn ang="0">
                                  <a:pos x="T0" y="T1"/>
                                </a:cxn>
                                <a:cxn ang="0">
                                  <a:pos x="T2" y="T3"/>
                                </a:cxn>
                                <a:cxn ang="0">
                                  <a:pos x="T4" y="T5"/>
                                </a:cxn>
                                <a:cxn ang="0">
                                  <a:pos x="T6" y="T7"/>
                                </a:cxn>
                                <a:cxn ang="0">
                                  <a:pos x="T8" y="T9"/>
                                </a:cxn>
                              </a:cxnLst>
                              <a:rect l="0" t="0" r="r" b="b"/>
                              <a:pathLst>
                                <a:path w="42" h="51">
                                  <a:moveTo>
                                    <a:pt x="0" y="7"/>
                                  </a:moveTo>
                                  <a:lnTo>
                                    <a:pt x="41" y="51"/>
                                  </a:lnTo>
                                  <a:lnTo>
                                    <a:pt x="42" y="50"/>
                                  </a:lnTo>
                                  <a:lnTo>
                                    <a:pt x="3" y="0"/>
                                  </a:lnTo>
                                  <a:lnTo>
                                    <a:pt x="0" y="7"/>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1" name="Freeform 3445"/>
                          <wps:cNvSpPr>
                            <a:spLocks/>
                          </wps:cNvSpPr>
                          <wps:spPr bwMode="auto">
                            <a:xfrm>
                              <a:off x="4087" y="708"/>
                              <a:ext cx="30" cy="54"/>
                            </a:xfrm>
                            <a:custGeom>
                              <a:avLst/>
                              <a:gdLst>
                                <a:gd name="T0" fmla="*/ 0 w 30"/>
                                <a:gd name="T1" fmla="*/ 1 h 54"/>
                                <a:gd name="T2" fmla="*/ 26 w 30"/>
                                <a:gd name="T3" fmla="*/ 54 h 54"/>
                                <a:gd name="T4" fmla="*/ 30 w 30"/>
                                <a:gd name="T5" fmla="*/ 52 h 54"/>
                                <a:gd name="T6" fmla="*/ 4 w 30"/>
                                <a:gd name="T7" fmla="*/ 0 h 54"/>
                                <a:gd name="T8" fmla="*/ 0 w 30"/>
                                <a:gd name="T9" fmla="*/ 1 h 54"/>
                              </a:gdLst>
                              <a:ahLst/>
                              <a:cxnLst>
                                <a:cxn ang="0">
                                  <a:pos x="T0" y="T1"/>
                                </a:cxn>
                                <a:cxn ang="0">
                                  <a:pos x="T2" y="T3"/>
                                </a:cxn>
                                <a:cxn ang="0">
                                  <a:pos x="T4" y="T5"/>
                                </a:cxn>
                                <a:cxn ang="0">
                                  <a:pos x="T6" y="T7"/>
                                </a:cxn>
                                <a:cxn ang="0">
                                  <a:pos x="T8" y="T9"/>
                                </a:cxn>
                              </a:cxnLst>
                              <a:rect l="0" t="0" r="r" b="b"/>
                              <a:pathLst>
                                <a:path w="30" h="54">
                                  <a:moveTo>
                                    <a:pt x="0" y="1"/>
                                  </a:moveTo>
                                  <a:lnTo>
                                    <a:pt x="26" y="54"/>
                                  </a:lnTo>
                                  <a:lnTo>
                                    <a:pt x="30" y="52"/>
                                  </a:lnTo>
                                  <a:lnTo>
                                    <a:pt x="4" y="0"/>
                                  </a:lnTo>
                                  <a:lnTo>
                                    <a:pt x="0" y="1"/>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2" name="Freeform 3446"/>
                          <wps:cNvSpPr>
                            <a:spLocks/>
                          </wps:cNvSpPr>
                          <wps:spPr bwMode="auto">
                            <a:xfrm>
                              <a:off x="4087" y="708"/>
                              <a:ext cx="30" cy="54"/>
                            </a:xfrm>
                            <a:custGeom>
                              <a:avLst/>
                              <a:gdLst>
                                <a:gd name="T0" fmla="*/ 0 w 30"/>
                                <a:gd name="T1" fmla="*/ 1 h 54"/>
                                <a:gd name="T2" fmla="*/ 26 w 30"/>
                                <a:gd name="T3" fmla="*/ 54 h 54"/>
                                <a:gd name="T4" fmla="*/ 30 w 30"/>
                                <a:gd name="T5" fmla="*/ 52 h 54"/>
                                <a:gd name="T6" fmla="*/ 4 w 30"/>
                                <a:gd name="T7" fmla="*/ 0 h 54"/>
                                <a:gd name="T8" fmla="*/ 0 w 30"/>
                                <a:gd name="T9" fmla="*/ 1 h 54"/>
                              </a:gdLst>
                              <a:ahLst/>
                              <a:cxnLst>
                                <a:cxn ang="0">
                                  <a:pos x="T0" y="T1"/>
                                </a:cxn>
                                <a:cxn ang="0">
                                  <a:pos x="T2" y="T3"/>
                                </a:cxn>
                                <a:cxn ang="0">
                                  <a:pos x="T4" y="T5"/>
                                </a:cxn>
                                <a:cxn ang="0">
                                  <a:pos x="T6" y="T7"/>
                                </a:cxn>
                                <a:cxn ang="0">
                                  <a:pos x="T8" y="T9"/>
                                </a:cxn>
                              </a:cxnLst>
                              <a:rect l="0" t="0" r="r" b="b"/>
                              <a:pathLst>
                                <a:path w="30" h="54">
                                  <a:moveTo>
                                    <a:pt x="0" y="1"/>
                                  </a:moveTo>
                                  <a:lnTo>
                                    <a:pt x="26" y="54"/>
                                  </a:lnTo>
                                  <a:lnTo>
                                    <a:pt x="30" y="52"/>
                                  </a:lnTo>
                                  <a:lnTo>
                                    <a:pt x="4" y="0"/>
                                  </a:lnTo>
                                  <a:lnTo>
                                    <a:pt x="0" y="1"/>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3" name="Freeform 3447"/>
                          <wps:cNvSpPr>
                            <a:spLocks/>
                          </wps:cNvSpPr>
                          <wps:spPr bwMode="auto">
                            <a:xfrm>
                              <a:off x="4130" y="572"/>
                              <a:ext cx="177" cy="129"/>
                            </a:xfrm>
                            <a:custGeom>
                              <a:avLst/>
                              <a:gdLst>
                                <a:gd name="T0" fmla="*/ 0 w 177"/>
                                <a:gd name="T1" fmla="*/ 73 h 129"/>
                                <a:gd name="T2" fmla="*/ 44 w 177"/>
                                <a:gd name="T3" fmla="*/ 129 h 129"/>
                                <a:gd name="T4" fmla="*/ 177 w 177"/>
                                <a:gd name="T5" fmla="*/ 46 h 129"/>
                                <a:gd name="T6" fmla="*/ 128 w 177"/>
                                <a:gd name="T7" fmla="*/ 0 h 129"/>
                                <a:gd name="T8" fmla="*/ 0 w 177"/>
                                <a:gd name="T9" fmla="*/ 73 h 129"/>
                              </a:gdLst>
                              <a:ahLst/>
                              <a:cxnLst>
                                <a:cxn ang="0">
                                  <a:pos x="T0" y="T1"/>
                                </a:cxn>
                                <a:cxn ang="0">
                                  <a:pos x="T2" y="T3"/>
                                </a:cxn>
                                <a:cxn ang="0">
                                  <a:pos x="T4" y="T5"/>
                                </a:cxn>
                                <a:cxn ang="0">
                                  <a:pos x="T6" y="T7"/>
                                </a:cxn>
                                <a:cxn ang="0">
                                  <a:pos x="T8" y="T9"/>
                                </a:cxn>
                              </a:cxnLst>
                              <a:rect l="0" t="0" r="r" b="b"/>
                              <a:pathLst>
                                <a:path w="177" h="129">
                                  <a:moveTo>
                                    <a:pt x="0" y="73"/>
                                  </a:moveTo>
                                  <a:lnTo>
                                    <a:pt x="44" y="129"/>
                                  </a:lnTo>
                                  <a:lnTo>
                                    <a:pt x="177" y="46"/>
                                  </a:lnTo>
                                  <a:lnTo>
                                    <a:pt x="128" y="0"/>
                                  </a:lnTo>
                                  <a:lnTo>
                                    <a:pt x="0" y="73"/>
                                  </a:lnTo>
                                  <a:close/>
                                </a:path>
                              </a:pathLst>
                            </a:custGeom>
                            <a:solidFill>
                              <a:srgbClr val="3333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4" name="Freeform 3448"/>
                          <wps:cNvSpPr>
                            <a:spLocks/>
                          </wps:cNvSpPr>
                          <wps:spPr bwMode="auto">
                            <a:xfrm>
                              <a:off x="4130" y="572"/>
                              <a:ext cx="177" cy="129"/>
                            </a:xfrm>
                            <a:custGeom>
                              <a:avLst/>
                              <a:gdLst>
                                <a:gd name="T0" fmla="*/ 0 w 177"/>
                                <a:gd name="T1" fmla="*/ 73 h 129"/>
                                <a:gd name="T2" fmla="*/ 44 w 177"/>
                                <a:gd name="T3" fmla="*/ 129 h 129"/>
                                <a:gd name="T4" fmla="*/ 177 w 177"/>
                                <a:gd name="T5" fmla="*/ 46 h 129"/>
                                <a:gd name="T6" fmla="*/ 128 w 177"/>
                                <a:gd name="T7" fmla="*/ 0 h 129"/>
                                <a:gd name="T8" fmla="*/ 0 w 177"/>
                                <a:gd name="T9" fmla="*/ 73 h 129"/>
                              </a:gdLst>
                              <a:ahLst/>
                              <a:cxnLst>
                                <a:cxn ang="0">
                                  <a:pos x="T0" y="T1"/>
                                </a:cxn>
                                <a:cxn ang="0">
                                  <a:pos x="T2" y="T3"/>
                                </a:cxn>
                                <a:cxn ang="0">
                                  <a:pos x="T4" y="T5"/>
                                </a:cxn>
                                <a:cxn ang="0">
                                  <a:pos x="T6" y="T7"/>
                                </a:cxn>
                                <a:cxn ang="0">
                                  <a:pos x="T8" y="T9"/>
                                </a:cxn>
                              </a:cxnLst>
                              <a:rect l="0" t="0" r="r" b="b"/>
                              <a:pathLst>
                                <a:path w="177" h="129">
                                  <a:moveTo>
                                    <a:pt x="0" y="73"/>
                                  </a:moveTo>
                                  <a:lnTo>
                                    <a:pt x="44" y="129"/>
                                  </a:lnTo>
                                  <a:lnTo>
                                    <a:pt x="177" y="46"/>
                                  </a:lnTo>
                                  <a:lnTo>
                                    <a:pt x="128" y="0"/>
                                  </a:lnTo>
                                  <a:lnTo>
                                    <a:pt x="0" y="73"/>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5" name="Freeform 3449"/>
                          <wps:cNvSpPr>
                            <a:spLocks/>
                          </wps:cNvSpPr>
                          <wps:spPr bwMode="auto">
                            <a:xfrm>
                              <a:off x="4084" y="583"/>
                              <a:ext cx="14" cy="30"/>
                            </a:xfrm>
                            <a:custGeom>
                              <a:avLst/>
                              <a:gdLst>
                                <a:gd name="T0" fmla="*/ 0 w 14"/>
                                <a:gd name="T1" fmla="*/ 21 h 30"/>
                                <a:gd name="T2" fmla="*/ 0 w 14"/>
                                <a:gd name="T3" fmla="*/ 1 h 30"/>
                                <a:gd name="T4" fmla="*/ 4 w 14"/>
                                <a:gd name="T5" fmla="*/ 0 h 30"/>
                                <a:gd name="T6" fmla="*/ 11 w 14"/>
                                <a:gd name="T7" fmla="*/ 8 h 30"/>
                                <a:gd name="T8" fmla="*/ 14 w 14"/>
                                <a:gd name="T9" fmla="*/ 30 h 30"/>
                                <a:gd name="T10" fmla="*/ 0 w 14"/>
                                <a:gd name="T11" fmla="*/ 21 h 30"/>
                              </a:gdLst>
                              <a:ahLst/>
                              <a:cxnLst>
                                <a:cxn ang="0">
                                  <a:pos x="T0" y="T1"/>
                                </a:cxn>
                                <a:cxn ang="0">
                                  <a:pos x="T2" y="T3"/>
                                </a:cxn>
                                <a:cxn ang="0">
                                  <a:pos x="T4" y="T5"/>
                                </a:cxn>
                                <a:cxn ang="0">
                                  <a:pos x="T6" y="T7"/>
                                </a:cxn>
                                <a:cxn ang="0">
                                  <a:pos x="T8" y="T9"/>
                                </a:cxn>
                                <a:cxn ang="0">
                                  <a:pos x="T10" y="T11"/>
                                </a:cxn>
                              </a:cxnLst>
                              <a:rect l="0" t="0" r="r" b="b"/>
                              <a:pathLst>
                                <a:path w="14" h="30">
                                  <a:moveTo>
                                    <a:pt x="0" y="21"/>
                                  </a:moveTo>
                                  <a:lnTo>
                                    <a:pt x="0" y="1"/>
                                  </a:lnTo>
                                  <a:lnTo>
                                    <a:pt x="4" y="0"/>
                                  </a:lnTo>
                                  <a:lnTo>
                                    <a:pt x="11" y="8"/>
                                  </a:lnTo>
                                  <a:lnTo>
                                    <a:pt x="14" y="30"/>
                                  </a:lnTo>
                                  <a:lnTo>
                                    <a:pt x="0" y="21"/>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6" name="Freeform 3450"/>
                          <wps:cNvSpPr>
                            <a:spLocks/>
                          </wps:cNvSpPr>
                          <wps:spPr bwMode="auto">
                            <a:xfrm>
                              <a:off x="4084" y="583"/>
                              <a:ext cx="14" cy="30"/>
                            </a:xfrm>
                            <a:custGeom>
                              <a:avLst/>
                              <a:gdLst>
                                <a:gd name="T0" fmla="*/ 0 w 14"/>
                                <a:gd name="T1" fmla="*/ 21 h 30"/>
                                <a:gd name="T2" fmla="*/ 0 w 14"/>
                                <a:gd name="T3" fmla="*/ 1 h 30"/>
                                <a:gd name="T4" fmla="*/ 4 w 14"/>
                                <a:gd name="T5" fmla="*/ 0 h 30"/>
                                <a:gd name="T6" fmla="*/ 11 w 14"/>
                                <a:gd name="T7" fmla="*/ 8 h 30"/>
                                <a:gd name="T8" fmla="*/ 14 w 14"/>
                                <a:gd name="T9" fmla="*/ 30 h 30"/>
                                <a:gd name="T10" fmla="*/ 0 w 14"/>
                                <a:gd name="T11" fmla="*/ 21 h 30"/>
                              </a:gdLst>
                              <a:ahLst/>
                              <a:cxnLst>
                                <a:cxn ang="0">
                                  <a:pos x="T0" y="T1"/>
                                </a:cxn>
                                <a:cxn ang="0">
                                  <a:pos x="T2" y="T3"/>
                                </a:cxn>
                                <a:cxn ang="0">
                                  <a:pos x="T4" y="T5"/>
                                </a:cxn>
                                <a:cxn ang="0">
                                  <a:pos x="T6" y="T7"/>
                                </a:cxn>
                                <a:cxn ang="0">
                                  <a:pos x="T8" y="T9"/>
                                </a:cxn>
                                <a:cxn ang="0">
                                  <a:pos x="T10" y="T11"/>
                                </a:cxn>
                              </a:cxnLst>
                              <a:rect l="0" t="0" r="r" b="b"/>
                              <a:pathLst>
                                <a:path w="14" h="30">
                                  <a:moveTo>
                                    <a:pt x="0" y="21"/>
                                  </a:moveTo>
                                  <a:lnTo>
                                    <a:pt x="0" y="1"/>
                                  </a:lnTo>
                                  <a:lnTo>
                                    <a:pt x="4" y="0"/>
                                  </a:lnTo>
                                  <a:lnTo>
                                    <a:pt x="11" y="8"/>
                                  </a:lnTo>
                                  <a:lnTo>
                                    <a:pt x="14" y="30"/>
                                  </a:lnTo>
                                  <a:lnTo>
                                    <a:pt x="0" y="21"/>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7" name="Freeform 3451"/>
                          <wps:cNvSpPr>
                            <a:spLocks/>
                          </wps:cNvSpPr>
                          <wps:spPr bwMode="auto">
                            <a:xfrm>
                              <a:off x="4084" y="584"/>
                              <a:ext cx="9" cy="23"/>
                            </a:xfrm>
                            <a:custGeom>
                              <a:avLst/>
                              <a:gdLst>
                                <a:gd name="T0" fmla="*/ 0 w 9"/>
                                <a:gd name="T1" fmla="*/ 0 h 23"/>
                                <a:gd name="T2" fmla="*/ 9 w 9"/>
                                <a:gd name="T3" fmla="*/ 8 h 23"/>
                                <a:gd name="T4" fmla="*/ 9 w 9"/>
                                <a:gd name="T5" fmla="*/ 23 h 23"/>
                              </a:gdLst>
                              <a:ahLst/>
                              <a:cxnLst>
                                <a:cxn ang="0">
                                  <a:pos x="T0" y="T1"/>
                                </a:cxn>
                                <a:cxn ang="0">
                                  <a:pos x="T2" y="T3"/>
                                </a:cxn>
                                <a:cxn ang="0">
                                  <a:pos x="T4" y="T5"/>
                                </a:cxn>
                              </a:cxnLst>
                              <a:rect l="0" t="0" r="r" b="b"/>
                              <a:pathLst>
                                <a:path w="9" h="23">
                                  <a:moveTo>
                                    <a:pt x="0" y="0"/>
                                  </a:moveTo>
                                  <a:lnTo>
                                    <a:pt x="9" y="8"/>
                                  </a:lnTo>
                                  <a:lnTo>
                                    <a:pt x="9" y="23"/>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8" name="Freeform 3452"/>
                          <wps:cNvSpPr>
                            <a:spLocks/>
                          </wps:cNvSpPr>
                          <wps:spPr bwMode="auto">
                            <a:xfrm>
                              <a:off x="4111" y="614"/>
                              <a:ext cx="21" cy="42"/>
                            </a:xfrm>
                            <a:custGeom>
                              <a:avLst/>
                              <a:gdLst>
                                <a:gd name="T0" fmla="*/ 0 w 21"/>
                                <a:gd name="T1" fmla="*/ 11 h 42"/>
                                <a:gd name="T2" fmla="*/ 5 w 21"/>
                                <a:gd name="T3" fmla="*/ 0 h 42"/>
                                <a:gd name="T4" fmla="*/ 6 w 21"/>
                                <a:gd name="T5" fmla="*/ 0 h 42"/>
                                <a:gd name="T6" fmla="*/ 12 w 21"/>
                                <a:gd name="T7" fmla="*/ 7 h 42"/>
                                <a:gd name="T8" fmla="*/ 12 w 21"/>
                                <a:gd name="T9" fmla="*/ 14 h 42"/>
                                <a:gd name="T10" fmla="*/ 19 w 21"/>
                                <a:gd name="T11" fmla="*/ 17 h 42"/>
                                <a:gd name="T12" fmla="*/ 21 w 21"/>
                                <a:gd name="T13" fmla="*/ 35 h 42"/>
                                <a:gd name="T14" fmla="*/ 10 w 21"/>
                                <a:gd name="T15" fmla="*/ 42 h 42"/>
                                <a:gd name="T16" fmla="*/ 0 w 21"/>
                                <a:gd name="T17" fmla="*/ 11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1" h="42">
                                  <a:moveTo>
                                    <a:pt x="0" y="11"/>
                                  </a:moveTo>
                                  <a:lnTo>
                                    <a:pt x="5" y="0"/>
                                  </a:lnTo>
                                  <a:lnTo>
                                    <a:pt x="6" y="0"/>
                                  </a:lnTo>
                                  <a:lnTo>
                                    <a:pt x="12" y="7"/>
                                  </a:lnTo>
                                  <a:lnTo>
                                    <a:pt x="12" y="14"/>
                                  </a:lnTo>
                                  <a:lnTo>
                                    <a:pt x="19" y="17"/>
                                  </a:lnTo>
                                  <a:lnTo>
                                    <a:pt x="21" y="35"/>
                                  </a:lnTo>
                                  <a:lnTo>
                                    <a:pt x="10" y="42"/>
                                  </a:lnTo>
                                  <a:lnTo>
                                    <a:pt x="0" y="11"/>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9" name="Freeform 3453"/>
                          <wps:cNvSpPr>
                            <a:spLocks/>
                          </wps:cNvSpPr>
                          <wps:spPr bwMode="auto">
                            <a:xfrm>
                              <a:off x="4111" y="614"/>
                              <a:ext cx="21" cy="42"/>
                            </a:xfrm>
                            <a:custGeom>
                              <a:avLst/>
                              <a:gdLst>
                                <a:gd name="T0" fmla="*/ 0 w 21"/>
                                <a:gd name="T1" fmla="*/ 11 h 42"/>
                                <a:gd name="T2" fmla="*/ 5 w 21"/>
                                <a:gd name="T3" fmla="*/ 0 h 42"/>
                                <a:gd name="T4" fmla="*/ 6 w 21"/>
                                <a:gd name="T5" fmla="*/ 0 h 42"/>
                                <a:gd name="T6" fmla="*/ 12 w 21"/>
                                <a:gd name="T7" fmla="*/ 7 h 42"/>
                                <a:gd name="T8" fmla="*/ 12 w 21"/>
                                <a:gd name="T9" fmla="*/ 14 h 42"/>
                                <a:gd name="T10" fmla="*/ 19 w 21"/>
                                <a:gd name="T11" fmla="*/ 17 h 42"/>
                                <a:gd name="T12" fmla="*/ 21 w 21"/>
                                <a:gd name="T13" fmla="*/ 35 h 42"/>
                                <a:gd name="T14" fmla="*/ 10 w 21"/>
                                <a:gd name="T15" fmla="*/ 42 h 42"/>
                                <a:gd name="T16" fmla="*/ 0 w 21"/>
                                <a:gd name="T17" fmla="*/ 11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1" h="42">
                                  <a:moveTo>
                                    <a:pt x="0" y="11"/>
                                  </a:moveTo>
                                  <a:lnTo>
                                    <a:pt x="5" y="0"/>
                                  </a:lnTo>
                                  <a:lnTo>
                                    <a:pt x="6" y="0"/>
                                  </a:lnTo>
                                  <a:lnTo>
                                    <a:pt x="12" y="7"/>
                                  </a:lnTo>
                                  <a:lnTo>
                                    <a:pt x="12" y="14"/>
                                  </a:lnTo>
                                  <a:lnTo>
                                    <a:pt x="19" y="17"/>
                                  </a:lnTo>
                                  <a:lnTo>
                                    <a:pt x="21" y="35"/>
                                  </a:lnTo>
                                  <a:lnTo>
                                    <a:pt x="10" y="42"/>
                                  </a:lnTo>
                                  <a:lnTo>
                                    <a:pt x="0" y="11"/>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0" name="Freeform 3454"/>
                          <wps:cNvSpPr>
                            <a:spLocks/>
                          </wps:cNvSpPr>
                          <wps:spPr bwMode="auto">
                            <a:xfrm>
                              <a:off x="4125" y="633"/>
                              <a:ext cx="9" cy="17"/>
                            </a:xfrm>
                            <a:custGeom>
                              <a:avLst/>
                              <a:gdLst>
                                <a:gd name="T0" fmla="*/ 6 w 9"/>
                                <a:gd name="T1" fmla="*/ 17 h 17"/>
                                <a:gd name="T2" fmla="*/ 0 w 9"/>
                                <a:gd name="T3" fmla="*/ 2 h 17"/>
                                <a:gd name="T4" fmla="*/ 9 w 9"/>
                                <a:gd name="T5" fmla="*/ 0 h 17"/>
                              </a:gdLst>
                              <a:ahLst/>
                              <a:cxnLst>
                                <a:cxn ang="0">
                                  <a:pos x="T0" y="T1"/>
                                </a:cxn>
                                <a:cxn ang="0">
                                  <a:pos x="T2" y="T3"/>
                                </a:cxn>
                                <a:cxn ang="0">
                                  <a:pos x="T4" y="T5"/>
                                </a:cxn>
                              </a:cxnLst>
                              <a:rect l="0" t="0" r="r" b="b"/>
                              <a:pathLst>
                                <a:path w="9" h="17">
                                  <a:moveTo>
                                    <a:pt x="6" y="17"/>
                                  </a:moveTo>
                                  <a:lnTo>
                                    <a:pt x="0" y="2"/>
                                  </a:lnTo>
                                  <a:lnTo>
                                    <a:pt x="9" y="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1" name="Freeform 3455"/>
                          <wps:cNvSpPr>
                            <a:spLocks/>
                          </wps:cNvSpPr>
                          <wps:spPr bwMode="auto">
                            <a:xfrm>
                              <a:off x="4117" y="614"/>
                              <a:ext cx="9" cy="17"/>
                            </a:xfrm>
                            <a:custGeom>
                              <a:avLst/>
                              <a:gdLst>
                                <a:gd name="T0" fmla="*/ 0 w 9"/>
                                <a:gd name="T1" fmla="*/ 0 h 17"/>
                                <a:gd name="T2" fmla="*/ 7 w 9"/>
                                <a:gd name="T3" fmla="*/ 17 h 17"/>
                                <a:gd name="T4" fmla="*/ 9 w 9"/>
                                <a:gd name="T5" fmla="*/ 17 h 17"/>
                              </a:gdLst>
                              <a:ahLst/>
                              <a:cxnLst>
                                <a:cxn ang="0">
                                  <a:pos x="T0" y="T1"/>
                                </a:cxn>
                                <a:cxn ang="0">
                                  <a:pos x="T2" y="T3"/>
                                </a:cxn>
                                <a:cxn ang="0">
                                  <a:pos x="T4" y="T5"/>
                                </a:cxn>
                              </a:cxnLst>
                              <a:rect l="0" t="0" r="r" b="b"/>
                              <a:pathLst>
                                <a:path w="9" h="17">
                                  <a:moveTo>
                                    <a:pt x="0" y="0"/>
                                  </a:moveTo>
                                  <a:lnTo>
                                    <a:pt x="7" y="17"/>
                                  </a:lnTo>
                                  <a:lnTo>
                                    <a:pt x="9" y="17"/>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2" name="Freeform 3456"/>
                          <wps:cNvSpPr>
                            <a:spLocks/>
                          </wps:cNvSpPr>
                          <wps:spPr bwMode="auto">
                            <a:xfrm>
                              <a:off x="4022" y="597"/>
                              <a:ext cx="104" cy="137"/>
                            </a:xfrm>
                            <a:custGeom>
                              <a:avLst/>
                              <a:gdLst>
                                <a:gd name="T0" fmla="*/ 5 w 104"/>
                                <a:gd name="T1" fmla="*/ 112 h 137"/>
                                <a:gd name="T2" fmla="*/ 5 w 104"/>
                                <a:gd name="T3" fmla="*/ 107 h 137"/>
                                <a:gd name="T4" fmla="*/ 6 w 104"/>
                                <a:gd name="T5" fmla="*/ 101 h 137"/>
                                <a:gd name="T6" fmla="*/ 8 w 104"/>
                                <a:gd name="T7" fmla="*/ 92 h 137"/>
                                <a:gd name="T8" fmla="*/ 12 w 104"/>
                                <a:gd name="T9" fmla="*/ 87 h 137"/>
                                <a:gd name="T10" fmla="*/ 10 w 104"/>
                                <a:gd name="T11" fmla="*/ 87 h 137"/>
                                <a:gd name="T12" fmla="*/ 7 w 104"/>
                                <a:gd name="T13" fmla="*/ 81 h 137"/>
                                <a:gd name="T14" fmla="*/ 5 w 104"/>
                                <a:gd name="T15" fmla="*/ 76 h 137"/>
                                <a:gd name="T16" fmla="*/ 3 w 104"/>
                                <a:gd name="T17" fmla="*/ 70 h 137"/>
                                <a:gd name="T18" fmla="*/ 1 w 104"/>
                                <a:gd name="T19" fmla="*/ 65 h 137"/>
                                <a:gd name="T20" fmla="*/ 0 w 104"/>
                                <a:gd name="T21" fmla="*/ 60 h 137"/>
                                <a:gd name="T22" fmla="*/ 0 w 104"/>
                                <a:gd name="T23" fmla="*/ 55 h 137"/>
                                <a:gd name="T24" fmla="*/ 0 w 104"/>
                                <a:gd name="T25" fmla="*/ 52 h 137"/>
                                <a:gd name="T26" fmla="*/ 0 w 104"/>
                                <a:gd name="T27" fmla="*/ 49 h 137"/>
                                <a:gd name="T28" fmla="*/ 1 w 104"/>
                                <a:gd name="T29" fmla="*/ 44 h 137"/>
                                <a:gd name="T30" fmla="*/ 3 w 104"/>
                                <a:gd name="T31" fmla="*/ 37 h 137"/>
                                <a:gd name="T32" fmla="*/ 4 w 104"/>
                                <a:gd name="T33" fmla="*/ 32 h 137"/>
                                <a:gd name="T34" fmla="*/ 7 w 104"/>
                                <a:gd name="T35" fmla="*/ 25 h 137"/>
                                <a:gd name="T36" fmla="*/ 12 w 104"/>
                                <a:gd name="T37" fmla="*/ 18 h 137"/>
                                <a:gd name="T38" fmla="*/ 17 w 104"/>
                                <a:gd name="T39" fmla="*/ 13 h 137"/>
                                <a:gd name="T40" fmla="*/ 24 w 104"/>
                                <a:gd name="T41" fmla="*/ 7 h 137"/>
                                <a:gd name="T42" fmla="*/ 30 w 104"/>
                                <a:gd name="T43" fmla="*/ 5 h 137"/>
                                <a:gd name="T44" fmla="*/ 35 w 104"/>
                                <a:gd name="T45" fmla="*/ 3 h 137"/>
                                <a:gd name="T46" fmla="*/ 38 w 104"/>
                                <a:gd name="T47" fmla="*/ 3 h 137"/>
                                <a:gd name="T48" fmla="*/ 42 w 104"/>
                                <a:gd name="T49" fmla="*/ 3 h 137"/>
                                <a:gd name="T50" fmla="*/ 44 w 104"/>
                                <a:gd name="T51" fmla="*/ 3 h 137"/>
                                <a:gd name="T52" fmla="*/ 45 w 104"/>
                                <a:gd name="T53" fmla="*/ 5 h 137"/>
                                <a:gd name="T54" fmla="*/ 47 w 104"/>
                                <a:gd name="T55" fmla="*/ 5 h 137"/>
                                <a:gd name="T56" fmla="*/ 58 w 104"/>
                                <a:gd name="T57" fmla="*/ 0 h 137"/>
                                <a:gd name="T58" fmla="*/ 88 w 104"/>
                                <a:gd name="T59" fmla="*/ 19 h 137"/>
                                <a:gd name="T60" fmla="*/ 103 w 104"/>
                                <a:gd name="T61" fmla="*/ 48 h 137"/>
                                <a:gd name="T62" fmla="*/ 104 w 104"/>
                                <a:gd name="T63" fmla="*/ 98 h 137"/>
                                <a:gd name="T64" fmla="*/ 43 w 104"/>
                                <a:gd name="T65" fmla="*/ 137 h 137"/>
                                <a:gd name="T66" fmla="*/ 5 w 104"/>
                                <a:gd name="T67" fmla="*/ 112 h 1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04" h="137">
                                  <a:moveTo>
                                    <a:pt x="5" y="112"/>
                                  </a:moveTo>
                                  <a:lnTo>
                                    <a:pt x="5" y="107"/>
                                  </a:lnTo>
                                  <a:lnTo>
                                    <a:pt x="6" y="101"/>
                                  </a:lnTo>
                                  <a:lnTo>
                                    <a:pt x="8" y="92"/>
                                  </a:lnTo>
                                  <a:lnTo>
                                    <a:pt x="12" y="87"/>
                                  </a:lnTo>
                                  <a:lnTo>
                                    <a:pt x="10" y="87"/>
                                  </a:lnTo>
                                  <a:lnTo>
                                    <a:pt x="7" y="81"/>
                                  </a:lnTo>
                                  <a:lnTo>
                                    <a:pt x="5" y="76"/>
                                  </a:lnTo>
                                  <a:lnTo>
                                    <a:pt x="3" y="70"/>
                                  </a:lnTo>
                                  <a:lnTo>
                                    <a:pt x="1" y="65"/>
                                  </a:lnTo>
                                  <a:lnTo>
                                    <a:pt x="0" y="60"/>
                                  </a:lnTo>
                                  <a:lnTo>
                                    <a:pt x="0" y="55"/>
                                  </a:lnTo>
                                  <a:lnTo>
                                    <a:pt x="0" y="52"/>
                                  </a:lnTo>
                                  <a:lnTo>
                                    <a:pt x="0" y="49"/>
                                  </a:lnTo>
                                  <a:lnTo>
                                    <a:pt x="1" y="44"/>
                                  </a:lnTo>
                                  <a:lnTo>
                                    <a:pt x="3" y="37"/>
                                  </a:lnTo>
                                  <a:lnTo>
                                    <a:pt x="4" y="32"/>
                                  </a:lnTo>
                                  <a:lnTo>
                                    <a:pt x="7" y="25"/>
                                  </a:lnTo>
                                  <a:lnTo>
                                    <a:pt x="12" y="18"/>
                                  </a:lnTo>
                                  <a:lnTo>
                                    <a:pt x="17" y="13"/>
                                  </a:lnTo>
                                  <a:lnTo>
                                    <a:pt x="24" y="7"/>
                                  </a:lnTo>
                                  <a:lnTo>
                                    <a:pt x="30" y="5"/>
                                  </a:lnTo>
                                  <a:lnTo>
                                    <a:pt x="35" y="3"/>
                                  </a:lnTo>
                                  <a:lnTo>
                                    <a:pt x="38" y="3"/>
                                  </a:lnTo>
                                  <a:lnTo>
                                    <a:pt x="42" y="3"/>
                                  </a:lnTo>
                                  <a:lnTo>
                                    <a:pt x="44" y="3"/>
                                  </a:lnTo>
                                  <a:lnTo>
                                    <a:pt x="45" y="5"/>
                                  </a:lnTo>
                                  <a:lnTo>
                                    <a:pt x="47" y="5"/>
                                  </a:lnTo>
                                  <a:lnTo>
                                    <a:pt x="58" y="0"/>
                                  </a:lnTo>
                                  <a:lnTo>
                                    <a:pt x="88" y="19"/>
                                  </a:lnTo>
                                  <a:lnTo>
                                    <a:pt x="103" y="48"/>
                                  </a:lnTo>
                                  <a:lnTo>
                                    <a:pt x="104" y="98"/>
                                  </a:lnTo>
                                  <a:lnTo>
                                    <a:pt x="43" y="137"/>
                                  </a:lnTo>
                                  <a:lnTo>
                                    <a:pt x="5" y="112"/>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23" name="Freeform 3457"/>
                          <wps:cNvSpPr>
                            <a:spLocks/>
                          </wps:cNvSpPr>
                          <wps:spPr bwMode="auto">
                            <a:xfrm>
                              <a:off x="4022" y="597"/>
                              <a:ext cx="104" cy="137"/>
                            </a:xfrm>
                            <a:custGeom>
                              <a:avLst/>
                              <a:gdLst>
                                <a:gd name="T0" fmla="*/ 5 w 104"/>
                                <a:gd name="T1" fmla="*/ 112 h 137"/>
                                <a:gd name="T2" fmla="*/ 5 w 104"/>
                                <a:gd name="T3" fmla="*/ 107 h 137"/>
                                <a:gd name="T4" fmla="*/ 6 w 104"/>
                                <a:gd name="T5" fmla="*/ 101 h 137"/>
                                <a:gd name="T6" fmla="*/ 8 w 104"/>
                                <a:gd name="T7" fmla="*/ 92 h 137"/>
                                <a:gd name="T8" fmla="*/ 12 w 104"/>
                                <a:gd name="T9" fmla="*/ 87 h 137"/>
                                <a:gd name="T10" fmla="*/ 10 w 104"/>
                                <a:gd name="T11" fmla="*/ 87 h 137"/>
                                <a:gd name="T12" fmla="*/ 7 w 104"/>
                                <a:gd name="T13" fmla="*/ 81 h 137"/>
                                <a:gd name="T14" fmla="*/ 5 w 104"/>
                                <a:gd name="T15" fmla="*/ 76 h 137"/>
                                <a:gd name="T16" fmla="*/ 3 w 104"/>
                                <a:gd name="T17" fmla="*/ 70 h 137"/>
                                <a:gd name="T18" fmla="*/ 1 w 104"/>
                                <a:gd name="T19" fmla="*/ 65 h 137"/>
                                <a:gd name="T20" fmla="*/ 0 w 104"/>
                                <a:gd name="T21" fmla="*/ 60 h 137"/>
                                <a:gd name="T22" fmla="*/ 0 w 104"/>
                                <a:gd name="T23" fmla="*/ 55 h 137"/>
                                <a:gd name="T24" fmla="*/ 0 w 104"/>
                                <a:gd name="T25" fmla="*/ 52 h 137"/>
                                <a:gd name="T26" fmla="*/ 0 w 104"/>
                                <a:gd name="T27" fmla="*/ 49 h 137"/>
                                <a:gd name="T28" fmla="*/ 1 w 104"/>
                                <a:gd name="T29" fmla="*/ 44 h 137"/>
                                <a:gd name="T30" fmla="*/ 3 w 104"/>
                                <a:gd name="T31" fmla="*/ 37 h 137"/>
                                <a:gd name="T32" fmla="*/ 4 w 104"/>
                                <a:gd name="T33" fmla="*/ 32 h 137"/>
                                <a:gd name="T34" fmla="*/ 7 w 104"/>
                                <a:gd name="T35" fmla="*/ 25 h 137"/>
                                <a:gd name="T36" fmla="*/ 12 w 104"/>
                                <a:gd name="T37" fmla="*/ 18 h 137"/>
                                <a:gd name="T38" fmla="*/ 17 w 104"/>
                                <a:gd name="T39" fmla="*/ 13 h 137"/>
                                <a:gd name="T40" fmla="*/ 24 w 104"/>
                                <a:gd name="T41" fmla="*/ 7 h 137"/>
                                <a:gd name="T42" fmla="*/ 30 w 104"/>
                                <a:gd name="T43" fmla="*/ 5 h 137"/>
                                <a:gd name="T44" fmla="*/ 35 w 104"/>
                                <a:gd name="T45" fmla="*/ 3 h 137"/>
                                <a:gd name="T46" fmla="*/ 38 w 104"/>
                                <a:gd name="T47" fmla="*/ 3 h 137"/>
                                <a:gd name="T48" fmla="*/ 42 w 104"/>
                                <a:gd name="T49" fmla="*/ 3 h 137"/>
                                <a:gd name="T50" fmla="*/ 44 w 104"/>
                                <a:gd name="T51" fmla="*/ 3 h 137"/>
                                <a:gd name="T52" fmla="*/ 45 w 104"/>
                                <a:gd name="T53" fmla="*/ 5 h 137"/>
                                <a:gd name="T54" fmla="*/ 47 w 104"/>
                                <a:gd name="T55" fmla="*/ 5 h 137"/>
                                <a:gd name="T56" fmla="*/ 58 w 104"/>
                                <a:gd name="T57" fmla="*/ 0 h 137"/>
                                <a:gd name="T58" fmla="*/ 88 w 104"/>
                                <a:gd name="T59" fmla="*/ 19 h 137"/>
                                <a:gd name="T60" fmla="*/ 103 w 104"/>
                                <a:gd name="T61" fmla="*/ 48 h 137"/>
                                <a:gd name="T62" fmla="*/ 104 w 104"/>
                                <a:gd name="T63" fmla="*/ 98 h 137"/>
                                <a:gd name="T64" fmla="*/ 43 w 104"/>
                                <a:gd name="T65" fmla="*/ 137 h 137"/>
                                <a:gd name="T66" fmla="*/ 5 w 104"/>
                                <a:gd name="T67" fmla="*/ 112 h 1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04" h="137">
                                  <a:moveTo>
                                    <a:pt x="5" y="112"/>
                                  </a:moveTo>
                                  <a:lnTo>
                                    <a:pt x="5" y="107"/>
                                  </a:lnTo>
                                  <a:lnTo>
                                    <a:pt x="6" y="101"/>
                                  </a:lnTo>
                                  <a:lnTo>
                                    <a:pt x="8" y="92"/>
                                  </a:lnTo>
                                  <a:lnTo>
                                    <a:pt x="12" y="87"/>
                                  </a:lnTo>
                                  <a:lnTo>
                                    <a:pt x="10" y="87"/>
                                  </a:lnTo>
                                  <a:lnTo>
                                    <a:pt x="7" y="81"/>
                                  </a:lnTo>
                                  <a:lnTo>
                                    <a:pt x="5" y="76"/>
                                  </a:lnTo>
                                  <a:lnTo>
                                    <a:pt x="3" y="70"/>
                                  </a:lnTo>
                                  <a:lnTo>
                                    <a:pt x="1" y="65"/>
                                  </a:lnTo>
                                  <a:lnTo>
                                    <a:pt x="0" y="60"/>
                                  </a:lnTo>
                                  <a:lnTo>
                                    <a:pt x="0" y="55"/>
                                  </a:lnTo>
                                  <a:lnTo>
                                    <a:pt x="0" y="52"/>
                                  </a:lnTo>
                                  <a:lnTo>
                                    <a:pt x="0" y="49"/>
                                  </a:lnTo>
                                  <a:lnTo>
                                    <a:pt x="1" y="44"/>
                                  </a:lnTo>
                                  <a:lnTo>
                                    <a:pt x="3" y="37"/>
                                  </a:lnTo>
                                  <a:lnTo>
                                    <a:pt x="4" y="32"/>
                                  </a:lnTo>
                                  <a:lnTo>
                                    <a:pt x="7" y="25"/>
                                  </a:lnTo>
                                  <a:lnTo>
                                    <a:pt x="12" y="18"/>
                                  </a:lnTo>
                                  <a:lnTo>
                                    <a:pt x="17" y="13"/>
                                  </a:lnTo>
                                  <a:lnTo>
                                    <a:pt x="24" y="7"/>
                                  </a:lnTo>
                                  <a:lnTo>
                                    <a:pt x="30" y="5"/>
                                  </a:lnTo>
                                  <a:lnTo>
                                    <a:pt x="35" y="3"/>
                                  </a:lnTo>
                                  <a:lnTo>
                                    <a:pt x="38" y="3"/>
                                  </a:lnTo>
                                  <a:lnTo>
                                    <a:pt x="42" y="3"/>
                                  </a:lnTo>
                                  <a:lnTo>
                                    <a:pt x="44" y="3"/>
                                  </a:lnTo>
                                  <a:lnTo>
                                    <a:pt x="45" y="5"/>
                                  </a:lnTo>
                                  <a:lnTo>
                                    <a:pt x="47" y="5"/>
                                  </a:lnTo>
                                  <a:lnTo>
                                    <a:pt x="58" y="0"/>
                                  </a:lnTo>
                                  <a:lnTo>
                                    <a:pt x="88" y="19"/>
                                  </a:lnTo>
                                  <a:lnTo>
                                    <a:pt x="103" y="48"/>
                                  </a:lnTo>
                                  <a:lnTo>
                                    <a:pt x="104" y="98"/>
                                  </a:lnTo>
                                  <a:lnTo>
                                    <a:pt x="43" y="137"/>
                                  </a:lnTo>
                                  <a:lnTo>
                                    <a:pt x="5" y="112"/>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4" name="Freeform 3458"/>
                          <wps:cNvSpPr>
                            <a:spLocks/>
                          </wps:cNvSpPr>
                          <wps:spPr bwMode="auto">
                            <a:xfrm>
                              <a:off x="4089" y="670"/>
                              <a:ext cx="85" cy="87"/>
                            </a:xfrm>
                            <a:custGeom>
                              <a:avLst/>
                              <a:gdLst>
                                <a:gd name="T0" fmla="*/ 28 w 85"/>
                                <a:gd name="T1" fmla="*/ 79 h 87"/>
                                <a:gd name="T2" fmla="*/ 19 w 85"/>
                                <a:gd name="T3" fmla="*/ 72 h 87"/>
                                <a:gd name="T4" fmla="*/ 13 w 85"/>
                                <a:gd name="T5" fmla="*/ 66 h 87"/>
                                <a:gd name="T6" fmla="*/ 7 w 85"/>
                                <a:gd name="T7" fmla="*/ 58 h 87"/>
                                <a:gd name="T8" fmla="*/ 4 w 85"/>
                                <a:gd name="T9" fmla="*/ 50 h 87"/>
                                <a:gd name="T10" fmla="*/ 1 w 85"/>
                                <a:gd name="T11" fmla="*/ 42 h 87"/>
                                <a:gd name="T12" fmla="*/ 0 w 85"/>
                                <a:gd name="T13" fmla="*/ 34 h 87"/>
                                <a:gd name="T14" fmla="*/ 0 w 85"/>
                                <a:gd name="T15" fmla="*/ 26 h 87"/>
                                <a:gd name="T16" fmla="*/ 2 w 85"/>
                                <a:gd name="T17" fmla="*/ 19 h 87"/>
                                <a:gd name="T18" fmla="*/ 4 w 85"/>
                                <a:gd name="T19" fmla="*/ 13 h 87"/>
                                <a:gd name="T20" fmla="*/ 9 w 85"/>
                                <a:gd name="T21" fmla="*/ 8 h 87"/>
                                <a:gd name="T22" fmla="*/ 16 w 85"/>
                                <a:gd name="T23" fmla="*/ 3 h 87"/>
                                <a:gd name="T24" fmla="*/ 23 w 85"/>
                                <a:gd name="T25" fmla="*/ 1 h 87"/>
                                <a:gd name="T26" fmla="*/ 30 w 85"/>
                                <a:gd name="T27" fmla="*/ 0 h 87"/>
                                <a:gd name="T28" fmla="*/ 39 w 85"/>
                                <a:gd name="T29" fmla="*/ 0 h 87"/>
                                <a:gd name="T30" fmla="*/ 46 w 85"/>
                                <a:gd name="T31" fmla="*/ 1 h 87"/>
                                <a:gd name="T32" fmla="*/ 56 w 85"/>
                                <a:gd name="T33" fmla="*/ 6 h 87"/>
                                <a:gd name="T34" fmla="*/ 63 w 85"/>
                                <a:gd name="T35" fmla="*/ 13 h 87"/>
                                <a:gd name="T36" fmla="*/ 71 w 85"/>
                                <a:gd name="T37" fmla="*/ 19 h 87"/>
                                <a:gd name="T38" fmla="*/ 76 w 85"/>
                                <a:gd name="T39" fmla="*/ 27 h 87"/>
                                <a:gd name="T40" fmla="*/ 80 w 85"/>
                                <a:gd name="T41" fmla="*/ 35 h 87"/>
                                <a:gd name="T42" fmla="*/ 83 w 85"/>
                                <a:gd name="T43" fmla="*/ 45 h 87"/>
                                <a:gd name="T44" fmla="*/ 85 w 85"/>
                                <a:gd name="T45" fmla="*/ 53 h 87"/>
                                <a:gd name="T46" fmla="*/ 85 w 85"/>
                                <a:gd name="T47" fmla="*/ 61 h 87"/>
                                <a:gd name="T48" fmla="*/ 83 w 85"/>
                                <a:gd name="T49" fmla="*/ 68 h 87"/>
                                <a:gd name="T50" fmla="*/ 79 w 85"/>
                                <a:gd name="T51" fmla="*/ 75 h 87"/>
                                <a:gd name="T52" fmla="*/ 73 w 85"/>
                                <a:gd name="T53" fmla="*/ 81 h 87"/>
                                <a:gd name="T54" fmla="*/ 67 w 85"/>
                                <a:gd name="T55" fmla="*/ 86 h 87"/>
                                <a:gd name="T56" fmla="*/ 60 w 85"/>
                                <a:gd name="T57" fmla="*/ 87 h 87"/>
                                <a:gd name="T58" fmla="*/ 52 w 85"/>
                                <a:gd name="T59" fmla="*/ 87 h 87"/>
                                <a:gd name="T60" fmla="*/ 44 w 85"/>
                                <a:gd name="T61" fmla="*/ 86 h 87"/>
                                <a:gd name="T62" fmla="*/ 36 w 85"/>
                                <a:gd name="T63" fmla="*/ 82 h 87"/>
                                <a:gd name="T64" fmla="*/ 28 w 85"/>
                                <a:gd name="T65" fmla="*/ 7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85" h="87">
                                  <a:moveTo>
                                    <a:pt x="28" y="79"/>
                                  </a:moveTo>
                                  <a:lnTo>
                                    <a:pt x="19" y="72"/>
                                  </a:lnTo>
                                  <a:lnTo>
                                    <a:pt x="13" y="66"/>
                                  </a:lnTo>
                                  <a:lnTo>
                                    <a:pt x="7" y="58"/>
                                  </a:lnTo>
                                  <a:lnTo>
                                    <a:pt x="4" y="50"/>
                                  </a:lnTo>
                                  <a:lnTo>
                                    <a:pt x="1" y="42"/>
                                  </a:lnTo>
                                  <a:lnTo>
                                    <a:pt x="0" y="34"/>
                                  </a:lnTo>
                                  <a:lnTo>
                                    <a:pt x="0" y="26"/>
                                  </a:lnTo>
                                  <a:lnTo>
                                    <a:pt x="2" y="19"/>
                                  </a:lnTo>
                                  <a:lnTo>
                                    <a:pt x="4" y="13"/>
                                  </a:lnTo>
                                  <a:lnTo>
                                    <a:pt x="9" y="8"/>
                                  </a:lnTo>
                                  <a:lnTo>
                                    <a:pt x="16" y="3"/>
                                  </a:lnTo>
                                  <a:lnTo>
                                    <a:pt x="23" y="1"/>
                                  </a:lnTo>
                                  <a:lnTo>
                                    <a:pt x="30" y="0"/>
                                  </a:lnTo>
                                  <a:lnTo>
                                    <a:pt x="39" y="0"/>
                                  </a:lnTo>
                                  <a:lnTo>
                                    <a:pt x="46" y="1"/>
                                  </a:lnTo>
                                  <a:lnTo>
                                    <a:pt x="56" y="6"/>
                                  </a:lnTo>
                                  <a:lnTo>
                                    <a:pt x="63" y="13"/>
                                  </a:lnTo>
                                  <a:lnTo>
                                    <a:pt x="71" y="19"/>
                                  </a:lnTo>
                                  <a:lnTo>
                                    <a:pt x="76" y="27"/>
                                  </a:lnTo>
                                  <a:lnTo>
                                    <a:pt x="80" y="35"/>
                                  </a:lnTo>
                                  <a:lnTo>
                                    <a:pt x="83" y="45"/>
                                  </a:lnTo>
                                  <a:lnTo>
                                    <a:pt x="85" y="53"/>
                                  </a:lnTo>
                                  <a:lnTo>
                                    <a:pt x="85" y="61"/>
                                  </a:lnTo>
                                  <a:lnTo>
                                    <a:pt x="83" y="68"/>
                                  </a:lnTo>
                                  <a:lnTo>
                                    <a:pt x="79" y="75"/>
                                  </a:lnTo>
                                  <a:lnTo>
                                    <a:pt x="73" y="81"/>
                                  </a:lnTo>
                                  <a:lnTo>
                                    <a:pt x="67" y="86"/>
                                  </a:lnTo>
                                  <a:lnTo>
                                    <a:pt x="60" y="87"/>
                                  </a:lnTo>
                                  <a:lnTo>
                                    <a:pt x="52" y="87"/>
                                  </a:lnTo>
                                  <a:lnTo>
                                    <a:pt x="44" y="86"/>
                                  </a:lnTo>
                                  <a:lnTo>
                                    <a:pt x="36" y="82"/>
                                  </a:lnTo>
                                  <a:lnTo>
                                    <a:pt x="28" y="7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25" name="Freeform 3459"/>
                          <wps:cNvSpPr>
                            <a:spLocks/>
                          </wps:cNvSpPr>
                          <wps:spPr bwMode="auto">
                            <a:xfrm>
                              <a:off x="4035" y="603"/>
                              <a:ext cx="44" cy="120"/>
                            </a:xfrm>
                            <a:custGeom>
                              <a:avLst/>
                              <a:gdLst>
                                <a:gd name="T0" fmla="*/ 33 w 44"/>
                                <a:gd name="T1" fmla="*/ 0 h 120"/>
                                <a:gd name="T2" fmla="*/ 0 w 44"/>
                                <a:gd name="T3" fmla="*/ 18 h 120"/>
                                <a:gd name="T4" fmla="*/ 28 w 44"/>
                                <a:gd name="T5" fmla="*/ 37 h 120"/>
                                <a:gd name="T6" fmla="*/ 41 w 44"/>
                                <a:gd name="T7" fmla="*/ 69 h 120"/>
                                <a:gd name="T8" fmla="*/ 44 w 44"/>
                                <a:gd name="T9" fmla="*/ 120 h 120"/>
                              </a:gdLst>
                              <a:ahLst/>
                              <a:cxnLst>
                                <a:cxn ang="0">
                                  <a:pos x="T0" y="T1"/>
                                </a:cxn>
                                <a:cxn ang="0">
                                  <a:pos x="T2" y="T3"/>
                                </a:cxn>
                                <a:cxn ang="0">
                                  <a:pos x="T4" y="T5"/>
                                </a:cxn>
                                <a:cxn ang="0">
                                  <a:pos x="T6" y="T7"/>
                                </a:cxn>
                                <a:cxn ang="0">
                                  <a:pos x="T8" y="T9"/>
                                </a:cxn>
                              </a:cxnLst>
                              <a:rect l="0" t="0" r="r" b="b"/>
                              <a:pathLst>
                                <a:path w="44" h="120">
                                  <a:moveTo>
                                    <a:pt x="33" y="0"/>
                                  </a:moveTo>
                                  <a:lnTo>
                                    <a:pt x="0" y="18"/>
                                  </a:lnTo>
                                  <a:lnTo>
                                    <a:pt x="28" y="37"/>
                                  </a:lnTo>
                                  <a:lnTo>
                                    <a:pt x="41" y="69"/>
                                  </a:lnTo>
                                  <a:lnTo>
                                    <a:pt x="44" y="12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6" name="Line 3460"/>
                          <wps:cNvCnPr/>
                          <wps:spPr bwMode="auto">
                            <a:xfrm flipV="1">
                              <a:off x="4068" y="616"/>
                              <a:ext cx="38" cy="22"/>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27" name="Line 3461"/>
                          <wps:cNvCnPr/>
                          <wps:spPr bwMode="auto">
                            <a:xfrm flipV="1">
                              <a:off x="4079" y="648"/>
                              <a:ext cx="46" cy="22"/>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28" name="Line 3462"/>
                          <wps:cNvCnPr/>
                          <wps:spPr bwMode="auto">
                            <a:xfrm>
                              <a:off x="4035" y="622"/>
                              <a:ext cx="5" cy="9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29" name="Line 3463"/>
                          <wps:cNvCnPr/>
                          <wps:spPr bwMode="auto">
                            <a:xfrm>
                              <a:off x="4025" y="646"/>
                              <a:ext cx="0" cy="2"/>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30" name="Line 3464"/>
                          <wps:cNvCnPr/>
                          <wps:spPr bwMode="auto">
                            <a:xfrm>
                              <a:off x="4025" y="659"/>
                              <a:ext cx="4" cy="3"/>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31" name="Freeform 3465"/>
                          <wps:cNvSpPr>
                            <a:spLocks/>
                          </wps:cNvSpPr>
                          <wps:spPr bwMode="auto">
                            <a:xfrm>
                              <a:off x="4109" y="757"/>
                              <a:ext cx="25" cy="27"/>
                            </a:xfrm>
                            <a:custGeom>
                              <a:avLst/>
                              <a:gdLst>
                                <a:gd name="T0" fmla="*/ 9 w 25"/>
                                <a:gd name="T1" fmla="*/ 0 h 27"/>
                                <a:gd name="T2" fmla="*/ 4 w 25"/>
                                <a:gd name="T3" fmla="*/ 0 h 27"/>
                                <a:gd name="T4" fmla="*/ 0 w 25"/>
                                <a:gd name="T5" fmla="*/ 7 h 27"/>
                                <a:gd name="T6" fmla="*/ 7 w 25"/>
                                <a:gd name="T7" fmla="*/ 13 h 27"/>
                                <a:gd name="T8" fmla="*/ 8 w 25"/>
                                <a:gd name="T9" fmla="*/ 24 h 27"/>
                                <a:gd name="T10" fmla="*/ 11 w 25"/>
                                <a:gd name="T11" fmla="*/ 27 h 27"/>
                                <a:gd name="T12" fmla="*/ 15 w 25"/>
                                <a:gd name="T13" fmla="*/ 19 h 27"/>
                                <a:gd name="T14" fmla="*/ 25 w 25"/>
                                <a:gd name="T15" fmla="*/ 14 h 27"/>
                                <a:gd name="T16" fmla="*/ 25 w 25"/>
                                <a:gd name="T17" fmla="*/ 11 h 27"/>
                                <a:gd name="T18" fmla="*/ 24 w 25"/>
                                <a:gd name="T19" fmla="*/ 6 h 27"/>
                                <a:gd name="T20" fmla="*/ 12 w 25"/>
                                <a:gd name="T21" fmla="*/ 7 h 27"/>
                                <a:gd name="T22" fmla="*/ 9 w 25"/>
                                <a:gd name="T23" fmla="*/ 0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 h="27">
                                  <a:moveTo>
                                    <a:pt x="9" y="0"/>
                                  </a:moveTo>
                                  <a:lnTo>
                                    <a:pt x="4" y="0"/>
                                  </a:lnTo>
                                  <a:lnTo>
                                    <a:pt x="0" y="7"/>
                                  </a:lnTo>
                                  <a:lnTo>
                                    <a:pt x="7" y="13"/>
                                  </a:lnTo>
                                  <a:lnTo>
                                    <a:pt x="8" y="24"/>
                                  </a:lnTo>
                                  <a:lnTo>
                                    <a:pt x="11" y="27"/>
                                  </a:lnTo>
                                  <a:lnTo>
                                    <a:pt x="15" y="19"/>
                                  </a:lnTo>
                                  <a:lnTo>
                                    <a:pt x="25" y="14"/>
                                  </a:lnTo>
                                  <a:lnTo>
                                    <a:pt x="25" y="11"/>
                                  </a:lnTo>
                                  <a:lnTo>
                                    <a:pt x="24" y="6"/>
                                  </a:lnTo>
                                  <a:lnTo>
                                    <a:pt x="12" y="7"/>
                                  </a:lnTo>
                                  <a:lnTo>
                                    <a:pt x="9"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32" name="Freeform 3466"/>
                          <wps:cNvSpPr>
                            <a:spLocks/>
                          </wps:cNvSpPr>
                          <wps:spPr bwMode="auto">
                            <a:xfrm>
                              <a:off x="4109" y="757"/>
                              <a:ext cx="25" cy="27"/>
                            </a:xfrm>
                            <a:custGeom>
                              <a:avLst/>
                              <a:gdLst>
                                <a:gd name="T0" fmla="*/ 9 w 25"/>
                                <a:gd name="T1" fmla="*/ 0 h 27"/>
                                <a:gd name="T2" fmla="*/ 4 w 25"/>
                                <a:gd name="T3" fmla="*/ 0 h 27"/>
                                <a:gd name="T4" fmla="*/ 0 w 25"/>
                                <a:gd name="T5" fmla="*/ 7 h 27"/>
                                <a:gd name="T6" fmla="*/ 7 w 25"/>
                                <a:gd name="T7" fmla="*/ 13 h 27"/>
                                <a:gd name="T8" fmla="*/ 8 w 25"/>
                                <a:gd name="T9" fmla="*/ 24 h 27"/>
                                <a:gd name="T10" fmla="*/ 11 w 25"/>
                                <a:gd name="T11" fmla="*/ 27 h 27"/>
                                <a:gd name="T12" fmla="*/ 15 w 25"/>
                                <a:gd name="T13" fmla="*/ 19 h 27"/>
                                <a:gd name="T14" fmla="*/ 25 w 25"/>
                                <a:gd name="T15" fmla="*/ 14 h 27"/>
                                <a:gd name="T16" fmla="*/ 25 w 25"/>
                                <a:gd name="T17" fmla="*/ 11 h 27"/>
                                <a:gd name="T18" fmla="*/ 24 w 25"/>
                                <a:gd name="T19" fmla="*/ 6 h 27"/>
                                <a:gd name="T20" fmla="*/ 12 w 25"/>
                                <a:gd name="T21" fmla="*/ 7 h 27"/>
                                <a:gd name="T22" fmla="*/ 9 w 25"/>
                                <a:gd name="T23" fmla="*/ 0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 h="27">
                                  <a:moveTo>
                                    <a:pt x="9" y="0"/>
                                  </a:moveTo>
                                  <a:lnTo>
                                    <a:pt x="4" y="0"/>
                                  </a:lnTo>
                                  <a:lnTo>
                                    <a:pt x="0" y="7"/>
                                  </a:lnTo>
                                  <a:lnTo>
                                    <a:pt x="7" y="13"/>
                                  </a:lnTo>
                                  <a:lnTo>
                                    <a:pt x="8" y="24"/>
                                  </a:lnTo>
                                  <a:lnTo>
                                    <a:pt x="11" y="27"/>
                                  </a:lnTo>
                                  <a:lnTo>
                                    <a:pt x="15" y="19"/>
                                  </a:lnTo>
                                  <a:lnTo>
                                    <a:pt x="25" y="14"/>
                                  </a:lnTo>
                                  <a:lnTo>
                                    <a:pt x="25" y="11"/>
                                  </a:lnTo>
                                  <a:lnTo>
                                    <a:pt x="24" y="6"/>
                                  </a:lnTo>
                                  <a:lnTo>
                                    <a:pt x="12" y="7"/>
                                  </a:lnTo>
                                  <a:lnTo>
                                    <a:pt x="9" y="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3" name="Freeform 3467"/>
                          <wps:cNvSpPr>
                            <a:spLocks/>
                          </wps:cNvSpPr>
                          <wps:spPr bwMode="auto">
                            <a:xfrm>
                              <a:off x="4113" y="757"/>
                              <a:ext cx="11" cy="15"/>
                            </a:xfrm>
                            <a:custGeom>
                              <a:avLst/>
                              <a:gdLst>
                                <a:gd name="T0" fmla="*/ 0 w 11"/>
                                <a:gd name="T1" fmla="*/ 0 h 15"/>
                                <a:gd name="T2" fmla="*/ 11 w 11"/>
                                <a:gd name="T3" fmla="*/ 8 h 15"/>
                                <a:gd name="T4" fmla="*/ 5 w 11"/>
                                <a:gd name="T5" fmla="*/ 15 h 15"/>
                              </a:gdLst>
                              <a:ahLst/>
                              <a:cxnLst>
                                <a:cxn ang="0">
                                  <a:pos x="T0" y="T1"/>
                                </a:cxn>
                                <a:cxn ang="0">
                                  <a:pos x="T2" y="T3"/>
                                </a:cxn>
                                <a:cxn ang="0">
                                  <a:pos x="T4" y="T5"/>
                                </a:cxn>
                              </a:cxnLst>
                              <a:rect l="0" t="0" r="r" b="b"/>
                              <a:pathLst>
                                <a:path w="11" h="15">
                                  <a:moveTo>
                                    <a:pt x="0" y="0"/>
                                  </a:moveTo>
                                  <a:lnTo>
                                    <a:pt x="11" y="8"/>
                                  </a:lnTo>
                                  <a:lnTo>
                                    <a:pt x="5" y="15"/>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4" name="Freeform 3468"/>
                          <wps:cNvSpPr>
                            <a:spLocks/>
                          </wps:cNvSpPr>
                          <wps:spPr bwMode="auto">
                            <a:xfrm>
                              <a:off x="4119" y="763"/>
                              <a:ext cx="15" cy="13"/>
                            </a:xfrm>
                            <a:custGeom>
                              <a:avLst/>
                              <a:gdLst>
                                <a:gd name="T0" fmla="*/ 3 w 15"/>
                                <a:gd name="T1" fmla="*/ 0 h 13"/>
                                <a:gd name="T2" fmla="*/ 0 w 15"/>
                                <a:gd name="T3" fmla="*/ 0 h 13"/>
                                <a:gd name="T4" fmla="*/ 3 w 15"/>
                                <a:gd name="T5" fmla="*/ 13 h 13"/>
                                <a:gd name="T6" fmla="*/ 15 w 15"/>
                                <a:gd name="T7" fmla="*/ 7 h 13"/>
                              </a:gdLst>
                              <a:ahLst/>
                              <a:cxnLst>
                                <a:cxn ang="0">
                                  <a:pos x="T0" y="T1"/>
                                </a:cxn>
                                <a:cxn ang="0">
                                  <a:pos x="T2" y="T3"/>
                                </a:cxn>
                                <a:cxn ang="0">
                                  <a:pos x="T4" y="T5"/>
                                </a:cxn>
                                <a:cxn ang="0">
                                  <a:pos x="T6" y="T7"/>
                                </a:cxn>
                              </a:cxnLst>
                              <a:rect l="0" t="0" r="r" b="b"/>
                              <a:pathLst>
                                <a:path w="15" h="13">
                                  <a:moveTo>
                                    <a:pt x="3" y="0"/>
                                  </a:moveTo>
                                  <a:lnTo>
                                    <a:pt x="0" y="0"/>
                                  </a:lnTo>
                                  <a:lnTo>
                                    <a:pt x="3" y="13"/>
                                  </a:lnTo>
                                  <a:lnTo>
                                    <a:pt x="15" y="7"/>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5" name="Freeform 3469"/>
                          <wps:cNvSpPr>
                            <a:spLocks/>
                          </wps:cNvSpPr>
                          <wps:spPr bwMode="auto">
                            <a:xfrm>
                              <a:off x="4119" y="774"/>
                              <a:ext cx="15" cy="25"/>
                            </a:xfrm>
                            <a:custGeom>
                              <a:avLst/>
                              <a:gdLst>
                                <a:gd name="T0" fmla="*/ 0 w 15"/>
                                <a:gd name="T1" fmla="*/ 7 h 25"/>
                                <a:gd name="T2" fmla="*/ 0 w 15"/>
                                <a:gd name="T3" fmla="*/ 6 h 25"/>
                                <a:gd name="T4" fmla="*/ 1 w 15"/>
                                <a:gd name="T5" fmla="*/ 6 h 25"/>
                                <a:gd name="T6" fmla="*/ 2 w 15"/>
                                <a:gd name="T7" fmla="*/ 7 h 25"/>
                                <a:gd name="T8" fmla="*/ 3 w 15"/>
                                <a:gd name="T9" fmla="*/ 11 h 25"/>
                                <a:gd name="T10" fmla="*/ 4 w 15"/>
                                <a:gd name="T11" fmla="*/ 14 h 25"/>
                                <a:gd name="T12" fmla="*/ 5 w 15"/>
                                <a:gd name="T13" fmla="*/ 19 h 25"/>
                                <a:gd name="T14" fmla="*/ 6 w 15"/>
                                <a:gd name="T15" fmla="*/ 20 h 25"/>
                                <a:gd name="T16" fmla="*/ 7 w 15"/>
                                <a:gd name="T17" fmla="*/ 20 h 25"/>
                                <a:gd name="T18" fmla="*/ 8 w 15"/>
                                <a:gd name="T19" fmla="*/ 20 h 25"/>
                                <a:gd name="T20" fmla="*/ 8 w 15"/>
                                <a:gd name="T21" fmla="*/ 19 h 25"/>
                                <a:gd name="T22" fmla="*/ 8 w 15"/>
                                <a:gd name="T23" fmla="*/ 16 h 25"/>
                                <a:gd name="T24" fmla="*/ 7 w 15"/>
                                <a:gd name="T25" fmla="*/ 11 h 25"/>
                                <a:gd name="T26" fmla="*/ 6 w 15"/>
                                <a:gd name="T27" fmla="*/ 5 h 25"/>
                                <a:gd name="T28" fmla="*/ 6 w 15"/>
                                <a:gd name="T29" fmla="*/ 2 h 25"/>
                                <a:gd name="T30" fmla="*/ 7 w 15"/>
                                <a:gd name="T31" fmla="*/ 0 h 25"/>
                                <a:gd name="T32" fmla="*/ 8 w 15"/>
                                <a:gd name="T33" fmla="*/ 0 h 25"/>
                                <a:gd name="T34" fmla="*/ 9 w 15"/>
                                <a:gd name="T35" fmla="*/ 2 h 25"/>
                                <a:gd name="T36" fmla="*/ 11 w 15"/>
                                <a:gd name="T37" fmla="*/ 3 h 25"/>
                                <a:gd name="T38" fmla="*/ 13 w 15"/>
                                <a:gd name="T39" fmla="*/ 5 h 25"/>
                                <a:gd name="T40" fmla="*/ 14 w 15"/>
                                <a:gd name="T41" fmla="*/ 6 h 25"/>
                                <a:gd name="T42" fmla="*/ 15 w 15"/>
                                <a:gd name="T43" fmla="*/ 6 h 25"/>
                                <a:gd name="T44" fmla="*/ 14 w 15"/>
                                <a:gd name="T45" fmla="*/ 11 h 25"/>
                                <a:gd name="T46" fmla="*/ 13 w 15"/>
                                <a:gd name="T47" fmla="*/ 9 h 25"/>
                                <a:gd name="T48" fmla="*/ 12 w 15"/>
                                <a:gd name="T49" fmla="*/ 7 h 25"/>
                                <a:gd name="T50" fmla="*/ 10 w 15"/>
                                <a:gd name="T51" fmla="*/ 6 h 25"/>
                                <a:gd name="T52" fmla="*/ 9 w 15"/>
                                <a:gd name="T53" fmla="*/ 6 h 25"/>
                                <a:gd name="T54" fmla="*/ 9 w 15"/>
                                <a:gd name="T55" fmla="*/ 7 h 25"/>
                                <a:gd name="T56" fmla="*/ 10 w 15"/>
                                <a:gd name="T57" fmla="*/ 12 h 25"/>
                                <a:gd name="T58" fmla="*/ 11 w 15"/>
                                <a:gd name="T59" fmla="*/ 19 h 25"/>
                                <a:gd name="T60" fmla="*/ 11 w 15"/>
                                <a:gd name="T61" fmla="*/ 22 h 25"/>
                                <a:gd name="T62" fmla="*/ 10 w 15"/>
                                <a:gd name="T63" fmla="*/ 25 h 25"/>
                                <a:gd name="T64" fmla="*/ 8 w 15"/>
                                <a:gd name="T65" fmla="*/ 25 h 25"/>
                                <a:gd name="T66" fmla="*/ 6 w 15"/>
                                <a:gd name="T67" fmla="*/ 25 h 25"/>
                                <a:gd name="T68" fmla="*/ 5 w 15"/>
                                <a:gd name="T69" fmla="*/ 25 h 25"/>
                                <a:gd name="T70" fmla="*/ 3 w 15"/>
                                <a:gd name="T71" fmla="*/ 20 h 25"/>
                                <a:gd name="T72" fmla="*/ 1 w 15"/>
                                <a:gd name="T73" fmla="*/ 16 h 25"/>
                                <a:gd name="T74" fmla="*/ 0 w 15"/>
                                <a:gd name="T75" fmla="*/ 11 h 25"/>
                                <a:gd name="T76" fmla="*/ 0 w 15"/>
                                <a:gd name="T77" fmla="*/ 7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5" h="25">
                                  <a:moveTo>
                                    <a:pt x="0" y="7"/>
                                  </a:moveTo>
                                  <a:lnTo>
                                    <a:pt x="0" y="6"/>
                                  </a:lnTo>
                                  <a:lnTo>
                                    <a:pt x="1" y="6"/>
                                  </a:lnTo>
                                  <a:lnTo>
                                    <a:pt x="2" y="7"/>
                                  </a:lnTo>
                                  <a:lnTo>
                                    <a:pt x="3" y="11"/>
                                  </a:lnTo>
                                  <a:lnTo>
                                    <a:pt x="4" y="14"/>
                                  </a:lnTo>
                                  <a:lnTo>
                                    <a:pt x="5" y="19"/>
                                  </a:lnTo>
                                  <a:lnTo>
                                    <a:pt x="6" y="20"/>
                                  </a:lnTo>
                                  <a:lnTo>
                                    <a:pt x="7" y="20"/>
                                  </a:lnTo>
                                  <a:lnTo>
                                    <a:pt x="8" y="20"/>
                                  </a:lnTo>
                                  <a:lnTo>
                                    <a:pt x="8" y="19"/>
                                  </a:lnTo>
                                  <a:lnTo>
                                    <a:pt x="8" y="16"/>
                                  </a:lnTo>
                                  <a:lnTo>
                                    <a:pt x="7" y="11"/>
                                  </a:lnTo>
                                  <a:lnTo>
                                    <a:pt x="6" y="5"/>
                                  </a:lnTo>
                                  <a:lnTo>
                                    <a:pt x="6" y="2"/>
                                  </a:lnTo>
                                  <a:lnTo>
                                    <a:pt x="7" y="0"/>
                                  </a:lnTo>
                                  <a:lnTo>
                                    <a:pt x="8" y="0"/>
                                  </a:lnTo>
                                  <a:lnTo>
                                    <a:pt x="9" y="2"/>
                                  </a:lnTo>
                                  <a:lnTo>
                                    <a:pt x="11" y="3"/>
                                  </a:lnTo>
                                  <a:lnTo>
                                    <a:pt x="13" y="5"/>
                                  </a:lnTo>
                                  <a:lnTo>
                                    <a:pt x="14" y="6"/>
                                  </a:lnTo>
                                  <a:lnTo>
                                    <a:pt x="15" y="6"/>
                                  </a:lnTo>
                                  <a:lnTo>
                                    <a:pt x="14" y="11"/>
                                  </a:lnTo>
                                  <a:lnTo>
                                    <a:pt x="13" y="9"/>
                                  </a:lnTo>
                                  <a:lnTo>
                                    <a:pt x="12" y="7"/>
                                  </a:lnTo>
                                  <a:lnTo>
                                    <a:pt x="10" y="6"/>
                                  </a:lnTo>
                                  <a:lnTo>
                                    <a:pt x="9" y="6"/>
                                  </a:lnTo>
                                  <a:lnTo>
                                    <a:pt x="9" y="7"/>
                                  </a:lnTo>
                                  <a:lnTo>
                                    <a:pt x="10" y="12"/>
                                  </a:lnTo>
                                  <a:lnTo>
                                    <a:pt x="11" y="19"/>
                                  </a:lnTo>
                                  <a:lnTo>
                                    <a:pt x="11" y="22"/>
                                  </a:lnTo>
                                  <a:lnTo>
                                    <a:pt x="10" y="25"/>
                                  </a:lnTo>
                                  <a:lnTo>
                                    <a:pt x="8" y="25"/>
                                  </a:lnTo>
                                  <a:lnTo>
                                    <a:pt x="6" y="25"/>
                                  </a:lnTo>
                                  <a:lnTo>
                                    <a:pt x="5" y="25"/>
                                  </a:lnTo>
                                  <a:lnTo>
                                    <a:pt x="3" y="20"/>
                                  </a:lnTo>
                                  <a:lnTo>
                                    <a:pt x="1" y="16"/>
                                  </a:lnTo>
                                  <a:lnTo>
                                    <a:pt x="0" y="11"/>
                                  </a:lnTo>
                                  <a:lnTo>
                                    <a:pt x="0" y="7"/>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36" name="Freeform 3470"/>
                          <wps:cNvSpPr>
                            <a:spLocks/>
                          </wps:cNvSpPr>
                          <wps:spPr bwMode="auto">
                            <a:xfrm>
                              <a:off x="4119" y="774"/>
                              <a:ext cx="15" cy="25"/>
                            </a:xfrm>
                            <a:custGeom>
                              <a:avLst/>
                              <a:gdLst>
                                <a:gd name="T0" fmla="*/ 0 w 15"/>
                                <a:gd name="T1" fmla="*/ 7 h 25"/>
                                <a:gd name="T2" fmla="*/ 0 w 15"/>
                                <a:gd name="T3" fmla="*/ 6 h 25"/>
                                <a:gd name="T4" fmla="*/ 1 w 15"/>
                                <a:gd name="T5" fmla="*/ 6 h 25"/>
                                <a:gd name="T6" fmla="*/ 2 w 15"/>
                                <a:gd name="T7" fmla="*/ 7 h 25"/>
                                <a:gd name="T8" fmla="*/ 3 w 15"/>
                                <a:gd name="T9" fmla="*/ 11 h 25"/>
                                <a:gd name="T10" fmla="*/ 4 w 15"/>
                                <a:gd name="T11" fmla="*/ 14 h 25"/>
                                <a:gd name="T12" fmla="*/ 5 w 15"/>
                                <a:gd name="T13" fmla="*/ 19 h 25"/>
                                <a:gd name="T14" fmla="*/ 6 w 15"/>
                                <a:gd name="T15" fmla="*/ 20 h 25"/>
                                <a:gd name="T16" fmla="*/ 7 w 15"/>
                                <a:gd name="T17" fmla="*/ 20 h 25"/>
                                <a:gd name="T18" fmla="*/ 8 w 15"/>
                                <a:gd name="T19" fmla="*/ 20 h 25"/>
                                <a:gd name="T20" fmla="*/ 8 w 15"/>
                                <a:gd name="T21" fmla="*/ 19 h 25"/>
                                <a:gd name="T22" fmla="*/ 8 w 15"/>
                                <a:gd name="T23" fmla="*/ 16 h 25"/>
                                <a:gd name="T24" fmla="*/ 7 w 15"/>
                                <a:gd name="T25" fmla="*/ 11 h 25"/>
                                <a:gd name="T26" fmla="*/ 6 w 15"/>
                                <a:gd name="T27" fmla="*/ 5 h 25"/>
                                <a:gd name="T28" fmla="*/ 6 w 15"/>
                                <a:gd name="T29" fmla="*/ 2 h 25"/>
                                <a:gd name="T30" fmla="*/ 7 w 15"/>
                                <a:gd name="T31" fmla="*/ 0 h 25"/>
                                <a:gd name="T32" fmla="*/ 8 w 15"/>
                                <a:gd name="T33" fmla="*/ 0 h 25"/>
                                <a:gd name="T34" fmla="*/ 9 w 15"/>
                                <a:gd name="T35" fmla="*/ 2 h 25"/>
                                <a:gd name="T36" fmla="*/ 11 w 15"/>
                                <a:gd name="T37" fmla="*/ 3 h 25"/>
                                <a:gd name="T38" fmla="*/ 13 w 15"/>
                                <a:gd name="T39" fmla="*/ 5 h 25"/>
                                <a:gd name="T40" fmla="*/ 14 w 15"/>
                                <a:gd name="T41" fmla="*/ 6 h 25"/>
                                <a:gd name="T42" fmla="*/ 15 w 15"/>
                                <a:gd name="T43" fmla="*/ 6 h 25"/>
                                <a:gd name="T44" fmla="*/ 14 w 15"/>
                                <a:gd name="T45" fmla="*/ 11 h 25"/>
                                <a:gd name="T46" fmla="*/ 13 w 15"/>
                                <a:gd name="T47" fmla="*/ 9 h 25"/>
                                <a:gd name="T48" fmla="*/ 12 w 15"/>
                                <a:gd name="T49" fmla="*/ 7 h 25"/>
                                <a:gd name="T50" fmla="*/ 10 w 15"/>
                                <a:gd name="T51" fmla="*/ 6 h 25"/>
                                <a:gd name="T52" fmla="*/ 9 w 15"/>
                                <a:gd name="T53" fmla="*/ 6 h 25"/>
                                <a:gd name="T54" fmla="*/ 9 w 15"/>
                                <a:gd name="T55" fmla="*/ 7 h 25"/>
                                <a:gd name="T56" fmla="*/ 10 w 15"/>
                                <a:gd name="T57" fmla="*/ 12 h 25"/>
                                <a:gd name="T58" fmla="*/ 11 w 15"/>
                                <a:gd name="T59" fmla="*/ 19 h 25"/>
                                <a:gd name="T60" fmla="*/ 11 w 15"/>
                                <a:gd name="T61" fmla="*/ 22 h 25"/>
                                <a:gd name="T62" fmla="*/ 10 w 15"/>
                                <a:gd name="T63" fmla="*/ 25 h 25"/>
                                <a:gd name="T64" fmla="*/ 8 w 15"/>
                                <a:gd name="T65" fmla="*/ 25 h 25"/>
                                <a:gd name="T66" fmla="*/ 6 w 15"/>
                                <a:gd name="T67" fmla="*/ 25 h 25"/>
                                <a:gd name="T68" fmla="*/ 5 w 15"/>
                                <a:gd name="T69" fmla="*/ 25 h 25"/>
                                <a:gd name="T70" fmla="*/ 3 w 15"/>
                                <a:gd name="T71" fmla="*/ 20 h 25"/>
                                <a:gd name="T72" fmla="*/ 1 w 15"/>
                                <a:gd name="T73" fmla="*/ 16 h 25"/>
                                <a:gd name="T74" fmla="*/ 0 w 15"/>
                                <a:gd name="T75" fmla="*/ 11 h 25"/>
                                <a:gd name="T76" fmla="*/ 0 w 15"/>
                                <a:gd name="T77" fmla="*/ 7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5" h="25">
                                  <a:moveTo>
                                    <a:pt x="0" y="7"/>
                                  </a:moveTo>
                                  <a:lnTo>
                                    <a:pt x="0" y="6"/>
                                  </a:lnTo>
                                  <a:lnTo>
                                    <a:pt x="1" y="6"/>
                                  </a:lnTo>
                                  <a:lnTo>
                                    <a:pt x="2" y="7"/>
                                  </a:lnTo>
                                  <a:lnTo>
                                    <a:pt x="3" y="11"/>
                                  </a:lnTo>
                                  <a:lnTo>
                                    <a:pt x="4" y="14"/>
                                  </a:lnTo>
                                  <a:lnTo>
                                    <a:pt x="5" y="19"/>
                                  </a:lnTo>
                                  <a:lnTo>
                                    <a:pt x="6" y="20"/>
                                  </a:lnTo>
                                  <a:lnTo>
                                    <a:pt x="7" y="20"/>
                                  </a:lnTo>
                                  <a:lnTo>
                                    <a:pt x="8" y="20"/>
                                  </a:lnTo>
                                  <a:lnTo>
                                    <a:pt x="8" y="19"/>
                                  </a:lnTo>
                                  <a:lnTo>
                                    <a:pt x="8" y="16"/>
                                  </a:lnTo>
                                  <a:lnTo>
                                    <a:pt x="7" y="11"/>
                                  </a:lnTo>
                                  <a:lnTo>
                                    <a:pt x="6" y="5"/>
                                  </a:lnTo>
                                  <a:lnTo>
                                    <a:pt x="6" y="2"/>
                                  </a:lnTo>
                                  <a:lnTo>
                                    <a:pt x="7" y="0"/>
                                  </a:lnTo>
                                  <a:lnTo>
                                    <a:pt x="8" y="0"/>
                                  </a:lnTo>
                                  <a:lnTo>
                                    <a:pt x="9" y="2"/>
                                  </a:lnTo>
                                  <a:lnTo>
                                    <a:pt x="11" y="3"/>
                                  </a:lnTo>
                                  <a:lnTo>
                                    <a:pt x="13" y="5"/>
                                  </a:lnTo>
                                  <a:lnTo>
                                    <a:pt x="14" y="6"/>
                                  </a:lnTo>
                                  <a:lnTo>
                                    <a:pt x="15" y="6"/>
                                  </a:lnTo>
                                  <a:lnTo>
                                    <a:pt x="14" y="11"/>
                                  </a:lnTo>
                                  <a:lnTo>
                                    <a:pt x="13" y="9"/>
                                  </a:lnTo>
                                  <a:lnTo>
                                    <a:pt x="12" y="7"/>
                                  </a:lnTo>
                                  <a:lnTo>
                                    <a:pt x="10" y="6"/>
                                  </a:lnTo>
                                  <a:lnTo>
                                    <a:pt x="9" y="6"/>
                                  </a:lnTo>
                                  <a:lnTo>
                                    <a:pt x="9" y="7"/>
                                  </a:lnTo>
                                  <a:lnTo>
                                    <a:pt x="10" y="12"/>
                                  </a:lnTo>
                                  <a:lnTo>
                                    <a:pt x="11" y="19"/>
                                  </a:lnTo>
                                  <a:lnTo>
                                    <a:pt x="11" y="22"/>
                                  </a:lnTo>
                                  <a:lnTo>
                                    <a:pt x="10" y="25"/>
                                  </a:lnTo>
                                  <a:lnTo>
                                    <a:pt x="8" y="25"/>
                                  </a:lnTo>
                                  <a:lnTo>
                                    <a:pt x="6" y="25"/>
                                  </a:lnTo>
                                  <a:lnTo>
                                    <a:pt x="5" y="25"/>
                                  </a:lnTo>
                                  <a:lnTo>
                                    <a:pt x="3" y="20"/>
                                  </a:lnTo>
                                  <a:lnTo>
                                    <a:pt x="1" y="16"/>
                                  </a:lnTo>
                                  <a:lnTo>
                                    <a:pt x="0" y="11"/>
                                  </a:lnTo>
                                  <a:lnTo>
                                    <a:pt x="0" y="7"/>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7" name="Freeform 3471"/>
                          <wps:cNvSpPr>
                            <a:spLocks/>
                          </wps:cNvSpPr>
                          <wps:spPr bwMode="auto">
                            <a:xfrm>
                              <a:off x="4130" y="776"/>
                              <a:ext cx="21" cy="29"/>
                            </a:xfrm>
                            <a:custGeom>
                              <a:avLst/>
                              <a:gdLst>
                                <a:gd name="T0" fmla="*/ 1 w 21"/>
                                <a:gd name="T1" fmla="*/ 8 h 29"/>
                                <a:gd name="T2" fmla="*/ 1 w 21"/>
                                <a:gd name="T3" fmla="*/ 8 h 29"/>
                                <a:gd name="T4" fmla="*/ 0 w 21"/>
                                <a:gd name="T5" fmla="*/ 4 h 29"/>
                                <a:gd name="T6" fmla="*/ 1 w 21"/>
                                <a:gd name="T7" fmla="*/ 3 h 29"/>
                                <a:gd name="T8" fmla="*/ 1 w 21"/>
                                <a:gd name="T9" fmla="*/ 2 h 29"/>
                                <a:gd name="T10" fmla="*/ 2 w 21"/>
                                <a:gd name="T11" fmla="*/ 0 h 29"/>
                                <a:gd name="T12" fmla="*/ 5 w 21"/>
                                <a:gd name="T13" fmla="*/ 0 h 29"/>
                                <a:gd name="T14" fmla="*/ 6 w 21"/>
                                <a:gd name="T15" fmla="*/ 0 h 29"/>
                                <a:gd name="T16" fmla="*/ 8 w 21"/>
                                <a:gd name="T17" fmla="*/ 2 h 29"/>
                                <a:gd name="T18" fmla="*/ 20 w 21"/>
                                <a:gd name="T19" fmla="*/ 20 h 29"/>
                                <a:gd name="T20" fmla="*/ 21 w 21"/>
                                <a:gd name="T21" fmla="*/ 22 h 29"/>
                                <a:gd name="T22" fmla="*/ 21 w 21"/>
                                <a:gd name="T23" fmla="*/ 23 h 29"/>
                                <a:gd name="T24" fmla="*/ 21 w 21"/>
                                <a:gd name="T25" fmla="*/ 25 h 29"/>
                                <a:gd name="T26" fmla="*/ 20 w 21"/>
                                <a:gd name="T27" fmla="*/ 27 h 29"/>
                                <a:gd name="T28" fmla="*/ 20 w 21"/>
                                <a:gd name="T29" fmla="*/ 29 h 29"/>
                                <a:gd name="T30" fmla="*/ 17 w 21"/>
                                <a:gd name="T31" fmla="*/ 29 h 29"/>
                                <a:gd name="T32" fmla="*/ 16 w 21"/>
                                <a:gd name="T33" fmla="*/ 29 h 29"/>
                                <a:gd name="T34" fmla="*/ 15 w 21"/>
                                <a:gd name="T35" fmla="*/ 27 h 29"/>
                                <a:gd name="T36" fmla="*/ 1 w 21"/>
                                <a:gd name="T37" fmla="*/ 8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1" h="29">
                                  <a:moveTo>
                                    <a:pt x="1" y="8"/>
                                  </a:moveTo>
                                  <a:lnTo>
                                    <a:pt x="1" y="8"/>
                                  </a:lnTo>
                                  <a:lnTo>
                                    <a:pt x="0" y="4"/>
                                  </a:lnTo>
                                  <a:lnTo>
                                    <a:pt x="1" y="3"/>
                                  </a:lnTo>
                                  <a:lnTo>
                                    <a:pt x="1" y="2"/>
                                  </a:lnTo>
                                  <a:lnTo>
                                    <a:pt x="2" y="0"/>
                                  </a:lnTo>
                                  <a:lnTo>
                                    <a:pt x="5" y="0"/>
                                  </a:lnTo>
                                  <a:lnTo>
                                    <a:pt x="6" y="0"/>
                                  </a:lnTo>
                                  <a:lnTo>
                                    <a:pt x="8" y="2"/>
                                  </a:lnTo>
                                  <a:lnTo>
                                    <a:pt x="20" y="20"/>
                                  </a:lnTo>
                                  <a:lnTo>
                                    <a:pt x="21" y="22"/>
                                  </a:lnTo>
                                  <a:lnTo>
                                    <a:pt x="21" y="23"/>
                                  </a:lnTo>
                                  <a:lnTo>
                                    <a:pt x="21" y="25"/>
                                  </a:lnTo>
                                  <a:lnTo>
                                    <a:pt x="20" y="27"/>
                                  </a:lnTo>
                                  <a:lnTo>
                                    <a:pt x="20" y="29"/>
                                  </a:lnTo>
                                  <a:lnTo>
                                    <a:pt x="17" y="29"/>
                                  </a:lnTo>
                                  <a:lnTo>
                                    <a:pt x="16" y="29"/>
                                  </a:lnTo>
                                  <a:lnTo>
                                    <a:pt x="15" y="27"/>
                                  </a:lnTo>
                                  <a:lnTo>
                                    <a:pt x="1" y="8"/>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38" name="Freeform 3472"/>
                          <wps:cNvSpPr>
                            <a:spLocks/>
                          </wps:cNvSpPr>
                          <wps:spPr bwMode="auto">
                            <a:xfrm>
                              <a:off x="4130" y="776"/>
                              <a:ext cx="21" cy="29"/>
                            </a:xfrm>
                            <a:custGeom>
                              <a:avLst/>
                              <a:gdLst>
                                <a:gd name="T0" fmla="*/ 1 w 21"/>
                                <a:gd name="T1" fmla="*/ 8 h 29"/>
                                <a:gd name="T2" fmla="*/ 1 w 21"/>
                                <a:gd name="T3" fmla="*/ 8 h 29"/>
                                <a:gd name="T4" fmla="*/ 0 w 21"/>
                                <a:gd name="T5" fmla="*/ 4 h 29"/>
                                <a:gd name="T6" fmla="*/ 1 w 21"/>
                                <a:gd name="T7" fmla="*/ 3 h 29"/>
                                <a:gd name="T8" fmla="*/ 1 w 21"/>
                                <a:gd name="T9" fmla="*/ 2 h 29"/>
                                <a:gd name="T10" fmla="*/ 2 w 21"/>
                                <a:gd name="T11" fmla="*/ 0 h 29"/>
                                <a:gd name="T12" fmla="*/ 5 w 21"/>
                                <a:gd name="T13" fmla="*/ 0 h 29"/>
                                <a:gd name="T14" fmla="*/ 6 w 21"/>
                                <a:gd name="T15" fmla="*/ 0 h 29"/>
                                <a:gd name="T16" fmla="*/ 8 w 21"/>
                                <a:gd name="T17" fmla="*/ 2 h 29"/>
                                <a:gd name="T18" fmla="*/ 20 w 21"/>
                                <a:gd name="T19" fmla="*/ 20 h 29"/>
                                <a:gd name="T20" fmla="*/ 21 w 21"/>
                                <a:gd name="T21" fmla="*/ 22 h 29"/>
                                <a:gd name="T22" fmla="*/ 21 w 21"/>
                                <a:gd name="T23" fmla="*/ 23 h 29"/>
                                <a:gd name="T24" fmla="*/ 21 w 21"/>
                                <a:gd name="T25" fmla="*/ 25 h 29"/>
                                <a:gd name="T26" fmla="*/ 20 w 21"/>
                                <a:gd name="T27" fmla="*/ 27 h 29"/>
                                <a:gd name="T28" fmla="*/ 20 w 21"/>
                                <a:gd name="T29" fmla="*/ 29 h 29"/>
                                <a:gd name="T30" fmla="*/ 17 w 21"/>
                                <a:gd name="T31" fmla="*/ 29 h 29"/>
                                <a:gd name="T32" fmla="*/ 16 w 21"/>
                                <a:gd name="T33" fmla="*/ 29 h 29"/>
                                <a:gd name="T34" fmla="*/ 15 w 21"/>
                                <a:gd name="T35" fmla="*/ 27 h 29"/>
                                <a:gd name="T36" fmla="*/ 1 w 21"/>
                                <a:gd name="T37" fmla="*/ 8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1" h="29">
                                  <a:moveTo>
                                    <a:pt x="1" y="8"/>
                                  </a:moveTo>
                                  <a:lnTo>
                                    <a:pt x="1" y="8"/>
                                  </a:lnTo>
                                  <a:lnTo>
                                    <a:pt x="0" y="4"/>
                                  </a:lnTo>
                                  <a:lnTo>
                                    <a:pt x="1" y="3"/>
                                  </a:lnTo>
                                  <a:lnTo>
                                    <a:pt x="1" y="2"/>
                                  </a:lnTo>
                                  <a:lnTo>
                                    <a:pt x="2" y="0"/>
                                  </a:lnTo>
                                  <a:lnTo>
                                    <a:pt x="5" y="0"/>
                                  </a:lnTo>
                                  <a:lnTo>
                                    <a:pt x="6" y="0"/>
                                  </a:lnTo>
                                  <a:lnTo>
                                    <a:pt x="8" y="2"/>
                                  </a:lnTo>
                                  <a:lnTo>
                                    <a:pt x="20" y="20"/>
                                  </a:lnTo>
                                  <a:lnTo>
                                    <a:pt x="21" y="22"/>
                                  </a:lnTo>
                                  <a:lnTo>
                                    <a:pt x="21" y="23"/>
                                  </a:lnTo>
                                  <a:lnTo>
                                    <a:pt x="21" y="25"/>
                                  </a:lnTo>
                                  <a:lnTo>
                                    <a:pt x="20" y="27"/>
                                  </a:lnTo>
                                  <a:lnTo>
                                    <a:pt x="20" y="29"/>
                                  </a:lnTo>
                                  <a:lnTo>
                                    <a:pt x="17" y="29"/>
                                  </a:lnTo>
                                  <a:lnTo>
                                    <a:pt x="16" y="29"/>
                                  </a:lnTo>
                                  <a:lnTo>
                                    <a:pt x="15" y="27"/>
                                  </a:lnTo>
                                  <a:lnTo>
                                    <a:pt x="1" y="8"/>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9" name="Freeform 3473"/>
                          <wps:cNvSpPr>
                            <a:spLocks/>
                          </wps:cNvSpPr>
                          <wps:spPr bwMode="auto">
                            <a:xfrm>
                              <a:off x="4143" y="793"/>
                              <a:ext cx="10" cy="12"/>
                            </a:xfrm>
                            <a:custGeom>
                              <a:avLst/>
                              <a:gdLst>
                                <a:gd name="T0" fmla="*/ 10 w 10"/>
                                <a:gd name="T1" fmla="*/ 2 h 12"/>
                                <a:gd name="T2" fmla="*/ 10 w 10"/>
                                <a:gd name="T3" fmla="*/ 2 h 12"/>
                                <a:gd name="T4" fmla="*/ 7 w 10"/>
                                <a:gd name="T5" fmla="*/ 0 h 12"/>
                                <a:gd name="T6" fmla="*/ 4 w 10"/>
                                <a:gd name="T7" fmla="*/ 0 h 12"/>
                                <a:gd name="T8" fmla="*/ 1 w 10"/>
                                <a:gd name="T9" fmla="*/ 2 h 12"/>
                                <a:gd name="T10" fmla="*/ 1 w 10"/>
                                <a:gd name="T11" fmla="*/ 5 h 12"/>
                                <a:gd name="T12" fmla="*/ 0 w 10"/>
                                <a:gd name="T13" fmla="*/ 6 h 12"/>
                                <a:gd name="T14" fmla="*/ 0 w 10"/>
                                <a:gd name="T15" fmla="*/ 9 h 12"/>
                                <a:gd name="T16" fmla="*/ 0 w 10"/>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2"/>
                                  </a:moveTo>
                                  <a:lnTo>
                                    <a:pt x="10" y="2"/>
                                  </a:lnTo>
                                  <a:lnTo>
                                    <a:pt x="7" y="0"/>
                                  </a:lnTo>
                                  <a:lnTo>
                                    <a:pt x="4" y="0"/>
                                  </a:lnTo>
                                  <a:lnTo>
                                    <a:pt x="1" y="2"/>
                                  </a:lnTo>
                                  <a:lnTo>
                                    <a:pt x="1" y="5"/>
                                  </a:lnTo>
                                  <a:lnTo>
                                    <a:pt x="0" y="6"/>
                                  </a:lnTo>
                                  <a:lnTo>
                                    <a:pt x="0" y="9"/>
                                  </a:lnTo>
                                  <a:lnTo>
                                    <a:pt x="0" y="12"/>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0" name="Freeform 3474"/>
                          <wps:cNvSpPr>
                            <a:spLocks/>
                          </wps:cNvSpPr>
                          <wps:spPr bwMode="auto">
                            <a:xfrm>
                              <a:off x="4144" y="795"/>
                              <a:ext cx="12" cy="14"/>
                            </a:xfrm>
                            <a:custGeom>
                              <a:avLst/>
                              <a:gdLst>
                                <a:gd name="T0" fmla="*/ 9 w 12"/>
                                <a:gd name="T1" fmla="*/ 10 h 14"/>
                                <a:gd name="T2" fmla="*/ 12 w 12"/>
                                <a:gd name="T3" fmla="*/ 5 h 14"/>
                                <a:gd name="T4" fmla="*/ 12 w 12"/>
                                <a:gd name="T5" fmla="*/ 2 h 14"/>
                                <a:gd name="T6" fmla="*/ 9 w 12"/>
                                <a:gd name="T7" fmla="*/ 0 h 14"/>
                                <a:gd name="T8" fmla="*/ 6 w 12"/>
                                <a:gd name="T9" fmla="*/ 0 h 14"/>
                                <a:gd name="T10" fmla="*/ 4 w 12"/>
                                <a:gd name="T11" fmla="*/ 0 h 14"/>
                                <a:gd name="T12" fmla="*/ 2 w 12"/>
                                <a:gd name="T13" fmla="*/ 0 h 14"/>
                                <a:gd name="T14" fmla="*/ 2 w 12"/>
                                <a:gd name="T15" fmla="*/ 2 h 14"/>
                                <a:gd name="T16" fmla="*/ 0 w 12"/>
                                <a:gd name="T17" fmla="*/ 5 h 14"/>
                                <a:gd name="T18" fmla="*/ 0 w 12"/>
                                <a:gd name="T19" fmla="*/ 10 h 14"/>
                                <a:gd name="T20" fmla="*/ 2 w 12"/>
                                <a:gd name="T21" fmla="*/ 10 h 14"/>
                                <a:gd name="T22" fmla="*/ 4 w 12"/>
                                <a:gd name="T23" fmla="*/ 14 h 14"/>
                                <a:gd name="T24" fmla="*/ 6 w 12"/>
                                <a:gd name="T25" fmla="*/ 14 h 14"/>
                                <a:gd name="T26" fmla="*/ 9 w 12"/>
                                <a:gd name="T2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4">
                                  <a:moveTo>
                                    <a:pt x="9" y="10"/>
                                  </a:moveTo>
                                  <a:lnTo>
                                    <a:pt x="12" y="5"/>
                                  </a:lnTo>
                                  <a:lnTo>
                                    <a:pt x="12" y="2"/>
                                  </a:lnTo>
                                  <a:lnTo>
                                    <a:pt x="9" y="0"/>
                                  </a:lnTo>
                                  <a:lnTo>
                                    <a:pt x="6" y="0"/>
                                  </a:lnTo>
                                  <a:lnTo>
                                    <a:pt x="4" y="0"/>
                                  </a:lnTo>
                                  <a:lnTo>
                                    <a:pt x="2" y="0"/>
                                  </a:lnTo>
                                  <a:lnTo>
                                    <a:pt x="2" y="2"/>
                                  </a:lnTo>
                                  <a:lnTo>
                                    <a:pt x="0" y="5"/>
                                  </a:lnTo>
                                  <a:lnTo>
                                    <a:pt x="0" y="10"/>
                                  </a:lnTo>
                                  <a:lnTo>
                                    <a:pt x="2" y="10"/>
                                  </a:lnTo>
                                  <a:lnTo>
                                    <a:pt x="4" y="14"/>
                                  </a:lnTo>
                                  <a:lnTo>
                                    <a:pt x="6" y="14"/>
                                  </a:lnTo>
                                  <a:lnTo>
                                    <a:pt x="9" y="10"/>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1" name="Freeform 3475"/>
                          <wps:cNvSpPr>
                            <a:spLocks/>
                          </wps:cNvSpPr>
                          <wps:spPr bwMode="auto">
                            <a:xfrm>
                              <a:off x="4144" y="795"/>
                              <a:ext cx="12" cy="14"/>
                            </a:xfrm>
                            <a:custGeom>
                              <a:avLst/>
                              <a:gdLst>
                                <a:gd name="T0" fmla="*/ 9 w 12"/>
                                <a:gd name="T1" fmla="*/ 10 h 14"/>
                                <a:gd name="T2" fmla="*/ 12 w 12"/>
                                <a:gd name="T3" fmla="*/ 5 h 14"/>
                                <a:gd name="T4" fmla="*/ 12 w 12"/>
                                <a:gd name="T5" fmla="*/ 2 h 14"/>
                                <a:gd name="T6" fmla="*/ 9 w 12"/>
                                <a:gd name="T7" fmla="*/ 0 h 14"/>
                                <a:gd name="T8" fmla="*/ 6 w 12"/>
                                <a:gd name="T9" fmla="*/ 0 h 14"/>
                                <a:gd name="T10" fmla="*/ 4 w 12"/>
                                <a:gd name="T11" fmla="*/ 0 h 14"/>
                                <a:gd name="T12" fmla="*/ 2 w 12"/>
                                <a:gd name="T13" fmla="*/ 0 h 14"/>
                                <a:gd name="T14" fmla="*/ 2 w 12"/>
                                <a:gd name="T15" fmla="*/ 2 h 14"/>
                                <a:gd name="T16" fmla="*/ 0 w 12"/>
                                <a:gd name="T17" fmla="*/ 5 h 14"/>
                                <a:gd name="T18" fmla="*/ 0 w 12"/>
                                <a:gd name="T19" fmla="*/ 10 h 14"/>
                                <a:gd name="T20" fmla="*/ 2 w 12"/>
                                <a:gd name="T21" fmla="*/ 10 h 14"/>
                                <a:gd name="T22" fmla="*/ 4 w 12"/>
                                <a:gd name="T23" fmla="*/ 14 h 14"/>
                                <a:gd name="T24" fmla="*/ 6 w 12"/>
                                <a:gd name="T25" fmla="*/ 14 h 14"/>
                                <a:gd name="T26" fmla="*/ 9 w 12"/>
                                <a:gd name="T2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4">
                                  <a:moveTo>
                                    <a:pt x="9" y="10"/>
                                  </a:moveTo>
                                  <a:lnTo>
                                    <a:pt x="12" y="5"/>
                                  </a:lnTo>
                                  <a:lnTo>
                                    <a:pt x="12" y="2"/>
                                  </a:lnTo>
                                  <a:lnTo>
                                    <a:pt x="9" y="0"/>
                                  </a:lnTo>
                                  <a:lnTo>
                                    <a:pt x="6" y="0"/>
                                  </a:lnTo>
                                  <a:lnTo>
                                    <a:pt x="4" y="0"/>
                                  </a:lnTo>
                                  <a:lnTo>
                                    <a:pt x="2" y="0"/>
                                  </a:lnTo>
                                  <a:lnTo>
                                    <a:pt x="2" y="2"/>
                                  </a:lnTo>
                                  <a:lnTo>
                                    <a:pt x="0" y="5"/>
                                  </a:lnTo>
                                  <a:lnTo>
                                    <a:pt x="0" y="10"/>
                                  </a:lnTo>
                                  <a:lnTo>
                                    <a:pt x="2" y="10"/>
                                  </a:lnTo>
                                  <a:lnTo>
                                    <a:pt x="4" y="14"/>
                                  </a:lnTo>
                                  <a:lnTo>
                                    <a:pt x="6" y="14"/>
                                  </a:lnTo>
                                  <a:lnTo>
                                    <a:pt x="9" y="1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2" name="Freeform 3476"/>
                          <wps:cNvSpPr>
                            <a:spLocks/>
                          </wps:cNvSpPr>
                          <wps:spPr bwMode="auto">
                            <a:xfrm>
                              <a:off x="4127" y="777"/>
                              <a:ext cx="9" cy="15"/>
                            </a:xfrm>
                            <a:custGeom>
                              <a:avLst/>
                              <a:gdLst>
                                <a:gd name="T0" fmla="*/ 0 w 9"/>
                                <a:gd name="T1" fmla="*/ 0 h 15"/>
                                <a:gd name="T2" fmla="*/ 9 w 9"/>
                                <a:gd name="T3" fmla="*/ 0 h 15"/>
                                <a:gd name="T4" fmla="*/ 9 w 9"/>
                                <a:gd name="T5" fmla="*/ 15 h 15"/>
                              </a:gdLst>
                              <a:ahLst/>
                              <a:cxnLst>
                                <a:cxn ang="0">
                                  <a:pos x="T0" y="T1"/>
                                </a:cxn>
                                <a:cxn ang="0">
                                  <a:pos x="T2" y="T3"/>
                                </a:cxn>
                                <a:cxn ang="0">
                                  <a:pos x="T4" y="T5"/>
                                </a:cxn>
                              </a:cxnLst>
                              <a:rect l="0" t="0" r="r" b="b"/>
                              <a:pathLst>
                                <a:path w="9" h="15">
                                  <a:moveTo>
                                    <a:pt x="0" y="0"/>
                                  </a:moveTo>
                                  <a:lnTo>
                                    <a:pt x="9" y="0"/>
                                  </a:lnTo>
                                  <a:lnTo>
                                    <a:pt x="9" y="15"/>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3" name="Freeform 3477"/>
                          <wps:cNvSpPr>
                            <a:spLocks/>
                          </wps:cNvSpPr>
                          <wps:spPr bwMode="auto">
                            <a:xfrm>
                              <a:off x="4117" y="772"/>
                              <a:ext cx="9" cy="14"/>
                            </a:xfrm>
                            <a:custGeom>
                              <a:avLst/>
                              <a:gdLst>
                                <a:gd name="T0" fmla="*/ 0 w 9"/>
                                <a:gd name="T1" fmla="*/ 14 h 14"/>
                                <a:gd name="T2" fmla="*/ 6 w 9"/>
                                <a:gd name="T3" fmla="*/ 0 h 14"/>
                                <a:gd name="T4" fmla="*/ 9 w 9"/>
                                <a:gd name="T5" fmla="*/ 7 h 14"/>
                              </a:gdLst>
                              <a:ahLst/>
                              <a:cxnLst>
                                <a:cxn ang="0">
                                  <a:pos x="T0" y="T1"/>
                                </a:cxn>
                                <a:cxn ang="0">
                                  <a:pos x="T2" y="T3"/>
                                </a:cxn>
                                <a:cxn ang="0">
                                  <a:pos x="T4" y="T5"/>
                                </a:cxn>
                              </a:cxnLst>
                              <a:rect l="0" t="0" r="r" b="b"/>
                              <a:pathLst>
                                <a:path w="9" h="14">
                                  <a:moveTo>
                                    <a:pt x="0" y="14"/>
                                  </a:moveTo>
                                  <a:lnTo>
                                    <a:pt x="6" y="0"/>
                                  </a:lnTo>
                                  <a:lnTo>
                                    <a:pt x="9" y="7"/>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4" name="Freeform 3478"/>
                          <wps:cNvSpPr>
                            <a:spLocks/>
                          </wps:cNvSpPr>
                          <wps:spPr bwMode="auto">
                            <a:xfrm>
                              <a:off x="4097" y="625"/>
                              <a:ext cx="9" cy="14"/>
                            </a:xfrm>
                            <a:custGeom>
                              <a:avLst/>
                              <a:gdLst>
                                <a:gd name="T0" fmla="*/ 4 w 9"/>
                                <a:gd name="T1" fmla="*/ 14 h 14"/>
                                <a:gd name="T2" fmla="*/ 6 w 9"/>
                                <a:gd name="T3" fmla="*/ 10 h 14"/>
                                <a:gd name="T4" fmla="*/ 9 w 9"/>
                                <a:gd name="T5" fmla="*/ 7 h 14"/>
                                <a:gd name="T6" fmla="*/ 9 w 9"/>
                                <a:gd name="T7" fmla="*/ 6 h 14"/>
                                <a:gd name="T8" fmla="*/ 6 w 9"/>
                                <a:gd name="T9" fmla="*/ 3 h 14"/>
                                <a:gd name="T10" fmla="*/ 4 w 9"/>
                                <a:gd name="T11" fmla="*/ 0 h 14"/>
                                <a:gd name="T12" fmla="*/ 2 w 9"/>
                                <a:gd name="T13" fmla="*/ 3 h 14"/>
                                <a:gd name="T14" fmla="*/ 0 w 9"/>
                                <a:gd name="T15" fmla="*/ 3 h 14"/>
                                <a:gd name="T16" fmla="*/ 0 w 9"/>
                                <a:gd name="T17" fmla="*/ 6 h 14"/>
                                <a:gd name="T18" fmla="*/ 0 w 9"/>
                                <a:gd name="T19" fmla="*/ 7 h 14"/>
                                <a:gd name="T20" fmla="*/ 0 w 9"/>
                                <a:gd name="T21" fmla="*/ 10 h 14"/>
                                <a:gd name="T22" fmla="*/ 2 w 9"/>
                                <a:gd name="T23" fmla="*/ 10 h 14"/>
                                <a:gd name="T24" fmla="*/ 4 w 9"/>
                                <a:gd name="T25"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 h="14">
                                  <a:moveTo>
                                    <a:pt x="4" y="14"/>
                                  </a:moveTo>
                                  <a:lnTo>
                                    <a:pt x="6" y="10"/>
                                  </a:lnTo>
                                  <a:lnTo>
                                    <a:pt x="9" y="7"/>
                                  </a:lnTo>
                                  <a:lnTo>
                                    <a:pt x="9" y="6"/>
                                  </a:lnTo>
                                  <a:lnTo>
                                    <a:pt x="6" y="3"/>
                                  </a:lnTo>
                                  <a:lnTo>
                                    <a:pt x="4" y="0"/>
                                  </a:lnTo>
                                  <a:lnTo>
                                    <a:pt x="2" y="3"/>
                                  </a:lnTo>
                                  <a:lnTo>
                                    <a:pt x="0" y="3"/>
                                  </a:lnTo>
                                  <a:lnTo>
                                    <a:pt x="0" y="6"/>
                                  </a:lnTo>
                                  <a:lnTo>
                                    <a:pt x="0" y="7"/>
                                  </a:lnTo>
                                  <a:lnTo>
                                    <a:pt x="0" y="10"/>
                                  </a:lnTo>
                                  <a:lnTo>
                                    <a:pt x="2" y="10"/>
                                  </a:lnTo>
                                  <a:lnTo>
                                    <a:pt x="4" y="14"/>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5" name="Freeform 3479"/>
                          <wps:cNvSpPr>
                            <a:spLocks/>
                          </wps:cNvSpPr>
                          <wps:spPr bwMode="auto">
                            <a:xfrm>
                              <a:off x="4097" y="625"/>
                              <a:ext cx="9" cy="14"/>
                            </a:xfrm>
                            <a:custGeom>
                              <a:avLst/>
                              <a:gdLst>
                                <a:gd name="T0" fmla="*/ 4 w 9"/>
                                <a:gd name="T1" fmla="*/ 14 h 14"/>
                                <a:gd name="T2" fmla="*/ 6 w 9"/>
                                <a:gd name="T3" fmla="*/ 10 h 14"/>
                                <a:gd name="T4" fmla="*/ 9 w 9"/>
                                <a:gd name="T5" fmla="*/ 7 h 14"/>
                                <a:gd name="T6" fmla="*/ 9 w 9"/>
                                <a:gd name="T7" fmla="*/ 6 h 14"/>
                                <a:gd name="T8" fmla="*/ 6 w 9"/>
                                <a:gd name="T9" fmla="*/ 3 h 14"/>
                                <a:gd name="T10" fmla="*/ 4 w 9"/>
                                <a:gd name="T11" fmla="*/ 0 h 14"/>
                                <a:gd name="T12" fmla="*/ 2 w 9"/>
                                <a:gd name="T13" fmla="*/ 3 h 14"/>
                                <a:gd name="T14" fmla="*/ 0 w 9"/>
                                <a:gd name="T15" fmla="*/ 3 h 14"/>
                                <a:gd name="T16" fmla="*/ 0 w 9"/>
                                <a:gd name="T17" fmla="*/ 6 h 14"/>
                                <a:gd name="T18" fmla="*/ 0 w 9"/>
                                <a:gd name="T19" fmla="*/ 7 h 14"/>
                                <a:gd name="T20" fmla="*/ 0 w 9"/>
                                <a:gd name="T21" fmla="*/ 10 h 14"/>
                                <a:gd name="T22" fmla="*/ 2 w 9"/>
                                <a:gd name="T23" fmla="*/ 10 h 14"/>
                                <a:gd name="T24" fmla="*/ 4 w 9"/>
                                <a:gd name="T25"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 h="14">
                                  <a:moveTo>
                                    <a:pt x="4" y="14"/>
                                  </a:moveTo>
                                  <a:lnTo>
                                    <a:pt x="6" y="10"/>
                                  </a:lnTo>
                                  <a:lnTo>
                                    <a:pt x="9" y="7"/>
                                  </a:lnTo>
                                  <a:lnTo>
                                    <a:pt x="9" y="6"/>
                                  </a:lnTo>
                                  <a:lnTo>
                                    <a:pt x="6" y="3"/>
                                  </a:lnTo>
                                  <a:lnTo>
                                    <a:pt x="4" y="0"/>
                                  </a:lnTo>
                                  <a:lnTo>
                                    <a:pt x="2" y="3"/>
                                  </a:lnTo>
                                  <a:lnTo>
                                    <a:pt x="0" y="3"/>
                                  </a:lnTo>
                                  <a:lnTo>
                                    <a:pt x="0" y="6"/>
                                  </a:lnTo>
                                  <a:lnTo>
                                    <a:pt x="0" y="7"/>
                                  </a:lnTo>
                                  <a:lnTo>
                                    <a:pt x="0" y="10"/>
                                  </a:lnTo>
                                  <a:lnTo>
                                    <a:pt x="2" y="10"/>
                                  </a:lnTo>
                                  <a:lnTo>
                                    <a:pt x="4" y="14"/>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6" name="Freeform 3480"/>
                          <wps:cNvSpPr>
                            <a:spLocks/>
                          </wps:cNvSpPr>
                          <wps:spPr bwMode="auto">
                            <a:xfrm>
                              <a:off x="4103" y="624"/>
                              <a:ext cx="12" cy="12"/>
                            </a:xfrm>
                            <a:custGeom>
                              <a:avLst/>
                              <a:gdLst>
                                <a:gd name="T0" fmla="*/ 4 w 12"/>
                                <a:gd name="T1" fmla="*/ 12 h 12"/>
                                <a:gd name="T2" fmla="*/ 8 w 12"/>
                                <a:gd name="T3" fmla="*/ 10 h 12"/>
                                <a:gd name="T4" fmla="*/ 12 w 12"/>
                                <a:gd name="T5" fmla="*/ 7 h 12"/>
                                <a:gd name="T6" fmla="*/ 12 w 12"/>
                                <a:gd name="T7" fmla="*/ 5 h 12"/>
                                <a:gd name="T8" fmla="*/ 8 w 12"/>
                                <a:gd name="T9" fmla="*/ 2 h 12"/>
                                <a:gd name="T10" fmla="*/ 4 w 12"/>
                                <a:gd name="T11" fmla="*/ 0 h 12"/>
                                <a:gd name="T12" fmla="*/ 3 w 12"/>
                                <a:gd name="T13" fmla="*/ 2 h 12"/>
                                <a:gd name="T14" fmla="*/ 0 w 12"/>
                                <a:gd name="T15" fmla="*/ 2 h 12"/>
                                <a:gd name="T16" fmla="*/ 0 w 12"/>
                                <a:gd name="T17" fmla="*/ 5 h 12"/>
                                <a:gd name="T18" fmla="*/ 0 w 12"/>
                                <a:gd name="T19" fmla="*/ 7 h 12"/>
                                <a:gd name="T20" fmla="*/ 0 w 12"/>
                                <a:gd name="T21" fmla="*/ 10 h 12"/>
                                <a:gd name="T22" fmla="*/ 3 w 12"/>
                                <a:gd name="T23" fmla="*/ 10 h 12"/>
                                <a:gd name="T24" fmla="*/ 4 w 12"/>
                                <a:gd name="T25"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 h="12">
                                  <a:moveTo>
                                    <a:pt x="4" y="12"/>
                                  </a:moveTo>
                                  <a:lnTo>
                                    <a:pt x="8" y="10"/>
                                  </a:lnTo>
                                  <a:lnTo>
                                    <a:pt x="12" y="7"/>
                                  </a:lnTo>
                                  <a:lnTo>
                                    <a:pt x="12" y="5"/>
                                  </a:lnTo>
                                  <a:lnTo>
                                    <a:pt x="8" y="2"/>
                                  </a:lnTo>
                                  <a:lnTo>
                                    <a:pt x="4" y="0"/>
                                  </a:lnTo>
                                  <a:lnTo>
                                    <a:pt x="3" y="2"/>
                                  </a:lnTo>
                                  <a:lnTo>
                                    <a:pt x="0" y="2"/>
                                  </a:lnTo>
                                  <a:lnTo>
                                    <a:pt x="0" y="5"/>
                                  </a:lnTo>
                                  <a:lnTo>
                                    <a:pt x="0" y="7"/>
                                  </a:lnTo>
                                  <a:lnTo>
                                    <a:pt x="0" y="10"/>
                                  </a:lnTo>
                                  <a:lnTo>
                                    <a:pt x="3" y="10"/>
                                  </a:lnTo>
                                  <a:lnTo>
                                    <a:pt x="4" y="12"/>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7" name="Freeform 3481"/>
                          <wps:cNvSpPr>
                            <a:spLocks/>
                          </wps:cNvSpPr>
                          <wps:spPr bwMode="auto">
                            <a:xfrm>
                              <a:off x="4103" y="624"/>
                              <a:ext cx="12" cy="12"/>
                            </a:xfrm>
                            <a:custGeom>
                              <a:avLst/>
                              <a:gdLst>
                                <a:gd name="T0" fmla="*/ 4 w 12"/>
                                <a:gd name="T1" fmla="*/ 12 h 12"/>
                                <a:gd name="T2" fmla="*/ 8 w 12"/>
                                <a:gd name="T3" fmla="*/ 10 h 12"/>
                                <a:gd name="T4" fmla="*/ 12 w 12"/>
                                <a:gd name="T5" fmla="*/ 7 h 12"/>
                                <a:gd name="T6" fmla="*/ 12 w 12"/>
                                <a:gd name="T7" fmla="*/ 5 h 12"/>
                                <a:gd name="T8" fmla="*/ 8 w 12"/>
                                <a:gd name="T9" fmla="*/ 2 h 12"/>
                                <a:gd name="T10" fmla="*/ 4 w 12"/>
                                <a:gd name="T11" fmla="*/ 0 h 12"/>
                                <a:gd name="T12" fmla="*/ 3 w 12"/>
                                <a:gd name="T13" fmla="*/ 2 h 12"/>
                                <a:gd name="T14" fmla="*/ 0 w 12"/>
                                <a:gd name="T15" fmla="*/ 2 h 12"/>
                                <a:gd name="T16" fmla="*/ 0 w 12"/>
                                <a:gd name="T17" fmla="*/ 5 h 12"/>
                                <a:gd name="T18" fmla="*/ 0 w 12"/>
                                <a:gd name="T19" fmla="*/ 7 h 12"/>
                                <a:gd name="T20" fmla="*/ 0 w 12"/>
                                <a:gd name="T21" fmla="*/ 10 h 12"/>
                                <a:gd name="T22" fmla="*/ 3 w 12"/>
                                <a:gd name="T23" fmla="*/ 10 h 12"/>
                                <a:gd name="T24" fmla="*/ 4 w 12"/>
                                <a:gd name="T25"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 h="12">
                                  <a:moveTo>
                                    <a:pt x="4" y="12"/>
                                  </a:moveTo>
                                  <a:lnTo>
                                    <a:pt x="8" y="10"/>
                                  </a:lnTo>
                                  <a:lnTo>
                                    <a:pt x="12" y="7"/>
                                  </a:lnTo>
                                  <a:lnTo>
                                    <a:pt x="12" y="5"/>
                                  </a:lnTo>
                                  <a:lnTo>
                                    <a:pt x="8" y="2"/>
                                  </a:lnTo>
                                  <a:lnTo>
                                    <a:pt x="4" y="0"/>
                                  </a:lnTo>
                                  <a:lnTo>
                                    <a:pt x="3" y="2"/>
                                  </a:lnTo>
                                  <a:lnTo>
                                    <a:pt x="0" y="2"/>
                                  </a:lnTo>
                                  <a:lnTo>
                                    <a:pt x="0" y="5"/>
                                  </a:lnTo>
                                  <a:lnTo>
                                    <a:pt x="0" y="7"/>
                                  </a:lnTo>
                                  <a:lnTo>
                                    <a:pt x="0" y="10"/>
                                  </a:lnTo>
                                  <a:lnTo>
                                    <a:pt x="3" y="10"/>
                                  </a:lnTo>
                                  <a:lnTo>
                                    <a:pt x="4" y="12"/>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8" name="Freeform 3482"/>
                          <wps:cNvSpPr>
                            <a:spLocks/>
                          </wps:cNvSpPr>
                          <wps:spPr bwMode="auto">
                            <a:xfrm>
                              <a:off x="4041" y="611"/>
                              <a:ext cx="22" cy="14"/>
                            </a:xfrm>
                            <a:custGeom>
                              <a:avLst/>
                              <a:gdLst>
                                <a:gd name="T0" fmla="*/ 22 w 22"/>
                                <a:gd name="T1" fmla="*/ 4 h 14"/>
                                <a:gd name="T2" fmla="*/ 18 w 22"/>
                                <a:gd name="T3" fmla="*/ 0 h 14"/>
                                <a:gd name="T4" fmla="*/ 0 w 22"/>
                                <a:gd name="T5" fmla="*/ 10 h 14"/>
                                <a:gd name="T6" fmla="*/ 5 w 22"/>
                                <a:gd name="T7" fmla="*/ 14 h 14"/>
                                <a:gd name="T8" fmla="*/ 22 w 22"/>
                                <a:gd name="T9" fmla="*/ 4 h 14"/>
                              </a:gdLst>
                              <a:ahLst/>
                              <a:cxnLst>
                                <a:cxn ang="0">
                                  <a:pos x="T0" y="T1"/>
                                </a:cxn>
                                <a:cxn ang="0">
                                  <a:pos x="T2" y="T3"/>
                                </a:cxn>
                                <a:cxn ang="0">
                                  <a:pos x="T4" y="T5"/>
                                </a:cxn>
                                <a:cxn ang="0">
                                  <a:pos x="T6" y="T7"/>
                                </a:cxn>
                                <a:cxn ang="0">
                                  <a:pos x="T8" y="T9"/>
                                </a:cxn>
                              </a:cxnLst>
                              <a:rect l="0" t="0" r="r" b="b"/>
                              <a:pathLst>
                                <a:path w="22" h="14">
                                  <a:moveTo>
                                    <a:pt x="22" y="4"/>
                                  </a:moveTo>
                                  <a:lnTo>
                                    <a:pt x="18" y="0"/>
                                  </a:lnTo>
                                  <a:lnTo>
                                    <a:pt x="0" y="10"/>
                                  </a:lnTo>
                                  <a:lnTo>
                                    <a:pt x="5" y="14"/>
                                  </a:lnTo>
                                  <a:lnTo>
                                    <a:pt x="22" y="4"/>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9" name="Freeform 3483"/>
                          <wps:cNvSpPr>
                            <a:spLocks/>
                          </wps:cNvSpPr>
                          <wps:spPr bwMode="auto">
                            <a:xfrm>
                              <a:off x="4076" y="648"/>
                              <a:ext cx="26" cy="21"/>
                            </a:xfrm>
                            <a:custGeom>
                              <a:avLst/>
                              <a:gdLst>
                                <a:gd name="T0" fmla="*/ 26 w 26"/>
                                <a:gd name="T1" fmla="*/ 6 h 21"/>
                                <a:gd name="T2" fmla="*/ 24 w 26"/>
                                <a:gd name="T3" fmla="*/ 0 h 21"/>
                                <a:gd name="T4" fmla="*/ 0 w 26"/>
                                <a:gd name="T5" fmla="*/ 11 h 21"/>
                                <a:gd name="T6" fmla="*/ 3 w 26"/>
                                <a:gd name="T7" fmla="*/ 21 h 21"/>
                                <a:gd name="T8" fmla="*/ 26 w 26"/>
                                <a:gd name="T9" fmla="*/ 6 h 21"/>
                              </a:gdLst>
                              <a:ahLst/>
                              <a:cxnLst>
                                <a:cxn ang="0">
                                  <a:pos x="T0" y="T1"/>
                                </a:cxn>
                                <a:cxn ang="0">
                                  <a:pos x="T2" y="T3"/>
                                </a:cxn>
                                <a:cxn ang="0">
                                  <a:pos x="T4" y="T5"/>
                                </a:cxn>
                                <a:cxn ang="0">
                                  <a:pos x="T6" y="T7"/>
                                </a:cxn>
                                <a:cxn ang="0">
                                  <a:pos x="T8" y="T9"/>
                                </a:cxn>
                              </a:cxnLst>
                              <a:rect l="0" t="0" r="r" b="b"/>
                              <a:pathLst>
                                <a:path w="26" h="21">
                                  <a:moveTo>
                                    <a:pt x="26" y="6"/>
                                  </a:moveTo>
                                  <a:lnTo>
                                    <a:pt x="24" y="0"/>
                                  </a:lnTo>
                                  <a:lnTo>
                                    <a:pt x="0" y="11"/>
                                  </a:lnTo>
                                  <a:lnTo>
                                    <a:pt x="3" y="21"/>
                                  </a:lnTo>
                                  <a:lnTo>
                                    <a:pt x="26" y="6"/>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0" name="Freeform 3484"/>
                          <wps:cNvSpPr>
                            <a:spLocks/>
                          </wps:cNvSpPr>
                          <wps:spPr bwMode="auto">
                            <a:xfrm>
                              <a:off x="4076" y="648"/>
                              <a:ext cx="26" cy="21"/>
                            </a:xfrm>
                            <a:custGeom>
                              <a:avLst/>
                              <a:gdLst>
                                <a:gd name="T0" fmla="*/ 26 w 26"/>
                                <a:gd name="T1" fmla="*/ 6 h 21"/>
                                <a:gd name="T2" fmla="*/ 24 w 26"/>
                                <a:gd name="T3" fmla="*/ 0 h 21"/>
                                <a:gd name="T4" fmla="*/ 0 w 26"/>
                                <a:gd name="T5" fmla="*/ 11 h 21"/>
                                <a:gd name="T6" fmla="*/ 3 w 26"/>
                                <a:gd name="T7" fmla="*/ 21 h 21"/>
                                <a:gd name="T8" fmla="*/ 26 w 26"/>
                                <a:gd name="T9" fmla="*/ 6 h 21"/>
                              </a:gdLst>
                              <a:ahLst/>
                              <a:cxnLst>
                                <a:cxn ang="0">
                                  <a:pos x="T0" y="T1"/>
                                </a:cxn>
                                <a:cxn ang="0">
                                  <a:pos x="T2" y="T3"/>
                                </a:cxn>
                                <a:cxn ang="0">
                                  <a:pos x="T4" y="T5"/>
                                </a:cxn>
                                <a:cxn ang="0">
                                  <a:pos x="T6" y="T7"/>
                                </a:cxn>
                                <a:cxn ang="0">
                                  <a:pos x="T8" y="T9"/>
                                </a:cxn>
                              </a:cxnLst>
                              <a:rect l="0" t="0" r="r" b="b"/>
                              <a:pathLst>
                                <a:path w="26" h="21">
                                  <a:moveTo>
                                    <a:pt x="26" y="6"/>
                                  </a:moveTo>
                                  <a:lnTo>
                                    <a:pt x="24" y="0"/>
                                  </a:lnTo>
                                  <a:lnTo>
                                    <a:pt x="0" y="11"/>
                                  </a:lnTo>
                                  <a:lnTo>
                                    <a:pt x="3" y="21"/>
                                  </a:lnTo>
                                  <a:lnTo>
                                    <a:pt x="26" y="6"/>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1" name="Freeform 3485"/>
                          <wps:cNvSpPr>
                            <a:spLocks/>
                          </wps:cNvSpPr>
                          <wps:spPr bwMode="auto">
                            <a:xfrm>
                              <a:off x="4025" y="633"/>
                              <a:ext cx="52" cy="134"/>
                            </a:xfrm>
                            <a:custGeom>
                              <a:avLst/>
                              <a:gdLst>
                                <a:gd name="T0" fmla="*/ 0 w 52"/>
                                <a:gd name="T1" fmla="*/ 72 h 134"/>
                                <a:gd name="T2" fmla="*/ 9 w 52"/>
                                <a:gd name="T3" fmla="*/ 68 h 134"/>
                                <a:gd name="T4" fmla="*/ 4 w 52"/>
                                <a:gd name="T5" fmla="*/ 2 h 134"/>
                                <a:gd name="T6" fmla="*/ 7 w 52"/>
                                <a:gd name="T7" fmla="*/ 0 h 134"/>
                                <a:gd name="T8" fmla="*/ 50 w 52"/>
                                <a:gd name="T9" fmla="*/ 51 h 134"/>
                                <a:gd name="T10" fmla="*/ 50 w 52"/>
                                <a:gd name="T11" fmla="*/ 68 h 134"/>
                                <a:gd name="T12" fmla="*/ 42 w 52"/>
                                <a:gd name="T13" fmla="*/ 71 h 134"/>
                                <a:gd name="T14" fmla="*/ 43 w 52"/>
                                <a:gd name="T15" fmla="*/ 79 h 134"/>
                                <a:gd name="T16" fmla="*/ 48 w 52"/>
                                <a:gd name="T17" fmla="*/ 82 h 134"/>
                                <a:gd name="T18" fmla="*/ 52 w 52"/>
                                <a:gd name="T19" fmla="*/ 126 h 134"/>
                                <a:gd name="T20" fmla="*/ 44 w 52"/>
                                <a:gd name="T21" fmla="*/ 134 h 134"/>
                                <a:gd name="T22" fmla="*/ 0 w 52"/>
                                <a:gd name="T23" fmla="*/ 72 h 1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52" h="134">
                                  <a:moveTo>
                                    <a:pt x="0" y="72"/>
                                  </a:moveTo>
                                  <a:lnTo>
                                    <a:pt x="9" y="68"/>
                                  </a:lnTo>
                                  <a:lnTo>
                                    <a:pt x="4" y="2"/>
                                  </a:lnTo>
                                  <a:lnTo>
                                    <a:pt x="7" y="0"/>
                                  </a:lnTo>
                                  <a:lnTo>
                                    <a:pt x="50" y="51"/>
                                  </a:lnTo>
                                  <a:lnTo>
                                    <a:pt x="50" y="68"/>
                                  </a:lnTo>
                                  <a:lnTo>
                                    <a:pt x="42" y="71"/>
                                  </a:lnTo>
                                  <a:lnTo>
                                    <a:pt x="43" y="79"/>
                                  </a:lnTo>
                                  <a:lnTo>
                                    <a:pt x="48" y="82"/>
                                  </a:lnTo>
                                  <a:lnTo>
                                    <a:pt x="52" y="126"/>
                                  </a:lnTo>
                                  <a:lnTo>
                                    <a:pt x="44" y="134"/>
                                  </a:lnTo>
                                  <a:lnTo>
                                    <a:pt x="0" y="72"/>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2" name="Freeform 3486"/>
                          <wps:cNvSpPr>
                            <a:spLocks/>
                          </wps:cNvSpPr>
                          <wps:spPr bwMode="auto">
                            <a:xfrm>
                              <a:off x="4025" y="633"/>
                              <a:ext cx="52" cy="134"/>
                            </a:xfrm>
                            <a:custGeom>
                              <a:avLst/>
                              <a:gdLst>
                                <a:gd name="T0" fmla="*/ 0 w 52"/>
                                <a:gd name="T1" fmla="*/ 72 h 134"/>
                                <a:gd name="T2" fmla="*/ 9 w 52"/>
                                <a:gd name="T3" fmla="*/ 68 h 134"/>
                                <a:gd name="T4" fmla="*/ 4 w 52"/>
                                <a:gd name="T5" fmla="*/ 2 h 134"/>
                                <a:gd name="T6" fmla="*/ 7 w 52"/>
                                <a:gd name="T7" fmla="*/ 0 h 134"/>
                                <a:gd name="T8" fmla="*/ 50 w 52"/>
                                <a:gd name="T9" fmla="*/ 51 h 134"/>
                                <a:gd name="T10" fmla="*/ 50 w 52"/>
                                <a:gd name="T11" fmla="*/ 68 h 134"/>
                                <a:gd name="T12" fmla="*/ 42 w 52"/>
                                <a:gd name="T13" fmla="*/ 71 h 134"/>
                                <a:gd name="T14" fmla="*/ 43 w 52"/>
                                <a:gd name="T15" fmla="*/ 79 h 134"/>
                                <a:gd name="T16" fmla="*/ 48 w 52"/>
                                <a:gd name="T17" fmla="*/ 82 h 134"/>
                                <a:gd name="T18" fmla="*/ 52 w 52"/>
                                <a:gd name="T19" fmla="*/ 126 h 134"/>
                                <a:gd name="T20" fmla="*/ 44 w 52"/>
                                <a:gd name="T21" fmla="*/ 134 h 134"/>
                                <a:gd name="T22" fmla="*/ 0 w 52"/>
                                <a:gd name="T23" fmla="*/ 72 h 1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52" h="134">
                                  <a:moveTo>
                                    <a:pt x="0" y="72"/>
                                  </a:moveTo>
                                  <a:lnTo>
                                    <a:pt x="9" y="68"/>
                                  </a:lnTo>
                                  <a:lnTo>
                                    <a:pt x="4" y="2"/>
                                  </a:lnTo>
                                  <a:lnTo>
                                    <a:pt x="7" y="0"/>
                                  </a:lnTo>
                                  <a:lnTo>
                                    <a:pt x="50" y="51"/>
                                  </a:lnTo>
                                  <a:lnTo>
                                    <a:pt x="50" y="68"/>
                                  </a:lnTo>
                                  <a:lnTo>
                                    <a:pt x="42" y="71"/>
                                  </a:lnTo>
                                  <a:lnTo>
                                    <a:pt x="43" y="79"/>
                                  </a:lnTo>
                                  <a:lnTo>
                                    <a:pt x="48" y="82"/>
                                  </a:lnTo>
                                  <a:lnTo>
                                    <a:pt x="52" y="126"/>
                                  </a:lnTo>
                                  <a:lnTo>
                                    <a:pt x="44" y="134"/>
                                  </a:lnTo>
                                  <a:lnTo>
                                    <a:pt x="0" y="72"/>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3" name="Freeform 3487"/>
                          <wps:cNvSpPr>
                            <a:spLocks/>
                          </wps:cNvSpPr>
                          <wps:spPr bwMode="auto">
                            <a:xfrm>
                              <a:off x="3877" y="704"/>
                              <a:ext cx="192" cy="155"/>
                            </a:xfrm>
                            <a:custGeom>
                              <a:avLst/>
                              <a:gdLst>
                                <a:gd name="T0" fmla="*/ 0 w 192"/>
                                <a:gd name="T1" fmla="*/ 88 h 155"/>
                                <a:gd name="T2" fmla="*/ 38 w 192"/>
                                <a:gd name="T3" fmla="*/ 155 h 155"/>
                                <a:gd name="T4" fmla="*/ 192 w 192"/>
                                <a:gd name="T5" fmla="*/ 61 h 155"/>
                                <a:gd name="T6" fmla="*/ 150 w 192"/>
                                <a:gd name="T7" fmla="*/ 0 h 155"/>
                                <a:gd name="T8" fmla="*/ 0 w 192"/>
                                <a:gd name="T9" fmla="*/ 88 h 155"/>
                              </a:gdLst>
                              <a:ahLst/>
                              <a:cxnLst>
                                <a:cxn ang="0">
                                  <a:pos x="T0" y="T1"/>
                                </a:cxn>
                                <a:cxn ang="0">
                                  <a:pos x="T2" y="T3"/>
                                </a:cxn>
                                <a:cxn ang="0">
                                  <a:pos x="T4" y="T5"/>
                                </a:cxn>
                                <a:cxn ang="0">
                                  <a:pos x="T6" y="T7"/>
                                </a:cxn>
                                <a:cxn ang="0">
                                  <a:pos x="T8" y="T9"/>
                                </a:cxn>
                              </a:cxnLst>
                              <a:rect l="0" t="0" r="r" b="b"/>
                              <a:pathLst>
                                <a:path w="192" h="155">
                                  <a:moveTo>
                                    <a:pt x="0" y="88"/>
                                  </a:moveTo>
                                  <a:lnTo>
                                    <a:pt x="38" y="155"/>
                                  </a:lnTo>
                                  <a:lnTo>
                                    <a:pt x="192" y="61"/>
                                  </a:lnTo>
                                  <a:lnTo>
                                    <a:pt x="150" y="0"/>
                                  </a:lnTo>
                                  <a:lnTo>
                                    <a:pt x="0" y="8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4" name="Freeform 3488"/>
                          <wps:cNvSpPr>
                            <a:spLocks/>
                          </wps:cNvSpPr>
                          <wps:spPr bwMode="auto">
                            <a:xfrm>
                              <a:off x="3877" y="704"/>
                              <a:ext cx="192" cy="155"/>
                            </a:xfrm>
                            <a:custGeom>
                              <a:avLst/>
                              <a:gdLst>
                                <a:gd name="T0" fmla="*/ 0 w 192"/>
                                <a:gd name="T1" fmla="*/ 88 h 155"/>
                                <a:gd name="T2" fmla="*/ 38 w 192"/>
                                <a:gd name="T3" fmla="*/ 155 h 155"/>
                                <a:gd name="T4" fmla="*/ 192 w 192"/>
                                <a:gd name="T5" fmla="*/ 61 h 155"/>
                                <a:gd name="T6" fmla="*/ 150 w 192"/>
                                <a:gd name="T7" fmla="*/ 0 h 155"/>
                                <a:gd name="T8" fmla="*/ 0 w 192"/>
                                <a:gd name="T9" fmla="*/ 88 h 155"/>
                              </a:gdLst>
                              <a:ahLst/>
                              <a:cxnLst>
                                <a:cxn ang="0">
                                  <a:pos x="T0" y="T1"/>
                                </a:cxn>
                                <a:cxn ang="0">
                                  <a:pos x="T2" y="T3"/>
                                </a:cxn>
                                <a:cxn ang="0">
                                  <a:pos x="T4" y="T5"/>
                                </a:cxn>
                                <a:cxn ang="0">
                                  <a:pos x="T6" y="T7"/>
                                </a:cxn>
                                <a:cxn ang="0">
                                  <a:pos x="T8" y="T9"/>
                                </a:cxn>
                              </a:cxnLst>
                              <a:rect l="0" t="0" r="r" b="b"/>
                              <a:pathLst>
                                <a:path w="192" h="155">
                                  <a:moveTo>
                                    <a:pt x="0" y="88"/>
                                  </a:moveTo>
                                  <a:lnTo>
                                    <a:pt x="38" y="155"/>
                                  </a:lnTo>
                                  <a:lnTo>
                                    <a:pt x="192" y="61"/>
                                  </a:lnTo>
                                  <a:lnTo>
                                    <a:pt x="150" y="0"/>
                                  </a:lnTo>
                                  <a:lnTo>
                                    <a:pt x="0" y="88"/>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5" name="Freeform 3489"/>
                          <wps:cNvSpPr>
                            <a:spLocks/>
                          </wps:cNvSpPr>
                          <wps:spPr bwMode="auto">
                            <a:xfrm>
                              <a:off x="3877" y="703"/>
                              <a:ext cx="192" cy="151"/>
                            </a:xfrm>
                            <a:custGeom>
                              <a:avLst/>
                              <a:gdLst>
                                <a:gd name="T0" fmla="*/ 0 w 192"/>
                                <a:gd name="T1" fmla="*/ 85 h 151"/>
                                <a:gd name="T2" fmla="*/ 38 w 192"/>
                                <a:gd name="T3" fmla="*/ 151 h 151"/>
                                <a:gd name="T4" fmla="*/ 192 w 192"/>
                                <a:gd name="T5" fmla="*/ 59 h 151"/>
                                <a:gd name="T6" fmla="*/ 151 w 192"/>
                                <a:gd name="T7" fmla="*/ 0 h 151"/>
                                <a:gd name="T8" fmla="*/ 0 w 192"/>
                                <a:gd name="T9" fmla="*/ 85 h 151"/>
                              </a:gdLst>
                              <a:ahLst/>
                              <a:cxnLst>
                                <a:cxn ang="0">
                                  <a:pos x="T0" y="T1"/>
                                </a:cxn>
                                <a:cxn ang="0">
                                  <a:pos x="T2" y="T3"/>
                                </a:cxn>
                                <a:cxn ang="0">
                                  <a:pos x="T4" y="T5"/>
                                </a:cxn>
                                <a:cxn ang="0">
                                  <a:pos x="T6" y="T7"/>
                                </a:cxn>
                                <a:cxn ang="0">
                                  <a:pos x="T8" y="T9"/>
                                </a:cxn>
                              </a:cxnLst>
                              <a:rect l="0" t="0" r="r" b="b"/>
                              <a:pathLst>
                                <a:path w="192" h="151">
                                  <a:moveTo>
                                    <a:pt x="0" y="85"/>
                                  </a:moveTo>
                                  <a:lnTo>
                                    <a:pt x="38" y="151"/>
                                  </a:lnTo>
                                  <a:lnTo>
                                    <a:pt x="192" y="59"/>
                                  </a:lnTo>
                                  <a:lnTo>
                                    <a:pt x="151" y="0"/>
                                  </a:lnTo>
                                  <a:lnTo>
                                    <a:pt x="0" y="85"/>
                                  </a:lnTo>
                                  <a:close/>
                                </a:path>
                              </a:pathLst>
                            </a:custGeom>
                            <a:solidFill>
                              <a:srgbClr val="3333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6" name="Freeform 3490"/>
                          <wps:cNvSpPr>
                            <a:spLocks/>
                          </wps:cNvSpPr>
                          <wps:spPr bwMode="auto">
                            <a:xfrm>
                              <a:off x="4035" y="700"/>
                              <a:ext cx="39" cy="60"/>
                            </a:xfrm>
                            <a:custGeom>
                              <a:avLst/>
                              <a:gdLst>
                                <a:gd name="T0" fmla="*/ 0 w 39"/>
                                <a:gd name="T1" fmla="*/ 0 h 60"/>
                                <a:gd name="T2" fmla="*/ 34 w 39"/>
                                <a:gd name="T3" fmla="*/ 11 h 60"/>
                                <a:gd name="T4" fmla="*/ 29 w 39"/>
                                <a:gd name="T5" fmla="*/ 14 h 60"/>
                                <a:gd name="T6" fmla="*/ 35 w 39"/>
                                <a:gd name="T7" fmla="*/ 17 h 60"/>
                                <a:gd name="T8" fmla="*/ 39 w 39"/>
                                <a:gd name="T9" fmla="*/ 60 h 60"/>
                              </a:gdLst>
                              <a:ahLst/>
                              <a:cxnLst>
                                <a:cxn ang="0">
                                  <a:pos x="T0" y="T1"/>
                                </a:cxn>
                                <a:cxn ang="0">
                                  <a:pos x="T2" y="T3"/>
                                </a:cxn>
                                <a:cxn ang="0">
                                  <a:pos x="T4" y="T5"/>
                                </a:cxn>
                                <a:cxn ang="0">
                                  <a:pos x="T6" y="T7"/>
                                </a:cxn>
                                <a:cxn ang="0">
                                  <a:pos x="T8" y="T9"/>
                                </a:cxn>
                              </a:cxnLst>
                              <a:rect l="0" t="0" r="r" b="b"/>
                              <a:pathLst>
                                <a:path w="39" h="60">
                                  <a:moveTo>
                                    <a:pt x="0" y="0"/>
                                  </a:moveTo>
                                  <a:lnTo>
                                    <a:pt x="34" y="11"/>
                                  </a:lnTo>
                                  <a:lnTo>
                                    <a:pt x="29" y="14"/>
                                  </a:lnTo>
                                  <a:lnTo>
                                    <a:pt x="35" y="17"/>
                                  </a:lnTo>
                                  <a:lnTo>
                                    <a:pt x="39" y="6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7" name="Freeform 3491"/>
                          <wps:cNvSpPr>
                            <a:spLocks/>
                          </wps:cNvSpPr>
                          <wps:spPr bwMode="auto">
                            <a:xfrm>
                              <a:off x="4030" y="633"/>
                              <a:ext cx="41" cy="68"/>
                            </a:xfrm>
                            <a:custGeom>
                              <a:avLst/>
                              <a:gdLst>
                                <a:gd name="T0" fmla="*/ 0 w 41"/>
                                <a:gd name="T1" fmla="*/ 0 h 68"/>
                                <a:gd name="T2" fmla="*/ 41 w 41"/>
                                <a:gd name="T3" fmla="*/ 52 h 68"/>
                                <a:gd name="T4" fmla="*/ 41 w 41"/>
                                <a:gd name="T5" fmla="*/ 68 h 68"/>
                              </a:gdLst>
                              <a:ahLst/>
                              <a:cxnLst>
                                <a:cxn ang="0">
                                  <a:pos x="T0" y="T1"/>
                                </a:cxn>
                                <a:cxn ang="0">
                                  <a:pos x="T2" y="T3"/>
                                </a:cxn>
                                <a:cxn ang="0">
                                  <a:pos x="T4" y="T5"/>
                                </a:cxn>
                              </a:cxnLst>
                              <a:rect l="0" t="0" r="r" b="b"/>
                              <a:pathLst>
                                <a:path w="41" h="68">
                                  <a:moveTo>
                                    <a:pt x="0" y="0"/>
                                  </a:moveTo>
                                  <a:lnTo>
                                    <a:pt x="41" y="52"/>
                                  </a:lnTo>
                                  <a:lnTo>
                                    <a:pt x="41" y="68"/>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8" name="Line 3492"/>
                          <wps:cNvCnPr/>
                          <wps:spPr bwMode="auto">
                            <a:xfrm flipV="1">
                              <a:off x="4092" y="591"/>
                              <a:ext cx="3" cy="3"/>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59" name="Freeform 3493"/>
                          <wps:cNvSpPr>
                            <a:spLocks/>
                          </wps:cNvSpPr>
                          <wps:spPr bwMode="auto">
                            <a:xfrm>
                              <a:off x="4120" y="625"/>
                              <a:ext cx="11" cy="14"/>
                            </a:xfrm>
                            <a:custGeom>
                              <a:avLst/>
                              <a:gdLst>
                                <a:gd name="T0" fmla="*/ 0 w 11"/>
                                <a:gd name="T1" fmla="*/ 0 h 14"/>
                                <a:gd name="T2" fmla="*/ 6 w 11"/>
                                <a:gd name="T3" fmla="*/ 14 h 14"/>
                                <a:gd name="T4" fmla="*/ 11 w 11"/>
                                <a:gd name="T5" fmla="*/ 10 h 14"/>
                              </a:gdLst>
                              <a:ahLst/>
                              <a:cxnLst>
                                <a:cxn ang="0">
                                  <a:pos x="T0" y="T1"/>
                                </a:cxn>
                                <a:cxn ang="0">
                                  <a:pos x="T2" y="T3"/>
                                </a:cxn>
                                <a:cxn ang="0">
                                  <a:pos x="T4" y="T5"/>
                                </a:cxn>
                              </a:cxnLst>
                              <a:rect l="0" t="0" r="r" b="b"/>
                              <a:pathLst>
                                <a:path w="11" h="14">
                                  <a:moveTo>
                                    <a:pt x="0" y="0"/>
                                  </a:moveTo>
                                  <a:lnTo>
                                    <a:pt x="6" y="14"/>
                                  </a:lnTo>
                                  <a:lnTo>
                                    <a:pt x="11" y="1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0" name="Line 3494"/>
                          <wps:cNvCnPr/>
                          <wps:spPr bwMode="auto">
                            <a:xfrm>
                              <a:off x="4122" y="632"/>
                              <a:ext cx="3" cy="1"/>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61" name="Line 3495"/>
                          <wps:cNvCnPr/>
                          <wps:spPr bwMode="auto">
                            <a:xfrm>
                              <a:off x="4070" y="686"/>
                              <a:ext cx="5" cy="0"/>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62" name="Line 3496"/>
                          <wps:cNvCnPr/>
                          <wps:spPr bwMode="auto">
                            <a:xfrm flipH="1">
                              <a:off x="4068" y="714"/>
                              <a:ext cx="5" cy="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63" name="Line 3497"/>
                          <wps:cNvCnPr/>
                          <wps:spPr bwMode="auto">
                            <a:xfrm>
                              <a:off x="4030" y="703"/>
                              <a:ext cx="33" cy="11"/>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64" name="Freeform 3498"/>
                          <wps:cNvSpPr>
                            <a:spLocks/>
                          </wps:cNvSpPr>
                          <wps:spPr bwMode="auto">
                            <a:xfrm>
                              <a:off x="4095" y="741"/>
                              <a:ext cx="17" cy="20"/>
                            </a:xfrm>
                            <a:custGeom>
                              <a:avLst/>
                              <a:gdLst>
                                <a:gd name="T0" fmla="*/ 0 w 17"/>
                                <a:gd name="T1" fmla="*/ 1 h 20"/>
                                <a:gd name="T2" fmla="*/ 0 w 17"/>
                                <a:gd name="T3" fmla="*/ 1 h 20"/>
                                <a:gd name="T4" fmla="*/ 1 w 17"/>
                                <a:gd name="T5" fmla="*/ 1 h 20"/>
                                <a:gd name="T6" fmla="*/ 3 w 17"/>
                                <a:gd name="T7" fmla="*/ 0 h 20"/>
                                <a:gd name="T8" fmla="*/ 4 w 17"/>
                                <a:gd name="T9" fmla="*/ 0 h 20"/>
                                <a:gd name="T10" fmla="*/ 7 w 17"/>
                                <a:gd name="T11" fmla="*/ 0 h 20"/>
                                <a:gd name="T12" fmla="*/ 17 w 17"/>
                                <a:gd name="T13" fmla="*/ 18 h 20"/>
                                <a:gd name="T14" fmla="*/ 15 w 17"/>
                                <a:gd name="T15" fmla="*/ 20 h 20"/>
                                <a:gd name="T16" fmla="*/ 0 w 17"/>
                                <a:gd name="T17" fmla="*/ 1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20">
                                  <a:moveTo>
                                    <a:pt x="0" y="1"/>
                                  </a:moveTo>
                                  <a:lnTo>
                                    <a:pt x="0" y="1"/>
                                  </a:lnTo>
                                  <a:lnTo>
                                    <a:pt x="1" y="1"/>
                                  </a:lnTo>
                                  <a:lnTo>
                                    <a:pt x="3" y="0"/>
                                  </a:lnTo>
                                  <a:lnTo>
                                    <a:pt x="4" y="0"/>
                                  </a:lnTo>
                                  <a:lnTo>
                                    <a:pt x="7" y="0"/>
                                  </a:lnTo>
                                  <a:lnTo>
                                    <a:pt x="17" y="18"/>
                                  </a:lnTo>
                                  <a:lnTo>
                                    <a:pt x="15" y="20"/>
                                  </a:lnTo>
                                  <a:lnTo>
                                    <a:pt x="0" y="1"/>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5" name="Freeform 3499"/>
                          <wps:cNvSpPr>
                            <a:spLocks/>
                          </wps:cNvSpPr>
                          <wps:spPr bwMode="auto">
                            <a:xfrm>
                              <a:off x="4120" y="776"/>
                              <a:ext cx="11" cy="18"/>
                            </a:xfrm>
                            <a:custGeom>
                              <a:avLst/>
                              <a:gdLst>
                                <a:gd name="T0" fmla="*/ 11 w 11"/>
                                <a:gd name="T1" fmla="*/ 16 h 18"/>
                                <a:gd name="T2" fmla="*/ 11 w 11"/>
                                <a:gd name="T3" fmla="*/ 18 h 18"/>
                                <a:gd name="T4" fmla="*/ 8 w 11"/>
                                <a:gd name="T5" fmla="*/ 18 h 18"/>
                                <a:gd name="T6" fmla="*/ 6 w 11"/>
                                <a:gd name="T7" fmla="*/ 18 h 18"/>
                                <a:gd name="T8" fmla="*/ 4 w 11"/>
                                <a:gd name="T9" fmla="*/ 16 h 18"/>
                                <a:gd name="T10" fmla="*/ 2 w 11"/>
                                <a:gd name="T11" fmla="*/ 13 h 18"/>
                                <a:gd name="T12" fmla="*/ 2 w 11"/>
                                <a:gd name="T13" fmla="*/ 10 h 18"/>
                                <a:gd name="T14" fmla="*/ 0 w 11"/>
                                <a:gd name="T15" fmla="*/ 7 h 18"/>
                                <a:gd name="T16" fmla="*/ 4 w 11"/>
                                <a:gd name="T17" fmla="*/ 1 h 18"/>
                                <a:gd name="T18" fmla="*/ 6 w 11"/>
                                <a:gd name="T19" fmla="*/ 0 h 18"/>
                                <a:gd name="T20" fmla="*/ 6 w 11"/>
                                <a:gd name="T21" fmla="*/ 3 h 18"/>
                                <a:gd name="T22" fmla="*/ 8 w 11"/>
                                <a:gd name="T23" fmla="*/ 8 h 18"/>
                                <a:gd name="T24" fmla="*/ 11 w 11"/>
                                <a:gd name="T25" fmla="*/ 13 h 18"/>
                                <a:gd name="T26" fmla="*/ 11 w 11"/>
                                <a:gd name="T27" fmla="*/ 16 h 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8">
                                  <a:moveTo>
                                    <a:pt x="11" y="16"/>
                                  </a:moveTo>
                                  <a:lnTo>
                                    <a:pt x="11" y="18"/>
                                  </a:lnTo>
                                  <a:lnTo>
                                    <a:pt x="8" y="18"/>
                                  </a:lnTo>
                                  <a:lnTo>
                                    <a:pt x="6" y="18"/>
                                  </a:lnTo>
                                  <a:lnTo>
                                    <a:pt x="4" y="16"/>
                                  </a:lnTo>
                                  <a:lnTo>
                                    <a:pt x="2" y="13"/>
                                  </a:lnTo>
                                  <a:lnTo>
                                    <a:pt x="2" y="10"/>
                                  </a:lnTo>
                                  <a:lnTo>
                                    <a:pt x="0" y="7"/>
                                  </a:lnTo>
                                  <a:lnTo>
                                    <a:pt x="4" y="1"/>
                                  </a:lnTo>
                                  <a:lnTo>
                                    <a:pt x="6" y="0"/>
                                  </a:lnTo>
                                  <a:lnTo>
                                    <a:pt x="6" y="3"/>
                                  </a:lnTo>
                                  <a:lnTo>
                                    <a:pt x="8" y="8"/>
                                  </a:lnTo>
                                  <a:lnTo>
                                    <a:pt x="11" y="13"/>
                                  </a:lnTo>
                                  <a:lnTo>
                                    <a:pt x="11" y="16"/>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6" name="Freeform 3500"/>
                          <wps:cNvSpPr>
                            <a:spLocks/>
                          </wps:cNvSpPr>
                          <wps:spPr bwMode="auto">
                            <a:xfrm>
                              <a:off x="4125" y="648"/>
                              <a:ext cx="11" cy="13"/>
                            </a:xfrm>
                            <a:custGeom>
                              <a:avLst/>
                              <a:gdLst>
                                <a:gd name="T0" fmla="*/ 0 w 11"/>
                                <a:gd name="T1" fmla="*/ 13 h 13"/>
                                <a:gd name="T2" fmla="*/ 0 w 11"/>
                                <a:gd name="T3" fmla="*/ 4 h 13"/>
                                <a:gd name="T4" fmla="*/ 6 w 11"/>
                                <a:gd name="T5" fmla="*/ 1 h 13"/>
                                <a:gd name="T6" fmla="*/ 6 w 11"/>
                                <a:gd name="T7" fmla="*/ 0 h 13"/>
                                <a:gd name="T8" fmla="*/ 11 w 11"/>
                                <a:gd name="T9" fmla="*/ 6 h 13"/>
                                <a:gd name="T10" fmla="*/ 0 w 11"/>
                                <a:gd name="T11" fmla="*/ 13 h 13"/>
                              </a:gdLst>
                              <a:ahLst/>
                              <a:cxnLst>
                                <a:cxn ang="0">
                                  <a:pos x="T0" y="T1"/>
                                </a:cxn>
                                <a:cxn ang="0">
                                  <a:pos x="T2" y="T3"/>
                                </a:cxn>
                                <a:cxn ang="0">
                                  <a:pos x="T4" y="T5"/>
                                </a:cxn>
                                <a:cxn ang="0">
                                  <a:pos x="T6" y="T7"/>
                                </a:cxn>
                                <a:cxn ang="0">
                                  <a:pos x="T8" y="T9"/>
                                </a:cxn>
                                <a:cxn ang="0">
                                  <a:pos x="T10" y="T11"/>
                                </a:cxn>
                              </a:cxnLst>
                              <a:rect l="0" t="0" r="r" b="b"/>
                              <a:pathLst>
                                <a:path w="11" h="13">
                                  <a:moveTo>
                                    <a:pt x="0" y="13"/>
                                  </a:moveTo>
                                  <a:lnTo>
                                    <a:pt x="0" y="4"/>
                                  </a:lnTo>
                                  <a:lnTo>
                                    <a:pt x="6" y="1"/>
                                  </a:lnTo>
                                  <a:lnTo>
                                    <a:pt x="6" y="0"/>
                                  </a:lnTo>
                                  <a:lnTo>
                                    <a:pt x="11" y="6"/>
                                  </a:lnTo>
                                  <a:lnTo>
                                    <a:pt x="0" y="13"/>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7" name="Freeform 3501"/>
                          <wps:cNvSpPr>
                            <a:spLocks/>
                          </wps:cNvSpPr>
                          <wps:spPr bwMode="auto">
                            <a:xfrm>
                              <a:off x="4090" y="700"/>
                              <a:ext cx="68" cy="51"/>
                            </a:xfrm>
                            <a:custGeom>
                              <a:avLst/>
                              <a:gdLst>
                                <a:gd name="T0" fmla="*/ 0 w 68"/>
                                <a:gd name="T1" fmla="*/ 0 h 51"/>
                                <a:gd name="T2" fmla="*/ 0 w 68"/>
                                <a:gd name="T3" fmla="*/ 3 h 51"/>
                                <a:gd name="T4" fmla="*/ 2 w 68"/>
                                <a:gd name="T5" fmla="*/ 6 h 51"/>
                                <a:gd name="T6" fmla="*/ 3 w 68"/>
                                <a:gd name="T7" fmla="*/ 12 h 51"/>
                                <a:gd name="T8" fmla="*/ 6 w 68"/>
                                <a:gd name="T9" fmla="*/ 19 h 51"/>
                                <a:gd name="T10" fmla="*/ 11 w 68"/>
                                <a:gd name="T11" fmla="*/ 27 h 51"/>
                                <a:gd name="T12" fmla="*/ 16 w 68"/>
                                <a:gd name="T13" fmla="*/ 33 h 51"/>
                                <a:gd name="T14" fmla="*/ 25 w 68"/>
                                <a:gd name="T15" fmla="*/ 41 h 51"/>
                                <a:gd name="T16" fmla="*/ 36 w 68"/>
                                <a:gd name="T17" fmla="*/ 48 h 51"/>
                                <a:gd name="T18" fmla="*/ 41 w 68"/>
                                <a:gd name="T19" fmla="*/ 49 h 51"/>
                                <a:gd name="T20" fmla="*/ 45 w 68"/>
                                <a:gd name="T21" fmla="*/ 51 h 51"/>
                                <a:gd name="T22" fmla="*/ 50 w 68"/>
                                <a:gd name="T23" fmla="*/ 51 h 51"/>
                                <a:gd name="T24" fmla="*/ 55 w 68"/>
                                <a:gd name="T25" fmla="*/ 51 h 51"/>
                                <a:gd name="T26" fmla="*/ 59 w 68"/>
                                <a:gd name="T27" fmla="*/ 51 h 51"/>
                                <a:gd name="T28" fmla="*/ 64 w 68"/>
                                <a:gd name="T29" fmla="*/ 51 h 51"/>
                                <a:gd name="T30" fmla="*/ 67 w 68"/>
                                <a:gd name="T31" fmla="*/ 51 h 51"/>
                                <a:gd name="T32" fmla="*/ 68 w 68"/>
                                <a:gd name="T33" fmla="*/ 51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8" h="51">
                                  <a:moveTo>
                                    <a:pt x="0" y="0"/>
                                  </a:moveTo>
                                  <a:lnTo>
                                    <a:pt x="0" y="3"/>
                                  </a:lnTo>
                                  <a:lnTo>
                                    <a:pt x="2" y="6"/>
                                  </a:lnTo>
                                  <a:lnTo>
                                    <a:pt x="3" y="12"/>
                                  </a:lnTo>
                                  <a:lnTo>
                                    <a:pt x="6" y="19"/>
                                  </a:lnTo>
                                  <a:lnTo>
                                    <a:pt x="11" y="27"/>
                                  </a:lnTo>
                                  <a:lnTo>
                                    <a:pt x="16" y="33"/>
                                  </a:lnTo>
                                  <a:lnTo>
                                    <a:pt x="25" y="41"/>
                                  </a:lnTo>
                                  <a:lnTo>
                                    <a:pt x="36" y="48"/>
                                  </a:lnTo>
                                  <a:lnTo>
                                    <a:pt x="41" y="49"/>
                                  </a:lnTo>
                                  <a:lnTo>
                                    <a:pt x="45" y="51"/>
                                  </a:lnTo>
                                  <a:lnTo>
                                    <a:pt x="50" y="51"/>
                                  </a:lnTo>
                                  <a:lnTo>
                                    <a:pt x="55" y="51"/>
                                  </a:lnTo>
                                  <a:lnTo>
                                    <a:pt x="59" y="51"/>
                                  </a:lnTo>
                                  <a:lnTo>
                                    <a:pt x="64" y="51"/>
                                  </a:lnTo>
                                  <a:lnTo>
                                    <a:pt x="67" y="51"/>
                                  </a:lnTo>
                                  <a:lnTo>
                                    <a:pt x="68" y="51"/>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8" name="Freeform 3502"/>
                          <wps:cNvSpPr>
                            <a:spLocks/>
                          </wps:cNvSpPr>
                          <wps:spPr bwMode="auto">
                            <a:xfrm>
                              <a:off x="4098" y="678"/>
                              <a:ext cx="69" cy="51"/>
                            </a:xfrm>
                            <a:custGeom>
                              <a:avLst/>
                              <a:gdLst>
                                <a:gd name="T0" fmla="*/ 0 w 69"/>
                                <a:gd name="T1" fmla="*/ 3 h 51"/>
                                <a:gd name="T2" fmla="*/ 1 w 69"/>
                                <a:gd name="T3" fmla="*/ 3 h 51"/>
                                <a:gd name="T4" fmla="*/ 4 w 69"/>
                                <a:gd name="T5" fmla="*/ 1 h 51"/>
                                <a:gd name="T6" fmla="*/ 8 w 69"/>
                                <a:gd name="T7" fmla="*/ 1 h 51"/>
                                <a:gd name="T8" fmla="*/ 13 w 69"/>
                                <a:gd name="T9" fmla="*/ 0 h 51"/>
                                <a:gd name="T10" fmla="*/ 19 w 69"/>
                                <a:gd name="T11" fmla="*/ 0 h 51"/>
                                <a:gd name="T12" fmla="*/ 26 w 69"/>
                                <a:gd name="T13" fmla="*/ 1 h 51"/>
                                <a:gd name="T14" fmla="*/ 34 w 69"/>
                                <a:gd name="T15" fmla="*/ 3 h 51"/>
                                <a:gd name="T16" fmla="*/ 43 w 69"/>
                                <a:gd name="T17" fmla="*/ 7 h 51"/>
                                <a:gd name="T18" fmla="*/ 50 w 69"/>
                                <a:gd name="T19" fmla="*/ 13 h 51"/>
                                <a:gd name="T20" fmla="*/ 56 w 69"/>
                                <a:gd name="T21" fmla="*/ 20 h 51"/>
                                <a:gd name="T22" fmla="*/ 61 w 69"/>
                                <a:gd name="T23" fmla="*/ 27 h 51"/>
                                <a:gd name="T24" fmla="*/ 64 w 69"/>
                                <a:gd name="T25" fmla="*/ 34 h 51"/>
                                <a:gd name="T26" fmla="*/ 67 w 69"/>
                                <a:gd name="T27" fmla="*/ 41 h 51"/>
                                <a:gd name="T28" fmla="*/ 68 w 69"/>
                                <a:gd name="T29" fmla="*/ 46 h 51"/>
                                <a:gd name="T30" fmla="*/ 69 w 69"/>
                                <a:gd name="T31" fmla="*/ 51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69" h="51">
                                  <a:moveTo>
                                    <a:pt x="0" y="3"/>
                                  </a:moveTo>
                                  <a:lnTo>
                                    <a:pt x="1" y="3"/>
                                  </a:lnTo>
                                  <a:lnTo>
                                    <a:pt x="4" y="1"/>
                                  </a:lnTo>
                                  <a:lnTo>
                                    <a:pt x="8" y="1"/>
                                  </a:lnTo>
                                  <a:lnTo>
                                    <a:pt x="13" y="0"/>
                                  </a:lnTo>
                                  <a:lnTo>
                                    <a:pt x="19" y="0"/>
                                  </a:lnTo>
                                  <a:lnTo>
                                    <a:pt x="26" y="1"/>
                                  </a:lnTo>
                                  <a:lnTo>
                                    <a:pt x="34" y="3"/>
                                  </a:lnTo>
                                  <a:lnTo>
                                    <a:pt x="43" y="7"/>
                                  </a:lnTo>
                                  <a:lnTo>
                                    <a:pt x="50" y="13"/>
                                  </a:lnTo>
                                  <a:lnTo>
                                    <a:pt x="56" y="20"/>
                                  </a:lnTo>
                                  <a:lnTo>
                                    <a:pt x="61" y="27"/>
                                  </a:lnTo>
                                  <a:lnTo>
                                    <a:pt x="64" y="34"/>
                                  </a:lnTo>
                                  <a:lnTo>
                                    <a:pt x="67" y="41"/>
                                  </a:lnTo>
                                  <a:lnTo>
                                    <a:pt x="68" y="46"/>
                                  </a:lnTo>
                                  <a:lnTo>
                                    <a:pt x="69" y="51"/>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9" name="Line 3503"/>
                          <wps:cNvCnPr/>
                          <wps:spPr bwMode="auto">
                            <a:xfrm>
                              <a:off x="4252" y="640"/>
                              <a:ext cx="6" cy="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70" name="Line 3504"/>
                          <wps:cNvCnPr/>
                          <wps:spPr bwMode="auto">
                            <a:xfrm>
                              <a:off x="4266" y="619"/>
                              <a:ext cx="8" cy="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71" name="Line 3505"/>
                          <wps:cNvCnPr/>
                          <wps:spPr bwMode="auto">
                            <a:xfrm>
                              <a:off x="4239" y="625"/>
                              <a:ext cx="7" cy="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72" name="Line 3506"/>
                          <wps:cNvCnPr/>
                          <wps:spPr bwMode="auto">
                            <a:xfrm>
                              <a:off x="4253" y="605"/>
                              <a:ext cx="7" cy="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73" name="Line 3507"/>
                          <wps:cNvCnPr/>
                          <wps:spPr bwMode="auto">
                            <a:xfrm>
                              <a:off x="4225" y="610"/>
                              <a:ext cx="8" cy="4"/>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74" name="Line 3508"/>
                          <wps:cNvCnPr/>
                          <wps:spPr bwMode="auto">
                            <a:xfrm>
                              <a:off x="4241" y="589"/>
                              <a:ext cx="6" cy="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75" name="Line 3509"/>
                          <wps:cNvCnPr/>
                          <wps:spPr bwMode="auto">
                            <a:xfrm>
                              <a:off x="4214" y="595"/>
                              <a:ext cx="8" cy="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76" name="Line 3510"/>
                          <wps:cNvCnPr/>
                          <wps:spPr bwMode="auto">
                            <a:xfrm>
                              <a:off x="4214" y="665"/>
                              <a:ext cx="8" cy="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77" name="Line 3511"/>
                          <wps:cNvCnPr/>
                          <wps:spPr bwMode="auto">
                            <a:xfrm>
                              <a:off x="4179" y="670"/>
                              <a:ext cx="6" cy="9"/>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78" name="Line 3512"/>
                          <wps:cNvCnPr/>
                          <wps:spPr bwMode="auto">
                            <a:xfrm>
                              <a:off x="4200" y="648"/>
                              <a:ext cx="6" cy="7"/>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79" name="Line 3513"/>
                          <wps:cNvCnPr/>
                          <wps:spPr bwMode="auto">
                            <a:xfrm>
                              <a:off x="4189" y="633"/>
                              <a:ext cx="4" cy="7"/>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80" name="Line 3514"/>
                          <wps:cNvCnPr/>
                          <wps:spPr bwMode="auto">
                            <a:xfrm>
                              <a:off x="4176" y="619"/>
                              <a:ext cx="6" cy="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81" name="Line 3515"/>
                          <wps:cNvCnPr/>
                          <wps:spPr bwMode="auto">
                            <a:xfrm flipV="1">
                              <a:off x="4233" y="610"/>
                              <a:ext cx="63" cy="39"/>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82" name="Line 3516"/>
                          <wps:cNvCnPr/>
                          <wps:spPr bwMode="auto">
                            <a:xfrm flipV="1">
                              <a:off x="4225" y="605"/>
                              <a:ext cx="66" cy="3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83" name="Line 3517"/>
                          <wps:cNvCnPr/>
                          <wps:spPr bwMode="auto">
                            <a:xfrm flipV="1">
                              <a:off x="4222" y="597"/>
                              <a:ext cx="63" cy="3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84" name="Line 3518"/>
                          <wps:cNvCnPr/>
                          <wps:spPr bwMode="auto">
                            <a:xfrm flipV="1">
                              <a:off x="4214" y="589"/>
                              <a:ext cx="62" cy="3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85" name="Line 3519"/>
                          <wps:cNvCnPr/>
                          <wps:spPr bwMode="auto">
                            <a:xfrm flipV="1">
                              <a:off x="4209" y="583"/>
                              <a:ext cx="60" cy="39"/>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86" name="Line 3520"/>
                          <wps:cNvCnPr/>
                          <wps:spPr bwMode="auto">
                            <a:xfrm flipV="1">
                              <a:off x="4201" y="576"/>
                              <a:ext cx="60" cy="3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87" name="Line 3521"/>
                          <wps:cNvCnPr/>
                          <wps:spPr bwMode="auto">
                            <a:xfrm>
                              <a:off x="4195" y="608"/>
                              <a:ext cx="46" cy="51"/>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88" name="Line 3522"/>
                          <wps:cNvCnPr/>
                          <wps:spPr bwMode="auto">
                            <a:xfrm>
                              <a:off x="4192" y="610"/>
                              <a:ext cx="44" cy="49"/>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89" name="Freeform 3523"/>
                          <wps:cNvSpPr>
                            <a:spLocks/>
                          </wps:cNvSpPr>
                          <wps:spPr bwMode="auto">
                            <a:xfrm>
                              <a:off x="4130" y="648"/>
                              <a:ext cx="12" cy="10"/>
                            </a:xfrm>
                            <a:custGeom>
                              <a:avLst/>
                              <a:gdLst>
                                <a:gd name="T0" fmla="*/ 12 w 12"/>
                                <a:gd name="T1" fmla="*/ 10 h 10"/>
                                <a:gd name="T2" fmla="*/ 12 w 12"/>
                                <a:gd name="T3" fmla="*/ 10 h 10"/>
                                <a:gd name="T4" fmla="*/ 0 w 12"/>
                                <a:gd name="T5" fmla="*/ 0 h 10"/>
                                <a:gd name="T6" fmla="*/ 12 w 12"/>
                                <a:gd name="T7" fmla="*/ 10 h 10"/>
                              </a:gdLst>
                              <a:ahLst/>
                              <a:cxnLst>
                                <a:cxn ang="0">
                                  <a:pos x="T0" y="T1"/>
                                </a:cxn>
                                <a:cxn ang="0">
                                  <a:pos x="T2" y="T3"/>
                                </a:cxn>
                                <a:cxn ang="0">
                                  <a:pos x="T4" y="T5"/>
                                </a:cxn>
                                <a:cxn ang="0">
                                  <a:pos x="T6" y="T7"/>
                                </a:cxn>
                              </a:cxnLst>
                              <a:rect l="0" t="0" r="r" b="b"/>
                              <a:pathLst>
                                <a:path w="12" h="10">
                                  <a:moveTo>
                                    <a:pt x="12" y="10"/>
                                  </a:moveTo>
                                  <a:lnTo>
                                    <a:pt x="12" y="10"/>
                                  </a:lnTo>
                                  <a:lnTo>
                                    <a:pt x="0" y="0"/>
                                  </a:lnTo>
                                  <a:lnTo>
                                    <a:pt x="12" y="1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0" name="Line 3524"/>
                          <wps:cNvCnPr/>
                          <wps:spPr bwMode="auto">
                            <a:xfrm>
                              <a:off x="4168" y="655"/>
                              <a:ext cx="6" cy="4"/>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91" name="Line 3525"/>
                          <wps:cNvCnPr/>
                          <wps:spPr bwMode="auto">
                            <a:xfrm>
                              <a:off x="4158" y="640"/>
                              <a:ext cx="5" cy="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92" name="Line 3526"/>
                          <wps:cNvCnPr/>
                          <wps:spPr bwMode="auto">
                            <a:xfrm flipV="1">
                              <a:off x="4154" y="638"/>
                              <a:ext cx="61" cy="3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93" name="Line 3527"/>
                          <wps:cNvCnPr/>
                          <wps:spPr bwMode="auto">
                            <a:xfrm flipV="1">
                              <a:off x="4147" y="632"/>
                              <a:ext cx="62" cy="3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94" name="Line 3528"/>
                          <wps:cNvCnPr/>
                          <wps:spPr bwMode="auto">
                            <a:xfrm flipV="1">
                              <a:off x="4143" y="625"/>
                              <a:ext cx="58" cy="34"/>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95" name="Line 3529"/>
                          <wps:cNvCnPr/>
                          <wps:spPr bwMode="auto">
                            <a:xfrm flipV="1">
                              <a:off x="4135" y="614"/>
                              <a:ext cx="60" cy="37"/>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96" name="Line 3530"/>
                          <wps:cNvCnPr/>
                          <wps:spPr bwMode="auto">
                            <a:xfrm flipV="1">
                              <a:off x="4165" y="654"/>
                              <a:ext cx="63" cy="3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97" name="Line 3531"/>
                          <wps:cNvCnPr/>
                          <wps:spPr bwMode="auto">
                            <a:xfrm flipV="1">
                              <a:off x="4158" y="646"/>
                              <a:ext cx="65" cy="3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98" name="Line 3532"/>
                          <wps:cNvCnPr/>
                          <wps:spPr bwMode="auto">
                            <a:xfrm>
                              <a:off x="4242" y="745"/>
                              <a:ext cx="7" cy="10"/>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399" name="Line 3533"/>
                          <wps:cNvCnPr/>
                          <wps:spPr bwMode="auto">
                            <a:xfrm>
                              <a:off x="4231" y="730"/>
                              <a:ext cx="3" cy="4"/>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00" name="Line 3534"/>
                          <wps:cNvCnPr/>
                          <wps:spPr bwMode="auto">
                            <a:xfrm>
                              <a:off x="4209" y="817"/>
                              <a:ext cx="6" cy="9"/>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01" name="Line 3535"/>
                          <wps:cNvCnPr/>
                          <wps:spPr bwMode="auto">
                            <a:xfrm>
                              <a:off x="4179" y="821"/>
                              <a:ext cx="6" cy="10"/>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02" name="Line 3536"/>
                          <wps:cNvCnPr/>
                          <wps:spPr bwMode="auto">
                            <a:xfrm>
                              <a:off x="4200" y="798"/>
                              <a:ext cx="4" cy="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03" name="Line 3537"/>
                          <wps:cNvCnPr/>
                          <wps:spPr bwMode="auto">
                            <a:xfrm>
                              <a:off x="4170" y="799"/>
                              <a:ext cx="6" cy="11"/>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04" name="Line 3538"/>
                          <wps:cNvCnPr/>
                          <wps:spPr bwMode="auto">
                            <a:xfrm>
                              <a:off x="4189" y="776"/>
                              <a:ext cx="3" cy="11"/>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05" name="Line 3539"/>
                          <wps:cNvCnPr/>
                          <wps:spPr bwMode="auto">
                            <a:xfrm>
                              <a:off x="4158" y="777"/>
                              <a:ext cx="8" cy="13"/>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06" name="Line 3540"/>
                          <wps:cNvCnPr/>
                          <wps:spPr bwMode="auto">
                            <a:xfrm>
                              <a:off x="4179" y="758"/>
                              <a:ext cx="6" cy="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07" name="Line 3541"/>
                          <wps:cNvCnPr/>
                          <wps:spPr bwMode="auto">
                            <a:xfrm flipV="1">
                              <a:off x="4158" y="799"/>
                              <a:ext cx="81" cy="49"/>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08" name="Line 3542"/>
                          <wps:cNvCnPr/>
                          <wps:spPr bwMode="auto">
                            <a:xfrm flipV="1">
                              <a:off x="4155" y="790"/>
                              <a:ext cx="78" cy="44"/>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09" name="Line 3543"/>
                          <wps:cNvCnPr/>
                          <wps:spPr bwMode="auto">
                            <a:xfrm flipV="1">
                              <a:off x="4147" y="777"/>
                              <a:ext cx="78" cy="49"/>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10" name="Line 3544"/>
                          <wps:cNvCnPr/>
                          <wps:spPr bwMode="auto">
                            <a:xfrm flipV="1">
                              <a:off x="4143" y="772"/>
                              <a:ext cx="77" cy="4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11" name="Line 3545"/>
                          <wps:cNvCnPr/>
                          <wps:spPr bwMode="auto">
                            <a:xfrm flipV="1">
                              <a:off x="4136" y="761"/>
                              <a:ext cx="79" cy="4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12" name="Line 3546"/>
                          <wps:cNvCnPr/>
                          <wps:spPr bwMode="auto">
                            <a:xfrm flipV="1">
                              <a:off x="4130" y="752"/>
                              <a:ext cx="78" cy="43"/>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13" name="Line 3547"/>
                          <wps:cNvCnPr/>
                          <wps:spPr bwMode="auto">
                            <a:xfrm>
                              <a:off x="3959" y="741"/>
                              <a:ext cx="43" cy="65"/>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14" name="Line 3548"/>
                          <wps:cNvCnPr/>
                          <wps:spPr bwMode="auto">
                            <a:xfrm>
                              <a:off x="4204" y="745"/>
                              <a:ext cx="40" cy="61"/>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15" name="Line 3549"/>
                          <wps:cNvCnPr/>
                          <wps:spPr bwMode="auto">
                            <a:xfrm>
                              <a:off x="4014" y="787"/>
                              <a:ext cx="5" cy="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16" name="Line 3550"/>
                          <wps:cNvCnPr/>
                          <wps:spPr bwMode="auto">
                            <a:xfrm>
                              <a:off x="4033" y="761"/>
                              <a:ext cx="5" cy="7"/>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17" name="Line 3551"/>
                          <wps:cNvCnPr/>
                          <wps:spPr bwMode="auto">
                            <a:xfrm>
                              <a:off x="4002" y="766"/>
                              <a:ext cx="8" cy="10"/>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18" name="Line 3552"/>
                          <wps:cNvCnPr/>
                          <wps:spPr bwMode="auto">
                            <a:xfrm>
                              <a:off x="4022" y="741"/>
                              <a:ext cx="3" cy="11"/>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19" name="Line 3553"/>
                          <wps:cNvCnPr/>
                          <wps:spPr bwMode="auto">
                            <a:xfrm>
                              <a:off x="4010" y="723"/>
                              <a:ext cx="6" cy="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20" name="Line 3554"/>
                          <wps:cNvCnPr/>
                          <wps:spPr bwMode="auto">
                            <a:xfrm flipV="1">
                              <a:off x="3994" y="755"/>
                              <a:ext cx="68" cy="40"/>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21" name="Line 3555"/>
                          <wps:cNvCnPr/>
                          <wps:spPr bwMode="auto">
                            <a:xfrm flipV="1">
                              <a:off x="3992" y="745"/>
                              <a:ext cx="65" cy="43"/>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22" name="Line 3556"/>
                          <wps:cNvCnPr/>
                          <wps:spPr bwMode="auto">
                            <a:xfrm flipV="1">
                              <a:off x="3986" y="741"/>
                              <a:ext cx="66" cy="3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23" name="Line 3557"/>
                          <wps:cNvCnPr/>
                          <wps:spPr bwMode="auto">
                            <a:xfrm flipV="1">
                              <a:off x="3976" y="730"/>
                              <a:ext cx="67" cy="36"/>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24" name="Line 3558"/>
                          <wps:cNvCnPr/>
                          <wps:spPr bwMode="auto">
                            <a:xfrm flipV="1">
                              <a:off x="3970" y="720"/>
                              <a:ext cx="67" cy="3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25" name="Line 3559"/>
                          <wps:cNvCnPr/>
                          <wps:spPr bwMode="auto">
                            <a:xfrm flipV="1">
                              <a:off x="3965" y="712"/>
                              <a:ext cx="67" cy="38"/>
                            </a:xfrm>
                            <a:prstGeom prst="line">
                              <a:avLst/>
                            </a:prstGeom>
                            <a:noFill/>
                            <a:ln w="8255">
                              <a:solidFill>
                                <a:srgbClr val="000000"/>
                              </a:solidFill>
                              <a:round/>
                              <a:headEnd/>
                              <a:tailEnd/>
                            </a:ln>
                            <a:extLst>
                              <a:ext uri="{909E8E84-426E-40DD-AFC4-6F175D3DCCD1}">
                                <a14:hiddenFill xmlns:a14="http://schemas.microsoft.com/office/drawing/2010/main">
                                  <a:noFill/>
                                </a14:hiddenFill>
                              </a:ext>
                            </a:extLst>
                          </wps:spPr>
                          <wps:bodyPr/>
                        </wps:wsp>
                        <wps:wsp>
                          <wps:cNvPr id="3426" name="Freeform 3560"/>
                          <wps:cNvSpPr>
                            <a:spLocks/>
                          </wps:cNvSpPr>
                          <wps:spPr bwMode="auto">
                            <a:xfrm>
                              <a:off x="3877" y="703"/>
                              <a:ext cx="192" cy="151"/>
                            </a:xfrm>
                            <a:custGeom>
                              <a:avLst/>
                              <a:gdLst>
                                <a:gd name="T0" fmla="*/ 0 w 192"/>
                                <a:gd name="T1" fmla="*/ 85 h 151"/>
                                <a:gd name="T2" fmla="*/ 38 w 192"/>
                                <a:gd name="T3" fmla="*/ 151 h 151"/>
                                <a:gd name="T4" fmla="*/ 192 w 192"/>
                                <a:gd name="T5" fmla="*/ 59 h 151"/>
                                <a:gd name="T6" fmla="*/ 151 w 192"/>
                                <a:gd name="T7" fmla="*/ 0 h 151"/>
                                <a:gd name="T8" fmla="*/ 0 w 192"/>
                                <a:gd name="T9" fmla="*/ 85 h 151"/>
                              </a:gdLst>
                              <a:ahLst/>
                              <a:cxnLst>
                                <a:cxn ang="0">
                                  <a:pos x="T0" y="T1"/>
                                </a:cxn>
                                <a:cxn ang="0">
                                  <a:pos x="T2" y="T3"/>
                                </a:cxn>
                                <a:cxn ang="0">
                                  <a:pos x="T4" y="T5"/>
                                </a:cxn>
                                <a:cxn ang="0">
                                  <a:pos x="T6" y="T7"/>
                                </a:cxn>
                                <a:cxn ang="0">
                                  <a:pos x="T8" y="T9"/>
                                </a:cxn>
                              </a:cxnLst>
                              <a:rect l="0" t="0" r="r" b="b"/>
                              <a:pathLst>
                                <a:path w="192" h="151">
                                  <a:moveTo>
                                    <a:pt x="0" y="85"/>
                                  </a:moveTo>
                                  <a:lnTo>
                                    <a:pt x="38" y="151"/>
                                  </a:lnTo>
                                  <a:lnTo>
                                    <a:pt x="192" y="59"/>
                                  </a:lnTo>
                                  <a:lnTo>
                                    <a:pt x="151" y="0"/>
                                  </a:lnTo>
                                  <a:lnTo>
                                    <a:pt x="0" y="85"/>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7" name="Freeform 3561"/>
                          <wps:cNvSpPr>
                            <a:spLocks/>
                          </wps:cNvSpPr>
                          <wps:spPr bwMode="auto">
                            <a:xfrm>
                              <a:off x="3877" y="572"/>
                              <a:ext cx="430" cy="287"/>
                            </a:xfrm>
                            <a:custGeom>
                              <a:avLst/>
                              <a:gdLst>
                                <a:gd name="T0" fmla="*/ 428 w 430"/>
                                <a:gd name="T1" fmla="*/ 48 h 287"/>
                                <a:gd name="T2" fmla="*/ 254 w 430"/>
                                <a:gd name="T3" fmla="*/ 73 h 287"/>
                                <a:gd name="T4" fmla="*/ 247 w 430"/>
                                <a:gd name="T5" fmla="*/ 50 h 287"/>
                                <a:gd name="T6" fmla="*/ 236 w 430"/>
                                <a:gd name="T7" fmla="*/ 50 h 287"/>
                                <a:gd name="T8" fmla="*/ 219 w 430"/>
                                <a:gd name="T9" fmla="*/ 19 h 287"/>
                                <a:gd name="T10" fmla="*/ 207 w 430"/>
                                <a:gd name="T11" fmla="*/ 27 h 287"/>
                                <a:gd name="T12" fmla="*/ 191 w 430"/>
                                <a:gd name="T13" fmla="*/ 30 h 287"/>
                                <a:gd name="T14" fmla="*/ 184 w 430"/>
                                <a:gd name="T15" fmla="*/ 28 h 287"/>
                                <a:gd name="T16" fmla="*/ 169 w 430"/>
                                <a:gd name="T17" fmla="*/ 32 h 287"/>
                                <a:gd name="T18" fmla="*/ 152 w 430"/>
                                <a:gd name="T19" fmla="*/ 50 h 287"/>
                                <a:gd name="T20" fmla="*/ 146 w 430"/>
                                <a:gd name="T21" fmla="*/ 69 h 287"/>
                                <a:gd name="T22" fmla="*/ 145 w 430"/>
                                <a:gd name="T23" fmla="*/ 80 h 287"/>
                                <a:gd name="T24" fmla="*/ 148 w 430"/>
                                <a:gd name="T25" fmla="*/ 95 h 287"/>
                                <a:gd name="T26" fmla="*/ 155 w 430"/>
                                <a:gd name="T27" fmla="*/ 112 h 287"/>
                                <a:gd name="T28" fmla="*/ 152 w 430"/>
                                <a:gd name="T29" fmla="*/ 121 h 287"/>
                                <a:gd name="T30" fmla="*/ 1 w 430"/>
                                <a:gd name="T31" fmla="*/ 217 h 287"/>
                                <a:gd name="T32" fmla="*/ 38 w 430"/>
                                <a:gd name="T33" fmla="*/ 287 h 287"/>
                                <a:gd name="T34" fmla="*/ 193 w 430"/>
                                <a:gd name="T35" fmla="*/ 194 h 287"/>
                                <a:gd name="T36" fmla="*/ 202 w 430"/>
                                <a:gd name="T37" fmla="*/ 189 h 287"/>
                                <a:gd name="T38" fmla="*/ 207 w 430"/>
                                <a:gd name="T39" fmla="*/ 181 h 287"/>
                                <a:gd name="T40" fmla="*/ 213 w 430"/>
                                <a:gd name="T41" fmla="*/ 173 h 287"/>
                                <a:gd name="T42" fmla="*/ 232 w 430"/>
                                <a:gd name="T43" fmla="*/ 192 h 287"/>
                                <a:gd name="T44" fmla="*/ 241 w 430"/>
                                <a:gd name="T45" fmla="*/ 210 h 287"/>
                                <a:gd name="T46" fmla="*/ 244 w 430"/>
                                <a:gd name="T47" fmla="*/ 222 h 287"/>
                                <a:gd name="T48" fmla="*/ 251 w 430"/>
                                <a:gd name="T49" fmla="*/ 226 h 287"/>
                                <a:gd name="T50" fmla="*/ 254 w 430"/>
                                <a:gd name="T51" fmla="*/ 220 h 287"/>
                                <a:gd name="T52" fmla="*/ 252 w 430"/>
                                <a:gd name="T53" fmla="*/ 207 h 287"/>
                                <a:gd name="T54" fmla="*/ 254 w 430"/>
                                <a:gd name="T55" fmla="*/ 208 h 287"/>
                                <a:gd name="T56" fmla="*/ 268 w 430"/>
                                <a:gd name="T57" fmla="*/ 228 h 287"/>
                                <a:gd name="T58" fmla="*/ 272 w 430"/>
                                <a:gd name="T59" fmla="*/ 230 h 287"/>
                                <a:gd name="T60" fmla="*/ 273 w 430"/>
                                <a:gd name="T61" fmla="*/ 225 h 287"/>
                                <a:gd name="T62" fmla="*/ 261 w 430"/>
                                <a:gd name="T63" fmla="*/ 206 h 287"/>
                                <a:gd name="T64" fmla="*/ 257 w 430"/>
                                <a:gd name="T65" fmla="*/ 204 h 287"/>
                                <a:gd name="T66" fmla="*/ 254 w 430"/>
                                <a:gd name="T67" fmla="*/ 203 h 287"/>
                                <a:gd name="T68" fmla="*/ 257 w 430"/>
                                <a:gd name="T69" fmla="*/ 199 h 287"/>
                                <a:gd name="T70" fmla="*/ 244 w 430"/>
                                <a:gd name="T71" fmla="*/ 192 h 287"/>
                                <a:gd name="T72" fmla="*/ 229 w 430"/>
                                <a:gd name="T73" fmla="*/ 169 h 287"/>
                                <a:gd name="T74" fmla="*/ 237 w 430"/>
                                <a:gd name="T75" fmla="*/ 174 h 287"/>
                                <a:gd name="T76" fmla="*/ 256 w 430"/>
                                <a:gd name="T77" fmla="*/ 183 h 287"/>
                                <a:gd name="T78" fmla="*/ 278 w 430"/>
                                <a:gd name="T79" fmla="*/ 183 h 287"/>
                                <a:gd name="T80" fmla="*/ 294 w 430"/>
                                <a:gd name="T81" fmla="*/ 165 h 287"/>
                                <a:gd name="T82" fmla="*/ 296 w 430"/>
                                <a:gd name="T83" fmla="*/ 147 h 287"/>
                                <a:gd name="T84" fmla="*/ 289 w 430"/>
                                <a:gd name="T85" fmla="*/ 128 h 287"/>
                                <a:gd name="T86" fmla="*/ 283 w 430"/>
                                <a:gd name="T87" fmla="*/ 113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430" h="287">
                                  <a:moveTo>
                                    <a:pt x="297" y="131"/>
                                  </a:moveTo>
                                  <a:lnTo>
                                    <a:pt x="430" y="50"/>
                                  </a:lnTo>
                                  <a:lnTo>
                                    <a:pt x="428" y="48"/>
                                  </a:lnTo>
                                  <a:lnTo>
                                    <a:pt x="430" y="46"/>
                                  </a:lnTo>
                                  <a:lnTo>
                                    <a:pt x="381" y="0"/>
                                  </a:lnTo>
                                  <a:lnTo>
                                    <a:pt x="254" y="73"/>
                                  </a:lnTo>
                                  <a:lnTo>
                                    <a:pt x="253" y="59"/>
                                  </a:lnTo>
                                  <a:lnTo>
                                    <a:pt x="247" y="57"/>
                                  </a:lnTo>
                                  <a:lnTo>
                                    <a:pt x="247" y="50"/>
                                  </a:lnTo>
                                  <a:lnTo>
                                    <a:pt x="241" y="43"/>
                                  </a:lnTo>
                                  <a:lnTo>
                                    <a:pt x="240" y="43"/>
                                  </a:lnTo>
                                  <a:lnTo>
                                    <a:pt x="236" y="50"/>
                                  </a:lnTo>
                                  <a:lnTo>
                                    <a:pt x="235" y="45"/>
                                  </a:lnTo>
                                  <a:lnTo>
                                    <a:pt x="220" y="35"/>
                                  </a:lnTo>
                                  <a:lnTo>
                                    <a:pt x="219" y="19"/>
                                  </a:lnTo>
                                  <a:lnTo>
                                    <a:pt x="210" y="11"/>
                                  </a:lnTo>
                                  <a:lnTo>
                                    <a:pt x="207" y="12"/>
                                  </a:lnTo>
                                  <a:lnTo>
                                    <a:pt x="207" y="27"/>
                                  </a:lnTo>
                                  <a:lnTo>
                                    <a:pt x="204" y="25"/>
                                  </a:lnTo>
                                  <a:lnTo>
                                    <a:pt x="192" y="30"/>
                                  </a:lnTo>
                                  <a:lnTo>
                                    <a:pt x="191" y="30"/>
                                  </a:lnTo>
                                  <a:lnTo>
                                    <a:pt x="190" y="28"/>
                                  </a:lnTo>
                                  <a:lnTo>
                                    <a:pt x="188" y="28"/>
                                  </a:lnTo>
                                  <a:lnTo>
                                    <a:pt x="184" y="28"/>
                                  </a:lnTo>
                                  <a:lnTo>
                                    <a:pt x="180" y="28"/>
                                  </a:lnTo>
                                  <a:lnTo>
                                    <a:pt x="175" y="30"/>
                                  </a:lnTo>
                                  <a:lnTo>
                                    <a:pt x="169" y="32"/>
                                  </a:lnTo>
                                  <a:lnTo>
                                    <a:pt x="162" y="38"/>
                                  </a:lnTo>
                                  <a:lnTo>
                                    <a:pt x="157" y="43"/>
                                  </a:lnTo>
                                  <a:lnTo>
                                    <a:pt x="152" y="50"/>
                                  </a:lnTo>
                                  <a:lnTo>
                                    <a:pt x="149" y="57"/>
                                  </a:lnTo>
                                  <a:lnTo>
                                    <a:pt x="148" y="62"/>
                                  </a:lnTo>
                                  <a:lnTo>
                                    <a:pt x="146" y="69"/>
                                  </a:lnTo>
                                  <a:lnTo>
                                    <a:pt x="145" y="74"/>
                                  </a:lnTo>
                                  <a:lnTo>
                                    <a:pt x="145" y="77"/>
                                  </a:lnTo>
                                  <a:lnTo>
                                    <a:pt x="145" y="80"/>
                                  </a:lnTo>
                                  <a:lnTo>
                                    <a:pt x="145" y="85"/>
                                  </a:lnTo>
                                  <a:lnTo>
                                    <a:pt x="146" y="91"/>
                                  </a:lnTo>
                                  <a:lnTo>
                                    <a:pt x="148" y="95"/>
                                  </a:lnTo>
                                  <a:lnTo>
                                    <a:pt x="149" y="102"/>
                                  </a:lnTo>
                                  <a:lnTo>
                                    <a:pt x="152" y="107"/>
                                  </a:lnTo>
                                  <a:lnTo>
                                    <a:pt x="155" y="112"/>
                                  </a:lnTo>
                                  <a:lnTo>
                                    <a:pt x="157" y="113"/>
                                  </a:lnTo>
                                  <a:lnTo>
                                    <a:pt x="153" y="116"/>
                                  </a:lnTo>
                                  <a:lnTo>
                                    <a:pt x="152" y="121"/>
                                  </a:lnTo>
                                  <a:lnTo>
                                    <a:pt x="149" y="126"/>
                                  </a:lnTo>
                                  <a:lnTo>
                                    <a:pt x="149" y="132"/>
                                  </a:lnTo>
                                  <a:lnTo>
                                    <a:pt x="1" y="217"/>
                                  </a:lnTo>
                                  <a:lnTo>
                                    <a:pt x="2" y="219"/>
                                  </a:lnTo>
                                  <a:lnTo>
                                    <a:pt x="0" y="220"/>
                                  </a:lnTo>
                                  <a:lnTo>
                                    <a:pt x="38" y="287"/>
                                  </a:lnTo>
                                  <a:lnTo>
                                    <a:pt x="193" y="194"/>
                                  </a:lnTo>
                                  <a:lnTo>
                                    <a:pt x="192" y="191"/>
                                  </a:lnTo>
                                  <a:lnTo>
                                    <a:pt x="193" y="194"/>
                                  </a:lnTo>
                                  <a:lnTo>
                                    <a:pt x="200" y="187"/>
                                  </a:lnTo>
                                  <a:lnTo>
                                    <a:pt x="202" y="192"/>
                                  </a:lnTo>
                                  <a:lnTo>
                                    <a:pt x="202" y="189"/>
                                  </a:lnTo>
                                  <a:lnTo>
                                    <a:pt x="203" y="187"/>
                                  </a:lnTo>
                                  <a:lnTo>
                                    <a:pt x="204" y="185"/>
                                  </a:lnTo>
                                  <a:lnTo>
                                    <a:pt x="207" y="181"/>
                                  </a:lnTo>
                                  <a:lnTo>
                                    <a:pt x="208" y="178"/>
                                  </a:lnTo>
                                  <a:lnTo>
                                    <a:pt x="210" y="174"/>
                                  </a:lnTo>
                                  <a:lnTo>
                                    <a:pt x="213" y="173"/>
                                  </a:lnTo>
                                  <a:lnTo>
                                    <a:pt x="216" y="170"/>
                                  </a:lnTo>
                                  <a:lnTo>
                                    <a:pt x="232" y="191"/>
                                  </a:lnTo>
                                  <a:lnTo>
                                    <a:pt x="232" y="192"/>
                                  </a:lnTo>
                                  <a:lnTo>
                                    <a:pt x="238" y="197"/>
                                  </a:lnTo>
                                  <a:lnTo>
                                    <a:pt x="240" y="208"/>
                                  </a:lnTo>
                                  <a:lnTo>
                                    <a:pt x="241" y="210"/>
                                  </a:lnTo>
                                  <a:lnTo>
                                    <a:pt x="241" y="214"/>
                                  </a:lnTo>
                                  <a:lnTo>
                                    <a:pt x="243" y="219"/>
                                  </a:lnTo>
                                  <a:lnTo>
                                    <a:pt x="244" y="222"/>
                                  </a:lnTo>
                                  <a:lnTo>
                                    <a:pt x="247" y="226"/>
                                  </a:lnTo>
                                  <a:lnTo>
                                    <a:pt x="248" y="226"/>
                                  </a:lnTo>
                                  <a:lnTo>
                                    <a:pt x="251" y="226"/>
                                  </a:lnTo>
                                  <a:lnTo>
                                    <a:pt x="253" y="226"/>
                                  </a:lnTo>
                                  <a:lnTo>
                                    <a:pt x="254" y="224"/>
                                  </a:lnTo>
                                  <a:lnTo>
                                    <a:pt x="254" y="220"/>
                                  </a:lnTo>
                                  <a:lnTo>
                                    <a:pt x="253" y="214"/>
                                  </a:lnTo>
                                  <a:lnTo>
                                    <a:pt x="252" y="208"/>
                                  </a:lnTo>
                                  <a:lnTo>
                                    <a:pt x="252" y="207"/>
                                  </a:lnTo>
                                  <a:lnTo>
                                    <a:pt x="253" y="207"/>
                                  </a:lnTo>
                                  <a:lnTo>
                                    <a:pt x="254" y="207"/>
                                  </a:lnTo>
                                  <a:lnTo>
                                    <a:pt x="254" y="208"/>
                                  </a:lnTo>
                                  <a:lnTo>
                                    <a:pt x="254" y="210"/>
                                  </a:lnTo>
                                  <a:lnTo>
                                    <a:pt x="255" y="212"/>
                                  </a:lnTo>
                                  <a:lnTo>
                                    <a:pt x="268" y="228"/>
                                  </a:lnTo>
                                  <a:lnTo>
                                    <a:pt x="269" y="230"/>
                                  </a:lnTo>
                                  <a:lnTo>
                                    <a:pt x="270" y="230"/>
                                  </a:lnTo>
                                  <a:lnTo>
                                    <a:pt x="272" y="230"/>
                                  </a:lnTo>
                                  <a:lnTo>
                                    <a:pt x="272" y="228"/>
                                  </a:lnTo>
                                  <a:lnTo>
                                    <a:pt x="273" y="226"/>
                                  </a:lnTo>
                                  <a:lnTo>
                                    <a:pt x="273" y="225"/>
                                  </a:lnTo>
                                  <a:lnTo>
                                    <a:pt x="273" y="224"/>
                                  </a:lnTo>
                                  <a:lnTo>
                                    <a:pt x="272" y="222"/>
                                  </a:lnTo>
                                  <a:lnTo>
                                    <a:pt x="261" y="206"/>
                                  </a:lnTo>
                                  <a:lnTo>
                                    <a:pt x="260" y="206"/>
                                  </a:lnTo>
                                  <a:lnTo>
                                    <a:pt x="259" y="204"/>
                                  </a:lnTo>
                                  <a:lnTo>
                                    <a:pt x="257" y="204"/>
                                  </a:lnTo>
                                  <a:lnTo>
                                    <a:pt x="256" y="206"/>
                                  </a:lnTo>
                                  <a:lnTo>
                                    <a:pt x="255" y="204"/>
                                  </a:lnTo>
                                  <a:lnTo>
                                    <a:pt x="254" y="203"/>
                                  </a:lnTo>
                                  <a:lnTo>
                                    <a:pt x="253" y="203"/>
                                  </a:lnTo>
                                  <a:lnTo>
                                    <a:pt x="252" y="203"/>
                                  </a:lnTo>
                                  <a:lnTo>
                                    <a:pt x="257" y="199"/>
                                  </a:lnTo>
                                  <a:lnTo>
                                    <a:pt x="257" y="196"/>
                                  </a:lnTo>
                                  <a:lnTo>
                                    <a:pt x="256" y="191"/>
                                  </a:lnTo>
                                  <a:lnTo>
                                    <a:pt x="244" y="192"/>
                                  </a:lnTo>
                                  <a:lnTo>
                                    <a:pt x="241" y="185"/>
                                  </a:lnTo>
                                  <a:lnTo>
                                    <a:pt x="237" y="185"/>
                                  </a:lnTo>
                                  <a:lnTo>
                                    <a:pt x="229" y="169"/>
                                  </a:lnTo>
                                  <a:lnTo>
                                    <a:pt x="231" y="170"/>
                                  </a:lnTo>
                                  <a:lnTo>
                                    <a:pt x="235" y="171"/>
                                  </a:lnTo>
                                  <a:lnTo>
                                    <a:pt x="237" y="174"/>
                                  </a:lnTo>
                                  <a:lnTo>
                                    <a:pt x="240" y="176"/>
                                  </a:lnTo>
                                  <a:lnTo>
                                    <a:pt x="248" y="180"/>
                                  </a:lnTo>
                                  <a:lnTo>
                                    <a:pt x="256" y="183"/>
                                  </a:lnTo>
                                  <a:lnTo>
                                    <a:pt x="264" y="185"/>
                                  </a:lnTo>
                                  <a:lnTo>
                                    <a:pt x="272" y="185"/>
                                  </a:lnTo>
                                  <a:lnTo>
                                    <a:pt x="278" y="183"/>
                                  </a:lnTo>
                                  <a:lnTo>
                                    <a:pt x="284" y="178"/>
                                  </a:lnTo>
                                  <a:lnTo>
                                    <a:pt x="290" y="173"/>
                                  </a:lnTo>
                                  <a:lnTo>
                                    <a:pt x="294" y="165"/>
                                  </a:lnTo>
                                  <a:lnTo>
                                    <a:pt x="296" y="160"/>
                                  </a:lnTo>
                                  <a:lnTo>
                                    <a:pt x="296" y="153"/>
                                  </a:lnTo>
                                  <a:lnTo>
                                    <a:pt x="296" y="147"/>
                                  </a:lnTo>
                                  <a:lnTo>
                                    <a:pt x="294" y="140"/>
                                  </a:lnTo>
                                  <a:lnTo>
                                    <a:pt x="292" y="134"/>
                                  </a:lnTo>
                                  <a:lnTo>
                                    <a:pt x="289" y="128"/>
                                  </a:lnTo>
                                  <a:lnTo>
                                    <a:pt x="285" y="121"/>
                                  </a:lnTo>
                                  <a:lnTo>
                                    <a:pt x="281" y="114"/>
                                  </a:lnTo>
                                  <a:lnTo>
                                    <a:pt x="283" y="113"/>
                                  </a:lnTo>
                                  <a:lnTo>
                                    <a:pt x="297" y="131"/>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8" name="Freeform 3562"/>
                          <wps:cNvSpPr>
                            <a:spLocks/>
                          </wps:cNvSpPr>
                          <wps:spPr bwMode="auto">
                            <a:xfrm>
                              <a:off x="4089" y="670"/>
                              <a:ext cx="85" cy="87"/>
                            </a:xfrm>
                            <a:custGeom>
                              <a:avLst/>
                              <a:gdLst>
                                <a:gd name="T0" fmla="*/ 28 w 85"/>
                                <a:gd name="T1" fmla="*/ 79 h 87"/>
                                <a:gd name="T2" fmla="*/ 19 w 85"/>
                                <a:gd name="T3" fmla="*/ 72 h 87"/>
                                <a:gd name="T4" fmla="*/ 13 w 85"/>
                                <a:gd name="T5" fmla="*/ 66 h 87"/>
                                <a:gd name="T6" fmla="*/ 7 w 85"/>
                                <a:gd name="T7" fmla="*/ 58 h 87"/>
                                <a:gd name="T8" fmla="*/ 4 w 85"/>
                                <a:gd name="T9" fmla="*/ 50 h 87"/>
                                <a:gd name="T10" fmla="*/ 1 w 85"/>
                                <a:gd name="T11" fmla="*/ 42 h 87"/>
                                <a:gd name="T12" fmla="*/ 0 w 85"/>
                                <a:gd name="T13" fmla="*/ 34 h 87"/>
                                <a:gd name="T14" fmla="*/ 0 w 85"/>
                                <a:gd name="T15" fmla="*/ 26 h 87"/>
                                <a:gd name="T16" fmla="*/ 2 w 85"/>
                                <a:gd name="T17" fmla="*/ 19 h 87"/>
                                <a:gd name="T18" fmla="*/ 4 w 85"/>
                                <a:gd name="T19" fmla="*/ 13 h 87"/>
                                <a:gd name="T20" fmla="*/ 9 w 85"/>
                                <a:gd name="T21" fmla="*/ 8 h 87"/>
                                <a:gd name="T22" fmla="*/ 16 w 85"/>
                                <a:gd name="T23" fmla="*/ 3 h 87"/>
                                <a:gd name="T24" fmla="*/ 23 w 85"/>
                                <a:gd name="T25" fmla="*/ 1 h 87"/>
                                <a:gd name="T26" fmla="*/ 30 w 85"/>
                                <a:gd name="T27" fmla="*/ 0 h 87"/>
                                <a:gd name="T28" fmla="*/ 39 w 85"/>
                                <a:gd name="T29" fmla="*/ 0 h 87"/>
                                <a:gd name="T30" fmla="*/ 46 w 85"/>
                                <a:gd name="T31" fmla="*/ 1 h 87"/>
                                <a:gd name="T32" fmla="*/ 56 w 85"/>
                                <a:gd name="T33" fmla="*/ 6 h 87"/>
                                <a:gd name="T34" fmla="*/ 63 w 85"/>
                                <a:gd name="T35" fmla="*/ 13 h 87"/>
                                <a:gd name="T36" fmla="*/ 71 w 85"/>
                                <a:gd name="T37" fmla="*/ 19 h 87"/>
                                <a:gd name="T38" fmla="*/ 76 w 85"/>
                                <a:gd name="T39" fmla="*/ 27 h 87"/>
                                <a:gd name="T40" fmla="*/ 80 w 85"/>
                                <a:gd name="T41" fmla="*/ 35 h 87"/>
                                <a:gd name="T42" fmla="*/ 83 w 85"/>
                                <a:gd name="T43" fmla="*/ 45 h 87"/>
                                <a:gd name="T44" fmla="*/ 85 w 85"/>
                                <a:gd name="T45" fmla="*/ 53 h 87"/>
                                <a:gd name="T46" fmla="*/ 85 w 85"/>
                                <a:gd name="T47" fmla="*/ 61 h 87"/>
                                <a:gd name="T48" fmla="*/ 83 w 85"/>
                                <a:gd name="T49" fmla="*/ 68 h 87"/>
                                <a:gd name="T50" fmla="*/ 79 w 85"/>
                                <a:gd name="T51" fmla="*/ 75 h 87"/>
                                <a:gd name="T52" fmla="*/ 73 w 85"/>
                                <a:gd name="T53" fmla="*/ 81 h 87"/>
                                <a:gd name="T54" fmla="*/ 67 w 85"/>
                                <a:gd name="T55" fmla="*/ 86 h 87"/>
                                <a:gd name="T56" fmla="*/ 60 w 85"/>
                                <a:gd name="T57" fmla="*/ 87 h 87"/>
                                <a:gd name="T58" fmla="*/ 52 w 85"/>
                                <a:gd name="T59" fmla="*/ 87 h 87"/>
                                <a:gd name="T60" fmla="*/ 44 w 85"/>
                                <a:gd name="T61" fmla="*/ 86 h 87"/>
                                <a:gd name="T62" fmla="*/ 36 w 85"/>
                                <a:gd name="T63" fmla="*/ 82 h 87"/>
                                <a:gd name="T64" fmla="*/ 28 w 85"/>
                                <a:gd name="T65" fmla="*/ 7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85" h="87">
                                  <a:moveTo>
                                    <a:pt x="28" y="79"/>
                                  </a:moveTo>
                                  <a:lnTo>
                                    <a:pt x="19" y="72"/>
                                  </a:lnTo>
                                  <a:lnTo>
                                    <a:pt x="13" y="66"/>
                                  </a:lnTo>
                                  <a:lnTo>
                                    <a:pt x="7" y="58"/>
                                  </a:lnTo>
                                  <a:lnTo>
                                    <a:pt x="4" y="50"/>
                                  </a:lnTo>
                                  <a:lnTo>
                                    <a:pt x="1" y="42"/>
                                  </a:lnTo>
                                  <a:lnTo>
                                    <a:pt x="0" y="34"/>
                                  </a:lnTo>
                                  <a:lnTo>
                                    <a:pt x="0" y="26"/>
                                  </a:lnTo>
                                  <a:lnTo>
                                    <a:pt x="2" y="19"/>
                                  </a:lnTo>
                                  <a:lnTo>
                                    <a:pt x="4" y="13"/>
                                  </a:lnTo>
                                  <a:lnTo>
                                    <a:pt x="9" y="8"/>
                                  </a:lnTo>
                                  <a:lnTo>
                                    <a:pt x="16" y="3"/>
                                  </a:lnTo>
                                  <a:lnTo>
                                    <a:pt x="23" y="1"/>
                                  </a:lnTo>
                                  <a:lnTo>
                                    <a:pt x="30" y="0"/>
                                  </a:lnTo>
                                  <a:lnTo>
                                    <a:pt x="39" y="0"/>
                                  </a:lnTo>
                                  <a:lnTo>
                                    <a:pt x="46" y="1"/>
                                  </a:lnTo>
                                  <a:lnTo>
                                    <a:pt x="56" y="6"/>
                                  </a:lnTo>
                                  <a:lnTo>
                                    <a:pt x="63" y="13"/>
                                  </a:lnTo>
                                  <a:lnTo>
                                    <a:pt x="71" y="19"/>
                                  </a:lnTo>
                                  <a:lnTo>
                                    <a:pt x="76" y="27"/>
                                  </a:lnTo>
                                  <a:lnTo>
                                    <a:pt x="80" y="35"/>
                                  </a:lnTo>
                                  <a:lnTo>
                                    <a:pt x="83" y="45"/>
                                  </a:lnTo>
                                  <a:lnTo>
                                    <a:pt x="85" y="53"/>
                                  </a:lnTo>
                                  <a:lnTo>
                                    <a:pt x="85" y="61"/>
                                  </a:lnTo>
                                  <a:lnTo>
                                    <a:pt x="83" y="68"/>
                                  </a:lnTo>
                                  <a:lnTo>
                                    <a:pt x="79" y="75"/>
                                  </a:lnTo>
                                  <a:lnTo>
                                    <a:pt x="73" y="81"/>
                                  </a:lnTo>
                                  <a:lnTo>
                                    <a:pt x="67" y="86"/>
                                  </a:lnTo>
                                  <a:lnTo>
                                    <a:pt x="60" y="87"/>
                                  </a:lnTo>
                                  <a:lnTo>
                                    <a:pt x="52" y="87"/>
                                  </a:lnTo>
                                  <a:lnTo>
                                    <a:pt x="44" y="86"/>
                                  </a:lnTo>
                                  <a:lnTo>
                                    <a:pt x="36" y="82"/>
                                  </a:lnTo>
                                  <a:lnTo>
                                    <a:pt x="28" y="79"/>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429" name="Group 3563"/>
                          <wpg:cNvGrpSpPr>
                            <a:grpSpLocks/>
                          </wpg:cNvGrpSpPr>
                          <wpg:grpSpPr bwMode="auto">
                            <a:xfrm>
                              <a:off x="4314" y="1163"/>
                              <a:ext cx="383" cy="348"/>
                              <a:chOff x="4314" y="1163"/>
                              <a:chExt cx="383" cy="348"/>
                            </a:xfrm>
                          </wpg:grpSpPr>
                          <wps:wsp>
                            <wps:cNvPr id="3430" name="Freeform 3564"/>
                            <wps:cNvSpPr>
                              <a:spLocks/>
                            </wps:cNvSpPr>
                            <wps:spPr bwMode="auto">
                              <a:xfrm>
                                <a:off x="4445" y="1370"/>
                                <a:ext cx="196" cy="132"/>
                              </a:xfrm>
                              <a:custGeom>
                                <a:avLst/>
                                <a:gdLst>
                                  <a:gd name="T0" fmla="*/ 181 w 196"/>
                                  <a:gd name="T1" fmla="*/ 56 h 132"/>
                                  <a:gd name="T2" fmla="*/ 181 w 196"/>
                                  <a:gd name="T3" fmla="*/ 83 h 132"/>
                                  <a:gd name="T4" fmla="*/ 196 w 196"/>
                                  <a:gd name="T5" fmla="*/ 83 h 132"/>
                                  <a:gd name="T6" fmla="*/ 196 w 196"/>
                                  <a:gd name="T7" fmla="*/ 117 h 132"/>
                                  <a:gd name="T8" fmla="*/ 190 w 196"/>
                                  <a:gd name="T9" fmla="*/ 132 h 132"/>
                                  <a:gd name="T10" fmla="*/ 0 w 196"/>
                                  <a:gd name="T11" fmla="*/ 129 h 132"/>
                                  <a:gd name="T12" fmla="*/ 0 w 196"/>
                                  <a:gd name="T13" fmla="*/ 89 h 132"/>
                                  <a:gd name="T14" fmla="*/ 42 w 196"/>
                                  <a:gd name="T15" fmla="*/ 82 h 132"/>
                                  <a:gd name="T16" fmla="*/ 58 w 196"/>
                                  <a:gd name="T17" fmla="*/ 82 h 132"/>
                                  <a:gd name="T18" fmla="*/ 58 w 196"/>
                                  <a:gd name="T19" fmla="*/ 57 h 132"/>
                                  <a:gd name="T20" fmla="*/ 78 w 196"/>
                                  <a:gd name="T21" fmla="*/ 56 h 132"/>
                                  <a:gd name="T22" fmla="*/ 78 w 196"/>
                                  <a:gd name="T23" fmla="*/ 2 h 132"/>
                                  <a:gd name="T24" fmla="*/ 163 w 196"/>
                                  <a:gd name="T25" fmla="*/ 0 h 132"/>
                                  <a:gd name="T26" fmla="*/ 171 w 196"/>
                                  <a:gd name="T27" fmla="*/ 16 h 132"/>
                                  <a:gd name="T28" fmla="*/ 171 w 196"/>
                                  <a:gd name="T29" fmla="*/ 56 h 132"/>
                                  <a:gd name="T30" fmla="*/ 181 w 196"/>
                                  <a:gd name="T31" fmla="*/ 5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96" h="132">
                                    <a:moveTo>
                                      <a:pt x="181" y="56"/>
                                    </a:moveTo>
                                    <a:lnTo>
                                      <a:pt x="181" y="83"/>
                                    </a:lnTo>
                                    <a:lnTo>
                                      <a:pt x="196" y="83"/>
                                    </a:lnTo>
                                    <a:lnTo>
                                      <a:pt x="196" y="117"/>
                                    </a:lnTo>
                                    <a:lnTo>
                                      <a:pt x="190" y="132"/>
                                    </a:lnTo>
                                    <a:lnTo>
                                      <a:pt x="0" y="129"/>
                                    </a:lnTo>
                                    <a:lnTo>
                                      <a:pt x="0" y="89"/>
                                    </a:lnTo>
                                    <a:lnTo>
                                      <a:pt x="42" y="82"/>
                                    </a:lnTo>
                                    <a:lnTo>
                                      <a:pt x="58" y="82"/>
                                    </a:lnTo>
                                    <a:lnTo>
                                      <a:pt x="58" y="57"/>
                                    </a:lnTo>
                                    <a:lnTo>
                                      <a:pt x="78" y="56"/>
                                    </a:lnTo>
                                    <a:lnTo>
                                      <a:pt x="78" y="2"/>
                                    </a:lnTo>
                                    <a:lnTo>
                                      <a:pt x="163" y="0"/>
                                    </a:lnTo>
                                    <a:lnTo>
                                      <a:pt x="171" y="16"/>
                                    </a:lnTo>
                                    <a:lnTo>
                                      <a:pt x="171" y="56"/>
                                    </a:lnTo>
                                    <a:lnTo>
                                      <a:pt x="181" y="56"/>
                                    </a:lnTo>
                                    <a:close/>
                                  </a:path>
                                </a:pathLst>
                              </a:custGeom>
                              <a:solidFill>
                                <a:srgbClr val="6354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1" name="Freeform 3565"/>
                            <wps:cNvSpPr>
                              <a:spLocks/>
                            </wps:cNvSpPr>
                            <wps:spPr bwMode="auto">
                              <a:xfrm>
                                <a:off x="4547" y="1386"/>
                                <a:ext cx="69" cy="46"/>
                              </a:xfrm>
                              <a:custGeom>
                                <a:avLst/>
                                <a:gdLst>
                                  <a:gd name="T0" fmla="*/ 0 w 69"/>
                                  <a:gd name="T1" fmla="*/ 1 h 46"/>
                                  <a:gd name="T2" fmla="*/ 69 w 69"/>
                                  <a:gd name="T3" fmla="*/ 0 h 46"/>
                                  <a:gd name="T4" fmla="*/ 69 w 69"/>
                                  <a:gd name="T5" fmla="*/ 46 h 46"/>
                                  <a:gd name="T6" fmla="*/ 0 w 69"/>
                                  <a:gd name="T7" fmla="*/ 46 h 46"/>
                                  <a:gd name="T8" fmla="*/ 0 w 69"/>
                                  <a:gd name="T9" fmla="*/ 1 h 46"/>
                                </a:gdLst>
                                <a:ahLst/>
                                <a:cxnLst>
                                  <a:cxn ang="0">
                                    <a:pos x="T0" y="T1"/>
                                  </a:cxn>
                                  <a:cxn ang="0">
                                    <a:pos x="T2" y="T3"/>
                                  </a:cxn>
                                  <a:cxn ang="0">
                                    <a:pos x="T4" y="T5"/>
                                  </a:cxn>
                                  <a:cxn ang="0">
                                    <a:pos x="T6" y="T7"/>
                                  </a:cxn>
                                  <a:cxn ang="0">
                                    <a:pos x="T8" y="T9"/>
                                  </a:cxn>
                                </a:cxnLst>
                                <a:rect l="0" t="0" r="r" b="b"/>
                                <a:pathLst>
                                  <a:path w="69" h="46">
                                    <a:moveTo>
                                      <a:pt x="0" y="1"/>
                                    </a:moveTo>
                                    <a:lnTo>
                                      <a:pt x="69" y="0"/>
                                    </a:lnTo>
                                    <a:lnTo>
                                      <a:pt x="69" y="46"/>
                                    </a:lnTo>
                                    <a:lnTo>
                                      <a:pt x="0" y="46"/>
                                    </a:lnTo>
                                    <a:lnTo>
                                      <a:pt x="0" y="1"/>
                                    </a:lnTo>
                                    <a:close/>
                                  </a:path>
                                </a:pathLst>
                              </a:custGeom>
                              <a:solidFill>
                                <a:srgbClr val="B7A5D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2" name="Freeform 3566"/>
                            <wps:cNvSpPr>
                              <a:spLocks/>
                            </wps:cNvSpPr>
                            <wps:spPr bwMode="auto">
                              <a:xfrm>
                                <a:off x="4608" y="1370"/>
                                <a:ext cx="8" cy="62"/>
                              </a:xfrm>
                              <a:custGeom>
                                <a:avLst/>
                                <a:gdLst>
                                  <a:gd name="T0" fmla="*/ 0 w 8"/>
                                  <a:gd name="T1" fmla="*/ 0 h 62"/>
                                  <a:gd name="T2" fmla="*/ 0 w 8"/>
                                  <a:gd name="T3" fmla="*/ 57 h 62"/>
                                  <a:gd name="T4" fmla="*/ 8 w 8"/>
                                  <a:gd name="T5" fmla="*/ 62 h 62"/>
                                  <a:gd name="T6" fmla="*/ 8 w 8"/>
                                  <a:gd name="T7" fmla="*/ 16 h 62"/>
                                  <a:gd name="T8" fmla="*/ 0 w 8"/>
                                  <a:gd name="T9" fmla="*/ 0 h 62"/>
                                </a:gdLst>
                                <a:ahLst/>
                                <a:cxnLst>
                                  <a:cxn ang="0">
                                    <a:pos x="T0" y="T1"/>
                                  </a:cxn>
                                  <a:cxn ang="0">
                                    <a:pos x="T2" y="T3"/>
                                  </a:cxn>
                                  <a:cxn ang="0">
                                    <a:pos x="T4" y="T5"/>
                                  </a:cxn>
                                  <a:cxn ang="0">
                                    <a:pos x="T6" y="T7"/>
                                  </a:cxn>
                                  <a:cxn ang="0">
                                    <a:pos x="T8" y="T9"/>
                                  </a:cxn>
                                </a:cxnLst>
                                <a:rect l="0" t="0" r="r" b="b"/>
                                <a:pathLst>
                                  <a:path w="8" h="62">
                                    <a:moveTo>
                                      <a:pt x="0" y="0"/>
                                    </a:moveTo>
                                    <a:lnTo>
                                      <a:pt x="0" y="57"/>
                                    </a:lnTo>
                                    <a:lnTo>
                                      <a:pt x="8" y="62"/>
                                    </a:lnTo>
                                    <a:lnTo>
                                      <a:pt x="8" y="16"/>
                                    </a:lnTo>
                                    <a:lnTo>
                                      <a:pt x="0" y="0"/>
                                    </a:lnTo>
                                    <a:close/>
                                  </a:path>
                                </a:pathLst>
                              </a:custGeom>
                              <a:solidFill>
                                <a:srgbClr val="2F23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3" name="Freeform 3567"/>
                            <wps:cNvSpPr>
                              <a:spLocks/>
                            </wps:cNvSpPr>
                            <wps:spPr bwMode="auto">
                              <a:xfrm>
                                <a:off x="4523" y="1427"/>
                                <a:ext cx="93" cy="5"/>
                              </a:xfrm>
                              <a:custGeom>
                                <a:avLst/>
                                <a:gdLst>
                                  <a:gd name="T0" fmla="*/ 85 w 93"/>
                                  <a:gd name="T1" fmla="*/ 0 h 5"/>
                                  <a:gd name="T2" fmla="*/ 0 w 93"/>
                                  <a:gd name="T3" fmla="*/ 1 h 5"/>
                                  <a:gd name="T4" fmla="*/ 24 w 93"/>
                                  <a:gd name="T5" fmla="*/ 5 h 5"/>
                                  <a:gd name="T6" fmla="*/ 93 w 93"/>
                                  <a:gd name="T7" fmla="*/ 5 h 5"/>
                                  <a:gd name="T8" fmla="*/ 85 w 93"/>
                                  <a:gd name="T9" fmla="*/ 0 h 5"/>
                                </a:gdLst>
                                <a:ahLst/>
                                <a:cxnLst>
                                  <a:cxn ang="0">
                                    <a:pos x="T0" y="T1"/>
                                  </a:cxn>
                                  <a:cxn ang="0">
                                    <a:pos x="T2" y="T3"/>
                                  </a:cxn>
                                  <a:cxn ang="0">
                                    <a:pos x="T4" y="T5"/>
                                  </a:cxn>
                                  <a:cxn ang="0">
                                    <a:pos x="T6" y="T7"/>
                                  </a:cxn>
                                  <a:cxn ang="0">
                                    <a:pos x="T8" y="T9"/>
                                  </a:cxn>
                                </a:cxnLst>
                                <a:rect l="0" t="0" r="r" b="b"/>
                                <a:pathLst>
                                  <a:path w="93" h="5">
                                    <a:moveTo>
                                      <a:pt x="85" y="0"/>
                                    </a:moveTo>
                                    <a:lnTo>
                                      <a:pt x="0" y="1"/>
                                    </a:lnTo>
                                    <a:lnTo>
                                      <a:pt x="24" y="5"/>
                                    </a:lnTo>
                                    <a:lnTo>
                                      <a:pt x="93" y="5"/>
                                    </a:lnTo>
                                    <a:lnTo>
                                      <a:pt x="85" y="0"/>
                                    </a:lnTo>
                                    <a:close/>
                                  </a:path>
                                </a:pathLst>
                              </a:custGeom>
                              <a:solidFill>
                                <a:srgbClr val="BAA9D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4" name="Freeform 3568"/>
                            <wps:cNvSpPr>
                              <a:spLocks/>
                            </wps:cNvSpPr>
                            <wps:spPr bwMode="auto">
                              <a:xfrm>
                                <a:off x="4523" y="1372"/>
                                <a:ext cx="85" cy="56"/>
                              </a:xfrm>
                              <a:custGeom>
                                <a:avLst/>
                                <a:gdLst>
                                  <a:gd name="T0" fmla="*/ 0 w 85"/>
                                  <a:gd name="T1" fmla="*/ 0 h 56"/>
                                  <a:gd name="T2" fmla="*/ 85 w 85"/>
                                  <a:gd name="T3" fmla="*/ 0 h 56"/>
                                  <a:gd name="T4" fmla="*/ 85 w 85"/>
                                  <a:gd name="T5" fmla="*/ 55 h 56"/>
                                  <a:gd name="T6" fmla="*/ 0 w 85"/>
                                  <a:gd name="T7" fmla="*/ 56 h 56"/>
                                  <a:gd name="T8" fmla="*/ 0 w 85"/>
                                  <a:gd name="T9" fmla="*/ 0 h 56"/>
                                </a:gdLst>
                                <a:ahLst/>
                                <a:cxnLst>
                                  <a:cxn ang="0">
                                    <a:pos x="T0" y="T1"/>
                                  </a:cxn>
                                  <a:cxn ang="0">
                                    <a:pos x="T2" y="T3"/>
                                  </a:cxn>
                                  <a:cxn ang="0">
                                    <a:pos x="T4" y="T5"/>
                                  </a:cxn>
                                  <a:cxn ang="0">
                                    <a:pos x="T6" y="T7"/>
                                  </a:cxn>
                                  <a:cxn ang="0">
                                    <a:pos x="T8" y="T9"/>
                                  </a:cxn>
                                </a:cxnLst>
                                <a:rect l="0" t="0" r="r" b="b"/>
                                <a:pathLst>
                                  <a:path w="85" h="56">
                                    <a:moveTo>
                                      <a:pt x="0" y="0"/>
                                    </a:moveTo>
                                    <a:lnTo>
                                      <a:pt x="85" y="0"/>
                                    </a:lnTo>
                                    <a:lnTo>
                                      <a:pt x="85" y="55"/>
                                    </a:lnTo>
                                    <a:lnTo>
                                      <a:pt x="0" y="56"/>
                                    </a:lnTo>
                                    <a:lnTo>
                                      <a:pt x="0" y="0"/>
                                    </a:lnTo>
                                    <a:close/>
                                  </a:path>
                                </a:pathLst>
                              </a:custGeom>
                              <a:solidFill>
                                <a:srgbClr val="74658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5" name="Freeform 3569"/>
                            <wps:cNvSpPr>
                              <a:spLocks/>
                            </wps:cNvSpPr>
                            <wps:spPr bwMode="auto">
                              <a:xfrm>
                                <a:off x="4487" y="1426"/>
                                <a:ext cx="154" cy="61"/>
                              </a:xfrm>
                              <a:custGeom>
                                <a:avLst/>
                                <a:gdLst>
                                  <a:gd name="T0" fmla="*/ 47 w 154"/>
                                  <a:gd name="T1" fmla="*/ 0 h 61"/>
                                  <a:gd name="T2" fmla="*/ 139 w 154"/>
                                  <a:gd name="T3" fmla="*/ 0 h 61"/>
                                  <a:gd name="T4" fmla="*/ 139 w 154"/>
                                  <a:gd name="T5" fmla="*/ 27 h 61"/>
                                  <a:gd name="T6" fmla="*/ 154 w 154"/>
                                  <a:gd name="T7" fmla="*/ 27 h 61"/>
                                  <a:gd name="T8" fmla="*/ 154 w 154"/>
                                  <a:gd name="T9" fmla="*/ 61 h 61"/>
                                  <a:gd name="T10" fmla="*/ 0 w 154"/>
                                  <a:gd name="T11" fmla="*/ 59 h 61"/>
                                  <a:gd name="T12" fmla="*/ 0 w 154"/>
                                  <a:gd name="T13" fmla="*/ 26 h 61"/>
                                  <a:gd name="T14" fmla="*/ 47 w 154"/>
                                  <a:gd name="T15" fmla="*/ 26 h 61"/>
                                  <a:gd name="T16" fmla="*/ 47 w 154"/>
                                  <a:gd name="T17" fmla="*/ 0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4" h="61">
                                    <a:moveTo>
                                      <a:pt x="47" y="0"/>
                                    </a:moveTo>
                                    <a:lnTo>
                                      <a:pt x="139" y="0"/>
                                    </a:lnTo>
                                    <a:lnTo>
                                      <a:pt x="139" y="27"/>
                                    </a:lnTo>
                                    <a:lnTo>
                                      <a:pt x="154" y="27"/>
                                    </a:lnTo>
                                    <a:lnTo>
                                      <a:pt x="154" y="61"/>
                                    </a:lnTo>
                                    <a:lnTo>
                                      <a:pt x="0" y="59"/>
                                    </a:lnTo>
                                    <a:lnTo>
                                      <a:pt x="0" y="26"/>
                                    </a:lnTo>
                                    <a:lnTo>
                                      <a:pt x="47" y="26"/>
                                    </a:lnTo>
                                    <a:lnTo>
                                      <a:pt x="47" y="0"/>
                                    </a:lnTo>
                                    <a:close/>
                                  </a:path>
                                </a:pathLst>
                              </a:custGeom>
                              <a:solidFill>
                                <a:srgbClr val="B7A5D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6" name="Freeform 3570"/>
                            <wps:cNvSpPr>
                              <a:spLocks/>
                            </wps:cNvSpPr>
                            <wps:spPr bwMode="auto">
                              <a:xfrm>
                                <a:off x="4445" y="1452"/>
                                <a:ext cx="89" cy="8"/>
                              </a:xfrm>
                              <a:custGeom>
                                <a:avLst/>
                                <a:gdLst>
                                  <a:gd name="T0" fmla="*/ 0 w 89"/>
                                  <a:gd name="T1" fmla="*/ 7 h 8"/>
                                  <a:gd name="T2" fmla="*/ 58 w 89"/>
                                  <a:gd name="T3" fmla="*/ 8 h 8"/>
                                  <a:gd name="T4" fmla="*/ 89 w 89"/>
                                  <a:gd name="T5" fmla="*/ 0 h 8"/>
                                  <a:gd name="T6" fmla="*/ 42 w 89"/>
                                  <a:gd name="T7" fmla="*/ 0 h 8"/>
                                  <a:gd name="T8" fmla="*/ 0 w 89"/>
                                  <a:gd name="T9" fmla="*/ 7 h 8"/>
                                </a:gdLst>
                                <a:ahLst/>
                                <a:cxnLst>
                                  <a:cxn ang="0">
                                    <a:pos x="T0" y="T1"/>
                                  </a:cxn>
                                  <a:cxn ang="0">
                                    <a:pos x="T2" y="T3"/>
                                  </a:cxn>
                                  <a:cxn ang="0">
                                    <a:pos x="T4" y="T5"/>
                                  </a:cxn>
                                  <a:cxn ang="0">
                                    <a:pos x="T6" y="T7"/>
                                  </a:cxn>
                                  <a:cxn ang="0">
                                    <a:pos x="T8" y="T9"/>
                                  </a:cxn>
                                </a:cxnLst>
                                <a:rect l="0" t="0" r="r" b="b"/>
                                <a:pathLst>
                                  <a:path w="89" h="8">
                                    <a:moveTo>
                                      <a:pt x="0" y="7"/>
                                    </a:moveTo>
                                    <a:lnTo>
                                      <a:pt x="58" y="8"/>
                                    </a:lnTo>
                                    <a:lnTo>
                                      <a:pt x="89" y="0"/>
                                    </a:lnTo>
                                    <a:lnTo>
                                      <a:pt x="42" y="0"/>
                                    </a:lnTo>
                                    <a:lnTo>
                                      <a:pt x="0" y="7"/>
                                    </a:lnTo>
                                    <a:close/>
                                  </a:path>
                                </a:pathLst>
                              </a:custGeom>
                              <a:solidFill>
                                <a:srgbClr val="B7A5D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7" name="Freeform 3571"/>
                            <wps:cNvSpPr>
                              <a:spLocks/>
                            </wps:cNvSpPr>
                            <wps:spPr bwMode="auto">
                              <a:xfrm>
                                <a:off x="4635" y="1453"/>
                                <a:ext cx="6" cy="49"/>
                              </a:xfrm>
                              <a:custGeom>
                                <a:avLst/>
                                <a:gdLst>
                                  <a:gd name="T0" fmla="*/ 0 w 6"/>
                                  <a:gd name="T1" fmla="*/ 8 h 49"/>
                                  <a:gd name="T2" fmla="*/ 0 w 6"/>
                                  <a:gd name="T3" fmla="*/ 49 h 49"/>
                                  <a:gd name="T4" fmla="*/ 6 w 6"/>
                                  <a:gd name="T5" fmla="*/ 34 h 49"/>
                                  <a:gd name="T6" fmla="*/ 6 w 6"/>
                                  <a:gd name="T7" fmla="*/ 0 h 49"/>
                                  <a:gd name="T8" fmla="*/ 0 w 6"/>
                                  <a:gd name="T9" fmla="*/ 8 h 49"/>
                                </a:gdLst>
                                <a:ahLst/>
                                <a:cxnLst>
                                  <a:cxn ang="0">
                                    <a:pos x="T0" y="T1"/>
                                  </a:cxn>
                                  <a:cxn ang="0">
                                    <a:pos x="T2" y="T3"/>
                                  </a:cxn>
                                  <a:cxn ang="0">
                                    <a:pos x="T4" y="T5"/>
                                  </a:cxn>
                                  <a:cxn ang="0">
                                    <a:pos x="T6" y="T7"/>
                                  </a:cxn>
                                  <a:cxn ang="0">
                                    <a:pos x="T8" y="T9"/>
                                  </a:cxn>
                                </a:cxnLst>
                                <a:rect l="0" t="0" r="r" b="b"/>
                                <a:pathLst>
                                  <a:path w="6" h="49">
                                    <a:moveTo>
                                      <a:pt x="0" y="8"/>
                                    </a:moveTo>
                                    <a:lnTo>
                                      <a:pt x="0" y="49"/>
                                    </a:lnTo>
                                    <a:lnTo>
                                      <a:pt x="6" y="34"/>
                                    </a:lnTo>
                                    <a:lnTo>
                                      <a:pt x="6" y="0"/>
                                    </a:lnTo>
                                    <a:lnTo>
                                      <a:pt x="0" y="8"/>
                                    </a:lnTo>
                                    <a:close/>
                                  </a:path>
                                </a:pathLst>
                              </a:custGeom>
                              <a:solidFill>
                                <a:srgbClr val="2F23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8" name="Freeform 3572"/>
                            <wps:cNvSpPr>
                              <a:spLocks/>
                            </wps:cNvSpPr>
                            <wps:spPr bwMode="auto">
                              <a:xfrm>
                                <a:off x="4503" y="1426"/>
                                <a:ext cx="123" cy="1"/>
                              </a:xfrm>
                              <a:custGeom>
                                <a:avLst/>
                                <a:gdLst>
                                  <a:gd name="T0" fmla="*/ 0 w 123"/>
                                  <a:gd name="T1" fmla="*/ 1 h 1"/>
                                  <a:gd name="T2" fmla="*/ 113 w 123"/>
                                  <a:gd name="T3" fmla="*/ 1 h 1"/>
                                  <a:gd name="T4" fmla="*/ 123 w 123"/>
                                  <a:gd name="T5" fmla="*/ 0 h 1"/>
                                  <a:gd name="T6" fmla="*/ 31 w 123"/>
                                  <a:gd name="T7" fmla="*/ 0 h 1"/>
                                  <a:gd name="T8" fmla="*/ 0 w 123"/>
                                  <a:gd name="T9" fmla="*/ 1 h 1"/>
                                </a:gdLst>
                                <a:ahLst/>
                                <a:cxnLst>
                                  <a:cxn ang="0">
                                    <a:pos x="T0" y="T1"/>
                                  </a:cxn>
                                  <a:cxn ang="0">
                                    <a:pos x="T2" y="T3"/>
                                  </a:cxn>
                                  <a:cxn ang="0">
                                    <a:pos x="T4" y="T5"/>
                                  </a:cxn>
                                  <a:cxn ang="0">
                                    <a:pos x="T6" y="T7"/>
                                  </a:cxn>
                                  <a:cxn ang="0">
                                    <a:pos x="T8" y="T9"/>
                                  </a:cxn>
                                </a:cxnLst>
                                <a:rect l="0" t="0" r="r" b="b"/>
                                <a:pathLst>
                                  <a:path w="123" h="1">
                                    <a:moveTo>
                                      <a:pt x="0" y="1"/>
                                    </a:moveTo>
                                    <a:lnTo>
                                      <a:pt x="113" y="1"/>
                                    </a:lnTo>
                                    <a:lnTo>
                                      <a:pt x="123" y="0"/>
                                    </a:lnTo>
                                    <a:lnTo>
                                      <a:pt x="31" y="0"/>
                                    </a:lnTo>
                                    <a:lnTo>
                                      <a:pt x="0" y="1"/>
                                    </a:lnTo>
                                    <a:close/>
                                  </a:path>
                                </a:pathLst>
                              </a:custGeom>
                              <a:solidFill>
                                <a:srgbClr val="9084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9" name="Freeform 3573"/>
                            <wps:cNvSpPr>
                              <a:spLocks/>
                            </wps:cNvSpPr>
                            <wps:spPr bwMode="auto">
                              <a:xfrm>
                                <a:off x="4616" y="1453"/>
                                <a:ext cx="25" cy="8"/>
                              </a:xfrm>
                              <a:custGeom>
                                <a:avLst/>
                                <a:gdLst>
                                  <a:gd name="T0" fmla="*/ 0 w 25"/>
                                  <a:gd name="T1" fmla="*/ 7 h 8"/>
                                  <a:gd name="T2" fmla="*/ 19 w 25"/>
                                  <a:gd name="T3" fmla="*/ 8 h 8"/>
                                  <a:gd name="T4" fmla="*/ 25 w 25"/>
                                  <a:gd name="T5" fmla="*/ 0 h 8"/>
                                  <a:gd name="T6" fmla="*/ 10 w 25"/>
                                  <a:gd name="T7" fmla="*/ 0 h 8"/>
                                  <a:gd name="T8" fmla="*/ 0 w 25"/>
                                  <a:gd name="T9" fmla="*/ 7 h 8"/>
                                </a:gdLst>
                                <a:ahLst/>
                                <a:cxnLst>
                                  <a:cxn ang="0">
                                    <a:pos x="T0" y="T1"/>
                                  </a:cxn>
                                  <a:cxn ang="0">
                                    <a:pos x="T2" y="T3"/>
                                  </a:cxn>
                                  <a:cxn ang="0">
                                    <a:pos x="T4" y="T5"/>
                                  </a:cxn>
                                  <a:cxn ang="0">
                                    <a:pos x="T6" y="T7"/>
                                  </a:cxn>
                                  <a:cxn ang="0">
                                    <a:pos x="T8" y="T9"/>
                                  </a:cxn>
                                </a:cxnLst>
                                <a:rect l="0" t="0" r="r" b="b"/>
                                <a:pathLst>
                                  <a:path w="25" h="8">
                                    <a:moveTo>
                                      <a:pt x="0" y="7"/>
                                    </a:moveTo>
                                    <a:lnTo>
                                      <a:pt x="19" y="8"/>
                                    </a:lnTo>
                                    <a:lnTo>
                                      <a:pt x="25" y="0"/>
                                    </a:lnTo>
                                    <a:lnTo>
                                      <a:pt x="10" y="0"/>
                                    </a:lnTo>
                                    <a:lnTo>
                                      <a:pt x="0" y="7"/>
                                    </a:lnTo>
                                    <a:close/>
                                  </a:path>
                                </a:pathLst>
                              </a:custGeom>
                              <a:solidFill>
                                <a:srgbClr val="6354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0" name="Freeform 3574"/>
                            <wps:cNvSpPr>
                              <a:spLocks/>
                            </wps:cNvSpPr>
                            <wps:spPr bwMode="auto">
                              <a:xfrm>
                                <a:off x="4616" y="1426"/>
                                <a:ext cx="10" cy="34"/>
                              </a:xfrm>
                              <a:custGeom>
                                <a:avLst/>
                                <a:gdLst>
                                  <a:gd name="T0" fmla="*/ 0 w 10"/>
                                  <a:gd name="T1" fmla="*/ 1 h 34"/>
                                  <a:gd name="T2" fmla="*/ 0 w 10"/>
                                  <a:gd name="T3" fmla="*/ 34 h 34"/>
                                  <a:gd name="T4" fmla="*/ 10 w 10"/>
                                  <a:gd name="T5" fmla="*/ 27 h 34"/>
                                  <a:gd name="T6" fmla="*/ 10 w 10"/>
                                  <a:gd name="T7" fmla="*/ 0 h 34"/>
                                  <a:gd name="T8" fmla="*/ 0 w 10"/>
                                  <a:gd name="T9" fmla="*/ 1 h 34"/>
                                </a:gdLst>
                                <a:ahLst/>
                                <a:cxnLst>
                                  <a:cxn ang="0">
                                    <a:pos x="T0" y="T1"/>
                                  </a:cxn>
                                  <a:cxn ang="0">
                                    <a:pos x="T2" y="T3"/>
                                  </a:cxn>
                                  <a:cxn ang="0">
                                    <a:pos x="T4" y="T5"/>
                                  </a:cxn>
                                  <a:cxn ang="0">
                                    <a:pos x="T6" y="T7"/>
                                  </a:cxn>
                                  <a:cxn ang="0">
                                    <a:pos x="T8" y="T9"/>
                                  </a:cxn>
                                </a:cxnLst>
                                <a:rect l="0" t="0" r="r" b="b"/>
                                <a:pathLst>
                                  <a:path w="10" h="34">
                                    <a:moveTo>
                                      <a:pt x="0" y="1"/>
                                    </a:moveTo>
                                    <a:lnTo>
                                      <a:pt x="0" y="34"/>
                                    </a:lnTo>
                                    <a:lnTo>
                                      <a:pt x="10" y="27"/>
                                    </a:lnTo>
                                    <a:lnTo>
                                      <a:pt x="10" y="0"/>
                                    </a:lnTo>
                                    <a:lnTo>
                                      <a:pt x="0" y="1"/>
                                    </a:lnTo>
                                    <a:close/>
                                  </a:path>
                                </a:pathLst>
                              </a:custGeom>
                              <a:solidFill>
                                <a:srgbClr val="2F23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1" name="Freeform 3575"/>
                            <wps:cNvSpPr>
                              <a:spLocks/>
                            </wps:cNvSpPr>
                            <wps:spPr bwMode="auto">
                              <a:xfrm>
                                <a:off x="4445" y="1427"/>
                                <a:ext cx="190" cy="75"/>
                              </a:xfrm>
                              <a:custGeom>
                                <a:avLst/>
                                <a:gdLst>
                                  <a:gd name="T0" fmla="*/ 58 w 190"/>
                                  <a:gd name="T1" fmla="*/ 0 h 75"/>
                                  <a:gd name="T2" fmla="*/ 171 w 190"/>
                                  <a:gd name="T3" fmla="*/ 0 h 75"/>
                                  <a:gd name="T4" fmla="*/ 171 w 190"/>
                                  <a:gd name="T5" fmla="*/ 33 h 75"/>
                                  <a:gd name="T6" fmla="*/ 190 w 190"/>
                                  <a:gd name="T7" fmla="*/ 34 h 75"/>
                                  <a:gd name="T8" fmla="*/ 190 w 190"/>
                                  <a:gd name="T9" fmla="*/ 75 h 75"/>
                                  <a:gd name="T10" fmla="*/ 0 w 190"/>
                                  <a:gd name="T11" fmla="*/ 72 h 75"/>
                                  <a:gd name="T12" fmla="*/ 0 w 190"/>
                                  <a:gd name="T13" fmla="*/ 32 h 75"/>
                                  <a:gd name="T14" fmla="*/ 58 w 190"/>
                                  <a:gd name="T15" fmla="*/ 33 h 75"/>
                                  <a:gd name="T16" fmla="*/ 58 w 190"/>
                                  <a:gd name="T17" fmla="*/ 0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0" h="75">
                                    <a:moveTo>
                                      <a:pt x="58" y="0"/>
                                    </a:moveTo>
                                    <a:lnTo>
                                      <a:pt x="171" y="0"/>
                                    </a:lnTo>
                                    <a:lnTo>
                                      <a:pt x="171" y="33"/>
                                    </a:lnTo>
                                    <a:lnTo>
                                      <a:pt x="190" y="34"/>
                                    </a:lnTo>
                                    <a:lnTo>
                                      <a:pt x="190" y="75"/>
                                    </a:lnTo>
                                    <a:lnTo>
                                      <a:pt x="0" y="72"/>
                                    </a:lnTo>
                                    <a:lnTo>
                                      <a:pt x="0" y="32"/>
                                    </a:lnTo>
                                    <a:lnTo>
                                      <a:pt x="58" y="33"/>
                                    </a:lnTo>
                                    <a:lnTo>
                                      <a:pt x="58" y="0"/>
                                    </a:lnTo>
                                    <a:close/>
                                  </a:path>
                                </a:pathLst>
                              </a:custGeom>
                              <a:solidFill>
                                <a:srgbClr val="74658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2" name="Freeform 3576"/>
                            <wps:cNvSpPr>
                              <a:spLocks/>
                            </wps:cNvSpPr>
                            <wps:spPr bwMode="auto">
                              <a:xfrm>
                                <a:off x="4398" y="1165"/>
                                <a:ext cx="213" cy="258"/>
                              </a:xfrm>
                              <a:custGeom>
                                <a:avLst/>
                                <a:gdLst>
                                  <a:gd name="T0" fmla="*/ 175 w 213"/>
                                  <a:gd name="T1" fmla="*/ 1 h 258"/>
                                  <a:gd name="T2" fmla="*/ 183 w 213"/>
                                  <a:gd name="T3" fmla="*/ 5 h 258"/>
                                  <a:gd name="T4" fmla="*/ 190 w 213"/>
                                  <a:gd name="T5" fmla="*/ 10 h 258"/>
                                  <a:gd name="T6" fmla="*/ 196 w 213"/>
                                  <a:gd name="T7" fmla="*/ 16 h 258"/>
                                  <a:gd name="T8" fmla="*/ 201 w 213"/>
                                  <a:gd name="T9" fmla="*/ 23 h 258"/>
                                  <a:gd name="T10" fmla="*/ 206 w 213"/>
                                  <a:gd name="T11" fmla="*/ 31 h 258"/>
                                  <a:gd name="T12" fmla="*/ 209 w 213"/>
                                  <a:gd name="T13" fmla="*/ 40 h 258"/>
                                  <a:gd name="T14" fmla="*/ 212 w 213"/>
                                  <a:gd name="T15" fmla="*/ 50 h 258"/>
                                  <a:gd name="T16" fmla="*/ 213 w 213"/>
                                  <a:gd name="T17" fmla="*/ 60 h 258"/>
                                  <a:gd name="T18" fmla="*/ 213 w 213"/>
                                  <a:gd name="T19" fmla="*/ 72 h 258"/>
                                  <a:gd name="T20" fmla="*/ 212 w 213"/>
                                  <a:gd name="T21" fmla="*/ 84 h 258"/>
                                  <a:gd name="T22" fmla="*/ 210 w 213"/>
                                  <a:gd name="T23" fmla="*/ 96 h 258"/>
                                  <a:gd name="T24" fmla="*/ 207 w 213"/>
                                  <a:gd name="T25" fmla="*/ 109 h 258"/>
                                  <a:gd name="T26" fmla="*/ 202 w 213"/>
                                  <a:gd name="T27" fmla="*/ 122 h 258"/>
                                  <a:gd name="T28" fmla="*/ 195 w 213"/>
                                  <a:gd name="T29" fmla="*/ 136 h 258"/>
                                  <a:gd name="T30" fmla="*/ 187 w 213"/>
                                  <a:gd name="T31" fmla="*/ 150 h 258"/>
                                  <a:gd name="T32" fmla="*/ 178 w 213"/>
                                  <a:gd name="T33" fmla="*/ 164 h 258"/>
                                  <a:gd name="T34" fmla="*/ 168 w 213"/>
                                  <a:gd name="T35" fmla="*/ 177 h 258"/>
                                  <a:gd name="T36" fmla="*/ 158 w 213"/>
                                  <a:gd name="T37" fmla="*/ 189 h 258"/>
                                  <a:gd name="T38" fmla="*/ 147 w 213"/>
                                  <a:gd name="T39" fmla="*/ 200 h 258"/>
                                  <a:gd name="T40" fmla="*/ 135 w 213"/>
                                  <a:gd name="T41" fmla="*/ 211 h 258"/>
                                  <a:gd name="T42" fmla="*/ 123 w 213"/>
                                  <a:gd name="T43" fmla="*/ 220 h 258"/>
                                  <a:gd name="T44" fmla="*/ 111 w 213"/>
                                  <a:gd name="T45" fmla="*/ 228 h 258"/>
                                  <a:gd name="T46" fmla="*/ 99 w 213"/>
                                  <a:gd name="T47" fmla="*/ 236 h 258"/>
                                  <a:gd name="T48" fmla="*/ 87 w 213"/>
                                  <a:gd name="T49" fmla="*/ 242 h 258"/>
                                  <a:gd name="T50" fmla="*/ 75 w 213"/>
                                  <a:gd name="T51" fmla="*/ 247 h 258"/>
                                  <a:gd name="T52" fmla="*/ 62 w 213"/>
                                  <a:gd name="T53" fmla="*/ 252 h 258"/>
                                  <a:gd name="T54" fmla="*/ 50 w 213"/>
                                  <a:gd name="T55" fmla="*/ 255 h 258"/>
                                  <a:gd name="T56" fmla="*/ 38 w 213"/>
                                  <a:gd name="T57" fmla="*/ 257 h 258"/>
                                  <a:gd name="T58" fmla="*/ 27 w 213"/>
                                  <a:gd name="T59" fmla="*/ 258 h 258"/>
                                  <a:gd name="T60" fmla="*/ 16 w 213"/>
                                  <a:gd name="T61" fmla="*/ 258 h 258"/>
                                  <a:gd name="T62" fmla="*/ 5 w 213"/>
                                  <a:gd name="T63" fmla="*/ 256 h 258"/>
                                  <a:gd name="T64" fmla="*/ 171 w 213"/>
                                  <a:gd name="T65" fmla="*/ 0 h 2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13" h="258">
                                    <a:moveTo>
                                      <a:pt x="171" y="0"/>
                                    </a:moveTo>
                                    <a:lnTo>
                                      <a:pt x="175" y="1"/>
                                    </a:lnTo>
                                    <a:lnTo>
                                      <a:pt x="179" y="3"/>
                                    </a:lnTo>
                                    <a:lnTo>
                                      <a:pt x="183" y="5"/>
                                    </a:lnTo>
                                    <a:lnTo>
                                      <a:pt x="186" y="7"/>
                                    </a:lnTo>
                                    <a:lnTo>
                                      <a:pt x="190" y="10"/>
                                    </a:lnTo>
                                    <a:lnTo>
                                      <a:pt x="193" y="13"/>
                                    </a:lnTo>
                                    <a:lnTo>
                                      <a:pt x="196" y="16"/>
                                    </a:lnTo>
                                    <a:lnTo>
                                      <a:pt x="199" y="19"/>
                                    </a:lnTo>
                                    <a:lnTo>
                                      <a:pt x="201" y="23"/>
                                    </a:lnTo>
                                    <a:lnTo>
                                      <a:pt x="204" y="27"/>
                                    </a:lnTo>
                                    <a:lnTo>
                                      <a:pt x="206" y="31"/>
                                    </a:lnTo>
                                    <a:lnTo>
                                      <a:pt x="208" y="35"/>
                                    </a:lnTo>
                                    <a:lnTo>
                                      <a:pt x="209" y="40"/>
                                    </a:lnTo>
                                    <a:lnTo>
                                      <a:pt x="211" y="45"/>
                                    </a:lnTo>
                                    <a:lnTo>
                                      <a:pt x="212" y="50"/>
                                    </a:lnTo>
                                    <a:lnTo>
                                      <a:pt x="213" y="55"/>
                                    </a:lnTo>
                                    <a:lnTo>
                                      <a:pt x="213" y="60"/>
                                    </a:lnTo>
                                    <a:lnTo>
                                      <a:pt x="213" y="66"/>
                                    </a:lnTo>
                                    <a:lnTo>
                                      <a:pt x="213" y="72"/>
                                    </a:lnTo>
                                    <a:lnTo>
                                      <a:pt x="213" y="78"/>
                                    </a:lnTo>
                                    <a:lnTo>
                                      <a:pt x="212" y="84"/>
                                    </a:lnTo>
                                    <a:lnTo>
                                      <a:pt x="211" y="90"/>
                                    </a:lnTo>
                                    <a:lnTo>
                                      <a:pt x="210" y="96"/>
                                    </a:lnTo>
                                    <a:lnTo>
                                      <a:pt x="209" y="103"/>
                                    </a:lnTo>
                                    <a:lnTo>
                                      <a:pt x="207" y="109"/>
                                    </a:lnTo>
                                    <a:lnTo>
                                      <a:pt x="204" y="116"/>
                                    </a:lnTo>
                                    <a:lnTo>
                                      <a:pt x="202" y="122"/>
                                    </a:lnTo>
                                    <a:lnTo>
                                      <a:pt x="199" y="129"/>
                                    </a:lnTo>
                                    <a:lnTo>
                                      <a:pt x="195" y="136"/>
                                    </a:lnTo>
                                    <a:lnTo>
                                      <a:pt x="192" y="143"/>
                                    </a:lnTo>
                                    <a:lnTo>
                                      <a:pt x="187" y="150"/>
                                    </a:lnTo>
                                    <a:lnTo>
                                      <a:pt x="183" y="157"/>
                                    </a:lnTo>
                                    <a:lnTo>
                                      <a:pt x="178" y="164"/>
                                    </a:lnTo>
                                    <a:lnTo>
                                      <a:pt x="173" y="170"/>
                                    </a:lnTo>
                                    <a:lnTo>
                                      <a:pt x="168" y="177"/>
                                    </a:lnTo>
                                    <a:lnTo>
                                      <a:pt x="163" y="183"/>
                                    </a:lnTo>
                                    <a:lnTo>
                                      <a:pt x="158" y="189"/>
                                    </a:lnTo>
                                    <a:lnTo>
                                      <a:pt x="152" y="195"/>
                                    </a:lnTo>
                                    <a:lnTo>
                                      <a:pt x="147" y="200"/>
                                    </a:lnTo>
                                    <a:lnTo>
                                      <a:pt x="141" y="205"/>
                                    </a:lnTo>
                                    <a:lnTo>
                                      <a:pt x="135" y="211"/>
                                    </a:lnTo>
                                    <a:lnTo>
                                      <a:pt x="129" y="215"/>
                                    </a:lnTo>
                                    <a:lnTo>
                                      <a:pt x="123" y="220"/>
                                    </a:lnTo>
                                    <a:lnTo>
                                      <a:pt x="117" y="224"/>
                                    </a:lnTo>
                                    <a:lnTo>
                                      <a:pt x="111" y="228"/>
                                    </a:lnTo>
                                    <a:lnTo>
                                      <a:pt x="105" y="232"/>
                                    </a:lnTo>
                                    <a:lnTo>
                                      <a:pt x="99" y="236"/>
                                    </a:lnTo>
                                    <a:lnTo>
                                      <a:pt x="93" y="239"/>
                                    </a:lnTo>
                                    <a:lnTo>
                                      <a:pt x="87" y="242"/>
                                    </a:lnTo>
                                    <a:lnTo>
                                      <a:pt x="81" y="245"/>
                                    </a:lnTo>
                                    <a:lnTo>
                                      <a:pt x="75" y="247"/>
                                    </a:lnTo>
                                    <a:lnTo>
                                      <a:pt x="69" y="250"/>
                                    </a:lnTo>
                                    <a:lnTo>
                                      <a:pt x="62" y="252"/>
                                    </a:lnTo>
                                    <a:lnTo>
                                      <a:pt x="56" y="253"/>
                                    </a:lnTo>
                                    <a:lnTo>
                                      <a:pt x="50" y="255"/>
                                    </a:lnTo>
                                    <a:lnTo>
                                      <a:pt x="44" y="256"/>
                                    </a:lnTo>
                                    <a:lnTo>
                                      <a:pt x="38" y="257"/>
                                    </a:lnTo>
                                    <a:lnTo>
                                      <a:pt x="33" y="258"/>
                                    </a:lnTo>
                                    <a:lnTo>
                                      <a:pt x="27" y="258"/>
                                    </a:lnTo>
                                    <a:lnTo>
                                      <a:pt x="21" y="258"/>
                                    </a:lnTo>
                                    <a:lnTo>
                                      <a:pt x="16" y="258"/>
                                    </a:lnTo>
                                    <a:lnTo>
                                      <a:pt x="10" y="257"/>
                                    </a:lnTo>
                                    <a:lnTo>
                                      <a:pt x="5" y="256"/>
                                    </a:lnTo>
                                    <a:lnTo>
                                      <a:pt x="0" y="255"/>
                                    </a:lnTo>
                                    <a:lnTo>
                                      <a:pt x="171" y="0"/>
                                    </a:lnTo>
                                    <a:close/>
                                  </a:path>
                                </a:pathLst>
                              </a:custGeom>
                              <a:solidFill>
                                <a:srgbClr val="2F23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3" name="Freeform 3577"/>
                            <wps:cNvSpPr>
                              <a:spLocks/>
                            </wps:cNvSpPr>
                            <wps:spPr bwMode="auto">
                              <a:xfrm>
                                <a:off x="4406" y="1437"/>
                                <a:ext cx="291" cy="74"/>
                              </a:xfrm>
                              <a:custGeom>
                                <a:avLst/>
                                <a:gdLst>
                                  <a:gd name="T0" fmla="*/ 272 w 291"/>
                                  <a:gd name="T1" fmla="*/ 59 h 74"/>
                                  <a:gd name="T2" fmla="*/ 277 w 291"/>
                                  <a:gd name="T3" fmla="*/ 59 h 74"/>
                                  <a:gd name="T4" fmla="*/ 281 w 291"/>
                                  <a:gd name="T5" fmla="*/ 60 h 74"/>
                                  <a:gd name="T6" fmla="*/ 285 w 291"/>
                                  <a:gd name="T7" fmla="*/ 61 h 74"/>
                                  <a:gd name="T8" fmla="*/ 288 w 291"/>
                                  <a:gd name="T9" fmla="*/ 62 h 74"/>
                                  <a:gd name="T10" fmla="*/ 289 w 291"/>
                                  <a:gd name="T11" fmla="*/ 64 h 74"/>
                                  <a:gd name="T12" fmla="*/ 290 w 291"/>
                                  <a:gd name="T13" fmla="*/ 65 h 74"/>
                                  <a:gd name="T14" fmla="*/ 290 w 291"/>
                                  <a:gd name="T15" fmla="*/ 67 h 74"/>
                                  <a:gd name="T16" fmla="*/ 289 w 291"/>
                                  <a:gd name="T17" fmla="*/ 69 h 74"/>
                                  <a:gd name="T18" fmla="*/ 286 w 291"/>
                                  <a:gd name="T19" fmla="*/ 70 h 74"/>
                                  <a:gd name="T20" fmla="*/ 283 w 291"/>
                                  <a:gd name="T21" fmla="*/ 72 h 74"/>
                                  <a:gd name="T22" fmla="*/ 278 w 291"/>
                                  <a:gd name="T23" fmla="*/ 72 h 74"/>
                                  <a:gd name="T24" fmla="*/ 273 w 291"/>
                                  <a:gd name="T25" fmla="*/ 73 h 74"/>
                                  <a:gd name="T26" fmla="*/ 268 w 291"/>
                                  <a:gd name="T27" fmla="*/ 73 h 74"/>
                                  <a:gd name="T28" fmla="*/ 263 w 291"/>
                                  <a:gd name="T29" fmla="*/ 73 h 74"/>
                                  <a:gd name="T30" fmla="*/ 258 w 291"/>
                                  <a:gd name="T31" fmla="*/ 72 h 74"/>
                                  <a:gd name="T32" fmla="*/ 254 w 291"/>
                                  <a:gd name="T33" fmla="*/ 71 h 74"/>
                                  <a:gd name="T34" fmla="*/ 251 w 291"/>
                                  <a:gd name="T35" fmla="*/ 70 h 74"/>
                                  <a:gd name="T36" fmla="*/ 249 w 291"/>
                                  <a:gd name="T37" fmla="*/ 68 h 74"/>
                                  <a:gd name="T38" fmla="*/ 248 w 291"/>
                                  <a:gd name="T39" fmla="*/ 66 h 74"/>
                                  <a:gd name="T40" fmla="*/ 248 w 291"/>
                                  <a:gd name="T41" fmla="*/ 65 h 74"/>
                                  <a:gd name="T42" fmla="*/ 249 w 291"/>
                                  <a:gd name="T43" fmla="*/ 64 h 74"/>
                                  <a:gd name="T44" fmla="*/ 251 w 291"/>
                                  <a:gd name="T45" fmla="*/ 62 h 74"/>
                                  <a:gd name="T46" fmla="*/ 255 w 291"/>
                                  <a:gd name="T47" fmla="*/ 61 h 74"/>
                                  <a:gd name="T48" fmla="*/ 232 w 291"/>
                                  <a:gd name="T49" fmla="*/ 49 h 74"/>
                                  <a:gd name="T50" fmla="*/ 202 w 291"/>
                                  <a:gd name="T51" fmla="*/ 48 h 74"/>
                                  <a:gd name="T52" fmla="*/ 176 w 291"/>
                                  <a:gd name="T53" fmla="*/ 64 h 74"/>
                                  <a:gd name="T54" fmla="*/ 139 w 291"/>
                                  <a:gd name="T55" fmla="*/ 64 h 74"/>
                                  <a:gd name="T56" fmla="*/ 112 w 291"/>
                                  <a:gd name="T57" fmla="*/ 47 h 74"/>
                                  <a:gd name="T58" fmla="*/ 71 w 291"/>
                                  <a:gd name="T59" fmla="*/ 47 h 74"/>
                                  <a:gd name="T60" fmla="*/ 33 w 291"/>
                                  <a:gd name="T61" fmla="*/ 61 h 74"/>
                                  <a:gd name="T62" fmla="*/ 38 w 291"/>
                                  <a:gd name="T63" fmla="*/ 62 h 74"/>
                                  <a:gd name="T64" fmla="*/ 41 w 291"/>
                                  <a:gd name="T65" fmla="*/ 64 h 74"/>
                                  <a:gd name="T66" fmla="*/ 42 w 291"/>
                                  <a:gd name="T67" fmla="*/ 66 h 74"/>
                                  <a:gd name="T68" fmla="*/ 43 w 291"/>
                                  <a:gd name="T69" fmla="*/ 67 h 74"/>
                                  <a:gd name="T70" fmla="*/ 42 w 291"/>
                                  <a:gd name="T71" fmla="*/ 69 h 74"/>
                                  <a:gd name="T72" fmla="*/ 40 w 291"/>
                                  <a:gd name="T73" fmla="*/ 70 h 74"/>
                                  <a:gd name="T74" fmla="*/ 37 w 291"/>
                                  <a:gd name="T75" fmla="*/ 72 h 74"/>
                                  <a:gd name="T76" fmla="*/ 33 w 291"/>
                                  <a:gd name="T77" fmla="*/ 73 h 74"/>
                                  <a:gd name="T78" fmla="*/ 29 w 291"/>
                                  <a:gd name="T79" fmla="*/ 74 h 74"/>
                                  <a:gd name="T80" fmla="*/ 24 w 291"/>
                                  <a:gd name="T81" fmla="*/ 74 h 74"/>
                                  <a:gd name="T82" fmla="*/ 18 w 291"/>
                                  <a:gd name="T83" fmla="*/ 74 h 74"/>
                                  <a:gd name="T84" fmla="*/ 13 w 291"/>
                                  <a:gd name="T85" fmla="*/ 74 h 74"/>
                                  <a:gd name="T86" fmla="*/ 9 w 291"/>
                                  <a:gd name="T87" fmla="*/ 73 h 74"/>
                                  <a:gd name="T88" fmla="*/ 5 w 291"/>
                                  <a:gd name="T89" fmla="*/ 72 h 74"/>
                                  <a:gd name="T90" fmla="*/ 2 w 291"/>
                                  <a:gd name="T91" fmla="*/ 70 h 74"/>
                                  <a:gd name="T92" fmla="*/ 0 w 291"/>
                                  <a:gd name="T93" fmla="*/ 68 h 74"/>
                                  <a:gd name="T94" fmla="*/ 0 w 291"/>
                                  <a:gd name="T95" fmla="*/ 67 h 74"/>
                                  <a:gd name="T96" fmla="*/ 1 w 291"/>
                                  <a:gd name="T97" fmla="*/ 65 h 74"/>
                                  <a:gd name="T98" fmla="*/ 3 w 291"/>
                                  <a:gd name="T99" fmla="*/ 64 h 74"/>
                                  <a:gd name="T100" fmla="*/ 5 w 291"/>
                                  <a:gd name="T101" fmla="*/ 62 h 74"/>
                                  <a:gd name="T102" fmla="*/ 9 w 291"/>
                                  <a:gd name="T103" fmla="*/ 61 h 74"/>
                                  <a:gd name="T104" fmla="*/ 13 w 291"/>
                                  <a:gd name="T105" fmla="*/ 60 h 74"/>
                                  <a:gd name="T106" fmla="*/ 17 w 291"/>
                                  <a:gd name="T107" fmla="*/ 60 h 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291" h="74">
                                    <a:moveTo>
                                      <a:pt x="72" y="0"/>
                                    </a:moveTo>
                                    <a:lnTo>
                                      <a:pt x="226" y="0"/>
                                    </a:lnTo>
                                    <a:lnTo>
                                      <a:pt x="226" y="16"/>
                                    </a:lnTo>
                                    <a:lnTo>
                                      <a:pt x="220" y="22"/>
                                    </a:lnTo>
                                    <a:lnTo>
                                      <a:pt x="272" y="59"/>
                                    </a:lnTo>
                                    <a:lnTo>
                                      <a:pt x="273" y="59"/>
                                    </a:lnTo>
                                    <a:lnTo>
                                      <a:pt x="274" y="59"/>
                                    </a:lnTo>
                                    <a:lnTo>
                                      <a:pt x="275" y="59"/>
                                    </a:lnTo>
                                    <a:lnTo>
                                      <a:pt x="276" y="59"/>
                                    </a:lnTo>
                                    <a:lnTo>
                                      <a:pt x="277" y="59"/>
                                    </a:lnTo>
                                    <a:lnTo>
                                      <a:pt x="278" y="59"/>
                                    </a:lnTo>
                                    <a:lnTo>
                                      <a:pt x="279" y="60"/>
                                    </a:lnTo>
                                    <a:lnTo>
                                      <a:pt x="280" y="60"/>
                                    </a:lnTo>
                                    <a:lnTo>
                                      <a:pt x="280" y="60"/>
                                    </a:lnTo>
                                    <a:lnTo>
                                      <a:pt x="281" y="60"/>
                                    </a:lnTo>
                                    <a:lnTo>
                                      <a:pt x="282" y="60"/>
                                    </a:lnTo>
                                    <a:lnTo>
                                      <a:pt x="283" y="60"/>
                                    </a:lnTo>
                                    <a:lnTo>
                                      <a:pt x="283" y="61"/>
                                    </a:lnTo>
                                    <a:lnTo>
                                      <a:pt x="284" y="61"/>
                                    </a:lnTo>
                                    <a:lnTo>
                                      <a:pt x="285" y="61"/>
                                    </a:lnTo>
                                    <a:lnTo>
                                      <a:pt x="285" y="61"/>
                                    </a:lnTo>
                                    <a:lnTo>
                                      <a:pt x="286" y="61"/>
                                    </a:lnTo>
                                    <a:lnTo>
                                      <a:pt x="286" y="62"/>
                                    </a:lnTo>
                                    <a:lnTo>
                                      <a:pt x="287" y="62"/>
                                    </a:lnTo>
                                    <a:lnTo>
                                      <a:pt x="288" y="62"/>
                                    </a:lnTo>
                                    <a:lnTo>
                                      <a:pt x="288" y="63"/>
                                    </a:lnTo>
                                    <a:lnTo>
                                      <a:pt x="288" y="63"/>
                                    </a:lnTo>
                                    <a:lnTo>
                                      <a:pt x="289" y="63"/>
                                    </a:lnTo>
                                    <a:lnTo>
                                      <a:pt x="289" y="63"/>
                                    </a:lnTo>
                                    <a:lnTo>
                                      <a:pt x="289" y="64"/>
                                    </a:lnTo>
                                    <a:lnTo>
                                      <a:pt x="290" y="64"/>
                                    </a:lnTo>
                                    <a:lnTo>
                                      <a:pt x="290" y="64"/>
                                    </a:lnTo>
                                    <a:lnTo>
                                      <a:pt x="290" y="65"/>
                                    </a:lnTo>
                                    <a:lnTo>
                                      <a:pt x="290" y="65"/>
                                    </a:lnTo>
                                    <a:lnTo>
                                      <a:pt x="290" y="65"/>
                                    </a:lnTo>
                                    <a:lnTo>
                                      <a:pt x="291" y="66"/>
                                    </a:lnTo>
                                    <a:lnTo>
                                      <a:pt x="291" y="66"/>
                                    </a:lnTo>
                                    <a:lnTo>
                                      <a:pt x="291" y="66"/>
                                    </a:lnTo>
                                    <a:lnTo>
                                      <a:pt x="290" y="67"/>
                                    </a:lnTo>
                                    <a:lnTo>
                                      <a:pt x="290" y="67"/>
                                    </a:lnTo>
                                    <a:lnTo>
                                      <a:pt x="290" y="67"/>
                                    </a:lnTo>
                                    <a:lnTo>
                                      <a:pt x="290" y="68"/>
                                    </a:lnTo>
                                    <a:lnTo>
                                      <a:pt x="290" y="68"/>
                                    </a:lnTo>
                                    <a:lnTo>
                                      <a:pt x="289" y="68"/>
                                    </a:lnTo>
                                    <a:lnTo>
                                      <a:pt x="289" y="69"/>
                                    </a:lnTo>
                                    <a:lnTo>
                                      <a:pt x="288" y="69"/>
                                    </a:lnTo>
                                    <a:lnTo>
                                      <a:pt x="288" y="69"/>
                                    </a:lnTo>
                                    <a:lnTo>
                                      <a:pt x="287" y="70"/>
                                    </a:lnTo>
                                    <a:lnTo>
                                      <a:pt x="287" y="70"/>
                                    </a:lnTo>
                                    <a:lnTo>
                                      <a:pt x="286" y="70"/>
                                    </a:lnTo>
                                    <a:lnTo>
                                      <a:pt x="286" y="71"/>
                                    </a:lnTo>
                                    <a:lnTo>
                                      <a:pt x="285" y="71"/>
                                    </a:lnTo>
                                    <a:lnTo>
                                      <a:pt x="284" y="71"/>
                                    </a:lnTo>
                                    <a:lnTo>
                                      <a:pt x="284" y="71"/>
                                    </a:lnTo>
                                    <a:lnTo>
                                      <a:pt x="283" y="72"/>
                                    </a:lnTo>
                                    <a:lnTo>
                                      <a:pt x="282" y="72"/>
                                    </a:lnTo>
                                    <a:lnTo>
                                      <a:pt x="281" y="72"/>
                                    </a:lnTo>
                                    <a:lnTo>
                                      <a:pt x="280" y="72"/>
                                    </a:lnTo>
                                    <a:lnTo>
                                      <a:pt x="279" y="72"/>
                                    </a:lnTo>
                                    <a:lnTo>
                                      <a:pt x="278" y="72"/>
                                    </a:lnTo>
                                    <a:lnTo>
                                      <a:pt x="277" y="73"/>
                                    </a:lnTo>
                                    <a:lnTo>
                                      <a:pt x="277" y="73"/>
                                    </a:lnTo>
                                    <a:lnTo>
                                      <a:pt x="276" y="73"/>
                                    </a:lnTo>
                                    <a:lnTo>
                                      <a:pt x="275" y="73"/>
                                    </a:lnTo>
                                    <a:lnTo>
                                      <a:pt x="273" y="73"/>
                                    </a:lnTo>
                                    <a:lnTo>
                                      <a:pt x="272" y="73"/>
                                    </a:lnTo>
                                    <a:lnTo>
                                      <a:pt x="271" y="73"/>
                                    </a:lnTo>
                                    <a:lnTo>
                                      <a:pt x="270" y="73"/>
                                    </a:lnTo>
                                    <a:lnTo>
                                      <a:pt x="269" y="73"/>
                                    </a:lnTo>
                                    <a:lnTo>
                                      <a:pt x="268" y="73"/>
                                    </a:lnTo>
                                    <a:lnTo>
                                      <a:pt x="267" y="73"/>
                                    </a:lnTo>
                                    <a:lnTo>
                                      <a:pt x="266" y="73"/>
                                    </a:lnTo>
                                    <a:lnTo>
                                      <a:pt x="265" y="73"/>
                                    </a:lnTo>
                                    <a:lnTo>
                                      <a:pt x="264" y="73"/>
                                    </a:lnTo>
                                    <a:lnTo>
                                      <a:pt x="263" y="73"/>
                                    </a:lnTo>
                                    <a:lnTo>
                                      <a:pt x="262" y="73"/>
                                    </a:lnTo>
                                    <a:lnTo>
                                      <a:pt x="261" y="73"/>
                                    </a:lnTo>
                                    <a:lnTo>
                                      <a:pt x="260" y="72"/>
                                    </a:lnTo>
                                    <a:lnTo>
                                      <a:pt x="259" y="72"/>
                                    </a:lnTo>
                                    <a:lnTo>
                                      <a:pt x="258" y="72"/>
                                    </a:lnTo>
                                    <a:lnTo>
                                      <a:pt x="257" y="72"/>
                                    </a:lnTo>
                                    <a:lnTo>
                                      <a:pt x="256" y="72"/>
                                    </a:lnTo>
                                    <a:lnTo>
                                      <a:pt x="256" y="72"/>
                                    </a:lnTo>
                                    <a:lnTo>
                                      <a:pt x="255" y="71"/>
                                    </a:lnTo>
                                    <a:lnTo>
                                      <a:pt x="254" y="71"/>
                                    </a:lnTo>
                                    <a:lnTo>
                                      <a:pt x="253" y="71"/>
                                    </a:lnTo>
                                    <a:lnTo>
                                      <a:pt x="253" y="71"/>
                                    </a:lnTo>
                                    <a:lnTo>
                                      <a:pt x="252" y="70"/>
                                    </a:lnTo>
                                    <a:lnTo>
                                      <a:pt x="251" y="70"/>
                                    </a:lnTo>
                                    <a:lnTo>
                                      <a:pt x="251" y="70"/>
                                    </a:lnTo>
                                    <a:lnTo>
                                      <a:pt x="250" y="69"/>
                                    </a:lnTo>
                                    <a:lnTo>
                                      <a:pt x="250" y="69"/>
                                    </a:lnTo>
                                    <a:lnTo>
                                      <a:pt x="249" y="69"/>
                                    </a:lnTo>
                                    <a:lnTo>
                                      <a:pt x="249" y="68"/>
                                    </a:lnTo>
                                    <a:lnTo>
                                      <a:pt x="249" y="68"/>
                                    </a:lnTo>
                                    <a:lnTo>
                                      <a:pt x="248" y="68"/>
                                    </a:lnTo>
                                    <a:lnTo>
                                      <a:pt x="248" y="67"/>
                                    </a:lnTo>
                                    <a:lnTo>
                                      <a:pt x="248" y="67"/>
                                    </a:lnTo>
                                    <a:lnTo>
                                      <a:pt x="248" y="67"/>
                                    </a:lnTo>
                                    <a:lnTo>
                                      <a:pt x="248" y="66"/>
                                    </a:lnTo>
                                    <a:lnTo>
                                      <a:pt x="248" y="66"/>
                                    </a:lnTo>
                                    <a:lnTo>
                                      <a:pt x="248" y="66"/>
                                    </a:lnTo>
                                    <a:lnTo>
                                      <a:pt x="248" y="65"/>
                                    </a:lnTo>
                                    <a:lnTo>
                                      <a:pt x="248" y="65"/>
                                    </a:lnTo>
                                    <a:lnTo>
                                      <a:pt x="248" y="65"/>
                                    </a:lnTo>
                                    <a:lnTo>
                                      <a:pt x="248" y="65"/>
                                    </a:lnTo>
                                    <a:lnTo>
                                      <a:pt x="248" y="65"/>
                                    </a:lnTo>
                                    <a:lnTo>
                                      <a:pt x="248" y="64"/>
                                    </a:lnTo>
                                    <a:lnTo>
                                      <a:pt x="248" y="64"/>
                                    </a:lnTo>
                                    <a:lnTo>
                                      <a:pt x="249" y="64"/>
                                    </a:lnTo>
                                    <a:lnTo>
                                      <a:pt x="249" y="64"/>
                                    </a:lnTo>
                                    <a:lnTo>
                                      <a:pt x="249" y="63"/>
                                    </a:lnTo>
                                    <a:lnTo>
                                      <a:pt x="249" y="63"/>
                                    </a:lnTo>
                                    <a:lnTo>
                                      <a:pt x="250" y="63"/>
                                    </a:lnTo>
                                    <a:lnTo>
                                      <a:pt x="251" y="62"/>
                                    </a:lnTo>
                                    <a:lnTo>
                                      <a:pt x="251" y="62"/>
                                    </a:lnTo>
                                    <a:lnTo>
                                      <a:pt x="252" y="62"/>
                                    </a:lnTo>
                                    <a:lnTo>
                                      <a:pt x="253" y="61"/>
                                    </a:lnTo>
                                    <a:lnTo>
                                      <a:pt x="254" y="61"/>
                                    </a:lnTo>
                                    <a:lnTo>
                                      <a:pt x="255" y="61"/>
                                    </a:lnTo>
                                    <a:lnTo>
                                      <a:pt x="256" y="60"/>
                                    </a:lnTo>
                                    <a:lnTo>
                                      <a:pt x="257" y="60"/>
                                    </a:lnTo>
                                    <a:lnTo>
                                      <a:pt x="258" y="60"/>
                                    </a:lnTo>
                                    <a:lnTo>
                                      <a:pt x="232" y="42"/>
                                    </a:lnTo>
                                    <a:lnTo>
                                      <a:pt x="232" y="49"/>
                                    </a:lnTo>
                                    <a:lnTo>
                                      <a:pt x="228" y="49"/>
                                    </a:lnTo>
                                    <a:lnTo>
                                      <a:pt x="228" y="64"/>
                                    </a:lnTo>
                                    <a:lnTo>
                                      <a:pt x="217" y="64"/>
                                    </a:lnTo>
                                    <a:lnTo>
                                      <a:pt x="217" y="48"/>
                                    </a:lnTo>
                                    <a:lnTo>
                                      <a:pt x="202" y="48"/>
                                    </a:lnTo>
                                    <a:lnTo>
                                      <a:pt x="202" y="64"/>
                                    </a:lnTo>
                                    <a:lnTo>
                                      <a:pt x="191" y="64"/>
                                    </a:lnTo>
                                    <a:lnTo>
                                      <a:pt x="191" y="48"/>
                                    </a:lnTo>
                                    <a:lnTo>
                                      <a:pt x="176" y="48"/>
                                    </a:lnTo>
                                    <a:lnTo>
                                      <a:pt x="176" y="64"/>
                                    </a:lnTo>
                                    <a:lnTo>
                                      <a:pt x="165" y="64"/>
                                    </a:lnTo>
                                    <a:lnTo>
                                      <a:pt x="165" y="48"/>
                                    </a:lnTo>
                                    <a:lnTo>
                                      <a:pt x="150" y="48"/>
                                    </a:lnTo>
                                    <a:lnTo>
                                      <a:pt x="150" y="64"/>
                                    </a:lnTo>
                                    <a:lnTo>
                                      <a:pt x="139" y="64"/>
                                    </a:lnTo>
                                    <a:lnTo>
                                      <a:pt x="139" y="48"/>
                                    </a:lnTo>
                                    <a:lnTo>
                                      <a:pt x="123" y="48"/>
                                    </a:lnTo>
                                    <a:lnTo>
                                      <a:pt x="123" y="64"/>
                                    </a:lnTo>
                                    <a:lnTo>
                                      <a:pt x="112" y="64"/>
                                    </a:lnTo>
                                    <a:lnTo>
                                      <a:pt x="112" y="47"/>
                                    </a:lnTo>
                                    <a:lnTo>
                                      <a:pt x="97" y="47"/>
                                    </a:lnTo>
                                    <a:lnTo>
                                      <a:pt x="97" y="64"/>
                                    </a:lnTo>
                                    <a:lnTo>
                                      <a:pt x="86" y="64"/>
                                    </a:lnTo>
                                    <a:lnTo>
                                      <a:pt x="86" y="47"/>
                                    </a:lnTo>
                                    <a:lnTo>
                                      <a:pt x="71" y="47"/>
                                    </a:lnTo>
                                    <a:lnTo>
                                      <a:pt x="71" y="39"/>
                                    </a:lnTo>
                                    <a:lnTo>
                                      <a:pt x="230" y="41"/>
                                    </a:lnTo>
                                    <a:lnTo>
                                      <a:pt x="204" y="22"/>
                                    </a:lnTo>
                                    <a:lnTo>
                                      <a:pt x="88" y="22"/>
                                    </a:lnTo>
                                    <a:lnTo>
                                      <a:pt x="33" y="61"/>
                                    </a:lnTo>
                                    <a:lnTo>
                                      <a:pt x="34" y="61"/>
                                    </a:lnTo>
                                    <a:lnTo>
                                      <a:pt x="35" y="61"/>
                                    </a:lnTo>
                                    <a:lnTo>
                                      <a:pt x="36" y="62"/>
                                    </a:lnTo>
                                    <a:lnTo>
                                      <a:pt x="37" y="62"/>
                                    </a:lnTo>
                                    <a:lnTo>
                                      <a:pt x="38" y="62"/>
                                    </a:lnTo>
                                    <a:lnTo>
                                      <a:pt x="39" y="63"/>
                                    </a:lnTo>
                                    <a:lnTo>
                                      <a:pt x="39" y="63"/>
                                    </a:lnTo>
                                    <a:lnTo>
                                      <a:pt x="40" y="63"/>
                                    </a:lnTo>
                                    <a:lnTo>
                                      <a:pt x="41" y="64"/>
                                    </a:lnTo>
                                    <a:lnTo>
                                      <a:pt x="41" y="64"/>
                                    </a:lnTo>
                                    <a:lnTo>
                                      <a:pt x="42" y="65"/>
                                    </a:lnTo>
                                    <a:lnTo>
                                      <a:pt x="42" y="65"/>
                                    </a:lnTo>
                                    <a:lnTo>
                                      <a:pt x="42" y="65"/>
                                    </a:lnTo>
                                    <a:lnTo>
                                      <a:pt x="42" y="66"/>
                                    </a:lnTo>
                                    <a:lnTo>
                                      <a:pt x="42" y="66"/>
                                    </a:lnTo>
                                    <a:lnTo>
                                      <a:pt x="43" y="66"/>
                                    </a:lnTo>
                                    <a:lnTo>
                                      <a:pt x="43" y="66"/>
                                    </a:lnTo>
                                    <a:lnTo>
                                      <a:pt x="43" y="66"/>
                                    </a:lnTo>
                                    <a:lnTo>
                                      <a:pt x="43" y="67"/>
                                    </a:lnTo>
                                    <a:lnTo>
                                      <a:pt x="43" y="67"/>
                                    </a:lnTo>
                                    <a:lnTo>
                                      <a:pt x="43" y="67"/>
                                    </a:lnTo>
                                    <a:lnTo>
                                      <a:pt x="43" y="68"/>
                                    </a:lnTo>
                                    <a:lnTo>
                                      <a:pt x="43" y="68"/>
                                    </a:lnTo>
                                    <a:lnTo>
                                      <a:pt x="42" y="68"/>
                                    </a:lnTo>
                                    <a:lnTo>
                                      <a:pt x="42" y="69"/>
                                    </a:lnTo>
                                    <a:lnTo>
                                      <a:pt x="42" y="69"/>
                                    </a:lnTo>
                                    <a:lnTo>
                                      <a:pt x="41" y="69"/>
                                    </a:lnTo>
                                    <a:lnTo>
                                      <a:pt x="41" y="70"/>
                                    </a:lnTo>
                                    <a:lnTo>
                                      <a:pt x="41" y="70"/>
                                    </a:lnTo>
                                    <a:lnTo>
                                      <a:pt x="40" y="70"/>
                                    </a:lnTo>
                                    <a:lnTo>
                                      <a:pt x="40" y="71"/>
                                    </a:lnTo>
                                    <a:lnTo>
                                      <a:pt x="39" y="71"/>
                                    </a:lnTo>
                                    <a:lnTo>
                                      <a:pt x="39" y="71"/>
                                    </a:lnTo>
                                    <a:lnTo>
                                      <a:pt x="38" y="72"/>
                                    </a:lnTo>
                                    <a:lnTo>
                                      <a:pt x="37" y="72"/>
                                    </a:lnTo>
                                    <a:lnTo>
                                      <a:pt x="37" y="72"/>
                                    </a:lnTo>
                                    <a:lnTo>
                                      <a:pt x="36" y="72"/>
                                    </a:lnTo>
                                    <a:lnTo>
                                      <a:pt x="35" y="73"/>
                                    </a:lnTo>
                                    <a:lnTo>
                                      <a:pt x="34" y="73"/>
                                    </a:lnTo>
                                    <a:lnTo>
                                      <a:pt x="33" y="73"/>
                                    </a:lnTo>
                                    <a:lnTo>
                                      <a:pt x="32" y="73"/>
                                    </a:lnTo>
                                    <a:lnTo>
                                      <a:pt x="32" y="73"/>
                                    </a:lnTo>
                                    <a:lnTo>
                                      <a:pt x="31" y="73"/>
                                    </a:lnTo>
                                    <a:lnTo>
                                      <a:pt x="30" y="74"/>
                                    </a:lnTo>
                                    <a:lnTo>
                                      <a:pt x="29" y="74"/>
                                    </a:lnTo>
                                    <a:lnTo>
                                      <a:pt x="28" y="74"/>
                                    </a:lnTo>
                                    <a:lnTo>
                                      <a:pt x="27" y="74"/>
                                    </a:lnTo>
                                    <a:lnTo>
                                      <a:pt x="26" y="74"/>
                                    </a:lnTo>
                                    <a:lnTo>
                                      <a:pt x="25" y="74"/>
                                    </a:lnTo>
                                    <a:lnTo>
                                      <a:pt x="24" y="74"/>
                                    </a:lnTo>
                                    <a:lnTo>
                                      <a:pt x="22" y="74"/>
                                    </a:lnTo>
                                    <a:lnTo>
                                      <a:pt x="21" y="74"/>
                                    </a:lnTo>
                                    <a:lnTo>
                                      <a:pt x="20" y="74"/>
                                    </a:lnTo>
                                    <a:lnTo>
                                      <a:pt x="19" y="74"/>
                                    </a:lnTo>
                                    <a:lnTo>
                                      <a:pt x="18" y="74"/>
                                    </a:lnTo>
                                    <a:lnTo>
                                      <a:pt x="17" y="74"/>
                                    </a:lnTo>
                                    <a:lnTo>
                                      <a:pt x="16" y="74"/>
                                    </a:lnTo>
                                    <a:lnTo>
                                      <a:pt x="15" y="74"/>
                                    </a:lnTo>
                                    <a:lnTo>
                                      <a:pt x="14" y="74"/>
                                    </a:lnTo>
                                    <a:lnTo>
                                      <a:pt x="13" y="74"/>
                                    </a:lnTo>
                                    <a:lnTo>
                                      <a:pt x="12" y="73"/>
                                    </a:lnTo>
                                    <a:lnTo>
                                      <a:pt x="11" y="73"/>
                                    </a:lnTo>
                                    <a:lnTo>
                                      <a:pt x="10" y="73"/>
                                    </a:lnTo>
                                    <a:lnTo>
                                      <a:pt x="9" y="73"/>
                                    </a:lnTo>
                                    <a:lnTo>
                                      <a:pt x="9" y="73"/>
                                    </a:lnTo>
                                    <a:lnTo>
                                      <a:pt x="8" y="73"/>
                                    </a:lnTo>
                                    <a:lnTo>
                                      <a:pt x="7" y="72"/>
                                    </a:lnTo>
                                    <a:lnTo>
                                      <a:pt x="6" y="72"/>
                                    </a:lnTo>
                                    <a:lnTo>
                                      <a:pt x="6" y="72"/>
                                    </a:lnTo>
                                    <a:lnTo>
                                      <a:pt x="5" y="72"/>
                                    </a:lnTo>
                                    <a:lnTo>
                                      <a:pt x="4" y="71"/>
                                    </a:lnTo>
                                    <a:lnTo>
                                      <a:pt x="4" y="71"/>
                                    </a:lnTo>
                                    <a:lnTo>
                                      <a:pt x="3" y="71"/>
                                    </a:lnTo>
                                    <a:lnTo>
                                      <a:pt x="3" y="70"/>
                                    </a:lnTo>
                                    <a:lnTo>
                                      <a:pt x="2" y="70"/>
                                    </a:lnTo>
                                    <a:lnTo>
                                      <a:pt x="2" y="70"/>
                                    </a:lnTo>
                                    <a:lnTo>
                                      <a:pt x="1" y="69"/>
                                    </a:lnTo>
                                    <a:lnTo>
                                      <a:pt x="1" y="69"/>
                                    </a:lnTo>
                                    <a:lnTo>
                                      <a:pt x="1" y="69"/>
                                    </a:lnTo>
                                    <a:lnTo>
                                      <a:pt x="0" y="68"/>
                                    </a:lnTo>
                                    <a:lnTo>
                                      <a:pt x="0" y="68"/>
                                    </a:lnTo>
                                    <a:lnTo>
                                      <a:pt x="0" y="68"/>
                                    </a:lnTo>
                                    <a:lnTo>
                                      <a:pt x="0" y="67"/>
                                    </a:lnTo>
                                    <a:lnTo>
                                      <a:pt x="0" y="67"/>
                                    </a:lnTo>
                                    <a:lnTo>
                                      <a:pt x="0" y="67"/>
                                    </a:lnTo>
                                    <a:lnTo>
                                      <a:pt x="0" y="66"/>
                                    </a:lnTo>
                                    <a:lnTo>
                                      <a:pt x="0" y="66"/>
                                    </a:lnTo>
                                    <a:lnTo>
                                      <a:pt x="0" y="66"/>
                                    </a:lnTo>
                                    <a:lnTo>
                                      <a:pt x="1" y="65"/>
                                    </a:lnTo>
                                    <a:lnTo>
                                      <a:pt x="1" y="65"/>
                                    </a:lnTo>
                                    <a:lnTo>
                                      <a:pt x="1" y="65"/>
                                    </a:lnTo>
                                    <a:lnTo>
                                      <a:pt x="1" y="64"/>
                                    </a:lnTo>
                                    <a:lnTo>
                                      <a:pt x="2" y="64"/>
                                    </a:lnTo>
                                    <a:lnTo>
                                      <a:pt x="2" y="64"/>
                                    </a:lnTo>
                                    <a:lnTo>
                                      <a:pt x="3" y="64"/>
                                    </a:lnTo>
                                    <a:lnTo>
                                      <a:pt x="3" y="63"/>
                                    </a:lnTo>
                                    <a:lnTo>
                                      <a:pt x="4" y="63"/>
                                    </a:lnTo>
                                    <a:lnTo>
                                      <a:pt x="4" y="63"/>
                                    </a:lnTo>
                                    <a:lnTo>
                                      <a:pt x="5" y="62"/>
                                    </a:lnTo>
                                    <a:lnTo>
                                      <a:pt x="5" y="62"/>
                                    </a:lnTo>
                                    <a:lnTo>
                                      <a:pt x="6" y="62"/>
                                    </a:lnTo>
                                    <a:lnTo>
                                      <a:pt x="6" y="62"/>
                                    </a:lnTo>
                                    <a:lnTo>
                                      <a:pt x="7" y="62"/>
                                    </a:lnTo>
                                    <a:lnTo>
                                      <a:pt x="8" y="61"/>
                                    </a:lnTo>
                                    <a:lnTo>
                                      <a:pt x="9" y="61"/>
                                    </a:lnTo>
                                    <a:lnTo>
                                      <a:pt x="9" y="61"/>
                                    </a:lnTo>
                                    <a:lnTo>
                                      <a:pt x="10" y="61"/>
                                    </a:lnTo>
                                    <a:lnTo>
                                      <a:pt x="11" y="61"/>
                                    </a:lnTo>
                                    <a:lnTo>
                                      <a:pt x="12" y="61"/>
                                    </a:lnTo>
                                    <a:lnTo>
                                      <a:pt x="13" y="60"/>
                                    </a:lnTo>
                                    <a:lnTo>
                                      <a:pt x="14" y="60"/>
                                    </a:lnTo>
                                    <a:lnTo>
                                      <a:pt x="14" y="60"/>
                                    </a:lnTo>
                                    <a:lnTo>
                                      <a:pt x="15" y="60"/>
                                    </a:lnTo>
                                    <a:lnTo>
                                      <a:pt x="16" y="60"/>
                                    </a:lnTo>
                                    <a:lnTo>
                                      <a:pt x="17" y="60"/>
                                    </a:lnTo>
                                    <a:lnTo>
                                      <a:pt x="18" y="60"/>
                                    </a:lnTo>
                                    <a:lnTo>
                                      <a:pt x="72" y="21"/>
                                    </a:lnTo>
                                    <a:lnTo>
                                      <a:pt x="72" y="0"/>
                                    </a:lnTo>
                                    <a:close/>
                                  </a:path>
                                </a:pathLst>
                              </a:custGeom>
                              <a:solidFill>
                                <a:srgbClr val="2F23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4" name="Freeform 3578"/>
                            <wps:cNvSpPr>
                              <a:spLocks/>
                            </wps:cNvSpPr>
                            <wps:spPr bwMode="auto">
                              <a:xfrm>
                                <a:off x="4556" y="1297"/>
                                <a:ext cx="94" cy="76"/>
                              </a:xfrm>
                              <a:custGeom>
                                <a:avLst/>
                                <a:gdLst>
                                  <a:gd name="T0" fmla="*/ 53 w 94"/>
                                  <a:gd name="T1" fmla="*/ 41 h 76"/>
                                  <a:gd name="T2" fmla="*/ 64 w 94"/>
                                  <a:gd name="T3" fmla="*/ 44 h 76"/>
                                  <a:gd name="T4" fmla="*/ 62 w 94"/>
                                  <a:gd name="T5" fmla="*/ 48 h 76"/>
                                  <a:gd name="T6" fmla="*/ 51 w 94"/>
                                  <a:gd name="T7" fmla="*/ 45 h 76"/>
                                  <a:gd name="T8" fmla="*/ 48 w 94"/>
                                  <a:gd name="T9" fmla="*/ 51 h 76"/>
                                  <a:gd name="T10" fmla="*/ 49 w 94"/>
                                  <a:gd name="T11" fmla="*/ 51 h 76"/>
                                  <a:gd name="T12" fmla="*/ 75 w 94"/>
                                  <a:gd name="T13" fmla="*/ 51 h 76"/>
                                  <a:gd name="T14" fmla="*/ 75 w 94"/>
                                  <a:gd name="T15" fmla="*/ 64 h 76"/>
                                  <a:gd name="T16" fmla="*/ 91 w 94"/>
                                  <a:gd name="T17" fmla="*/ 64 h 76"/>
                                  <a:gd name="T18" fmla="*/ 91 w 94"/>
                                  <a:gd name="T19" fmla="*/ 67 h 76"/>
                                  <a:gd name="T20" fmla="*/ 94 w 94"/>
                                  <a:gd name="T21" fmla="*/ 67 h 76"/>
                                  <a:gd name="T22" fmla="*/ 94 w 94"/>
                                  <a:gd name="T23" fmla="*/ 76 h 76"/>
                                  <a:gd name="T24" fmla="*/ 83 w 94"/>
                                  <a:gd name="T25" fmla="*/ 76 h 76"/>
                                  <a:gd name="T26" fmla="*/ 83 w 94"/>
                                  <a:gd name="T27" fmla="*/ 68 h 76"/>
                                  <a:gd name="T28" fmla="*/ 76 w 94"/>
                                  <a:gd name="T29" fmla="*/ 68 h 76"/>
                                  <a:gd name="T30" fmla="*/ 76 w 94"/>
                                  <a:gd name="T31" fmla="*/ 76 h 76"/>
                                  <a:gd name="T32" fmla="*/ 71 w 94"/>
                                  <a:gd name="T33" fmla="*/ 76 h 76"/>
                                  <a:gd name="T34" fmla="*/ 71 w 94"/>
                                  <a:gd name="T35" fmla="*/ 68 h 76"/>
                                  <a:gd name="T36" fmla="*/ 62 w 94"/>
                                  <a:gd name="T37" fmla="*/ 68 h 76"/>
                                  <a:gd name="T38" fmla="*/ 62 w 94"/>
                                  <a:gd name="T39" fmla="*/ 76 h 76"/>
                                  <a:gd name="T40" fmla="*/ 56 w 94"/>
                                  <a:gd name="T41" fmla="*/ 76 h 76"/>
                                  <a:gd name="T42" fmla="*/ 56 w 94"/>
                                  <a:gd name="T43" fmla="*/ 68 h 76"/>
                                  <a:gd name="T44" fmla="*/ 47 w 94"/>
                                  <a:gd name="T45" fmla="*/ 68 h 76"/>
                                  <a:gd name="T46" fmla="*/ 47 w 94"/>
                                  <a:gd name="T47" fmla="*/ 76 h 76"/>
                                  <a:gd name="T48" fmla="*/ 42 w 94"/>
                                  <a:gd name="T49" fmla="*/ 76 h 76"/>
                                  <a:gd name="T50" fmla="*/ 42 w 94"/>
                                  <a:gd name="T51" fmla="*/ 68 h 76"/>
                                  <a:gd name="T52" fmla="*/ 33 w 94"/>
                                  <a:gd name="T53" fmla="*/ 68 h 76"/>
                                  <a:gd name="T54" fmla="*/ 33 w 94"/>
                                  <a:gd name="T55" fmla="*/ 76 h 76"/>
                                  <a:gd name="T56" fmla="*/ 27 w 94"/>
                                  <a:gd name="T57" fmla="*/ 76 h 76"/>
                                  <a:gd name="T58" fmla="*/ 27 w 94"/>
                                  <a:gd name="T59" fmla="*/ 68 h 76"/>
                                  <a:gd name="T60" fmla="*/ 18 w 94"/>
                                  <a:gd name="T61" fmla="*/ 68 h 76"/>
                                  <a:gd name="T62" fmla="*/ 18 w 94"/>
                                  <a:gd name="T63" fmla="*/ 76 h 76"/>
                                  <a:gd name="T64" fmla="*/ 13 w 94"/>
                                  <a:gd name="T65" fmla="*/ 76 h 76"/>
                                  <a:gd name="T66" fmla="*/ 13 w 94"/>
                                  <a:gd name="T67" fmla="*/ 68 h 76"/>
                                  <a:gd name="T68" fmla="*/ 5 w 94"/>
                                  <a:gd name="T69" fmla="*/ 68 h 76"/>
                                  <a:gd name="T70" fmla="*/ 5 w 94"/>
                                  <a:gd name="T71" fmla="*/ 64 h 76"/>
                                  <a:gd name="T72" fmla="*/ 31 w 94"/>
                                  <a:gd name="T73" fmla="*/ 64 h 76"/>
                                  <a:gd name="T74" fmla="*/ 31 w 94"/>
                                  <a:gd name="T75" fmla="*/ 61 h 76"/>
                                  <a:gd name="T76" fmla="*/ 0 w 94"/>
                                  <a:gd name="T77" fmla="*/ 61 h 76"/>
                                  <a:gd name="T78" fmla="*/ 0 w 94"/>
                                  <a:gd name="T79" fmla="*/ 36 h 76"/>
                                  <a:gd name="T80" fmla="*/ 42 w 94"/>
                                  <a:gd name="T81" fmla="*/ 36 h 76"/>
                                  <a:gd name="T82" fmla="*/ 42 w 94"/>
                                  <a:gd name="T83" fmla="*/ 50 h 76"/>
                                  <a:gd name="T84" fmla="*/ 68 w 94"/>
                                  <a:gd name="T85" fmla="*/ 0 h 76"/>
                                  <a:gd name="T86" fmla="*/ 72 w 94"/>
                                  <a:gd name="T87" fmla="*/ 1 h 76"/>
                                  <a:gd name="T88" fmla="*/ 73 w 94"/>
                                  <a:gd name="T89" fmla="*/ 0 h 76"/>
                                  <a:gd name="T90" fmla="*/ 85 w 94"/>
                                  <a:gd name="T91" fmla="*/ 3 h 76"/>
                                  <a:gd name="T92" fmla="*/ 82 w 94"/>
                                  <a:gd name="T93" fmla="*/ 10 h 76"/>
                                  <a:gd name="T94" fmla="*/ 71 w 94"/>
                                  <a:gd name="T95" fmla="*/ 7 h 76"/>
                                  <a:gd name="T96" fmla="*/ 68 w 94"/>
                                  <a:gd name="T97" fmla="*/ 12 h 76"/>
                                  <a:gd name="T98" fmla="*/ 79 w 94"/>
                                  <a:gd name="T99" fmla="*/ 15 h 76"/>
                                  <a:gd name="T100" fmla="*/ 77 w 94"/>
                                  <a:gd name="T101" fmla="*/ 18 h 76"/>
                                  <a:gd name="T102" fmla="*/ 66 w 94"/>
                                  <a:gd name="T103" fmla="*/ 15 h 76"/>
                                  <a:gd name="T104" fmla="*/ 63 w 94"/>
                                  <a:gd name="T105" fmla="*/ 21 h 76"/>
                                  <a:gd name="T106" fmla="*/ 74 w 94"/>
                                  <a:gd name="T107" fmla="*/ 24 h 76"/>
                                  <a:gd name="T108" fmla="*/ 72 w 94"/>
                                  <a:gd name="T109" fmla="*/ 28 h 76"/>
                                  <a:gd name="T110" fmla="*/ 61 w 94"/>
                                  <a:gd name="T111" fmla="*/ 25 h 76"/>
                                  <a:gd name="T112" fmla="*/ 58 w 94"/>
                                  <a:gd name="T113" fmla="*/ 31 h 76"/>
                                  <a:gd name="T114" fmla="*/ 69 w 94"/>
                                  <a:gd name="T115" fmla="*/ 34 h 76"/>
                                  <a:gd name="T116" fmla="*/ 67 w 94"/>
                                  <a:gd name="T117" fmla="*/ 38 h 76"/>
                                  <a:gd name="T118" fmla="*/ 56 w 94"/>
                                  <a:gd name="T119" fmla="*/ 35 h 76"/>
                                  <a:gd name="T120" fmla="*/ 53 w 94"/>
                                  <a:gd name="T121" fmla="*/ 41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94" h="76">
                                    <a:moveTo>
                                      <a:pt x="53" y="41"/>
                                    </a:moveTo>
                                    <a:lnTo>
                                      <a:pt x="64" y="44"/>
                                    </a:lnTo>
                                    <a:lnTo>
                                      <a:pt x="62" y="48"/>
                                    </a:lnTo>
                                    <a:lnTo>
                                      <a:pt x="51" y="45"/>
                                    </a:lnTo>
                                    <a:lnTo>
                                      <a:pt x="48" y="51"/>
                                    </a:lnTo>
                                    <a:lnTo>
                                      <a:pt x="49" y="51"/>
                                    </a:lnTo>
                                    <a:lnTo>
                                      <a:pt x="75" y="51"/>
                                    </a:lnTo>
                                    <a:lnTo>
                                      <a:pt x="75" y="64"/>
                                    </a:lnTo>
                                    <a:lnTo>
                                      <a:pt x="91" y="64"/>
                                    </a:lnTo>
                                    <a:lnTo>
                                      <a:pt x="91" y="67"/>
                                    </a:lnTo>
                                    <a:lnTo>
                                      <a:pt x="94" y="67"/>
                                    </a:lnTo>
                                    <a:lnTo>
                                      <a:pt x="94" y="76"/>
                                    </a:lnTo>
                                    <a:lnTo>
                                      <a:pt x="83" y="76"/>
                                    </a:lnTo>
                                    <a:lnTo>
                                      <a:pt x="83" y="68"/>
                                    </a:lnTo>
                                    <a:lnTo>
                                      <a:pt x="76" y="68"/>
                                    </a:lnTo>
                                    <a:lnTo>
                                      <a:pt x="76" y="76"/>
                                    </a:lnTo>
                                    <a:lnTo>
                                      <a:pt x="71" y="76"/>
                                    </a:lnTo>
                                    <a:lnTo>
                                      <a:pt x="71" y="68"/>
                                    </a:lnTo>
                                    <a:lnTo>
                                      <a:pt x="62" y="68"/>
                                    </a:lnTo>
                                    <a:lnTo>
                                      <a:pt x="62" y="76"/>
                                    </a:lnTo>
                                    <a:lnTo>
                                      <a:pt x="56" y="76"/>
                                    </a:lnTo>
                                    <a:lnTo>
                                      <a:pt x="56" y="68"/>
                                    </a:lnTo>
                                    <a:lnTo>
                                      <a:pt x="47" y="68"/>
                                    </a:lnTo>
                                    <a:lnTo>
                                      <a:pt x="47" y="76"/>
                                    </a:lnTo>
                                    <a:lnTo>
                                      <a:pt x="42" y="76"/>
                                    </a:lnTo>
                                    <a:lnTo>
                                      <a:pt x="42" y="68"/>
                                    </a:lnTo>
                                    <a:lnTo>
                                      <a:pt x="33" y="68"/>
                                    </a:lnTo>
                                    <a:lnTo>
                                      <a:pt x="33" y="76"/>
                                    </a:lnTo>
                                    <a:lnTo>
                                      <a:pt x="27" y="76"/>
                                    </a:lnTo>
                                    <a:lnTo>
                                      <a:pt x="27" y="68"/>
                                    </a:lnTo>
                                    <a:lnTo>
                                      <a:pt x="18" y="68"/>
                                    </a:lnTo>
                                    <a:lnTo>
                                      <a:pt x="18" y="76"/>
                                    </a:lnTo>
                                    <a:lnTo>
                                      <a:pt x="13" y="76"/>
                                    </a:lnTo>
                                    <a:lnTo>
                                      <a:pt x="13" y="68"/>
                                    </a:lnTo>
                                    <a:lnTo>
                                      <a:pt x="5" y="68"/>
                                    </a:lnTo>
                                    <a:lnTo>
                                      <a:pt x="5" y="64"/>
                                    </a:lnTo>
                                    <a:lnTo>
                                      <a:pt x="31" y="64"/>
                                    </a:lnTo>
                                    <a:lnTo>
                                      <a:pt x="31" y="61"/>
                                    </a:lnTo>
                                    <a:lnTo>
                                      <a:pt x="0" y="61"/>
                                    </a:lnTo>
                                    <a:lnTo>
                                      <a:pt x="0" y="36"/>
                                    </a:lnTo>
                                    <a:lnTo>
                                      <a:pt x="42" y="36"/>
                                    </a:lnTo>
                                    <a:lnTo>
                                      <a:pt x="42" y="50"/>
                                    </a:lnTo>
                                    <a:lnTo>
                                      <a:pt x="68" y="0"/>
                                    </a:lnTo>
                                    <a:lnTo>
                                      <a:pt x="72" y="1"/>
                                    </a:lnTo>
                                    <a:lnTo>
                                      <a:pt x="73" y="0"/>
                                    </a:lnTo>
                                    <a:lnTo>
                                      <a:pt x="85" y="3"/>
                                    </a:lnTo>
                                    <a:lnTo>
                                      <a:pt x="82" y="10"/>
                                    </a:lnTo>
                                    <a:lnTo>
                                      <a:pt x="71" y="7"/>
                                    </a:lnTo>
                                    <a:lnTo>
                                      <a:pt x="68" y="12"/>
                                    </a:lnTo>
                                    <a:lnTo>
                                      <a:pt x="79" y="15"/>
                                    </a:lnTo>
                                    <a:lnTo>
                                      <a:pt x="77" y="18"/>
                                    </a:lnTo>
                                    <a:lnTo>
                                      <a:pt x="66" y="15"/>
                                    </a:lnTo>
                                    <a:lnTo>
                                      <a:pt x="63" y="21"/>
                                    </a:lnTo>
                                    <a:lnTo>
                                      <a:pt x="74" y="24"/>
                                    </a:lnTo>
                                    <a:lnTo>
                                      <a:pt x="72" y="28"/>
                                    </a:lnTo>
                                    <a:lnTo>
                                      <a:pt x="61" y="25"/>
                                    </a:lnTo>
                                    <a:lnTo>
                                      <a:pt x="58" y="31"/>
                                    </a:lnTo>
                                    <a:lnTo>
                                      <a:pt x="69" y="34"/>
                                    </a:lnTo>
                                    <a:lnTo>
                                      <a:pt x="67" y="38"/>
                                    </a:lnTo>
                                    <a:lnTo>
                                      <a:pt x="56" y="35"/>
                                    </a:lnTo>
                                    <a:lnTo>
                                      <a:pt x="53" y="41"/>
                                    </a:lnTo>
                                    <a:close/>
                                  </a:path>
                                </a:pathLst>
                              </a:custGeom>
                              <a:solidFill>
                                <a:srgbClr val="2F23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5" name="Freeform 3579"/>
                            <wps:cNvSpPr>
                              <a:spLocks/>
                            </wps:cNvSpPr>
                            <wps:spPr bwMode="auto">
                              <a:xfrm>
                                <a:off x="4370" y="1163"/>
                                <a:ext cx="224" cy="260"/>
                              </a:xfrm>
                              <a:custGeom>
                                <a:avLst/>
                                <a:gdLst>
                                  <a:gd name="T0" fmla="*/ 50 w 224"/>
                                  <a:gd name="T1" fmla="*/ 95 h 260"/>
                                  <a:gd name="T2" fmla="*/ 65 w 224"/>
                                  <a:gd name="T3" fmla="*/ 76 h 260"/>
                                  <a:gd name="T4" fmla="*/ 80 w 224"/>
                                  <a:gd name="T5" fmla="*/ 60 h 260"/>
                                  <a:gd name="T6" fmla="*/ 96 w 224"/>
                                  <a:gd name="T7" fmla="*/ 45 h 260"/>
                                  <a:gd name="T8" fmla="*/ 112 w 224"/>
                                  <a:gd name="T9" fmla="*/ 31 h 260"/>
                                  <a:gd name="T10" fmla="*/ 128 w 224"/>
                                  <a:gd name="T11" fmla="*/ 20 h 260"/>
                                  <a:gd name="T12" fmla="*/ 144 w 224"/>
                                  <a:gd name="T13" fmla="*/ 11 h 260"/>
                                  <a:gd name="T14" fmla="*/ 159 w 224"/>
                                  <a:gd name="T15" fmla="*/ 5 h 260"/>
                                  <a:gd name="T16" fmla="*/ 174 w 224"/>
                                  <a:gd name="T17" fmla="*/ 1 h 260"/>
                                  <a:gd name="T18" fmla="*/ 187 w 224"/>
                                  <a:gd name="T19" fmla="*/ 0 h 260"/>
                                  <a:gd name="T20" fmla="*/ 199 w 224"/>
                                  <a:gd name="T21" fmla="*/ 2 h 260"/>
                                  <a:gd name="T22" fmla="*/ 208 w 224"/>
                                  <a:gd name="T23" fmla="*/ 7 h 260"/>
                                  <a:gd name="T24" fmla="*/ 216 w 224"/>
                                  <a:gd name="T25" fmla="*/ 15 h 260"/>
                                  <a:gd name="T26" fmla="*/ 221 w 224"/>
                                  <a:gd name="T27" fmla="*/ 24 h 260"/>
                                  <a:gd name="T28" fmla="*/ 224 w 224"/>
                                  <a:gd name="T29" fmla="*/ 37 h 260"/>
                                  <a:gd name="T30" fmla="*/ 224 w 224"/>
                                  <a:gd name="T31" fmla="*/ 50 h 260"/>
                                  <a:gd name="T32" fmla="*/ 222 w 224"/>
                                  <a:gd name="T33" fmla="*/ 66 h 260"/>
                                  <a:gd name="T34" fmla="*/ 218 w 224"/>
                                  <a:gd name="T35" fmla="*/ 83 h 260"/>
                                  <a:gd name="T36" fmla="*/ 211 w 224"/>
                                  <a:gd name="T37" fmla="*/ 101 h 260"/>
                                  <a:gd name="T38" fmla="*/ 203 w 224"/>
                                  <a:gd name="T39" fmla="*/ 120 h 260"/>
                                  <a:gd name="T40" fmla="*/ 192 w 224"/>
                                  <a:gd name="T41" fmla="*/ 139 h 260"/>
                                  <a:gd name="T42" fmla="*/ 179 w 224"/>
                                  <a:gd name="T43" fmla="*/ 159 h 260"/>
                                  <a:gd name="T44" fmla="*/ 164 w 224"/>
                                  <a:gd name="T45" fmla="*/ 178 h 260"/>
                                  <a:gd name="T46" fmla="*/ 149 w 224"/>
                                  <a:gd name="T47" fmla="*/ 195 h 260"/>
                                  <a:gd name="T48" fmla="*/ 134 w 224"/>
                                  <a:gd name="T49" fmla="*/ 211 h 260"/>
                                  <a:gd name="T50" fmla="*/ 118 w 224"/>
                                  <a:gd name="T51" fmla="*/ 224 h 260"/>
                                  <a:gd name="T52" fmla="*/ 101 w 224"/>
                                  <a:gd name="T53" fmla="*/ 236 h 260"/>
                                  <a:gd name="T54" fmla="*/ 86 w 224"/>
                                  <a:gd name="T55" fmla="*/ 246 h 260"/>
                                  <a:gd name="T56" fmla="*/ 70 w 224"/>
                                  <a:gd name="T57" fmla="*/ 253 h 260"/>
                                  <a:gd name="T58" fmla="*/ 56 w 224"/>
                                  <a:gd name="T59" fmla="*/ 258 h 260"/>
                                  <a:gd name="T60" fmla="*/ 42 w 224"/>
                                  <a:gd name="T61" fmla="*/ 260 h 260"/>
                                  <a:gd name="T62" fmla="*/ 30 w 224"/>
                                  <a:gd name="T63" fmla="*/ 259 h 260"/>
                                  <a:gd name="T64" fmla="*/ 19 w 224"/>
                                  <a:gd name="T65" fmla="*/ 255 h 260"/>
                                  <a:gd name="T66" fmla="*/ 11 w 224"/>
                                  <a:gd name="T67" fmla="*/ 248 h 260"/>
                                  <a:gd name="T68" fmla="*/ 5 w 224"/>
                                  <a:gd name="T69" fmla="*/ 239 h 260"/>
                                  <a:gd name="T70" fmla="*/ 2 w 224"/>
                                  <a:gd name="T71" fmla="*/ 228 h 260"/>
                                  <a:gd name="T72" fmla="*/ 0 w 224"/>
                                  <a:gd name="T73" fmla="*/ 214 h 260"/>
                                  <a:gd name="T74" fmla="*/ 2 w 224"/>
                                  <a:gd name="T75" fmla="*/ 199 h 260"/>
                                  <a:gd name="T76" fmla="*/ 5 w 224"/>
                                  <a:gd name="T77" fmla="*/ 183 h 260"/>
                                  <a:gd name="T78" fmla="*/ 11 w 224"/>
                                  <a:gd name="T79" fmla="*/ 165 h 260"/>
                                  <a:gd name="T80" fmla="*/ 19 w 224"/>
                                  <a:gd name="T81" fmla="*/ 147 h 260"/>
                                  <a:gd name="T82" fmla="*/ 29 w 224"/>
                                  <a:gd name="T83" fmla="*/ 127 h 260"/>
                                  <a:gd name="T84" fmla="*/ 41 w 224"/>
                                  <a:gd name="T85" fmla="*/ 108 h 2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224" h="260">
                                    <a:moveTo>
                                      <a:pt x="41" y="108"/>
                                    </a:moveTo>
                                    <a:lnTo>
                                      <a:pt x="46" y="101"/>
                                    </a:lnTo>
                                    <a:lnTo>
                                      <a:pt x="50" y="95"/>
                                    </a:lnTo>
                                    <a:lnTo>
                                      <a:pt x="55" y="88"/>
                                    </a:lnTo>
                                    <a:lnTo>
                                      <a:pt x="60" y="82"/>
                                    </a:lnTo>
                                    <a:lnTo>
                                      <a:pt x="65" y="76"/>
                                    </a:lnTo>
                                    <a:lnTo>
                                      <a:pt x="70" y="71"/>
                                    </a:lnTo>
                                    <a:lnTo>
                                      <a:pt x="75" y="65"/>
                                    </a:lnTo>
                                    <a:lnTo>
                                      <a:pt x="80" y="60"/>
                                    </a:lnTo>
                                    <a:lnTo>
                                      <a:pt x="86" y="54"/>
                                    </a:lnTo>
                                    <a:lnTo>
                                      <a:pt x="91" y="49"/>
                                    </a:lnTo>
                                    <a:lnTo>
                                      <a:pt x="96" y="45"/>
                                    </a:lnTo>
                                    <a:lnTo>
                                      <a:pt x="102" y="40"/>
                                    </a:lnTo>
                                    <a:lnTo>
                                      <a:pt x="107" y="36"/>
                                    </a:lnTo>
                                    <a:lnTo>
                                      <a:pt x="112" y="31"/>
                                    </a:lnTo>
                                    <a:lnTo>
                                      <a:pt x="118" y="27"/>
                                    </a:lnTo>
                                    <a:lnTo>
                                      <a:pt x="123" y="24"/>
                                    </a:lnTo>
                                    <a:lnTo>
                                      <a:pt x="128" y="20"/>
                                    </a:lnTo>
                                    <a:lnTo>
                                      <a:pt x="134" y="17"/>
                                    </a:lnTo>
                                    <a:lnTo>
                                      <a:pt x="139" y="14"/>
                                    </a:lnTo>
                                    <a:lnTo>
                                      <a:pt x="144" y="11"/>
                                    </a:lnTo>
                                    <a:lnTo>
                                      <a:pt x="149" y="9"/>
                                    </a:lnTo>
                                    <a:lnTo>
                                      <a:pt x="154" y="7"/>
                                    </a:lnTo>
                                    <a:lnTo>
                                      <a:pt x="159" y="5"/>
                                    </a:lnTo>
                                    <a:lnTo>
                                      <a:pt x="164" y="3"/>
                                    </a:lnTo>
                                    <a:lnTo>
                                      <a:pt x="169" y="2"/>
                                    </a:lnTo>
                                    <a:lnTo>
                                      <a:pt x="174" y="1"/>
                                    </a:lnTo>
                                    <a:lnTo>
                                      <a:pt x="178" y="1"/>
                                    </a:lnTo>
                                    <a:lnTo>
                                      <a:pt x="183" y="0"/>
                                    </a:lnTo>
                                    <a:lnTo>
                                      <a:pt x="187" y="0"/>
                                    </a:lnTo>
                                    <a:lnTo>
                                      <a:pt x="191" y="1"/>
                                    </a:lnTo>
                                    <a:lnTo>
                                      <a:pt x="195" y="1"/>
                                    </a:lnTo>
                                    <a:lnTo>
                                      <a:pt x="199" y="2"/>
                                    </a:lnTo>
                                    <a:lnTo>
                                      <a:pt x="202" y="3"/>
                                    </a:lnTo>
                                    <a:lnTo>
                                      <a:pt x="205" y="5"/>
                                    </a:lnTo>
                                    <a:lnTo>
                                      <a:pt x="208" y="7"/>
                                    </a:lnTo>
                                    <a:lnTo>
                                      <a:pt x="211" y="9"/>
                                    </a:lnTo>
                                    <a:lnTo>
                                      <a:pt x="214" y="12"/>
                                    </a:lnTo>
                                    <a:lnTo>
                                      <a:pt x="216" y="15"/>
                                    </a:lnTo>
                                    <a:lnTo>
                                      <a:pt x="218" y="18"/>
                                    </a:lnTo>
                                    <a:lnTo>
                                      <a:pt x="220" y="21"/>
                                    </a:lnTo>
                                    <a:lnTo>
                                      <a:pt x="221" y="24"/>
                                    </a:lnTo>
                                    <a:lnTo>
                                      <a:pt x="222" y="28"/>
                                    </a:lnTo>
                                    <a:lnTo>
                                      <a:pt x="223" y="32"/>
                                    </a:lnTo>
                                    <a:lnTo>
                                      <a:pt x="224" y="37"/>
                                    </a:lnTo>
                                    <a:lnTo>
                                      <a:pt x="224" y="41"/>
                                    </a:lnTo>
                                    <a:lnTo>
                                      <a:pt x="224" y="46"/>
                                    </a:lnTo>
                                    <a:lnTo>
                                      <a:pt x="224" y="50"/>
                                    </a:lnTo>
                                    <a:lnTo>
                                      <a:pt x="224" y="55"/>
                                    </a:lnTo>
                                    <a:lnTo>
                                      <a:pt x="223" y="61"/>
                                    </a:lnTo>
                                    <a:lnTo>
                                      <a:pt x="222" y="66"/>
                                    </a:lnTo>
                                    <a:lnTo>
                                      <a:pt x="221" y="71"/>
                                    </a:lnTo>
                                    <a:lnTo>
                                      <a:pt x="219" y="77"/>
                                    </a:lnTo>
                                    <a:lnTo>
                                      <a:pt x="218" y="83"/>
                                    </a:lnTo>
                                    <a:lnTo>
                                      <a:pt x="216" y="89"/>
                                    </a:lnTo>
                                    <a:lnTo>
                                      <a:pt x="214" y="95"/>
                                    </a:lnTo>
                                    <a:lnTo>
                                      <a:pt x="211" y="101"/>
                                    </a:lnTo>
                                    <a:lnTo>
                                      <a:pt x="209" y="107"/>
                                    </a:lnTo>
                                    <a:lnTo>
                                      <a:pt x="206" y="113"/>
                                    </a:lnTo>
                                    <a:lnTo>
                                      <a:pt x="203" y="120"/>
                                    </a:lnTo>
                                    <a:lnTo>
                                      <a:pt x="199" y="126"/>
                                    </a:lnTo>
                                    <a:lnTo>
                                      <a:pt x="196" y="133"/>
                                    </a:lnTo>
                                    <a:lnTo>
                                      <a:pt x="192" y="139"/>
                                    </a:lnTo>
                                    <a:lnTo>
                                      <a:pt x="188" y="146"/>
                                    </a:lnTo>
                                    <a:lnTo>
                                      <a:pt x="183" y="152"/>
                                    </a:lnTo>
                                    <a:lnTo>
                                      <a:pt x="179" y="159"/>
                                    </a:lnTo>
                                    <a:lnTo>
                                      <a:pt x="174" y="165"/>
                                    </a:lnTo>
                                    <a:lnTo>
                                      <a:pt x="169" y="172"/>
                                    </a:lnTo>
                                    <a:lnTo>
                                      <a:pt x="164" y="178"/>
                                    </a:lnTo>
                                    <a:lnTo>
                                      <a:pt x="160" y="184"/>
                                    </a:lnTo>
                                    <a:lnTo>
                                      <a:pt x="154" y="189"/>
                                    </a:lnTo>
                                    <a:lnTo>
                                      <a:pt x="149" y="195"/>
                                    </a:lnTo>
                                    <a:lnTo>
                                      <a:pt x="144" y="200"/>
                                    </a:lnTo>
                                    <a:lnTo>
                                      <a:pt x="139" y="206"/>
                                    </a:lnTo>
                                    <a:lnTo>
                                      <a:pt x="134" y="211"/>
                                    </a:lnTo>
                                    <a:lnTo>
                                      <a:pt x="128" y="215"/>
                                    </a:lnTo>
                                    <a:lnTo>
                                      <a:pt x="123" y="220"/>
                                    </a:lnTo>
                                    <a:lnTo>
                                      <a:pt x="118" y="224"/>
                                    </a:lnTo>
                                    <a:lnTo>
                                      <a:pt x="112" y="229"/>
                                    </a:lnTo>
                                    <a:lnTo>
                                      <a:pt x="107" y="233"/>
                                    </a:lnTo>
                                    <a:lnTo>
                                      <a:pt x="101" y="236"/>
                                    </a:lnTo>
                                    <a:lnTo>
                                      <a:pt x="96" y="240"/>
                                    </a:lnTo>
                                    <a:lnTo>
                                      <a:pt x="91" y="243"/>
                                    </a:lnTo>
                                    <a:lnTo>
                                      <a:pt x="86" y="246"/>
                                    </a:lnTo>
                                    <a:lnTo>
                                      <a:pt x="80" y="249"/>
                                    </a:lnTo>
                                    <a:lnTo>
                                      <a:pt x="75" y="251"/>
                                    </a:lnTo>
                                    <a:lnTo>
                                      <a:pt x="70" y="253"/>
                                    </a:lnTo>
                                    <a:lnTo>
                                      <a:pt x="65" y="255"/>
                                    </a:lnTo>
                                    <a:lnTo>
                                      <a:pt x="60" y="257"/>
                                    </a:lnTo>
                                    <a:lnTo>
                                      <a:pt x="56" y="258"/>
                                    </a:lnTo>
                                    <a:lnTo>
                                      <a:pt x="51" y="259"/>
                                    </a:lnTo>
                                    <a:lnTo>
                                      <a:pt x="46" y="259"/>
                                    </a:lnTo>
                                    <a:lnTo>
                                      <a:pt x="42" y="260"/>
                                    </a:lnTo>
                                    <a:lnTo>
                                      <a:pt x="38" y="260"/>
                                    </a:lnTo>
                                    <a:lnTo>
                                      <a:pt x="34" y="259"/>
                                    </a:lnTo>
                                    <a:lnTo>
                                      <a:pt x="30" y="259"/>
                                    </a:lnTo>
                                    <a:lnTo>
                                      <a:pt x="26" y="258"/>
                                    </a:lnTo>
                                    <a:lnTo>
                                      <a:pt x="22" y="257"/>
                                    </a:lnTo>
                                    <a:lnTo>
                                      <a:pt x="19" y="255"/>
                                    </a:lnTo>
                                    <a:lnTo>
                                      <a:pt x="16" y="253"/>
                                    </a:lnTo>
                                    <a:lnTo>
                                      <a:pt x="13" y="251"/>
                                    </a:lnTo>
                                    <a:lnTo>
                                      <a:pt x="11" y="248"/>
                                    </a:lnTo>
                                    <a:lnTo>
                                      <a:pt x="9" y="245"/>
                                    </a:lnTo>
                                    <a:lnTo>
                                      <a:pt x="7" y="242"/>
                                    </a:lnTo>
                                    <a:lnTo>
                                      <a:pt x="5" y="239"/>
                                    </a:lnTo>
                                    <a:lnTo>
                                      <a:pt x="4" y="236"/>
                                    </a:lnTo>
                                    <a:lnTo>
                                      <a:pt x="3" y="232"/>
                                    </a:lnTo>
                                    <a:lnTo>
                                      <a:pt x="2" y="228"/>
                                    </a:lnTo>
                                    <a:lnTo>
                                      <a:pt x="1" y="223"/>
                                    </a:lnTo>
                                    <a:lnTo>
                                      <a:pt x="1" y="219"/>
                                    </a:lnTo>
                                    <a:lnTo>
                                      <a:pt x="0" y="214"/>
                                    </a:lnTo>
                                    <a:lnTo>
                                      <a:pt x="1" y="210"/>
                                    </a:lnTo>
                                    <a:lnTo>
                                      <a:pt x="1" y="205"/>
                                    </a:lnTo>
                                    <a:lnTo>
                                      <a:pt x="2" y="199"/>
                                    </a:lnTo>
                                    <a:lnTo>
                                      <a:pt x="3" y="194"/>
                                    </a:lnTo>
                                    <a:lnTo>
                                      <a:pt x="4" y="189"/>
                                    </a:lnTo>
                                    <a:lnTo>
                                      <a:pt x="5" y="183"/>
                                    </a:lnTo>
                                    <a:lnTo>
                                      <a:pt x="7" y="177"/>
                                    </a:lnTo>
                                    <a:lnTo>
                                      <a:pt x="9" y="171"/>
                                    </a:lnTo>
                                    <a:lnTo>
                                      <a:pt x="11" y="165"/>
                                    </a:lnTo>
                                    <a:lnTo>
                                      <a:pt x="13" y="159"/>
                                    </a:lnTo>
                                    <a:lnTo>
                                      <a:pt x="16" y="153"/>
                                    </a:lnTo>
                                    <a:lnTo>
                                      <a:pt x="19" y="147"/>
                                    </a:lnTo>
                                    <a:lnTo>
                                      <a:pt x="22" y="140"/>
                                    </a:lnTo>
                                    <a:lnTo>
                                      <a:pt x="25" y="134"/>
                                    </a:lnTo>
                                    <a:lnTo>
                                      <a:pt x="29" y="127"/>
                                    </a:lnTo>
                                    <a:lnTo>
                                      <a:pt x="33" y="121"/>
                                    </a:lnTo>
                                    <a:lnTo>
                                      <a:pt x="37" y="114"/>
                                    </a:lnTo>
                                    <a:lnTo>
                                      <a:pt x="41" y="108"/>
                                    </a:lnTo>
                                    <a:close/>
                                  </a:path>
                                </a:pathLst>
                              </a:custGeom>
                              <a:solidFill>
                                <a:srgbClr val="B7A5D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6" name="Freeform 3580"/>
                            <wps:cNvSpPr>
                              <a:spLocks/>
                            </wps:cNvSpPr>
                            <wps:spPr bwMode="auto">
                              <a:xfrm>
                                <a:off x="4380" y="1164"/>
                                <a:ext cx="211" cy="245"/>
                              </a:xfrm>
                              <a:custGeom>
                                <a:avLst/>
                                <a:gdLst>
                                  <a:gd name="T0" fmla="*/ 18 w 211"/>
                                  <a:gd name="T1" fmla="*/ 240 h 245"/>
                                  <a:gd name="T2" fmla="*/ 10 w 211"/>
                                  <a:gd name="T3" fmla="*/ 234 h 245"/>
                                  <a:gd name="T4" fmla="*/ 5 w 211"/>
                                  <a:gd name="T5" fmla="*/ 225 h 245"/>
                                  <a:gd name="T6" fmla="*/ 1 w 211"/>
                                  <a:gd name="T7" fmla="*/ 214 h 245"/>
                                  <a:gd name="T8" fmla="*/ 0 w 211"/>
                                  <a:gd name="T9" fmla="*/ 202 h 245"/>
                                  <a:gd name="T10" fmla="*/ 1 w 211"/>
                                  <a:gd name="T11" fmla="*/ 188 h 245"/>
                                  <a:gd name="T12" fmla="*/ 5 w 211"/>
                                  <a:gd name="T13" fmla="*/ 172 h 245"/>
                                  <a:gd name="T14" fmla="*/ 10 w 211"/>
                                  <a:gd name="T15" fmla="*/ 155 h 245"/>
                                  <a:gd name="T16" fmla="*/ 17 w 211"/>
                                  <a:gd name="T17" fmla="*/ 138 h 245"/>
                                  <a:gd name="T18" fmla="*/ 27 w 211"/>
                                  <a:gd name="T19" fmla="*/ 120 h 245"/>
                                  <a:gd name="T20" fmla="*/ 39 w 211"/>
                                  <a:gd name="T21" fmla="*/ 101 h 245"/>
                                  <a:gd name="T22" fmla="*/ 52 w 211"/>
                                  <a:gd name="T23" fmla="*/ 83 h 245"/>
                                  <a:gd name="T24" fmla="*/ 66 w 211"/>
                                  <a:gd name="T25" fmla="*/ 66 h 245"/>
                                  <a:gd name="T26" fmla="*/ 80 w 211"/>
                                  <a:gd name="T27" fmla="*/ 51 h 245"/>
                                  <a:gd name="T28" fmla="*/ 95 w 211"/>
                                  <a:gd name="T29" fmla="*/ 37 h 245"/>
                                  <a:gd name="T30" fmla="*/ 111 w 211"/>
                                  <a:gd name="T31" fmla="*/ 25 h 245"/>
                                  <a:gd name="T32" fmla="*/ 126 w 211"/>
                                  <a:gd name="T33" fmla="*/ 16 h 245"/>
                                  <a:gd name="T34" fmla="*/ 140 w 211"/>
                                  <a:gd name="T35" fmla="*/ 8 h 245"/>
                                  <a:gd name="T36" fmla="*/ 154 w 211"/>
                                  <a:gd name="T37" fmla="*/ 3 h 245"/>
                                  <a:gd name="T38" fmla="*/ 168 w 211"/>
                                  <a:gd name="T39" fmla="*/ 0 h 245"/>
                                  <a:gd name="T40" fmla="*/ 180 w 211"/>
                                  <a:gd name="T41" fmla="*/ 0 h 245"/>
                                  <a:gd name="T42" fmla="*/ 190 w 211"/>
                                  <a:gd name="T43" fmla="*/ 3 h 245"/>
                                  <a:gd name="T44" fmla="*/ 199 w 211"/>
                                  <a:gd name="T45" fmla="*/ 8 h 245"/>
                                  <a:gd name="T46" fmla="*/ 205 w 211"/>
                                  <a:gd name="T47" fmla="*/ 16 h 245"/>
                                  <a:gd name="T48" fmla="*/ 209 w 211"/>
                                  <a:gd name="T49" fmla="*/ 26 h 245"/>
                                  <a:gd name="T50" fmla="*/ 211 w 211"/>
                                  <a:gd name="T51" fmla="*/ 38 h 245"/>
                                  <a:gd name="T52" fmla="*/ 211 w 211"/>
                                  <a:gd name="T53" fmla="*/ 52 h 245"/>
                                  <a:gd name="T54" fmla="*/ 208 w 211"/>
                                  <a:gd name="T55" fmla="*/ 67 h 245"/>
                                  <a:gd name="T56" fmla="*/ 204 w 211"/>
                                  <a:gd name="T57" fmla="*/ 83 h 245"/>
                                  <a:gd name="T58" fmla="*/ 197 w 211"/>
                                  <a:gd name="T59" fmla="*/ 101 h 245"/>
                                  <a:gd name="T60" fmla="*/ 188 w 211"/>
                                  <a:gd name="T61" fmla="*/ 119 h 245"/>
                                  <a:gd name="T62" fmla="*/ 177 w 211"/>
                                  <a:gd name="T63" fmla="*/ 137 h 245"/>
                                  <a:gd name="T64" fmla="*/ 164 w 211"/>
                                  <a:gd name="T65" fmla="*/ 156 h 245"/>
                                  <a:gd name="T66" fmla="*/ 151 w 211"/>
                                  <a:gd name="T67" fmla="*/ 173 h 245"/>
                                  <a:gd name="T68" fmla="*/ 136 w 211"/>
                                  <a:gd name="T69" fmla="*/ 189 h 245"/>
                                  <a:gd name="T70" fmla="*/ 121 w 211"/>
                                  <a:gd name="T71" fmla="*/ 203 h 245"/>
                                  <a:gd name="T72" fmla="*/ 106 w 211"/>
                                  <a:gd name="T73" fmla="*/ 215 h 245"/>
                                  <a:gd name="T74" fmla="*/ 91 w 211"/>
                                  <a:gd name="T75" fmla="*/ 226 h 245"/>
                                  <a:gd name="T76" fmla="*/ 76 w 211"/>
                                  <a:gd name="T77" fmla="*/ 234 h 245"/>
                                  <a:gd name="T78" fmla="*/ 62 w 211"/>
                                  <a:gd name="T79" fmla="*/ 240 h 245"/>
                                  <a:gd name="T80" fmla="*/ 48 w 211"/>
                                  <a:gd name="T81" fmla="*/ 244 h 245"/>
                                  <a:gd name="T82" fmla="*/ 36 w 211"/>
                                  <a:gd name="T83" fmla="*/ 245 h 245"/>
                                  <a:gd name="T84" fmla="*/ 25 w 211"/>
                                  <a:gd name="T85" fmla="*/ 243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211" h="245">
                                    <a:moveTo>
                                      <a:pt x="25" y="243"/>
                                    </a:moveTo>
                                    <a:lnTo>
                                      <a:pt x="21" y="242"/>
                                    </a:lnTo>
                                    <a:lnTo>
                                      <a:pt x="18" y="240"/>
                                    </a:lnTo>
                                    <a:lnTo>
                                      <a:pt x="15" y="238"/>
                                    </a:lnTo>
                                    <a:lnTo>
                                      <a:pt x="13" y="236"/>
                                    </a:lnTo>
                                    <a:lnTo>
                                      <a:pt x="10" y="234"/>
                                    </a:lnTo>
                                    <a:lnTo>
                                      <a:pt x="8" y="231"/>
                                    </a:lnTo>
                                    <a:lnTo>
                                      <a:pt x="6" y="228"/>
                                    </a:lnTo>
                                    <a:lnTo>
                                      <a:pt x="5" y="225"/>
                                    </a:lnTo>
                                    <a:lnTo>
                                      <a:pt x="3" y="222"/>
                                    </a:lnTo>
                                    <a:lnTo>
                                      <a:pt x="2" y="218"/>
                                    </a:lnTo>
                                    <a:lnTo>
                                      <a:pt x="1" y="214"/>
                                    </a:lnTo>
                                    <a:lnTo>
                                      <a:pt x="1" y="210"/>
                                    </a:lnTo>
                                    <a:lnTo>
                                      <a:pt x="0" y="206"/>
                                    </a:lnTo>
                                    <a:lnTo>
                                      <a:pt x="0" y="202"/>
                                    </a:lnTo>
                                    <a:lnTo>
                                      <a:pt x="0" y="197"/>
                                    </a:lnTo>
                                    <a:lnTo>
                                      <a:pt x="1" y="193"/>
                                    </a:lnTo>
                                    <a:lnTo>
                                      <a:pt x="1" y="188"/>
                                    </a:lnTo>
                                    <a:lnTo>
                                      <a:pt x="2" y="183"/>
                                    </a:lnTo>
                                    <a:lnTo>
                                      <a:pt x="3" y="177"/>
                                    </a:lnTo>
                                    <a:lnTo>
                                      <a:pt x="5" y="172"/>
                                    </a:lnTo>
                                    <a:lnTo>
                                      <a:pt x="6" y="167"/>
                                    </a:lnTo>
                                    <a:lnTo>
                                      <a:pt x="8" y="161"/>
                                    </a:lnTo>
                                    <a:lnTo>
                                      <a:pt x="10" y="155"/>
                                    </a:lnTo>
                                    <a:lnTo>
                                      <a:pt x="12" y="150"/>
                                    </a:lnTo>
                                    <a:lnTo>
                                      <a:pt x="15" y="144"/>
                                    </a:lnTo>
                                    <a:lnTo>
                                      <a:pt x="17" y="138"/>
                                    </a:lnTo>
                                    <a:lnTo>
                                      <a:pt x="20" y="132"/>
                                    </a:lnTo>
                                    <a:lnTo>
                                      <a:pt x="24" y="126"/>
                                    </a:lnTo>
                                    <a:lnTo>
                                      <a:pt x="27" y="120"/>
                                    </a:lnTo>
                                    <a:lnTo>
                                      <a:pt x="31" y="113"/>
                                    </a:lnTo>
                                    <a:lnTo>
                                      <a:pt x="34" y="107"/>
                                    </a:lnTo>
                                    <a:lnTo>
                                      <a:pt x="39" y="101"/>
                                    </a:lnTo>
                                    <a:lnTo>
                                      <a:pt x="43" y="95"/>
                                    </a:lnTo>
                                    <a:lnTo>
                                      <a:pt x="47" y="89"/>
                                    </a:lnTo>
                                    <a:lnTo>
                                      <a:pt x="52" y="83"/>
                                    </a:lnTo>
                                    <a:lnTo>
                                      <a:pt x="56" y="77"/>
                                    </a:lnTo>
                                    <a:lnTo>
                                      <a:pt x="61" y="72"/>
                                    </a:lnTo>
                                    <a:lnTo>
                                      <a:pt x="66" y="66"/>
                                    </a:lnTo>
                                    <a:lnTo>
                                      <a:pt x="71" y="61"/>
                                    </a:lnTo>
                                    <a:lnTo>
                                      <a:pt x="75" y="56"/>
                                    </a:lnTo>
                                    <a:lnTo>
                                      <a:pt x="80" y="51"/>
                                    </a:lnTo>
                                    <a:lnTo>
                                      <a:pt x="85" y="46"/>
                                    </a:lnTo>
                                    <a:lnTo>
                                      <a:pt x="90" y="42"/>
                                    </a:lnTo>
                                    <a:lnTo>
                                      <a:pt x="95" y="37"/>
                                    </a:lnTo>
                                    <a:lnTo>
                                      <a:pt x="100" y="33"/>
                                    </a:lnTo>
                                    <a:lnTo>
                                      <a:pt x="106" y="29"/>
                                    </a:lnTo>
                                    <a:lnTo>
                                      <a:pt x="111" y="25"/>
                                    </a:lnTo>
                                    <a:lnTo>
                                      <a:pt x="116" y="22"/>
                                    </a:lnTo>
                                    <a:lnTo>
                                      <a:pt x="121" y="19"/>
                                    </a:lnTo>
                                    <a:lnTo>
                                      <a:pt x="126" y="16"/>
                                    </a:lnTo>
                                    <a:lnTo>
                                      <a:pt x="131" y="13"/>
                                    </a:lnTo>
                                    <a:lnTo>
                                      <a:pt x="135" y="10"/>
                                    </a:lnTo>
                                    <a:lnTo>
                                      <a:pt x="140" y="8"/>
                                    </a:lnTo>
                                    <a:lnTo>
                                      <a:pt x="145" y="6"/>
                                    </a:lnTo>
                                    <a:lnTo>
                                      <a:pt x="150" y="4"/>
                                    </a:lnTo>
                                    <a:lnTo>
                                      <a:pt x="154" y="3"/>
                                    </a:lnTo>
                                    <a:lnTo>
                                      <a:pt x="159" y="2"/>
                                    </a:lnTo>
                                    <a:lnTo>
                                      <a:pt x="163" y="1"/>
                                    </a:lnTo>
                                    <a:lnTo>
                                      <a:pt x="168" y="0"/>
                                    </a:lnTo>
                                    <a:lnTo>
                                      <a:pt x="172" y="0"/>
                                    </a:lnTo>
                                    <a:lnTo>
                                      <a:pt x="176" y="0"/>
                                    </a:lnTo>
                                    <a:lnTo>
                                      <a:pt x="180" y="0"/>
                                    </a:lnTo>
                                    <a:lnTo>
                                      <a:pt x="183" y="1"/>
                                    </a:lnTo>
                                    <a:lnTo>
                                      <a:pt x="187" y="2"/>
                                    </a:lnTo>
                                    <a:lnTo>
                                      <a:pt x="190" y="3"/>
                                    </a:lnTo>
                                    <a:lnTo>
                                      <a:pt x="193" y="4"/>
                                    </a:lnTo>
                                    <a:lnTo>
                                      <a:pt x="196" y="6"/>
                                    </a:lnTo>
                                    <a:lnTo>
                                      <a:pt x="199" y="8"/>
                                    </a:lnTo>
                                    <a:lnTo>
                                      <a:pt x="201" y="11"/>
                                    </a:lnTo>
                                    <a:lnTo>
                                      <a:pt x="203" y="13"/>
                                    </a:lnTo>
                                    <a:lnTo>
                                      <a:pt x="205" y="16"/>
                                    </a:lnTo>
                                    <a:lnTo>
                                      <a:pt x="207" y="19"/>
                                    </a:lnTo>
                                    <a:lnTo>
                                      <a:pt x="208" y="23"/>
                                    </a:lnTo>
                                    <a:lnTo>
                                      <a:pt x="209" y="26"/>
                                    </a:lnTo>
                                    <a:lnTo>
                                      <a:pt x="210" y="30"/>
                                    </a:lnTo>
                                    <a:lnTo>
                                      <a:pt x="211" y="34"/>
                                    </a:lnTo>
                                    <a:lnTo>
                                      <a:pt x="211" y="38"/>
                                    </a:lnTo>
                                    <a:lnTo>
                                      <a:pt x="211" y="43"/>
                                    </a:lnTo>
                                    <a:lnTo>
                                      <a:pt x="211" y="47"/>
                                    </a:lnTo>
                                    <a:lnTo>
                                      <a:pt x="211" y="52"/>
                                    </a:lnTo>
                                    <a:lnTo>
                                      <a:pt x="210" y="57"/>
                                    </a:lnTo>
                                    <a:lnTo>
                                      <a:pt x="209" y="62"/>
                                    </a:lnTo>
                                    <a:lnTo>
                                      <a:pt x="208" y="67"/>
                                    </a:lnTo>
                                    <a:lnTo>
                                      <a:pt x="207" y="72"/>
                                    </a:lnTo>
                                    <a:lnTo>
                                      <a:pt x="205" y="78"/>
                                    </a:lnTo>
                                    <a:lnTo>
                                      <a:pt x="204" y="83"/>
                                    </a:lnTo>
                                    <a:lnTo>
                                      <a:pt x="202" y="89"/>
                                    </a:lnTo>
                                    <a:lnTo>
                                      <a:pt x="199" y="95"/>
                                    </a:lnTo>
                                    <a:lnTo>
                                      <a:pt x="197" y="101"/>
                                    </a:lnTo>
                                    <a:lnTo>
                                      <a:pt x="194" y="107"/>
                                    </a:lnTo>
                                    <a:lnTo>
                                      <a:pt x="191" y="113"/>
                                    </a:lnTo>
                                    <a:lnTo>
                                      <a:pt x="188" y="119"/>
                                    </a:lnTo>
                                    <a:lnTo>
                                      <a:pt x="185" y="125"/>
                                    </a:lnTo>
                                    <a:lnTo>
                                      <a:pt x="181" y="131"/>
                                    </a:lnTo>
                                    <a:lnTo>
                                      <a:pt x="177" y="137"/>
                                    </a:lnTo>
                                    <a:lnTo>
                                      <a:pt x="173" y="144"/>
                                    </a:lnTo>
                                    <a:lnTo>
                                      <a:pt x="169" y="150"/>
                                    </a:lnTo>
                                    <a:lnTo>
                                      <a:pt x="164" y="156"/>
                                    </a:lnTo>
                                    <a:lnTo>
                                      <a:pt x="160" y="162"/>
                                    </a:lnTo>
                                    <a:lnTo>
                                      <a:pt x="155" y="167"/>
                                    </a:lnTo>
                                    <a:lnTo>
                                      <a:pt x="151" y="173"/>
                                    </a:lnTo>
                                    <a:lnTo>
                                      <a:pt x="146" y="178"/>
                                    </a:lnTo>
                                    <a:lnTo>
                                      <a:pt x="141" y="184"/>
                                    </a:lnTo>
                                    <a:lnTo>
                                      <a:pt x="136" y="189"/>
                                    </a:lnTo>
                                    <a:lnTo>
                                      <a:pt x="131" y="194"/>
                                    </a:lnTo>
                                    <a:lnTo>
                                      <a:pt x="126" y="198"/>
                                    </a:lnTo>
                                    <a:lnTo>
                                      <a:pt x="121" y="203"/>
                                    </a:lnTo>
                                    <a:lnTo>
                                      <a:pt x="116" y="207"/>
                                    </a:lnTo>
                                    <a:lnTo>
                                      <a:pt x="111" y="211"/>
                                    </a:lnTo>
                                    <a:lnTo>
                                      <a:pt x="106" y="215"/>
                                    </a:lnTo>
                                    <a:lnTo>
                                      <a:pt x="101" y="219"/>
                                    </a:lnTo>
                                    <a:lnTo>
                                      <a:pt x="96" y="223"/>
                                    </a:lnTo>
                                    <a:lnTo>
                                      <a:pt x="91" y="226"/>
                                    </a:lnTo>
                                    <a:lnTo>
                                      <a:pt x="86" y="229"/>
                                    </a:lnTo>
                                    <a:lnTo>
                                      <a:pt x="81" y="232"/>
                                    </a:lnTo>
                                    <a:lnTo>
                                      <a:pt x="76" y="234"/>
                                    </a:lnTo>
                                    <a:lnTo>
                                      <a:pt x="71" y="236"/>
                                    </a:lnTo>
                                    <a:lnTo>
                                      <a:pt x="66" y="238"/>
                                    </a:lnTo>
                                    <a:lnTo>
                                      <a:pt x="62" y="240"/>
                                    </a:lnTo>
                                    <a:lnTo>
                                      <a:pt x="57" y="242"/>
                                    </a:lnTo>
                                    <a:lnTo>
                                      <a:pt x="53" y="243"/>
                                    </a:lnTo>
                                    <a:lnTo>
                                      <a:pt x="48" y="244"/>
                                    </a:lnTo>
                                    <a:lnTo>
                                      <a:pt x="44" y="244"/>
                                    </a:lnTo>
                                    <a:lnTo>
                                      <a:pt x="40" y="245"/>
                                    </a:lnTo>
                                    <a:lnTo>
                                      <a:pt x="36" y="245"/>
                                    </a:lnTo>
                                    <a:lnTo>
                                      <a:pt x="32" y="244"/>
                                    </a:lnTo>
                                    <a:lnTo>
                                      <a:pt x="28" y="244"/>
                                    </a:lnTo>
                                    <a:lnTo>
                                      <a:pt x="25" y="243"/>
                                    </a:lnTo>
                                    <a:close/>
                                  </a:path>
                                </a:pathLst>
                              </a:custGeom>
                              <a:solidFill>
                                <a:srgbClr val="B1A0C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7" name="Freeform 3581"/>
                            <wps:cNvSpPr>
                              <a:spLocks/>
                            </wps:cNvSpPr>
                            <wps:spPr bwMode="auto">
                              <a:xfrm>
                                <a:off x="4390" y="1165"/>
                                <a:ext cx="198" cy="230"/>
                              </a:xfrm>
                              <a:custGeom>
                                <a:avLst/>
                                <a:gdLst>
                                  <a:gd name="T0" fmla="*/ 17 w 198"/>
                                  <a:gd name="T1" fmla="*/ 225 h 230"/>
                                  <a:gd name="T2" fmla="*/ 10 w 198"/>
                                  <a:gd name="T3" fmla="*/ 219 h 230"/>
                                  <a:gd name="T4" fmla="*/ 4 w 198"/>
                                  <a:gd name="T5" fmla="*/ 211 h 230"/>
                                  <a:gd name="T6" fmla="*/ 1 w 198"/>
                                  <a:gd name="T7" fmla="*/ 201 h 230"/>
                                  <a:gd name="T8" fmla="*/ 0 w 198"/>
                                  <a:gd name="T9" fmla="*/ 189 h 230"/>
                                  <a:gd name="T10" fmla="*/ 1 w 198"/>
                                  <a:gd name="T11" fmla="*/ 176 h 230"/>
                                  <a:gd name="T12" fmla="*/ 4 w 198"/>
                                  <a:gd name="T13" fmla="*/ 161 h 230"/>
                                  <a:gd name="T14" fmla="*/ 9 w 198"/>
                                  <a:gd name="T15" fmla="*/ 146 h 230"/>
                                  <a:gd name="T16" fmla="*/ 16 w 198"/>
                                  <a:gd name="T17" fmla="*/ 129 h 230"/>
                                  <a:gd name="T18" fmla="*/ 25 w 198"/>
                                  <a:gd name="T19" fmla="*/ 112 h 230"/>
                                  <a:gd name="T20" fmla="*/ 36 w 198"/>
                                  <a:gd name="T21" fmla="*/ 95 h 230"/>
                                  <a:gd name="T22" fmla="*/ 48 w 198"/>
                                  <a:gd name="T23" fmla="*/ 78 h 230"/>
                                  <a:gd name="T24" fmla="*/ 61 w 198"/>
                                  <a:gd name="T25" fmla="*/ 62 h 230"/>
                                  <a:gd name="T26" fmla="*/ 75 w 198"/>
                                  <a:gd name="T27" fmla="*/ 47 h 230"/>
                                  <a:gd name="T28" fmla="*/ 89 w 198"/>
                                  <a:gd name="T29" fmla="*/ 35 h 230"/>
                                  <a:gd name="T30" fmla="*/ 103 w 198"/>
                                  <a:gd name="T31" fmla="*/ 24 h 230"/>
                                  <a:gd name="T32" fmla="*/ 118 w 198"/>
                                  <a:gd name="T33" fmla="*/ 14 h 230"/>
                                  <a:gd name="T34" fmla="*/ 131 w 198"/>
                                  <a:gd name="T35" fmla="*/ 7 h 230"/>
                                  <a:gd name="T36" fmla="*/ 145 w 198"/>
                                  <a:gd name="T37" fmla="*/ 2 h 230"/>
                                  <a:gd name="T38" fmla="*/ 157 w 198"/>
                                  <a:gd name="T39" fmla="*/ 0 h 230"/>
                                  <a:gd name="T40" fmla="*/ 168 w 198"/>
                                  <a:gd name="T41" fmla="*/ 0 h 230"/>
                                  <a:gd name="T42" fmla="*/ 178 w 198"/>
                                  <a:gd name="T43" fmla="*/ 2 h 230"/>
                                  <a:gd name="T44" fmla="*/ 186 w 198"/>
                                  <a:gd name="T45" fmla="*/ 8 h 230"/>
                                  <a:gd name="T46" fmla="*/ 192 w 198"/>
                                  <a:gd name="T47" fmla="*/ 15 h 230"/>
                                  <a:gd name="T48" fmla="*/ 196 w 198"/>
                                  <a:gd name="T49" fmla="*/ 25 h 230"/>
                                  <a:gd name="T50" fmla="*/ 198 w 198"/>
                                  <a:gd name="T51" fmla="*/ 36 h 230"/>
                                  <a:gd name="T52" fmla="*/ 198 w 198"/>
                                  <a:gd name="T53" fmla="*/ 49 h 230"/>
                                  <a:gd name="T54" fmla="*/ 195 w 198"/>
                                  <a:gd name="T55" fmla="*/ 63 h 230"/>
                                  <a:gd name="T56" fmla="*/ 191 w 198"/>
                                  <a:gd name="T57" fmla="*/ 78 h 230"/>
                                  <a:gd name="T58" fmla="*/ 185 w 198"/>
                                  <a:gd name="T59" fmla="*/ 94 h 230"/>
                                  <a:gd name="T60" fmla="*/ 177 w 198"/>
                                  <a:gd name="T61" fmla="*/ 111 h 230"/>
                                  <a:gd name="T62" fmla="*/ 166 w 198"/>
                                  <a:gd name="T63" fmla="*/ 129 h 230"/>
                                  <a:gd name="T64" fmla="*/ 155 w 198"/>
                                  <a:gd name="T65" fmla="*/ 146 h 230"/>
                                  <a:gd name="T66" fmla="*/ 142 w 198"/>
                                  <a:gd name="T67" fmla="*/ 162 h 230"/>
                                  <a:gd name="T68" fmla="*/ 128 w 198"/>
                                  <a:gd name="T69" fmla="*/ 177 h 230"/>
                                  <a:gd name="T70" fmla="*/ 114 w 198"/>
                                  <a:gd name="T71" fmla="*/ 190 h 230"/>
                                  <a:gd name="T72" fmla="*/ 100 w 198"/>
                                  <a:gd name="T73" fmla="*/ 202 h 230"/>
                                  <a:gd name="T74" fmla="*/ 86 w 198"/>
                                  <a:gd name="T75" fmla="*/ 212 h 230"/>
                                  <a:gd name="T76" fmla="*/ 72 w 198"/>
                                  <a:gd name="T77" fmla="*/ 220 h 230"/>
                                  <a:gd name="T78" fmla="*/ 58 w 198"/>
                                  <a:gd name="T79" fmla="*/ 225 h 230"/>
                                  <a:gd name="T80" fmla="*/ 45 w 198"/>
                                  <a:gd name="T81" fmla="*/ 229 h 230"/>
                                  <a:gd name="T82" fmla="*/ 34 w 198"/>
                                  <a:gd name="T83" fmla="*/ 230 h 230"/>
                                  <a:gd name="T84" fmla="*/ 23 w 198"/>
                                  <a:gd name="T85" fmla="*/ 228 h 2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98" h="230">
                                    <a:moveTo>
                                      <a:pt x="23" y="228"/>
                                    </a:moveTo>
                                    <a:lnTo>
                                      <a:pt x="20" y="227"/>
                                    </a:lnTo>
                                    <a:lnTo>
                                      <a:pt x="17" y="225"/>
                                    </a:lnTo>
                                    <a:lnTo>
                                      <a:pt x="14" y="223"/>
                                    </a:lnTo>
                                    <a:lnTo>
                                      <a:pt x="12" y="222"/>
                                    </a:lnTo>
                                    <a:lnTo>
                                      <a:pt x="10" y="219"/>
                                    </a:lnTo>
                                    <a:lnTo>
                                      <a:pt x="8" y="217"/>
                                    </a:lnTo>
                                    <a:lnTo>
                                      <a:pt x="6" y="214"/>
                                    </a:lnTo>
                                    <a:lnTo>
                                      <a:pt x="4" y="211"/>
                                    </a:lnTo>
                                    <a:lnTo>
                                      <a:pt x="3" y="208"/>
                                    </a:lnTo>
                                    <a:lnTo>
                                      <a:pt x="2" y="205"/>
                                    </a:lnTo>
                                    <a:lnTo>
                                      <a:pt x="1" y="201"/>
                                    </a:lnTo>
                                    <a:lnTo>
                                      <a:pt x="1" y="197"/>
                                    </a:lnTo>
                                    <a:lnTo>
                                      <a:pt x="0" y="193"/>
                                    </a:lnTo>
                                    <a:lnTo>
                                      <a:pt x="0" y="189"/>
                                    </a:lnTo>
                                    <a:lnTo>
                                      <a:pt x="0" y="185"/>
                                    </a:lnTo>
                                    <a:lnTo>
                                      <a:pt x="1" y="180"/>
                                    </a:lnTo>
                                    <a:lnTo>
                                      <a:pt x="1" y="176"/>
                                    </a:lnTo>
                                    <a:lnTo>
                                      <a:pt x="2" y="171"/>
                                    </a:lnTo>
                                    <a:lnTo>
                                      <a:pt x="3" y="166"/>
                                    </a:lnTo>
                                    <a:lnTo>
                                      <a:pt x="4" y="161"/>
                                    </a:lnTo>
                                    <a:lnTo>
                                      <a:pt x="6" y="156"/>
                                    </a:lnTo>
                                    <a:lnTo>
                                      <a:pt x="7" y="151"/>
                                    </a:lnTo>
                                    <a:lnTo>
                                      <a:pt x="9" y="146"/>
                                    </a:lnTo>
                                    <a:lnTo>
                                      <a:pt x="11" y="140"/>
                                    </a:lnTo>
                                    <a:lnTo>
                                      <a:pt x="14" y="135"/>
                                    </a:lnTo>
                                    <a:lnTo>
                                      <a:pt x="16" y="129"/>
                                    </a:lnTo>
                                    <a:lnTo>
                                      <a:pt x="19" y="123"/>
                                    </a:lnTo>
                                    <a:lnTo>
                                      <a:pt x="22" y="118"/>
                                    </a:lnTo>
                                    <a:lnTo>
                                      <a:pt x="25" y="112"/>
                                    </a:lnTo>
                                    <a:lnTo>
                                      <a:pt x="28" y="106"/>
                                    </a:lnTo>
                                    <a:lnTo>
                                      <a:pt x="32" y="100"/>
                                    </a:lnTo>
                                    <a:lnTo>
                                      <a:pt x="36" y="95"/>
                                    </a:lnTo>
                                    <a:lnTo>
                                      <a:pt x="40" y="89"/>
                                    </a:lnTo>
                                    <a:lnTo>
                                      <a:pt x="44" y="83"/>
                                    </a:lnTo>
                                    <a:lnTo>
                                      <a:pt x="48" y="78"/>
                                    </a:lnTo>
                                    <a:lnTo>
                                      <a:pt x="52" y="72"/>
                                    </a:lnTo>
                                    <a:lnTo>
                                      <a:pt x="57" y="67"/>
                                    </a:lnTo>
                                    <a:lnTo>
                                      <a:pt x="61" y="62"/>
                                    </a:lnTo>
                                    <a:lnTo>
                                      <a:pt x="66" y="57"/>
                                    </a:lnTo>
                                    <a:lnTo>
                                      <a:pt x="70" y="52"/>
                                    </a:lnTo>
                                    <a:lnTo>
                                      <a:pt x="75" y="47"/>
                                    </a:lnTo>
                                    <a:lnTo>
                                      <a:pt x="80" y="43"/>
                                    </a:lnTo>
                                    <a:lnTo>
                                      <a:pt x="84" y="39"/>
                                    </a:lnTo>
                                    <a:lnTo>
                                      <a:pt x="89" y="35"/>
                                    </a:lnTo>
                                    <a:lnTo>
                                      <a:pt x="94" y="31"/>
                                    </a:lnTo>
                                    <a:lnTo>
                                      <a:pt x="99" y="27"/>
                                    </a:lnTo>
                                    <a:lnTo>
                                      <a:pt x="103" y="24"/>
                                    </a:lnTo>
                                    <a:lnTo>
                                      <a:pt x="108" y="20"/>
                                    </a:lnTo>
                                    <a:lnTo>
                                      <a:pt x="113" y="17"/>
                                    </a:lnTo>
                                    <a:lnTo>
                                      <a:pt x="118" y="14"/>
                                    </a:lnTo>
                                    <a:lnTo>
                                      <a:pt x="122" y="12"/>
                                    </a:lnTo>
                                    <a:lnTo>
                                      <a:pt x="127" y="9"/>
                                    </a:lnTo>
                                    <a:lnTo>
                                      <a:pt x="131" y="7"/>
                                    </a:lnTo>
                                    <a:lnTo>
                                      <a:pt x="136" y="5"/>
                                    </a:lnTo>
                                    <a:lnTo>
                                      <a:pt x="140" y="4"/>
                                    </a:lnTo>
                                    <a:lnTo>
                                      <a:pt x="145" y="2"/>
                                    </a:lnTo>
                                    <a:lnTo>
                                      <a:pt x="149" y="1"/>
                                    </a:lnTo>
                                    <a:lnTo>
                                      <a:pt x="153" y="0"/>
                                    </a:lnTo>
                                    <a:lnTo>
                                      <a:pt x="157" y="0"/>
                                    </a:lnTo>
                                    <a:lnTo>
                                      <a:pt x="161" y="0"/>
                                    </a:lnTo>
                                    <a:lnTo>
                                      <a:pt x="165" y="0"/>
                                    </a:lnTo>
                                    <a:lnTo>
                                      <a:pt x="168" y="0"/>
                                    </a:lnTo>
                                    <a:lnTo>
                                      <a:pt x="172" y="0"/>
                                    </a:lnTo>
                                    <a:lnTo>
                                      <a:pt x="175" y="1"/>
                                    </a:lnTo>
                                    <a:lnTo>
                                      <a:pt x="178" y="2"/>
                                    </a:lnTo>
                                    <a:lnTo>
                                      <a:pt x="181" y="4"/>
                                    </a:lnTo>
                                    <a:lnTo>
                                      <a:pt x="184" y="6"/>
                                    </a:lnTo>
                                    <a:lnTo>
                                      <a:pt x="186" y="8"/>
                                    </a:lnTo>
                                    <a:lnTo>
                                      <a:pt x="189" y="10"/>
                                    </a:lnTo>
                                    <a:lnTo>
                                      <a:pt x="191" y="12"/>
                                    </a:lnTo>
                                    <a:lnTo>
                                      <a:pt x="192" y="15"/>
                                    </a:lnTo>
                                    <a:lnTo>
                                      <a:pt x="194" y="18"/>
                                    </a:lnTo>
                                    <a:lnTo>
                                      <a:pt x="195" y="21"/>
                                    </a:lnTo>
                                    <a:lnTo>
                                      <a:pt x="196" y="25"/>
                                    </a:lnTo>
                                    <a:lnTo>
                                      <a:pt x="197" y="28"/>
                                    </a:lnTo>
                                    <a:lnTo>
                                      <a:pt x="198" y="32"/>
                                    </a:lnTo>
                                    <a:lnTo>
                                      <a:pt x="198" y="36"/>
                                    </a:lnTo>
                                    <a:lnTo>
                                      <a:pt x="198" y="40"/>
                                    </a:lnTo>
                                    <a:lnTo>
                                      <a:pt x="198" y="44"/>
                                    </a:lnTo>
                                    <a:lnTo>
                                      <a:pt x="198" y="49"/>
                                    </a:lnTo>
                                    <a:lnTo>
                                      <a:pt x="197" y="53"/>
                                    </a:lnTo>
                                    <a:lnTo>
                                      <a:pt x="196" y="58"/>
                                    </a:lnTo>
                                    <a:lnTo>
                                      <a:pt x="195" y="63"/>
                                    </a:lnTo>
                                    <a:lnTo>
                                      <a:pt x="194" y="68"/>
                                    </a:lnTo>
                                    <a:lnTo>
                                      <a:pt x="193" y="73"/>
                                    </a:lnTo>
                                    <a:lnTo>
                                      <a:pt x="191" y="78"/>
                                    </a:lnTo>
                                    <a:lnTo>
                                      <a:pt x="189" y="84"/>
                                    </a:lnTo>
                                    <a:lnTo>
                                      <a:pt x="187" y="89"/>
                                    </a:lnTo>
                                    <a:lnTo>
                                      <a:pt x="185" y="94"/>
                                    </a:lnTo>
                                    <a:lnTo>
                                      <a:pt x="182" y="100"/>
                                    </a:lnTo>
                                    <a:lnTo>
                                      <a:pt x="180" y="106"/>
                                    </a:lnTo>
                                    <a:lnTo>
                                      <a:pt x="177" y="111"/>
                                    </a:lnTo>
                                    <a:lnTo>
                                      <a:pt x="173" y="117"/>
                                    </a:lnTo>
                                    <a:lnTo>
                                      <a:pt x="170" y="123"/>
                                    </a:lnTo>
                                    <a:lnTo>
                                      <a:pt x="166" y="129"/>
                                    </a:lnTo>
                                    <a:lnTo>
                                      <a:pt x="163" y="135"/>
                                    </a:lnTo>
                                    <a:lnTo>
                                      <a:pt x="159" y="140"/>
                                    </a:lnTo>
                                    <a:lnTo>
                                      <a:pt x="155" y="146"/>
                                    </a:lnTo>
                                    <a:lnTo>
                                      <a:pt x="150" y="152"/>
                                    </a:lnTo>
                                    <a:lnTo>
                                      <a:pt x="146" y="157"/>
                                    </a:lnTo>
                                    <a:lnTo>
                                      <a:pt x="142" y="162"/>
                                    </a:lnTo>
                                    <a:lnTo>
                                      <a:pt x="137" y="167"/>
                                    </a:lnTo>
                                    <a:lnTo>
                                      <a:pt x="133" y="172"/>
                                    </a:lnTo>
                                    <a:lnTo>
                                      <a:pt x="128" y="177"/>
                                    </a:lnTo>
                                    <a:lnTo>
                                      <a:pt x="123" y="182"/>
                                    </a:lnTo>
                                    <a:lnTo>
                                      <a:pt x="119" y="186"/>
                                    </a:lnTo>
                                    <a:lnTo>
                                      <a:pt x="114" y="190"/>
                                    </a:lnTo>
                                    <a:lnTo>
                                      <a:pt x="109" y="195"/>
                                    </a:lnTo>
                                    <a:lnTo>
                                      <a:pt x="105" y="198"/>
                                    </a:lnTo>
                                    <a:lnTo>
                                      <a:pt x="100" y="202"/>
                                    </a:lnTo>
                                    <a:lnTo>
                                      <a:pt x="95" y="206"/>
                                    </a:lnTo>
                                    <a:lnTo>
                                      <a:pt x="90" y="209"/>
                                    </a:lnTo>
                                    <a:lnTo>
                                      <a:pt x="86" y="212"/>
                                    </a:lnTo>
                                    <a:lnTo>
                                      <a:pt x="81" y="215"/>
                                    </a:lnTo>
                                    <a:lnTo>
                                      <a:pt x="76" y="217"/>
                                    </a:lnTo>
                                    <a:lnTo>
                                      <a:pt x="72" y="220"/>
                                    </a:lnTo>
                                    <a:lnTo>
                                      <a:pt x="67" y="222"/>
                                    </a:lnTo>
                                    <a:lnTo>
                                      <a:pt x="63" y="224"/>
                                    </a:lnTo>
                                    <a:lnTo>
                                      <a:pt x="58" y="225"/>
                                    </a:lnTo>
                                    <a:lnTo>
                                      <a:pt x="54" y="227"/>
                                    </a:lnTo>
                                    <a:lnTo>
                                      <a:pt x="50" y="228"/>
                                    </a:lnTo>
                                    <a:lnTo>
                                      <a:pt x="45" y="229"/>
                                    </a:lnTo>
                                    <a:lnTo>
                                      <a:pt x="41" y="229"/>
                                    </a:lnTo>
                                    <a:lnTo>
                                      <a:pt x="38" y="230"/>
                                    </a:lnTo>
                                    <a:lnTo>
                                      <a:pt x="34" y="230"/>
                                    </a:lnTo>
                                    <a:lnTo>
                                      <a:pt x="30" y="229"/>
                                    </a:lnTo>
                                    <a:lnTo>
                                      <a:pt x="27" y="229"/>
                                    </a:lnTo>
                                    <a:lnTo>
                                      <a:pt x="23" y="228"/>
                                    </a:lnTo>
                                    <a:close/>
                                  </a:path>
                                </a:pathLst>
                              </a:custGeom>
                              <a:solidFill>
                                <a:srgbClr val="AC9AC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8" name="Freeform 3582"/>
                            <wps:cNvSpPr>
                              <a:spLocks/>
                            </wps:cNvSpPr>
                            <wps:spPr bwMode="auto">
                              <a:xfrm>
                                <a:off x="4400" y="1165"/>
                                <a:ext cx="185" cy="215"/>
                              </a:xfrm>
                              <a:custGeom>
                                <a:avLst/>
                                <a:gdLst>
                                  <a:gd name="T0" fmla="*/ 16 w 185"/>
                                  <a:gd name="T1" fmla="*/ 211 h 215"/>
                                  <a:gd name="T2" fmla="*/ 9 w 185"/>
                                  <a:gd name="T3" fmla="*/ 206 h 215"/>
                                  <a:gd name="T4" fmla="*/ 4 w 185"/>
                                  <a:gd name="T5" fmla="*/ 198 h 215"/>
                                  <a:gd name="T6" fmla="*/ 1 w 185"/>
                                  <a:gd name="T7" fmla="*/ 189 h 215"/>
                                  <a:gd name="T8" fmla="*/ 0 w 185"/>
                                  <a:gd name="T9" fmla="*/ 178 h 215"/>
                                  <a:gd name="T10" fmla="*/ 1 w 185"/>
                                  <a:gd name="T11" fmla="*/ 165 h 215"/>
                                  <a:gd name="T12" fmla="*/ 4 w 185"/>
                                  <a:gd name="T13" fmla="*/ 151 h 215"/>
                                  <a:gd name="T14" fmla="*/ 8 w 185"/>
                                  <a:gd name="T15" fmla="*/ 137 h 215"/>
                                  <a:gd name="T16" fmla="*/ 15 w 185"/>
                                  <a:gd name="T17" fmla="*/ 121 h 215"/>
                                  <a:gd name="T18" fmla="*/ 23 w 185"/>
                                  <a:gd name="T19" fmla="*/ 105 h 215"/>
                                  <a:gd name="T20" fmla="*/ 33 w 185"/>
                                  <a:gd name="T21" fmla="*/ 89 h 215"/>
                                  <a:gd name="T22" fmla="*/ 45 w 185"/>
                                  <a:gd name="T23" fmla="*/ 73 h 215"/>
                                  <a:gd name="T24" fmla="*/ 57 w 185"/>
                                  <a:gd name="T25" fmla="*/ 58 h 215"/>
                                  <a:gd name="T26" fmla="*/ 70 w 185"/>
                                  <a:gd name="T27" fmla="*/ 45 h 215"/>
                                  <a:gd name="T28" fmla="*/ 83 w 185"/>
                                  <a:gd name="T29" fmla="*/ 33 h 215"/>
                                  <a:gd name="T30" fmla="*/ 96 w 185"/>
                                  <a:gd name="T31" fmla="*/ 23 h 215"/>
                                  <a:gd name="T32" fmla="*/ 109 w 185"/>
                                  <a:gd name="T33" fmla="*/ 14 h 215"/>
                                  <a:gd name="T34" fmla="*/ 122 w 185"/>
                                  <a:gd name="T35" fmla="*/ 7 h 215"/>
                                  <a:gd name="T36" fmla="*/ 135 w 185"/>
                                  <a:gd name="T37" fmla="*/ 3 h 215"/>
                                  <a:gd name="T38" fmla="*/ 146 w 185"/>
                                  <a:gd name="T39" fmla="*/ 0 h 215"/>
                                  <a:gd name="T40" fmla="*/ 157 w 185"/>
                                  <a:gd name="T41" fmla="*/ 0 h 215"/>
                                  <a:gd name="T42" fmla="*/ 167 w 185"/>
                                  <a:gd name="T43" fmla="*/ 3 h 215"/>
                                  <a:gd name="T44" fmla="*/ 174 w 185"/>
                                  <a:gd name="T45" fmla="*/ 8 h 215"/>
                                  <a:gd name="T46" fmla="*/ 180 w 185"/>
                                  <a:gd name="T47" fmla="*/ 15 h 215"/>
                                  <a:gd name="T48" fmla="*/ 183 w 185"/>
                                  <a:gd name="T49" fmla="*/ 24 h 215"/>
                                  <a:gd name="T50" fmla="*/ 185 w 185"/>
                                  <a:gd name="T51" fmla="*/ 34 h 215"/>
                                  <a:gd name="T52" fmla="*/ 185 w 185"/>
                                  <a:gd name="T53" fmla="*/ 46 h 215"/>
                                  <a:gd name="T54" fmla="*/ 183 w 185"/>
                                  <a:gd name="T55" fmla="*/ 60 h 215"/>
                                  <a:gd name="T56" fmla="*/ 179 w 185"/>
                                  <a:gd name="T57" fmla="*/ 74 h 215"/>
                                  <a:gd name="T58" fmla="*/ 173 w 185"/>
                                  <a:gd name="T59" fmla="*/ 89 h 215"/>
                                  <a:gd name="T60" fmla="*/ 165 w 185"/>
                                  <a:gd name="T61" fmla="*/ 105 h 215"/>
                                  <a:gd name="T62" fmla="*/ 156 w 185"/>
                                  <a:gd name="T63" fmla="*/ 121 h 215"/>
                                  <a:gd name="T64" fmla="*/ 145 w 185"/>
                                  <a:gd name="T65" fmla="*/ 137 h 215"/>
                                  <a:gd name="T66" fmla="*/ 133 w 185"/>
                                  <a:gd name="T67" fmla="*/ 153 h 215"/>
                                  <a:gd name="T68" fmla="*/ 120 w 185"/>
                                  <a:gd name="T69" fmla="*/ 166 h 215"/>
                                  <a:gd name="T70" fmla="*/ 107 w 185"/>
                                  <a:gd name="T71" fmla="*/ 179 h 215"/>
                                  <a:gd name="T72" fmla="*/ 94 w 185"/>
                                  <a:gd name="T73" fmla="*/ 190 h 215"/>
                                  <a:gd name="T74" fmla="*/ 80 w 185"/>
                                  <a:gd name="T75" fmla="*/ 199 h 215"/>
                                  <a:gd name="T76" fmla="*/ 67 w 185"/>
                                  <a:gd name="T77" fmla="*/ 206 h 215"/>
                                  <a:gd name="T78" fmla="*/ 55 w 185"/>
                                  <a:gd name="T79" fmla="*/ 212 h 215"/>
                                  <a:gd name="T80" fmla="*/ 43 w 185"/>
                                  <a:gd name="T81" fmla="*/ 215 h 215"/>
                                  <a:gd name="T82" fmla="*/ 32 w 185"/>
                                  <a:gd name="T83" fmla="*/ 215 h 215"/>
                                  <a:gd name="T84" fmla="*/ 22 w 185"/>
                                  <a:gd name="T85" fmla="*/ 214 h 2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5" h="215">
                                    <a:moveTo>
                                      <a:pt x="22" y="214"/>
                                    </a:moveTo>
                                    <a:lnTo>
                                      <a:pt x="19" y="213"/>
                                    </a:lnTo>
                                    <a:lnTo>
                                      <a:pt x="16" y="211"/>
                                    </a:lnTo>
                                    <a:lnTo>
                                      <a:pt x="14" y="210"/>
                                    </a:lnTo>
                                    <a:lnTo>
                                      <a:pt x="11" y="208"/>
                                    </a:lnTo>
                                    <a:lnTo>
                                      <a:pt x="9" y="206"/>
                                    </a:lnTo>
                                    <a:lnTo>
                                      <a:pt x="7" y="203"/>
                                    </a:lnTo>
                                    <a:lnTo>
                                      <a:pt x="6" y="201"/>
                                    </a:lnTo>
                                    <a:lnTo>
                                      <a:pt x="4" y="198"/>
                                    </a:lnTo>
                                    <a:lnTo>
                                      <a:pt x="3" y="195"/>
                                    </a:lnTo>
                                    <a:lnTo>
                                      <a:pt x="2" y="192"/>
                                    </a:lnTo>
                                    <a:lnTo>
                                      <a:pt x="1" y="189"/>
                                    </a:lnTo>
                                    <a:lnTo>
                                      <a:pt x="1" y="185"/>
                                    </a:lnTo>
                                    <a:lnTo>
                                      <a:pt x="0" y="182"/>
                                    </a:lnTo>
                                    <a:lnTo>
                                      <a:pt x="0" y="178"/>
                                    </a:lnTo>
                                    <a:lnTo>
                                      <a:pt x="0" y="174"/>
                                    </a:lnTo>
                                    <a:lnTo>
                                      <a:pt x="0" y="169"/>
                                    </a:lnTo>
                                    <a:lnTo>
                                      <a:pt x="1" y="165"/>
                                    </a:lnTo>
                                    <a:lnTo>
                                      <a:pt x="2" y="161"/>
                                    </a:lnTo>
                                    <a:lnTo>
                                      <a:pt x="3" y="156"/>
                                    </a:lnTo>
                                    <a:lnTo>
                                      <a:pt x="4" y="151"/>
                                    </a:lnTo>
                                    <a:lnTo>
                                      <a:pt x="5" y="147"/>
                                    </a:lnTo>
                                    <a:lnTo>
                                      <a:pt x="7" y="142"/>
                                    </a:lnTo>
                                    <a:lnTo>
                                      <a:pt x="8" y="137"/>
                                    </a:lnTo>
                                    <a:lnTo>
                                      <a:pt x="10" y="132"/>
                                    </a:lnTo>
                                    <a:lnTo>
                                      <a:pt x="12" y="127"/>
                                    </a:lnTo>
                                    <a:lnTo>
                                      <a:pt x="15" y="121"/>
                                    </a:lnTo>
                                    <a:lnTo>
                                      <a:pt x="17" y="116"/>
                                    </a:lnTo>
                                    <a:lnTo>
                                      <a:pt x="20" y="111"/>
                                    </a:lnTo>
                                    <a:lnTo>
                                      <a:pt x="23" y="105"/>
                                    </a:lnTo>
                                    <a:lnTo>
                                      <a:pt x="26" y="100"/>
                                    </a:lnTo>
                                    <a:lnTo>
                                      <a:pt x="30" y="94"/>
                                    </a:lnTo>
                                    <a:lnTo>
                                      <a:pt x="33" y="89"/>
                                    </a:lnTo>
                                    <a:lnTo>
                                      <a:pt x="37" y="84"/>
                                    </a:lnTo>
                                    <a:lnTo>
                                      <a:pt x="41" y="78"/>
                                    </a:lnTo>
                                    <a:lnTo>
                                      <a:pt x="45" y="73"/>
                                    </a:lnTo>
                                    <a:lnTo>
                                      <a:pt x="49" y="68"/>
                                    </a:lnTo>
                                    <a:lnTo>
                                      <a:pt x="53" y="63"/>
                                    </a:lnTo>
                                    <a:lnTo>
                                      <a:pt x="57" y="58"/>
                                    </a:lnTo>
                                    <a:lnTo>
                                      <a:pt x="61" y="54"/>
                                    </a:lnTo>
                                    <a:lnTo>
                                      <a:pt x="65" y="49"/>
                                    </a:lnTo>
                                    <a:lnTo>
                                      <a:pt x="70" y="45"/>
                                    </a:lnTo>
                                    <a:lnTo>
                                      <a:pt x="74" y="41"/>
                                    </a:lnTo>
                                    <a:lnTo>
                                      <a:pt x="78" y="37"/>
                                    </a:lnTo>
                                    <a:lnTo>
                                      <a:pt x="83" y="33"/>
                                    </a:lnTo>
                                    <a:lnTo>
                                      <a:pt x="87" y="29"/>
                                    </a:lnTo>
                                    <a:lnTo>
                                      <a:pt x="92" y="26"/>
                                    </a:lnTo>
                                    <a:lnTo>
                                      <a:pt x="96" y="23"/>
                                    </a:lnTo>
                                    <a:lnTo>
                                      <a:pt x="101" y="20"/>
                                    </a:lnTo>
                                    <a:lnTo>
                                      <a:pt x="105" y="17"/>
                                    </a:lnTo>
                                    <a:lnTo>
                                      <a:pt x="109" y="14"/>
                                    </a:lnTo>
                                    <a:lnTo>
                                      <a:pt x="114" y="12"/>
                                    </a:lnTo>
                                    <a:lnTo>
                                      <a:pt x="118" y="9"/>
                                    </a:lnTo>
                                    <a:lnTo>
                                      <a:pt x="122" y="7"/>
                                    </a:lnTo>
                                    <a:lnTo>
                                      <a:pt x="127" y="6"/>
                                    </a:lnTo>
                                    <a:lnTo>
                                      <a:pt x="131" y="4"/>
                                    </a:lnTo>
                                    <a:lnTo>
                                      <a:pt x="135" y="3"/>
                                    </a:lnTo>
                                    <a:lnTo>
                                      <a:pt x="139" y="2"/>
                                    </a:lnTo>
                                    <a:lnTo>
                                      <a:pt x="143" y="1"/>
                                    </a:lnTo>
                                    <a:lnTo>
                                      <a:pt x="146" y="0"/>
                                    </a:lnTo>
                                    <a:lnTo>
                                      <a:pt x="150" y="0"/>
                                    </a:lnTo>
                                    <a:lnTo>
                                      <a:pt x="154" y="0"/>
                                    </a:lnTo>
                                    <a:lnTo>
                                      <a:pt x="157" y="0"/>
                                    </a:lnTo>
                                    <a:lnTo>
                                      <a:pt x="160" y="1"/>
                                    </a:lnTo>
                                    <a:lnTo>
                                      <a:pt x="164" y="2"/>
                                    </a:lnTo>
                                    <a:lnTo>
                                      <a:pt x="167" y="3"/>
                                    </a:lnTo>
                                    <a:lnTo>
                                      <a:pt x="169" y="4"/>
                                    </a:lnTo>
                                    <a:lnTo>
                                      <a:pt x="172" y="6"/>
                                    </a:lnTo>
                                    <a:lnTo>
                                      <a:pt x="174" y="8"/>
                                    </a:lnTo>
                                    <a:lnTo>
                                      <a:pt x="176" y="10"/>
                                    </a:lnTo>
                                    <a:lnTo>
                                      <a:pt x="178" y="12"/>
                                    </a:lnTo>
                                    <a:lnTo>
                                      <a:pt x="180" y="15"/>
                                    </a:lnTo>
                                    <a:lnTo>
                                      <a:pt x="181" y="18"/>
                                    </a:lnTo>
                                    <a:lnTo>
                                      <a:pt x="182" y="20"/>
                                    </a:lnTo>
                                    <a:lnTo>
                                      <a:pt x="183" y="24"/>
                                    </a:lnTo>
                                    <a:lnTo>
                                      <a:pt x="184" y="27"/>
                                    </a:lnTo>
                                    <a:lnTo>
                                      <a:pt x="185" y="30"/>
                                    </a:lnTo>
                                    <a:lnTo>
                                      <a:pt x="185" y="34"/>
                                    </a:lnTo>
                                    <a:lnTo>
                                      <a:pt x="185" y="38"/>
                                    </a:lnTo>
                                    <a:lnTo>
                                      <a:pt x="185" y="42"/>
                                    </a:lnTo>
                                    <a:lnTo>
                                      <a:pt x="185" y="46"/>
                                    </a:lnTo>
                                    <a:lnTo>
                                      <a:pt x="184" y="51"/>
                                    </a:lnTo>
                                    <a:lnTo>
                                      <a:pt x="184" y="55"/>
                                    </a:lnTo>
                                    <a:lnTo>
                                      <a:pt x="183" y="60"/>
                                    </a:lnTo>
                                    <a:lnTo>
                                      <a:pt x="182" y="64"/>
                                    </a:lnTo>
                                    <a:lnTo>
                                      <a:pt x="180" y="69"/>
                                    </a:lnTo>
                                    <a:lnTo>
                                      <a:pt x="179" y="74"/>
                                    </a:lnTo>
                                    <a:lnTo>
                                      <a:pt x="177" y="79"/>
                                    </a:lnTo>
                                    <a:lnTo>
                                      <a:pt x="175" y="84"/>
                                    </a:lnTo>
                                    <a:lnTo>
                                      <a:pt x="173" y="89"/>
                                    </a:lnTo>
                                    <a:lnTo>
                                      <a:pt x="171" y="94"/>
                                    </a:lnTo>
                                    <a:lnTo>
                                      <a:pt x="168" y="100"/>
                                    </a:lnTo>
                                    <a:lnTo>
                                      <a:pt x="165" y="105"/>
                                    </a:lnTo>
                                    <a:lnTo>
                                      <a:pt x="162" y="110"/>
                                    </a:lnTo>
                                    <a:lnTo>
                                      <a:pt x="159" y="116"/>
                                    </a:lnTo>
                                    <a:lnTo>
                                      <a:pt x="156" y="121"/>
                                    </a:lnTo>
                                    <a:lnTo>
                                      <a:pt x="152" y="127"/>
                                    </a:lnTo>
                                    <a:lnTo>
                                      <a:pt x="149" y="132"/>
                                    </a:lnTo>
                                    <a:lnTo>
                                      <a:pt x="145" y="137"/>
                                    </a:lnTo>
                                    <a:lnTo>
                                      <a:pt x="141" y="143"/>
                                    </a:lnTo>
                                    <a:lnTo>
                                      <a:pt x="137" y="148"/>
                                    </a:lnTo>
                                    <a:lnTo>
                                      <a:pt x="133" y="153"/>
                                    </a:lnTo>
                                    <a:lnTo>
                                      <a:pt x="129" y="157"/>
                                    </a:lnTo>
                                    <a:lnTo>
                                      <a:pt x="124" y="162"/>
                                    </a:lnTo>
                                    <a:lnTo>
                                      <a:pt x="120" y="166"/>
                                    </a:lnTo>
                                    <a:lnTo>
                                      <a:pt x="116" y="171"/>
                                    </a:lnTo>
                                    <a:lnTo>
                                      <a:pt x="111" y="175"/>
                                    </a:lnTo>
                                    <a:lnTo>
                                      <a:pt x="107" y="179"/>
                                    </a:lnTo>
                                    <a:lnTo>
                                      <a:pt x="102" y="183"/>
                                    </a:lnTo>
                                    <a:lnTo>
                                      <a:pt x="98" y="186"/>
                                    </a:lnTo>
                                    <a:lnTo>
                                      <a:pt x="94" y="190"/>
                                    </a:lnTo>
                                    <a:lnTo>
                                      <a:pt x="89" y="193"/>
                                    </a:lnTo>
                                    <a:lnTo>
                                      <a:pt x="85" y="196"/>
                                    </a:lnTo>
                                    <a:lnTo>
                                      <a:pt x="80" y="199"/>
                                    </a:lnTo>
                                    <a:lnTo>
                                      <a:pt x="76" y="202"/>
                                    </a:lnTo>
                                    <a:lnTo>
                                      <a:pt x="72" y="204"/>
                                    </a:lnTo>
                                    <a:lnTo>
                                      <a:pt x="67" y="206"/>
                                    </a:lnTo>
                                    <a:lnTo>
                                      <a:pt x="63" y="208"/>
                                    </a:lnTo>
                                    <a:lnTo>
                                      <a:pt x="59" y="210"/>
                                    </a:lnTo>
                                    <a:lnTo>
                                      <a:pt x="55" y="212"/>
                                    </a:lnTo>
                                    <a:lnTo>
                                      <a:pt x="51" y="213"/>
                                    </a:lnTo>
                                    <a:lnTo>
                                      <a:pt x="47" y="214"/>
                                    </a:lnTo>
                                    <a:lnTo>
                                      <a:pt x="43" y="215"/>
                                    </a:lnTo>
                                    <a:lnTo>
                                      <a:pt x="39" y="215"/>
                                    </a:lnTo>
                                    <a:lnTo>
                                      <a:pt x="35" y="215"/>
                                    </a:lnTo>
                                    <a:lnTo>
                                      <a:pt x="32" y="215"/>
                                    </a:lnTo>
                                    <a:lnTo>
                                      <a:pt x="28" y="215"/>
                                    </a:lnTo>
                                    <a:lnTo>
                                      <a:pt x="25" y="215"/>
                                    </a:lnTo>
                                    <a:lnTo>
                                      <a:pt x="22" y="214"/>
                                    </a:lnTo>
                                    <a:close/>
                                  </a:path>
                                </a:pathLst>
                              </a:custGeom>
                              <a:solidFill>
                                <a:srgbClr val="A695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9" name="Freeform 3583"/>
                            <wps:cNvSpPr>
                              <a:spLocks/>
                            </wps:cNvSpPr>
                            <wps:spPr bwMode="auto">
                              <a:xfrm>
                                <a:off x="4410" y="1166"/>
                                <a:ext cx="172" cy="200"/>
                              </a:xfrm>
                              <a:custGeom>
                                <a:avLst/>
                                <a:gdLst>
                                  <a:gd name="T0" fmla="*/ 15 w 172"/>
                                  <a:gd name="T1" fmla="*/ 197 h 200"/>
                                  <a:gd name="T2" fmla="*/ 9 w 172"/>
                                  <a:gd name="T3" fmla="*/ 191 h 200"/>
                                  <a:gd name="T4" fmla="*/ 4 w 172"/>
                                  <a:gd name="T5" fmla="*/ 184 h 200"/>
                                  <a:gd name="T6" fmla="*/ 1 w 172"/>
                                  <a:gd name="T7" fmla="*/ 175 h 200"/>
                                  <a:gd name="T8" fmla="*/ 0 w 172"/>
                                  <a:gd name="T9" fmla="*/ 165 h 200"/>
                                  <a:gd name="T10" fmla="*/ 1 w 172"/>
                                  <a:gd name="T11" fmla="*/ 153 h 200"/>
                                  <a:gd name="T12" fmla="*/ 3 w 172"/>
                                  <a:gd name="T13" fmla="*/ 141 h 200"/>
                                  <a:gd name="T14" fmla="*/ 7 w 172"/>
                                  <a:gd name="T15" fmla="*/ 127 h 200"/>
                                  <a:gd name="T16" fmla="*/ 13 w 172"/>
                                  <a:gd name="T17" fmla="*/ 113 h 200"/>
                                  <a:gd name="T18" fmla="*/ 21 w 172"/>
                                  <a:gd name="T19" fmla="*/ 98 h 200"/>
                                  <a:gd name="T20" fmla="*/ 30 w 172"/>
                                  <a:gd name="T21" fmla="*/ 82 h 200"/>
                                  <a:gd name="T22" fmla="*/ 41 w 172"/>
                                  <a:gd name="T23" fmla="*/ 68 h 200"/>
                                  <a:gd name="T24" fmla="*/ 52 w 172"/>
                                  <a:gd name="T25" fmla="*/ 54 h 200"/>
                                  <a:gd name="T26" fmla="*/ 64 w 172"/>
                                  <a:gd name="T27" fmla="*/ 41 h 200"/>
                                  <a:gd name="T28" fmla="*/ 77 w 172"/>
                                  <a:gd name="T29" fmla="*/ 30 h 200"/>
                                  <a:gd name="T30" fmla="*/ 89 w 172"/>
                                  <a:gd name="T31" fmla="*/ 21 h 200"/>
                                  <a:gd name="T32" fmla="*/ 101 w 172"/>
                                  <a:gd name="T33" fmla="*/ 13 h 200"/>
                                  <a:gd name="T34" fmla="*/ 113 w 172"/>
                                  <a:gd name="T35" fmla="*/ 7 h 200"/>
                                  <a:gd name="T36" fmla="*/ 125 w 172"/>
                                  <a:gd name="T37" fmla="*/ 2 h 200"/>
                                  <a:gd name="T38" fmla="*/ 136 w 172"/>
                                  <a:gd name="T39" fmla="*/ 0 h 200"/>
                                  <a:gd name="T40" fmla="*/ 146 w 172"/>
                                  <a:gd name="T41" fmla="*/ 0 h 200"/>
                                  <a:gd name="T42" fmla="*/ 155 w 172"/>
                                  <a:gd name="T43" fmla="*/ 2 h 200"/>
                                  <a:gd name="T44" fmla="*/ 162 w 172"/>
                                  <a:gd name="T45" fmla="*/ 7 h 200"/>
                                  <a:gd name="T46" fmla="*/ 167 w 172"/>
                                  <a:gd name="T47" fmla="*/ 13 h 200"/>
                                  <a:gd name="T48" fmla="*/ 170 w 172"/>
                                  <a:gd name="T49" fmla="*/ 22 h 200"/>
                                  <a:gd name="T50" fmla="*/ 172 w 172"/>
                                  <a:gd name="T51" fmla="*/ 32 h 200"/>
                                  <a:gd name="T52" fmla="*/ 172 w 172"/>
                                  <a:gd name="T53" fmla="*/ 43 h 200"/>
                                  <a:gd name="T54" fmla="*/ 170 w 172"/>
                                  <a:gd name="T55" fmla="*/ 55 h 200"/>
                                  <a:gd name="T56" fmla="*/ 166 w 172"/>
                                  <a:gd name="T57" fmla="*/ 69 h 200"/>
                                  <a:gd name="T58" fmla="*/ 161 w 172"/>
                                  <a:gd name="T59" fmla="*/ 83 h 200"/>
                                  <a:gd name="T60" fmla="*/ 154 w 172"/>
                                  <a:gd name="T61" fmla="*/ 98 h 200"/>
                                  <a:gd name="T62" fmla="*/ 145 w 172"/>
                                  <a:gd name="T63" fmla="*/ 113 h 200"/>
                                  <a:gd name="T64" fmla="*/ 135 w 172"/>
                                  <a:gd name="T65" fmla="*/ 128 h 200"/>
                                  <a:gd name="T66" fmla="*/ 124 w 172"/>
                                  <a:gd name="T67" fmla="*/ 142 h 200"/>
                                  <a:gd name="T68" fmla="*/ 112 w 172"/>
                                  <a:gd name="T69" fmla="*/ 155 h 200"/>
                                  <a:gd name="T70" fmla="*/ 100 w 172"/>
                                  <a:gd name="T71" fmla="*/ 166 h 200"/>
                                  <a:gd name="T72" fmla="*/ 87 w 172"/>
                                  <a:gd name="T73" fmla="*/ 177 h 200"/>
                                  <a:gd name="T74" fmla="*/ 75 w 172"/>
                                  <a:gd name="T75" fmla="*/ 185 h 200"/>
                                  <a:gd name="T76" fmla="*/ 63 w 172"/>
                                  <a:gd name="T77" fmla="*/ 192 h 200"/>
                                  <a:gd name="T78" fmla="*/ 51 w 172"/>
                                  <a:gd name="T79" fmla="*/ 197 h 200"/>
                                  <a:gd name="T80" fmla="*/ 40 w 172"/>
                                  <a:gd name="T81" fmla="*/ 200 h 200"/>
                                  <a:gd name="T82" fmla="*/ 30 w 172"/>
                                  <a:gd name="T83" fmla="*/ 200 h 200"/>
                                  <a:gd name="T84" fmla="*/ 20 w 172"/>
                                  <a:gd name="T85" fmla="*/ 199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72" h="200">
                                    <a:moveTo>
                                      <a:pt x="20" y="199"/>
                                    </a:moveTo>
                                    <a:lnTo>
                                      <a:pt x="18" y="198"/>
                                    </a:lnTo>
                                    <a:lnTo>
                                      <a:pt x="15" y="197"/>
                                    </a:lnTo>
                                    <a:lnTo>
                                      <a:pt x="13" y="195"/>
                                    </a:lnTo>
                                    <a:lnTo>
                                      <a:pt x="11" y="193"/>
                                    </a:lnTo>
                                    <a:lnTo>
                                      <a:pt x="9" y="191"/>
                                    </a:lnTo>
                                    <a:lnTo>
                                      <a:pt x="7" y="189"/>
                                    </a:lnTo>
                                    <a:lnTo>
                                      <a:pt x="5" y="187"/>
                                    </a:lnTo>
                                    <a:lnTo>
                                      <a:pt x="4" y="184"/>
                                    </a:lnTo>
                                    <a:lnTo>
                                      <a:pt x="3" y="181"/>
                                    </a:lnTo>
                                    <a:lnTo>
                                      <a:pt x="2" y="179"/>
                                    </a:lnTo>
                                    <a:lnTo>
                                      <a:pt x="1" y="175"/>
                                    </a:lnTo>
                                    <a:lnTo>
                                      <a:pt x="0" y="172"/>
                                    </a:lnTo>
                                    <a:lnTo>
                                      <a:pt x="0" y="169"/>
                                    </a:lnTo>
                                    <a:lnTo>
                                      <a:pt x="0" y="165"/>
                                    </a:lnTo>
                                    <a:lnTo>
                                      <a:pt x="0" y="161"/>
                                    </a:lnTo>
                                    <a:lnTo>
                                      <a:pt x="0" y="157"/>
                                    </a:lnTo>
                                    <a:lnTo>
                                      <a:pt x="1" y="153"/>
                                    </a:lnTo>
                                    <a:lnTo>
                                      <a:pt x="1" y="149"/>
                                    </a:lnTo>
                                    <a:lnTo>
                                      <a:pt x="2" y="145"/>
                                    </a:lnTo>
                                    <a:lnTo>
                                      <a:pt x="3" y="141"/>
                                    </a:lnTo>
                                    <a:lnTo>
                                      <a:pt x="4" y="136"/>
                                    </a:lnTo>
                                    <a:lnTo>
                                      <a:pt x="6" y="132"/>
                                    </a:lnTo>
                                    <a:lnTo>
                                      <a:pt x="7" y="127"/>
                                    </a:lnTo>
                                    <a:lnTo>
                                      <a:pt x="9" y="122"/>
                                    </a:lnTo>
                                    <a:lnTo>
                                      <a:pt x="11" y="117"/>
                                    </a:lnTo>
                                    <a:lnTo>
                                      <a:pt x="13" y="113"/>
                                    </a:lnTo>
                                    <a:lnTo>
                                      <a:pt x="16" y="108"/>
                                    </a:lnTo>
                                    <a:lnTo>
                                      <a:pt x="18" y="103"/>
                                    </a:lnTo>
                                    <a:lnTo>
                                      <a:pt x="21" y="98"/>
                                    </a:lnTo>
                                    <a:lnTo>
                                      <a:pt x="24" y="93"/>
                                    </a:lnTo>
                                    <a:lnTo>
                                      <a:pt x="27" y="88"/>
                                    </a:lnTo>
                                    <a:lnTo>
                                      <a:pt x="30" y="82"/>
                                    </a:lnTo>
                                    <a:lnTo>
                                      <a:pt x="34" y="77"/>
                                    </a:lnTo>
                                    <a:lnTo>
                                      <a:pt x="37" y="72"/>
                                    </a:lnTo>
                                    <a:lnTo>
                                      <a:pt x="41" y="68"/>
                                    </a:lnTo>
                                    <a:lnTo>
                                      <a:pt x="45" y="63"/>
                                    </a:lnTo>
                                    <a:lnTo>
                                      <a:pt x="49" y="58"/>
                                    </a:lnTo>
                                    <a:lnTo>
                                      <a:pt x="52" y="54"/>
                                    </a:lnTo>
                                    <a:lnTo>
                                      <a:pt x="56" y="50"/>
                                    </a:lnTo>
                                    <a:lnTo>
                                      <a:pt x="60" y="45"/>
                                    </a:lnTo>
                                    <a:lnTo>
                                      <a:pt x="64" y="41"/>
                                    </a:lnTo>
                                    <a:lnTo>
                                      <a:pt x="68" y="38"/>
                                    </a:lnTo>
                                    <a:lnTo>
                                      <a:pt x="72" y="34"/>
                                    </a:lnTo>
                                    <a:lnTo>
                                      <a:pt x="77" y="30"/>
                                    </a:lnTo>
                                    <a:lnTo>
                                      <a:pt x="81" y="27"/>
                                    </a:lnTo>
                                    <a:lnTo>
                                      <a:pt x="85" y="24"/>
                                    </a:lnTo>
                                    <a:lnTo>
                                      <a:pt x="89" y="21"/>
                                    </a:lnTo>
                                    <a:lnTo>
                                      <a:pt x="93" y="18"/>
                                    </a:lnTo>
                                    <a:lnTo>
                                      <a:pt x="97" y="15"/>
                                    </a:lnTo>
                                    <a:lnTo>
                                      <a:pt x="101" y="13"/>
                                    </a:lnTo>
                                    <a:lnTo>
                                      <a:pt x="105" y="10"/>
                                    </a:lnTo>
                                    <a:lnTo>
                                      <a:pt x="109" y="8"/>
                                    </a:lnTo>
                                    <a:lnTo>
                                      <a:pt x="113" y="7"/>
                                    </a:lnTo>
                                    <a:lnTo>
                                      <a:pt x="117" y="5"/>
                                    </a:lnTo>
                                    <a:lnTo>
                                      <a:pt x="121" y="4"/>
                                    </a:lnTo>
                                    <a:lnTo>
                                      <a:pt x="125" y="2"/>
                                    </a:lnTo>
                                    <a:lnTo>
                                      <a:pt x="129" y="1"/>
                                    </a:lnTo>
                                    <a:lnTo>
                                      <a:pt x="132" y="1"/>
                                    </a:lnTo>
                                    <a:lnTo>
                                      <a:pt x="136" y="0"/>
                                    </a:lnTo>
                                    <a:lnTo>
                                      <a:pt x="139" y="0"/>
                                    </a:lnTo>
                                    <a:lnTo>
                                      <a:pt x="143" y="0"/>
                                    </a:lnTo>
                                    <a:lnTo>
                                      <a:pt x="146" y="0"/>
                                    </a:lnTo>
                                    <a:lnTo>
                                      <a:pt x="149" y="1"/>
                                    </a:lnTo>
                                    <a:lnTo>
                                      <a:pt x="152" y="1"/>
                                    </a:lnTo>
                                    <a:lnTo>
                                      <a:pt x="155" y="2"/>
                                    </a:lnTo>
                                    <a:lnTo>
                                      <a:pt x="157" y="4"/>
                                    </a:lnTo>
                                    <a:lnTo>
                                      <a:pt x="160" y="5"/>
                                    </a:lnTo>
                                    <a:lnTo>
                                      <a:pt x="162" y="7"/>
                                    </a:lnTo>
                                    <a:lnTo>
                                      <a:pt x="164" y="9"/>
                                    </a:lnTo>
                                    <a:lnTo>
                                      <a:pt x="165" y="11"/>
                                    </a:lnTo>
                                    <a:lnTo>
                                      <a:pt x="167" y="13"/>
                                    </a:lnTo>
                                    <a:lnTo>
                                      <a:pt x="168" y="16"/>
                                    </a:lnTo>
                                    <a:lnTo>
                                      <a:pt x="170" y="19"/>
                                    </a:lnTo>
                                    <a:lnTo>
                                      <a:pt x="170" y="22"/>
                                    </a:lnTo>
                                    <a:lnTo>
                                      <a:pt x="171" y="25"/>
                                    </a:lnTo>
                                    <a:lnTo>
                                      <a:pt x="172" y="28"/>
                                    </a:lnTo>
                                    <a:lnTo>
                                      <a:pt x="172" y="32"/>
                                    </a:lnTo>
                                    <a:lnTo>
                                      <a:pt x="172" y="35"/>
                                    </a:lnTo>
                                    <a:lnTo>
                                      <a:pt x="172" y="39"/>
                                    </a:lnTo>
                                    <a:lnTo>
                                      <a:pt x="172" y="43"/>
                                    </a:lnTo>
                                    <a:lnTo>
                                      <a:pt x="172" y="47"/>
                                    </a:lnTo>
                                    <a:lnTo>
                                      <a:pt x="171" y="51"/>
                                    </a:lnTo>
                                    <a:lnTo>
                                      <a:pt x="170" y="55"/>
                                    </a:lnTo>
                                    <a:lnTo>
                                      <a:pt x="169" y="60"/>
                                    </a:lnTo>
                                    <a:lnTo>
                                      <a:pt x="168" y="64"/>
                                    </a:lnTo>
                                    <a:lnTo>
                                      <a:pt x="166" y="69"/>
                                    </a:lnTo>
                                    <a:lnTo>
                                      <a:pt x="165" y="73"/>
                                    </a:lnTo>
                                    <a:lnTo>
                                      <a:pt x="163" y="78"/>
                                    </a:lnTo>
                                    <a:lnTo>
                                      <a:pt x="161" y="83"/>
                                    </a:lnTo>
                                    <a:lnTo>
                                      <a:pt x="159" y="88"/>
                                    </a:lnTo>
                                    <a:lnTo>
                                      <a:pt x="157" y="93"/>
                                    </a:lnTo>
                                    <a:lnTo>
                                      <a:pt x="154" y="98"/>
                                    </a:lnTo>
                                    <a:lnTo>
                                      <a:pt x="151" y="103"/>
                                    </a:lnTo>
                                    <a:lnTo>
                                      <a:pt x="148" y="108"/>
                                    </a:lnTo>
                                    <a:lnTo>
                                      <a:pt x="145" y="113"/>
                                    </a:lnTo>
                                    <a:lnTo>
                                      <a:pt x="142" y="118"/>
                                    </a:lnTo>
                                    <a:lnTo>
                                      <a:pt x="138" y="123"/>
                                    </a:lnTo>
                                    <a:lnTo>
                                      <a:pt x="135" y="128"/>
                                    </a:lnTo>
                                    <a:lnTo>
                                      <a:pt x="131" y="133"/>
                                    </a:lnTo>
                                    <a:lnTo>
                                      <a:pt x="128" y="137"/>
                                    </a:lnTo>
                                    <a:lnTo>
                                      <a:pt x="124" y="142"/>
                                    </a:lnTo>
                                    <a:lnTo>
                                      <a:pt x="120" y="146"/>
                                    </a:lnTo>
                                    <a:lnTo>
                                      <a:pt x="116" y="151"/>
                                    </a:lnTo>
                                    <a:lnTo>
                                      <a:pt x="112" y="155"/>
                                    </a:lnTo>
                                    <a:lnTo>
                                      <a:pt x="108" y="159"/>
                                    </a:lnTo>
                                    <a:lnTo>
                                      <a:pt x="104" y="163"/>
                                    </a:lnTo>
                                    <a:lnTo>
                                      <a:pt x="100" y="166"/>
                                    </a:lnTo>
                                    <a:lnTo>
                                      <a:pt x="96" y="170"/>
                                    </a:lnTo>
                                    <a:lnTo>
                                      <a:pt x="92" y="173"/>
                                    </a:lnTo>
                                    <a:lnTo>
                                      <a:pt x="87" y="177"/>
                                    </a:lnTo>
                                    <a:lnTo>
                                      <a:pt x="83" y="180"/>
                                    </a:lnTo>
                                    <a:lnTo>
                                      <a:pt x="79" y="182"/>
                                    </a:lnTo>
                                    <a:lnTo>
                                      <a:pt x="75" y="185"/>
                                    </a:lnTo>
                                    <a:lnTo>
                                      <a:pt x="71" y="188"/>
                                    </a:lnTo>
                                    <a:lnTo>
                                      <a:pt x="67" y="190"/>
                                    </a:lnTo>
                                    <a:lnTo>
                                      <a:pt x="63" y="192"/>
                                    </a:lnTo>
                                    <a:lnTo>
                                      <a:pt x="59" y="194"/>
                                    </a:lnTo>
                                    <a:lnTo>
                                      <a:pt x="55" y="195"/>
                                    </a:lnTo>
                                    <a:lnTo>
                                      <a:pt x="51" y="197"/>
                                    </a:lnTo>
                                    <a:lnTo>
                                      <a:pt x="47" y="198"/>
                                    </a:lnTo>
                                    <a:lnTo>
                                      <a:pt x="44" y="199"/>
                                    </a:lnTo>
                                    <a:lnTo>
                                      <a:pt x="40" y="200"/>
                                    </a:lnTo>
                                    <a:lnTo>
                                      <a:pt x="36" y="200"/>
                                    </a:lnTo>
                                    <a:lnTo>
                                      <a:pt x="33" y="200"/>
                                    </a:lnTo>
                                    <a:lnTo>
                                      <a:pt x="30" y="200"/>
                                    </a:lnTo>
                                    <a:lnTo>
                                      <a:pt x="26" y="200"/>
                                    </a:lnTo>
                                    <a:lnTo>
                                      <a:pt x="23" y="200"/>
                                    </a:lnTo>
                                    <a:lnTo>
                                      <a:pt x="20" y="199"/>
                                    </a:lnTo>
                                    <a:close/>
                                  </a:path>
                                </a:pathLst>
                              </a:custGeom>
                              <a:solidFill>
                                <a:srgbClr val="A08F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0" name="Freeform 3584"/>
                            <wps:cNvSpPr>
                              <a:spLocks/>
                            </wps:cNvSpPr>
                            <wps:spPr bwMode="auto">
                              <a:xfrm>
                                <a:off x="4420" y="1167"/>
                                <a:ext cx="159" cy="185"/>
                              </a:xfrm>
                              <a:custGeom>
                                <a:avLst/>
                                <a:gdLst>
                                  <a:gd name="T0" fmla="*/ 14 w 159"/>
                                  <a:gd name="T1" fmla="*/ 182 h 185"/>
                                  <a:gd name="T2" fmla="*/ 8 w 159"/>
                                  <a:gd name="T3" fmla="*/ 177 h 185"/>
                                  <a:gd name="T4" fmla="*/ 4 w 159"/>
                                  <a:gd name="T5" fmla="*/ 170 h 185"/>
                                  <a:gd name="T6" fmla="*/ 1 w 159"/>
                                  <a:gd name="T7" fmla="*/ 162 h 185"/>
                                  <a:gd name="T8" fmla="*/ 0 w 159"/>
                                  <a:gd name="T9" fmla="*/ 152 h 185"/>
                                  <a:gd name="T10" fmla="*/ 0 w 159"/>
                                  <a:gd name="T11" fmla="*/ 142 h 185"/>
                                  <a:gd name="T12" fmla="*/ 3 w 159"/>
                                  <a:gd name="T13" fmla="*/ 130 h 185"/>
                                  <a:gd name="T14" fmla="*/ 7 w 159"/>
                                  <a:gd name="T15" fmla="*/ 117 h 185"/>
                                  <a:gd name="T16" fmla="*/ 12 w 159"/>
                                  <a:gd name="T17" fmla="*/ 104 h 185"/>
                                  <a:gd name="T18" fmla="*/ 19 w 159"/>
                                  <a:gd name="T19" fmla="*/ 90 h 185"/>
                                  <a:gd name="T20" fmla="*/ 28 w 159"/>
                                  <a:gd name="T21" fmla="*/ 76 h 185"/>
                                  <a:gd name="T22" fmla="*/ 37 w 159"/>
                                  <a:gd name="T23" fmla="*/ 62 h 185"/>
                                  <a:gd name="T24" fmla="*/ 48 w 159"/>
                                  <a:gd name="T25" fmla="*/ 50 h 185"/>
                                  <a:gd name="T26" fmla="*/ 59 w 159"/>
                                  <a:gd name="T27" fmla="*/ 38 h 185"/>
                                  <a:gd name="T28" fmla="*/ 70 w 159"/>
                                  <a:gd name="T29" fmla="*/ 28 h 185"/>
                                  <a:gd name="T30" fmla="*/ 82 w 159"/>
                                  <a:gd name="T31" fmla="*/ 19 h 185"/>
                                  <a:gd name="T32" fmla="*/ 93 w 159"/>
                                  <a:gd name="T33" fmla="*/ 11 h 185"/>
                                  <a:gd name="T34" fmla="*/ 104 w 159"/>
                                  <a:gd name="T35" fmla="*/ 6 h 185"/>
                                  <a:gd name="T36" fmla="*/ 115 w 159"/>
                                  <a:gd name="T37" fmla="*/ 2 h 185"/>
                                  <a:gd name="T38" fmla="*/ 125 w 159"/>
                                  <a:gd name="T39" fmla="*/ 0 h 185"/>
                                  <a:gd name="T40" fmla="*/ 134 w 159"/>
                                  <a:gd name="T41" fmla="*/ 0 h 185"/>
                                  <a:gd name="T42" fmla="*/ 143 w 159"/>
                                  <a:gd name="T43" fmla="*/ 2 h 185"/>
                                  <a:gd name="T44" fmla="*/ 149 w 159"/>
                                  <a:gd name="T45" fmla="*/ 6 h 185"/>
                                  <a:gd name="T46" fmla="*/ 154 w 159"/>
                                  <a:gd name="T47" fmla="*/ 12 h 185"/>
                                  <a:gd name="T48" fmla="*/ 158 w 159"/>
                                  <a:gd name="T49" fmla="*/ 20 h 185"/>
                                  <a:gd name="T50" fmla="*/ 159 w 159"/>
                                  <a:gd name="T51" fmla="*/ 29 h 185"/>
                                  <a:gd name="T52" fmla="*/ 159 w 159"/>
                                  <a:gd name="T53" fmla="*/ 39 h 185"/>
                                  <a:gd name="T54" fmla="*/ 157 w 159"/>
                                  <a:gd name="T55" fmla="*/ 51 h 185"/>
                                  <a:gd name="T56" fmla="*/ 154 w 159"/>
                                  <a:gd name="T57" fmla="*/ 63 h 185"/>
                                  <a:gd name="T58" fmla="*/ 149 w 159"/>
                                  <a:gd name="T59" fmla="*/ 76 h 185"/>
                                  <a:gd name="T60" fmla="*/ 143 w 159"/>
                                  <a:gd name="T61" fmla="*/ 90 h 185"/>
                                  <a:gd name="T62" fmla="*/ 135 w 159"/>
                                  <a:gd name="T63" fmla="*/ 104 h 185"/>
                                  <a:gd name="T64" fmla="*/ 125 w 159"/>
                                  <a:gd name="T65" fmla="*/ 118 h 185"/>
                                  <a:gd name="T66" fmla="*/ 115 w 159"/>
                                  <a:gd name="T67" fmla="*/ 131 h 185"/>
                                  <a:gd name="T68" fmla="*/ 104 w 159"/>
                                  <a:gd name="T69" fmla="*/ 143 h 185"/>
                                  <a:gd name="T70" fmla="*/ 93 w 159"/>
                                  <a:gd name="T71" fmla="*/ 154 h 185"/>
                                  <a:gd name="T72" fmla="*/ 81 w 159"/>
                                  <a:gd name="T73" fmla="*/ 163 h 185"/>
                                  <a:gd name="T74" fmla="*/ 70 w 159"/>
                                  <a:gd name="T75" fmla="*/ 171 h 185"/>
                                  <a:gd name="T76" fmla="*/ 58 w 159"/>
                                  <a:gd name="T77" fmla="*/ 177 h 185"/>
                                  <a:gd name="T78" fmla="*/ 48 w 159"/>
                                  <a:gd name="T79" fmla="*/ 182 h 185"/>
                                  <a:gd name="T80" fmla="*/ 37 w 159"/>
                                  <a:gd name="T81" fmla="*/ 185 h 185"/>
                                  <a:gd name="T82" fmla="*/ 28 w 159"/>
                                  <a:gd name="T83" fmla="*/ 185 h 185"/>
                                  <a:gd name="T84" fmla="*/ 19 w 159"/>
                                  <a:gd name="T85" fmla="*/ 184 h 1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59" h="185">
                                    <a:moveTo>
                                      <a:pt x="19" y="184"/>
                                    </a:moveTo>
                                    <a:lnTo>
                                      <a:pt x="16" y="183"/>
                                    </a:lnTo>
                                    <a:lnTo>
                                      <a:pt x="14" y="182"/>
                                    </a:lnTo>
                                    <a:lnTo>
                                      <a:pt x="12" y="180"/>
                                    </a:lnTo>
                                    <a:lnTo>
                                      <a:pt x="10" y="179"/>
                                    </a:lnTo>
                                    <a:lnTo>
                                      <a:pt x="8" y="177"/>
                                    </a:lnTo>
                                    <a:lnTo>
                                      <a:pt x="6" y="175"/>
                                    </a:lnTo>
                                    <a:lnTo>
                                      <a:pt x="5" y="173"/>
                                    </a:lnTo>
                                    <a:lnTo>
                                      <a:pt x="4" y="170"/>
                                    </a:lnTo>
                                    <a:lnTo>
                                      <a:pt x="3" y="168"/>
                                    </a:lnTo>
                                    <a:lnTo>
                                      <a:pt x="2" y="165"/>
                                    </a:lnTo>
                                    <a:lnTo>
                                      <a:pt x="1" y="162"/>
                                    </a:lnTo>
                                    <a:lnTo>
                                      <a:pt x="0" y="159"/>
                                    </a:lnTo>
                                    <a:lnTo>
                                      <a:pt x="0" y="156"/>
                                    </a:lnTo>
                                    <a:lnTo>
                                      <a:pt x="0" y="152"/>
                                    </a:lnTo>
                                    <a:lnTo>
                                      <a:pt x="0" y="149"/>
                                    </a:lnTo>
                                    <a:lnTo>
                                      <a:pt x="0" y="145"/>
                                    </a:lnTo>
                                    <a:lnTo>
                                      <a:pt x="0" y="142"/>
                                    </a:lnTo>
                                    <a:lnTo>
                                      <a:pt x="1" y="138"/>
                                    </a:lnTo>
                                    <a:lnTo>
                                      <a:pt x="2" y="134"/>
                                    </a:lnTo>
                                    <a:lnTo>
                                      <a:pt x="3" y="130"/>
                                    </a:lnTo>
                                    <a:lnTo>
                                      <a:pt x="4" y="126"/>
                                    </a:lnTo>
                                    <a:lnTo>
                                      <a:pt x="5" y="122"/>
                                    </a:lnTo>
                                    <a:lnTo>
                                      <a:pt x="7" y="117"/>
                                    </a:lnTo>
                                    <a:lnTo>
                                      <a:pt x="8" y="113"/>
                                    </a:lnTo>
                                    <a:lnTo>
                                      <a:pt x="10" y="108"/>
                                    </a:lnTo>
                                    <a:lnTo>
                                      <a:pt x="12" y="104"/>
                                    </a:lnTo>
                                    <a:lnTo>
                                      <a:pt x="14" y="99"/>
                                    </a:lnTo>
                                    <a:lnTo>
                                      <a:pt x="16" y="95"/>
                                    </a:lnTo>
                                    <a:lnTo>
                                      <a:pt x="19" y="90"/>
                                    </a:lnTo>
                                    <a:lnTo>
                                      <a:pt x="22" y="85"/>
                                    </a:lnTo>
                                    <a:lnTo>
                                      <a:pt x="25" y="81"/>
                                    </a:lnTo>
                                    <a:lnTo>
                                      <a:pt x="28" y="76"/>
                                    </a:lnTo>
                                    <a:lnTo>
                                      <a:pt x="31" y="71"/>
                                    </a:lnTo>
                                    <a:lnTo>
                                      <a:pt x="34" y="67"/>
                                    </a:lnTo>
                                    <a:lnTo>
                                      <a:pt x="37" y="62"/>
                                    </a:lnTo>
                                    <a:lnTo>
                                      <a:pt x="41" y="58"/>
                                    </a:lnTo>
                                    <a:lnTo>
                                      <a:pt x="44" y="54"/>
                                    </a:lnTo>
                                    <a:lnTo>
                                      <a:pt x="48" y="50"/>
                                    </a:lnTo>
                                    <a:lnTo>
                                      <a:pt x="52" y="46"/>
                                    </a:lnTo>
                                    <a:lnTo>
                                      <a:pt x="55" y="42"/>
                                    </a:lnTo>
                                    <a:lnTo>
                                      <a:pt x="59" y="38"/>
                                    </a:lnTo>
                                    <a:lnTo>
                                      <a:pt x="63" y="34"/>
                                    </a:lnTo>
                                    <a:lnTo>
                                      <a:pt x="67" y="31"/>
                                    </a:lnTo>
                                    <a:lnTo>
                                      <a:pt x="70" y="28"/>
                                    </a:lnTo>
                                    <a:lnTo>
                                      <a:pt x="74" y="25"/>
                                    </a:lnTo>
                                    <a:lnTo>
                                      <a:pt x="78" y="22"/>
                                    </a:lnTo>
                                    <a:lnTo>
                                      <a:pt x="82" y="19"/>
                                    </a:lnTo>
                                    <a:lnTo>
                                      <a:pt x="86" y="16"/>
                                    </a:lnTo>
                                    <a:lnTo>
                                      <a:pt x="89" y="14"/>
                                    </a:lnTo>
                                    <a:lnTo>
                                      <a:pt x="93" y="11"/>
                                    </a:lnTo>
                                    <a:lnTo>
                                      <a:pt x="97" y="9"/>
                                    </a:lnTo>
                                    <a:lnTo>
                                      <a:pt x="101" y="7"/>
                                    </a:lnTo>
                                    <a:lnTo>
                                      <a:pt x="104" y="6"/>
                                    </a:lnTo>
                                    <a:lnTo>
                                      <a:pt x="108" y="4"/>
                                    </a:lnTo>
                                    <a:lnTo>
                                      <a:pt x="112" y="3"/>
                                    </a:lnTo>
                                    <a:lnTo>
                                      <a:pt x="115" y="2"/>
                                    </a:lnTo>
                                    <a:lnTo>
                                      <a:pt x="119" y="1"/>
                                    </a:lnTo>
                                    <a:lnTo>
                                      <a:pt x="122" y="0"/>
                                    </a:lnTo>
                                    <a:lnTo>
                                      <a:pt x="125" y="0"/>
                                    </a:lnTo>
                                    <a:lnTo>
                                      <a:pt x="128" y="0"/>
                                    </a:lnTo>
                                    <a:lnTo>
                                      <a:pt x="131" y="0"/>
                                    </a:lnTo>
                                    <a:lnTo>
                                      <a:pt x="134" y="0"/>
                                    </a:lnTo>
                                    <a:lnTo>
                                      <a:pt x="137" y="0"/>
                                    </a:lnTo>
                                    <a:lnTo>
                                      <a:pt x="140" y="1"/>
                                    </a:lnTo>
                                    <a:lnTo>
                                      <a:pt x="143" y="2"/>
                                    </a:lnTo>
                                    <a:lnTo>
                                      <a:pt x="145" y="3"/>
                                    </a:lnTo>
                                    <a:lnTo>
                                      <a:pt x="147" y="5"/>
                                    </a:lnTo>
                                    <a:lnTo>
                                      <a:pt x="149" y="6"/>
                                    </a:lnTo>
                                    <a:lnTo>
                                      <a:pt x="151" y="8"/>
                                    </a:lnTo>
                                    <a:lnTo>
                                      <a:pt x="153" y="10"/>
                                    </a:lnTo>
                                    <a:lnTo>
                                      <a:pt x="154" y="12"/>
                                    </a:lnTo>
                                    <a:lnTo>
                                      <a:pt x="156" y="15"/>
                                    </a:lnTo>
                                    <a:lnTo>
                                      <a:pt x="157" y="17"/>
                                    </a:lnTo>
                                    <a:lnTo>
                                      <a:pt x="158" y="20"/>
                                    </a:lnTo>
                                    <a:lnTo>
                                      <a:pt x="158" y="23"/>
                                    </a:lnTo>
                                    <a:lnTo>
                                      <a:pt x="159" y="26"/>
                                    </a:lnTo>
                                    <a:lnTo>
                                      <a:pt x="159" y="29"/>
                                    </a:lnTo>
                                    <a:lnTo>
                                      <a:pt x="159" y="32"/>
                                    </a:lnTo>
                                    <a:lnTo>
                                      <a:pt x="159" y="36"/>
                                    </a:lnTo>
                                    <a:lnTo>
                                      <a:pt x="159" y="39"/>
                                    </a:lnTo>
                                    <a:lnTo>
                                      <a:pt x="159" y="43"/>
                                    </a:lnTo>
                                    <a:lnTo>
                                      <a:pt x="158" y="47"/>
                                    </a:lnTo>
                                    <a:lnTo>
                                      <a:pt x="157" y="51"/>
                                    </a:lnTo>
                                    <a:lnTo>
                                      <a:pt x="156" y="55"/>
                                    </a:lnTo>
                                    <a:lnTo>
                                      <a:pt x="155" y="59"/>
                                    </a:lnTo>
                                    <a:lnTo>
                                      <a:pt x="154" y="63"/>
                                    </a:lnTo>
                                    <a:lnTo>
                                      <a:pt x="153" y="68"/>
                                    </a:lnTo>
                                    <a:lnTo>
                                      <a:pt x="151" y="72"/>
                                    </a:lnTo>
                                    <a:lnTo>
                                      <a:pt x="149" y="76"/>
                                    </a:lnTo>
                                    <a:lnTo>
                                      <a:pt x="147" y="81"/>
                                    </a:lnTo>
                                    <a:lnTo>
                                      <a:pt x="145" y="86"/>
                                    </a:lnTo>
                                    <a:lnTo>
                                      <a:pt x="143" y="90"/>
                                    </a:lnTo>
                                    <a:lnTo>
                                      <a:pt x="140" y="95"/>
                                    </a:lnTo>
                                    <a:lnTo>
                                      <a:pt x="137" y="99"/>
                                    </a:lnTo>
                                    <a:lnTo>
                                      <a:pt x="135" y="104"/>
                                    </a:lnTo>
                                    <a:lnTo>
                                      <a:pt x="132" y="109"/>
                                    </a:lnTo>
                                    <a:lnTo>
                                      <a:pt x="128" y="114"/>
                                    </a:lnTo>
                                    <a:lnTo>
                                      <a:pt x="125" y="118"/>
                                    </a:lnTo>
                                    <a:lnTo>
                                      <a:pt x="122" y="123"/>
                                    </a:lnTo>
                                    <a:lnTo>
                                      <a:pt x="118" y="127"/>
                                    </a:lnTo>
                                    <a:lnTo>
                                      <a:pt x="115" y="131"/>
                                    </a:lnTo>
                                    <a:lnTo>
                                      <a:pt x="111" y="135"/>
                                    </a:lnTo>
                                    <a:lnTo>
                                      <a:pt x="108" y="139"/>
                                    </a:lnTo>
                                    <a:lnTo>
                                      <a:pt x="104" y="143"/>
                                    </a:lnTo>
                                    <a:lnTo>
                                      <a:pt x="100" y="147"/>
                                    </a:lnTo>
                                    <a:lnTo>
                                      <a:pt x="96" y="150"/>
                                    </a:lnTo>
                                    <a:lnTo>
                                      <a:pt x="93" y="154"/>
                                    </a:lnTo>
                                    <a:lnTo>
                                      <a:pt x="89" y="157"/>
                                    </a:lnTo>
                                    <a:lnTo>
                                      <a:pt x="85" y="160"/>
                                    </a:lnTo>
                                    <a:lnTo>
                                      <a:pt x="81" y="163"/>
                                    </a:lnTo>
                                    <a:lnTo>
                                      <a:pt x="77" y="166"/>
                                    </a:lnTo>
                                    <a:lnTo>
                                      <a:pt x="74" y="169"/>
                                    </a:lnTo>
                                    <a:lnTo>
                                      <a:pt x="70" y="171"/>
                                    </a:lnTo>
                                    <a:lnTo>
                                      <a:pt x="66" y="173"/>
                                    </a:lnTo>
                                    <a:lnTo>
                                      <a:pt x="62" y="176"/>
                                    </a:lnTo>
                                    <a:lnTo>
                                      <a:pt x="58" y="177"/>
                                    </a:lnTo>
                                    <a:lnTo>
                                      <a:pt x="55" y="179"/>
                                    </a:lnTo>
                                    <a:lnTo>
                                      <a:pt x="51" y="181"/>
                                    </a:lnTo>
                                    <a:lnTo>
                                      <a:pt x="48" y="182"/>
                                    </a:lnTo>
                                    <a:lnTo>
                                      <a:pt x="44" y="183"/>
                                    </a:lnTo>
                                    <a:lnTo>
                                      <a:pt x="41" y="184"/>
                                    </a:lnTo>
                                    <a:lnTo>
                                      <a:pt x="37" y="185"/>
                                    </a:lnTo>
                                    <a:lnTo>
                                      <a:pt x="34" y="185"/>
                                    </a:lnTo>
                                    <a:lnTo>
                                      <a:pt x="31" y="185"/>
                                    </a:lnTo>
                                    <a:lnTo>
                                      <a:pt x="28" y="185"/>
                                    </a:lnTo>
                                    <a:lnTo>
                                      <a:pt x="25" y="185"/>
                                    </a:lnTo>
                                    <a:lnTo>
                                      <a:pt x="22" y="185"/>
                                    </a:lnTo>
                                    <a:lnTo>
                                      <a:pt x="19" y="184"/>
                                    </a:lnTo>
                                    <a:close/>
                                  </a:path>
                                </a:pathLst>
                              </a:custGeom>
                              <a:solidFill>
                                <a:srgbClr val="9A8A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1" name="Freeform 3585"/>
                            <wps:cNvSpPr>
                              <a:spLocks/>
                            </wps:cNvSpPr>
                            <wps:spPr bwMode="auto">
                              <a:xfrm>
                                <a:off x="4430" y="1167"/>
                                <a:ext cx="146" cy="171"/>
                              </a:xfrm>
                              <a:custGeom>
                                <a:avLst/>
                                <a:gdLst>
                                  <a:gd name="T0" fmla="*/ 13 w 146"/>
                                  <a:gd name="T1" fmla="*/ 168 h 171"/>
                                  <a:gd name="T2" fmla="*/ 7 w 146"/>
                                  <a:gd name="T3" fmla="*/ 163 h 171"/>
                                  <a:gd name="T4" fmla="*/ 3 w 146"/>
                                  <a:gd name="T5" fmla="*/ 157 h 171"/>
                                  <a:gd name="T6" fmla="*/ 1 w 146"/>
                                  <a:gd name="T7" fmla="*/ 150 h 171"/>
                                  <a:gd name="T8" fmla="*/ 0 w 146"/>
                                  <a:gd name="T9" fmla="*/ 141 h 171"/>
                                  <a:gd name="T10" fmla="*/ 0 w 146"/>
                                  <a:gd name="T11" fmla="*/ 131 h 171"/>
                                  <a:gd name="T12" fmla="*/ 2 w 146"/>
                                  <a:gd name="T13" fmla="*/ 120 h 171"/>
                                  <a:gd name="T14" fmla="*/ 6 w 146"/>
                                  <a:gd name="T15" fmla="*/ 108 h 171"/>
                                  <a:gd name="T16" fmla="*/ 11 w 146"/>
                                  <a:gd name="T17" fmla="*/ 96 h 171"/>
                                  <a:gd name="T18" fmla="*/ 17 w 146"/>
                                  <a:gd name="T19" fmla="*/ 83 h 171"/>
                                  <a:gd name="T20" fmla="*/ 25 w 146"/>
                                  <a:gd name="T21" fmla="*/ 70 h 171"/>
                                  <a:gd name="T22" fmla="*/ 34 w 146"/>
                                  <a:gd name="T23" fmla="*/ 58 h 171"/>
                                  <a:gd name="T24" fmla="*/ 44 w 146"/>
                                  <a:gd name="T25" fmla="*/ 46 h 171"/>
                                  <a:gd name="T26" fmla="*/ 54 w 146"/>
                                  <a:gd name="T27" fmla="*/ 35 h 171"/>
                                  <a:gd name="T28" fmla="*/ 64 w 146"/>
                                  <a:gd name="T29" fmla="*/ 26 h 171"/>
                                  <a:gd name="T30" fmla="*/ 75 w 146"/>
                                  <a:gd name="T31" fmla="*/ 18 h 171"/>
                                  <a:gd name="T32" fmla="*/ 85 w 146"/>
                                  <a:gd name="T33" fmla="*/ 11 h 171"/>
                                  <a:gd name="T34" fmla="*/ 95 w 146"/>
                                  <a:gd name="T35" fmla="*/ 6 h 171"/>
                                  <a:gd name="T36" fmla="*/ 105 w 146"/>
                                  <a:gd name="T37" fmla="*/ 2 h 171"/>
                                  <a:gd name="T38" fmla="*/ 115 w 146"/>
                                  <a:gd name="T39" fmla="*/ 0 h 171"/>
                                  <a:gd name="T40" fmla="*/ 123 w 146"/>
                                  <a:gd name="T41" fmla="*/ 0 h 171"/>
                                  <a:gd name="T42" fmla="*/ 131 w 146"/>
                                  <a:gd name="T43" fmla="*/ 2 h 171"/>
                                  <a:gd name="T44" fmla="*/ 137 w 146"/>
                                  <a:gd name="T45" fmla="*/ 6 h 171"/>
                                  <a:gd name="T46" fmla="*/ 142 w 146"/>
                                  <a:gd name="T47" fmla="*/ 12 h 171"/>
                                  <a:gd name="T48" fmla="*/ 145 w 146"/>
                                  <a:gd name="T49" fmla="*/ 19 h 171"/>
                                  <a:gd name="T50" fmla="*/ 146 w 146"/>
                                  <a:gd name="T51" fmla="*/ 27 h 171"/>
                                  <a:gd name="T52" fmla="*/ 146 w 146"/>
                                  <a:gd name="T53" fmla="*/ 37 h 171"/>
                                  <a:gd name="T54" fmla="*/ 145 w 146"/>
                                  <a:gd name="T55" fmla="*/ 48 h 171"/>
                                  <a:gd name="T56" fmla="*/ 142 w 146"/>
                                  <a:gd name="T57" fmla="*/ 59 h 171"/>
                                  <a:gd name="T58" fmla="*/ 137 w 146"/>
                                  <a:gd name="T59" fmla="*/ 71 h 171"/>
                                  <a:gd name="T60" fmla="*/ 131 w 146"/>
                                  <a:gd name="T61" fmla="*/ 84 h 171"/>
                                  <a:gd name="T62" fmla="*/ 124 w 146"/>
                                  <a:gd name="T63" fmla="*/ 97 h 171"/>
                                  <a:gd name="T64" fmla="*/ 115 w 146"/>
                                  <a:gd name="T65" fmla="*/ 109 h 171"/>
                                  <a:gd name="T66" fmla="*/ 106 w 146"/>
                                  <a:gd name="T67" fmla="*/ 122 h 171"/>
                                  <a:gd name="T68" fmla="*/ 96 w 146"/>
                                  <a:gd name="T69" fmla="*/ 132 h 171"/>
                                  <a:gd name="T70" fmla="*/ 85 w 146"/>
                                  <a:gd name="T71" fmla="*/ 142 h 171"/>
                                  <a:gd name="T72" fmla="*/ 75 w 146"/>
                                  <a:gd name="T73" fmla="*/ 151 h 171"/>
                                  <a:gd name="T74" fmla="*/ 64 w 146"/>
                                  <a:gd name="T75" fmla="*/ 158 h 171"/>
                                  <a:gd name="T76" fmla="*/ 54 w 146"/>
                                  <a:gd name="T77" fmla="*/ 164 h 171"/>
                                  <a:gd name="T78" fmla="*/ 44 w 146"/>
                                  <a:gd name="T79" fmla="*/ 168 h 171"/>
                                  <a:gd name="T80" fmla="*/ 34 w 146"/>
                                  <a:gd name="T81" fmla="*/ 171 h 171"/>
                                  <a:gd name="T82" fmla="*/ 26 w 146"/>
                                  <a:gd name="T83" fmla="*/ 171 h 171"/>
                                  <a:gd name="T84" fmla="*/ 18 w 146"/>
                                  <a:gd name="T85" fmla="*/ 170 h 1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46" h="171">
                                    <a:moveTo>
                                      <a:pt x="18" y="170"/>
                                    </a:moveTo>
                                    <a:lnTo>
                                      <a:pt x="15" y="169"/>
                                    </a:lnTo>
                                    <a:lnTo>
                                      <a:pt x="13" y="168"/>
                                    </a:lnTo>
                                    <a:lnTo>
                                      <a:pt x="11" y="167"/>
                                    </a:lnTo>
                                    <a:lnTo>
                                      <a:pt x="9" y="165"/>
                                    </a:lnTo>
                                    <a:lnTo>
                                      <a:pt x="7" y="163"/>
                                    </a:lnTo>
                                    <a:lnTo>
                                      <a:pt x="6" y="162"/>
                                    </a:lnTo>
                                    <a:lnTo>
                                      <a:pt x="5" y="159"/>
                                    </a:lnTo>
                                    <a:lnTo>
                                      <a:pt x="3" y="157"/>
                                    </a:lnTo>
                                    <a:lnTo>
                                      <a:pt x="2" y="155"/>
                                    </a:lnTo>
                                    <a:lnTo>
                                      <a:pt x="1" y="152"/>
                                    </a:lnTo>
                                    <a:lnTo>
                                      <a:pt x="1" y="150"/>
                                    </a:lnTo>
                                    <a:lnTo>
                                      <a:pt x="0" y="147"/>
                                    </a:lnTo>
                                    <a:lnTo>
                                      <a:pt x="0" y="144"/>
                                    </a:lnTo>
                                    <a:lnTo>
                                      <a:pt x="0" y="141"/>
                                    </a:lnTo>
                                    <a:lnTo>
                                      <a:pt x="0" y="138"/>
                                    </a:lnTo>
                                    <a:lnTo>
                                      <a:pt x="0" y="134"/>
                                    </a:lnTo>
                                    <a:lnTo>
                                      <a:pt x="0" y="131"/>
                                    </a:lnTo>
                                    <a:lnTo>
                                      <a:pt x="1" y="127"/>
                                    </a:lnTo>
                                    <a:lnTo>
                                      <a:pt x="1" y="124"/>
                                    </a:lnTo>
                                    <a:lnTo>
                                      <a:pt x="2" y="120"/>
                                    </a:lnTo>
                                    <a:lnTo>
                                      <a:pt x="3" y="116"/>
                                    </a:lnTo>
                                    <a:lnTo>
                                      <a:pt x="4" y="112"/>
                                    </a:lnTo>
                                    <a:lnTo>
                                      <a:pt x="6" y="108"/>
                                    </a:lnTo>
                                    <a:lnTo>
                                      <a:pt x="7" y="104"/>
                                    </a:lnTo>
                                    <a:lnTo>
                                      <a:pt x="9" y="100"/>
                                    </a:lnTo>
                                    <a:lnTo>
                                      <a:pt x="11" y="96"/>
                                    </a:lnTo>
                                    <a:lnTo>
                                      <a:pt x="13" y="92"/>
                                    </a:lnTo>
                                    <a:lnTo>
                                      <a:pt x="15" y="88"/>
                                    </a:lnTo>
                                    <a:lnTo>
                                      <a:pt x="17" y="83"/>
                                    </a:lnTo>
                                    <a:lnTo>
                                      <a:pt x="20" y="79"/>
                                    </a:lnTo>
                                    <a:lnTo>
                                      <a:pt x="22" y="75"/>
                                    </a:lnTo>
                                    <a:lnTo>
                                      <a:pt x="25" y="70"/>
                                    </a:lnTo>
                                    <a:lnTo>
                                      <a:pt x="28" y="66"/>
                                    </a:lnTo>
                                    <a:lnTo>
                                      <a:pt x="31" y="62"/>
                                    </a:lnTo>
                                    <a:lnTo>
                                      <a:pt x="34" y="58"/>
                                    </a:lnTo>
                                    <a:lnTo>
                                      <a:pt x="37" y="54"/>
                                    </a:lnTo>
                                    <a:lnTo>
                                      <a:pt x="40" y="50"/>
                                    </a:lnTo>
                                    <a:lnTo>
                                      <a:pt x="44" y="46"/>
                                    </a:lnTo>
                                    <a:lnTo>
                                      <a:pt x="47" y="42"/>
                                    </a:lnTo>
                                    <a:lnTo>
                                      <a:pt x="50" y="39"/>
                                    </a:lnTo>
                                    <a:lnTo>
                                      <a:pt x="54" y="35"/>
                                    </a:lnTo>
                                    <a:lnTo>
                                      <a:pt x="57" y="32"/>
                                    </a:lnTo>
                                    <a:lnTo>
                                      <a:pt x="61" y="29"/>
                                    </a:lnTo>
                                    <a:lnTo>
                                      <a:pt x="64" y="26"/>
                                    </a:lnTo>
                                    <a:lnTo>
                                      <a:pt x="68" y="23"/>
                                    </a:lnTo>
                                    <a:lnTo>
                                      <a:pt x="71" y="20"/>
                                    </a:lnTo>
                                    <a:lnTo>
                                      <a:pt x="75" y="18"/>
                                    </a:lnTo>
                                    <a:lnTo>
                                      <a:pt x="78" y="15"/>
                                    </a:lnTo>
                                    <a:lnTo>
                                      <a:pt x="82" y="13"/>
                                    </a:lnTo>
                                    <a:lnTo>
                                      <a:pt x="85" y="11"/>
                                    </a:lnTo>
                                    <a:lnTo>
                                      <a:pt x="89" y="9"/>
                                    </a:lnTo>
                                    <a:lnTo>
                                      <a:pt x="92" y="7"/>
                                    </a:lnTo>
                                    <a:lnTo>
                                      <a:pt x="95" y="6"/>
                                    </a:lnTo>
                                    <a:lnTo>
                                      <a:pt x="99" y="4"/>
                                    </a:lnTo>
                                    <a:lnTo>
                                      <a:pt x="102" y="3"/>
                                    </a:lnTo>
                                    <a:lnTo>
                                      <a:pt x="105" y="2"/>
                                    </a:lnTo>
                                    <a:lnTo>
                                      <a:pt x="109" y="1"/>
                                    </a:lnTo>
                                    <a:lnTo>
                                      <a:pt x="112" y="1"/>
                                    </a:lnTo>
                                    <a:lnTo>
                                      <a:pt x="115" y="0"/>
                                    </a:lnTo>
                                    <a:lnTo>
                                      <a:pt x="118" y="0"/>
                                    </a:lnTo>
                                    <a:lnTo>
                                      <a:pt x="120" y="0"/>
                                    </a:lnTo>
                                    <a:lnTo>
                                      <a:pt x="123" y="0"/>
                                    </a:lnTo>
                                    <a:lnTo>
                                      <a:pt x="126" y="1"/>
                                    </a:lnTo>
                                    <a:lnTo>
                                      <a:pt x="128" y="2"/>
                                    </a:lnTo>
                                    <a:lnTo>
                                      <a:pt x="131" y="2"/>
                                    </a:lnTo>
                                    <a:lnTo>
                                      <a:pt x="133" y="4"/>
                                    </a:lnTo>
                                    <a:lnTo>
                                      <a:pt x="135" y="5"/>
                                    </a:lnTo>
                                    <a:lnTo>
                                      <a:pt x="137" y="6"/>
                                    </a:lnTo>
                                    <a:lnTo>
                                      <a:pt x="139" y="8"/>
                                    </a:lnTo>
                                    <a:lnTo>
                                      <a:pt x="140" y="10"/>
                                    </a:lnTo>
                                    <a:lnTo>
                                      <a:pt x="142" y="12"/>
                                    </a:lnTo>
                                    <a:lnTo>
                                      <a:pt x="143" y="14"/>
                                    </a:lnTo>
                                    <a:lnTo>
                                      <a:pt x="144" y="16"/>
                                    </a:lnTo>
                                    <a:lnTo>
                                      <a:pt x="145" y="19"/>
                                    </a:lnTo>
                                    <a:lnTo>
                                      <a:pt x="145" y="22"/>
                                    </a:lnTo>
                                    <a:lnTo>
                                      <a:pt x="146" y="24"/>
                                    </a:lnTo>
                                    <a:lnTo>
                                      <a:pt x="146" y="27"/>
                                    </a:lnTo>
                                    <a:lnTo>
                                      <a:pt x="146" y="30"/>
                                    </a:lnTo>
                                    <a:lnTo>
                                      <a:pt x="146" y="34"/>
                                    </a:lnTo>
                                    <a:lnTo>
                                      <a:pt x="146" y="37"/>
                                    </a:lnTo>
                                    <a:lnTo>
                                      <a:pt x="146" y="40"/>
                                    </a:lnTo>
                                    <a:lnTo>
                                      <a:pt x="145" y="44"/>
                                    </a:lnTo>
                                    <a:lnTo>
                                      <a:pt x="145" y="48"/>
                                    </a:lnTo>
                                    <a:lnTo>
                                      <a:pt x="144" y="51"/>
                                    </a:lnTo>
                                    <a:lnTo>
                                      <a:pt x="143" y="55"/>
                                    </a:lnTo>
                                    <a:lnTo>
                                      <a:pt x="142" y="59"/>
                                    </a:lnTo>
                                    <a:lnTo>
                                      <a:pt x="140" y="63"/>
                                    </a:lnTo>
                                    <a:lnTo>
                                      <a:pt x="139" y="67"/>
                                    </a:lnTo>
                                    <a:lnTo>
                                      <a:pt x="137" y="71"/>
                                    </a:lnTo>
                                    <a:lnTo>
                                      <a:pt x="135" y="75"/>
                                    </a:lnTo>
                                    <a:lnTo>
                                      <a:pt x="133" y="79"/>
                                    </a:lnTo>
                                    <a:lnTo>
                                      <a:pt x="131" y="84"/>
                                    </a:lnTo>
                                    <a:lnTo>
                                      <a:pt x="129" y="88"/>
                                    </a:lnTo>
                                    <a:lnTo>
                                      <a:pt x="127" y="92"/>
                                    </a:lnTo>
                                    <a:lnTo>
                                      <a:pt x="124" y="97"/>
                                    </a:lnTo>
                                    <a:lnTo>
                                      <a:pt x="121" y="101"/>
                                    </a:lnTo>
                                    <a:lnTo>
                                      <a:pt x="118" y="105"/>
                                    </a:lnTo>
                                    <a:lnTo>
                                      <a:pt x="115" y="109"/>
                                    </a:lnTo>
                                    <a:lnTo>
                                      <a:pt x="112" y="114"/>
                                    </a:lnTo>
                                    <a:lnTo>
                                      <a:pt x="109" y="118"/>
                                    </a:lnTo>
                                    <a:lnTo>
                                      <a:pt x="106" y="122"/>
                                    </a:lnTo>
                                    <a:lnTo>
                                      <a:pt x="103" y="125"/>
                                    </a:lnTo>
                                    <a:lnTo>
                                      <a:pt x="99" y="129"/>
                                    </a:lnTo>
                                    <a:lnTo>
                                      <a:pt x="96" y="132"/>
                                    </a:lnTo>
                                    <a:lnTo>
                                      <a:pt x="92" y="136"/>
                                    </a:lnTo>
                                    <a:lnTo>
                                      <a:pt x="89" y="139"/>
                                    </a:lnTo>
                                    <a:lnTo>
                                      <a:pt x="85" y="142"/>
                                    </a:lnTo>
                                    <a:lnTo>
                                      <a:pt x="82" y="145"/>
                                    </a:lnTo>
                                    <a:lnTo>
                                      <a:pt x="78" y="148"/>
                                    </a:lnTo>
                                    <a:lnTo>
                                      <a:pt x="75" y="151"/>
                                    </a:lnTo>
                                    <a:lnTo>
                                      <a:pt x="71" y="154"/>
                                    </a:lnTo>
                                    <a:lnTo>
                                      <a:pt x="68" y="156"/>
                                    </a:lnTo>
                                    <a:lnTo>
                                      <a:pt x="64" y="158"/>
                                    </a:lnTo>
                                    <a:lnTo>
                                      <a:pt x="61" y="160"/>
                                    </a:lnTo>
                                    <a:lnTo>
                                      <a:pt x="58" y="162"/>
                                    </a:lnTo>
                                    <a:lnTo>
                                      <a:pt x="54" y="164"/>
                                    </a:lnTo>
                                    <a:lnTo>
                                      <a:pt x="51" y="166"/>
                                    </a:lnTo>
                                    <a:lnTo>
                                      <a:pt x="47" y="167"/>
                                    </a:lnTo>
                                    <a:lnTo>
                                      <a:pt x="44" y="168"/>
                                    </a:lnTo>
                                    <a:lnTo>
                                      <a:pt x="41" y="169"/>
                                    </a:lnTo>
                                    <a:lnTo>
                                      <a:pt x="38" y="170"/>
                                    </a:lnTo>
                                    <a:lnTo>
                                      <a:pt x="34" y="171"/>
                                    </a:lnTo>
                                    <a:lnTo>
                                      <a:pt x="31" y="171"/>
                                    </a:lnTo>
                                    <a:lnTo>
                                      <a:pt x="29" y="171"/>
                                    </a:lnTo>
                                    <a:lnTo>
                                      <a:pt x="26" y="171"/>
                                    </a:lnTo>
                                    <a:lnTo>
                                      <a:pt x="23" y="171"/>
                                    </a:lnTo>
                                    <a:lnTo>
                                      <a:pt x="20" y="170"/>
                                    </a:lnTo>
                                    <a:lnTo>
                                      <a:pt x="18" y="170"/>
                                    </a:lnTo>
                                    <a:close/>
                                  </a:path>
                                </a:pathLst>
                              </a:custGeom>
                              <a:solidFill>
                                <a:srgbClr val="9584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2" name="Freeform 3586"/>
                            <wps:cNvSpPr>
                              <a:spLocks/>
                            </wps:cNvSpPr>
                            <wps:spPr bwMode="auto">
                              <a:xfrm>
                                <a:off x="4440" y="1168"/>
                                <a:ext cx="133" cy="156"/>
                              </a:xfrm>
                              <a:custGeom>
                                <a:avLst/>
                                <a:gdLst>
                                  <a:gd name="T0" fmla="*/ 12 w 133"/>
                                  <a:gd name="T1" fmla="*/ 153 h 156"/>
                                  <a:gd name="T2" fmla="*/ 7 w 133"/>
                                  <a:gd name="T3" fmla="*/ 149 h 156"/>
                                  <a:gd name="T4" fmla="*/ 3 w 133"/>
                                  <a:gd name="T5" fmla="*/ 143 h 156"/>
                                  <a:gd name="T6" fmla="*/ 1 w 133"/>
                                  <a:gd name="T7" fmla="*/ 136 h 156"/>
                                  <a:gd name="T8" fmla="*/ 0 w 133"/>
                                  <a:gd name="T9" fmla="*/ 128 h 156"/>
                                  <a:gd name="T10" fmla="*/ 0 w 133"/>
                                  <a:gd name="T11" fmla="*/ 119 h 156"/>
                                  <a:gd name="T12" fmla="*/ 2 w 133"/>
                                  <a:gd name="T13" fmla="*/ 109 h 156"/>
                                  <a:gd name="T14" fmla="*/ 5 w 133"/>
                                  <a:gd name="T15" fmla="*/ 99 h 156"/>
                                  <a:gd name="T16" fmla="*/ 9 w 133"/>
                                  <a:gd name="T17" fmla="*/ 87 h 156"/>
                                  <a:gd name="T18" fmla="*/ 15 w 133"/>
                                  <a:gd name="T19" fmla="*/ 76 h 156"/>
                                  <a:gd name="T20" fmla="*/ 22 w 133"/>
                                  <a:gd name="T21" fmla="*/ 64 h 156"/>
                                  <a:gd name="T22" fmla="*/ 30 w 133"/>
                                  <a:gd name="T23" fmla="*/ 52 h 156"/>
                                  <a:gd name="T24" fmla="*/ 39 w 133"/>
                                  <a:gd name="T25" fmla="*/ 42 h 156"/>
                                  <a:gd name="T26" fmla="*/ 48 w 133"/>
                                  <a:gd name="T27" fmla="*/ 32 h 156"/>
                                  <a:gd name="T28" fmla="*/ 58 w 133"/>
                                  <a:gd name="T29" fmla="*/ 23 h 156"/>
                                  <a:gd name="T30" fmla="*/ 67 w 133"/>
                                  <a:gd name="T31" fmla="*/ 16 h 156"/>
                                  <a:gd name="T32" fmla="*/ 77 w 133"/>
                                  <a:gd name="T33" fmla="*/ 10 h 156"/>
                                  <a:gd name="T34" fmla="*/ 86 w 133"/>
                                  <a:gd name="T35" fmla="*/ 5 h 156"/>
                                  <a:gd name="T36" fmla="*/ 96 w 133"/>
                                  <a:gd name="T37" fmla="*/ 2 h 156"/>
                                  <a:gd name="T38" fmla="*/ 104 w 133"/>
                                  <a:gd name="T39" fmla="*/ 0 h 156"/>
                                  <a:gd name="T40" fmla="*/ 112 w 133"/>
                                  <a:gd name="T41" fmla="*/ 0 h 156"/>
                                  <a:gd name="T42" fmla="*/ 119 w 133"/>
                                  <a:gd name="T43" fmla="*/ 2 h 156"/>
                                  <a:gd name="T44" fmla="*/ 125 w 133"/>
                                  <a:gd name="T45" fmla="*/ 6 h 156"/>
                                  <a:gd name="T46" fmla="*/ 129 w 133"/>
                                  <a:gd name="T47" fmla="*/ 11 h 156"/>
                                  <a:gd name="T48" fmla="*/ 132 w 133"/>
                                  <a:gd name="T49" fmla="*/ 17 h 156"/>
                                  <a:gd name="T50" fmla="*/ 133 w 133"/>
                                  <a:gd name="T51" fmla="*/ 25 h 156"/>
                                  <a:gd name="T52" fmla="*/ 133 w 133"/>
                                  <a:gd name="T53" fmla="*/ 34 h 156"/>
                                  <a:gd name="T54" fmla="*/ 132 w 133"/>
                                  <a:gd name="T55" fmla="*/ 43 h 156"/>
                                  <a:gd name="T56" fmla="*/ 129 w 133"/>
                                  <a:gd name="T57" fmla="*/ 54 h 156"/>
                                  <a:gd name="T58" fmla="*/ 125 w 133"/>
                                  <a:gd name="T59" fmla="*/ 65 h 156"/>
                                  <a:gd name="T60" fmla="*/ 120 w 133"/>
                                  <a:gd name="T61" fmla="*/ 76 h 156"/>
                                  <a:gd name="T62" fmla="*/ 113 w 133"/>
                                  <a:gd name="T63" fmla="*/ 88 h 156"/>
                                  <a:gd name="T64" fmla="*/ 105 w 133"/>
                                  <a:gd name="T65" fmla="*/ 100 h 156"/>
                                  <a:gd name="T66" fmla="*/ 97 w 133"/>
                                  <a:gd name="T67" fmla="*/ 111 h 156"/>
                                  <a:gd name="T68" fmla="*/ 88 w 133"/>
                                  <a:gd name="T69" fmla="*/ 121 h 156"/>
                                  <a:gd name="T70" fmla="*/ 78 w 133"/>
                                  <a:gd name="T71" fmla="*/ 130 h 156"/>
                                  <a:gd name="T72" fmla="*/ 69 w 133"/>
                                  <a:gd name="T73" fmla="*/ 138 h 156"/>
                                  <a:gd name="T74" fmla="*/ 59 w 133"/>
                                  <a:gd name="T75" fmla="*/ 144 h 156"/>
                                  <a:gd name="T76" fmla="*/ 50 w 133"/>
                                  <a:gd name="T77" fmla="*/ 150 h 156"/>
                                  <a:gd name="T78" fmla="*/ 40 w 133"/>
                                  <a:gd name="T79" fmla="*/ 153 h 156"/>
                                  <a:gd name="T80" fmla="*/ 32 w 133"/>
                                  <a:gd name="T81" fmla="*/ 156 h 156"/>
                                  <a:gd name="T82" fmla="*/ 24 w 133"/>
                                  <a:gd name="T83" fmla="*/ 156 h 156"/>
                                  <a:gd name="T84" fmla="*/ 16 w 133"/>
                                  <a:gd name="T85" fmla="*/ 155 h 1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33" h="156">
                                    <a:moveTo>
                                      <a:pt x="16" y="155"/>
                                    </a:moveTo>
                                    <a:lnTo>
                                      <a:pt x="14" y="154"/>
                                    </a:lnTo>
                                    <a:lnTo>
                                      <a:pt x="12" y="153"/>
                                    </a:lnTo>
                                    <a:lnTo>
                                      <a:pt x="10" y="152"/>
                                    </a:lnTo>
                                    <a:lnTo>
                                      <a:pt x="8" y="150"/>
                                    </a:lnTo>
                                    <a:lnTo>
                                      <a:pt x="7" y="149"/>
                                    </a:lnTo>
                                    <a:lnTo>
                                      <a:pt x="5" y="147"/>
                                    </a:lnTo>
                                    <a:lnTo>
                                      <a:pt x="4" y="145"/>
                                    </a:lnTo>
                                    <a:lnTo>
                                      <a:pt x="3" y="143"/>
                                    </a:lnTo>
                                    <a:lnTo>
                                      <a:pt x="2" y="141"/>
                                    </a:lnTo>
                                    <a:lnTo>
                                      <a:pt x="1" y="139"/>
                                    </a:lnTo>
                                    <a:lnTo>
                                      <a:pt x="1" y="136"/>
                                    </a:lnTo>
                                    <a:lnTo>
                                      <a:pt x="0" y="134"/>
                                    </a:lnTo>
                                    <a:lnTo>
                                      <a:pt x="0" y="131"/>
                                    </a:lnTo>
                                    <a:lnTo>
                                      <a:pt x="0" y="128"/>
                                    </a:lnTo>
                                    <a:lnTo>
                                      <a:pt x="0" y="125"/>
                                    </a:lnTo>
                                    <a:lnTo>
                                      <a:pt x="0" y="122"/>
                                    </a:lnTo>
                                    <a:lnTo>
                                      <a:pt x="0" y="119"/>
                                    </a:lnTo>
                                    <a:lnTo>
                                      <a:pt x="0" y="116"/>
                                    </a:lnTo>
                                    <a:lnTo>
                                      <a:pt x="1" y="113"/>
                                    </a:lnTo>
                                    <a:lnTo>
                                      <a:pt x="2" y="109"/>
                                    </a:lnTo>
                                    <a:lnTo>
                                      <a:pt x="3" y="106"/>
                                    </a:lnTo>
                                    <a:lnTo>
                                      <a:pt x="4" y="102"/>
                                    </a:lnTo>
                                    <a:lnTo>
                                      <a:pt x="5" y="99"/>
                                    </a:lnTo>
                                    <a:lnTo>
                                      <a:pt x="6" y="95"/>
                                    </a:lnTo>
                                    <a:lnTo>
                                      <a:pt x="8" y="91"/>
                                    </a:lnTo>
                                    <a:lnTo>
                                      <a:pt x="9" y="87"/>
                                    </a:lnTo>
                                    <a:lnTo>
                                      <a:pt x="11" y="84"/>
                                    </a:lnTo>
                                    <a:lnTo>
                                      <a:pt x="13" y="80"/>
                                    </a:lnTo>
                                    <a:lnTo>
                                      <a:pt x="15" y="76"/>
                                    </a:lnTo>
                                    <a:lnTo>
                                      <a:pt x="17" y="72"/>
                                    </a:lnTo>
                                    <a:lnTo>
                                      <a:pt x="20" y="68"/>
                                    </a:lnTo>
                                    <a:lnTo>
                                      <a:pt x="22" y="64"/>
                                    </a:lnTo>
                                    <a:lnTo>
                                      <a:pt x="25" y="60"/>
                                    </a:lnTo>
                                    <a:lnTo>
                                      <a:pt x="28" y="56"/>
                                    </a:lnTo>
                                    <a:lnTo>
                                      <a:pt x="30" y="52"/>
                                    </a:lnTo>
                                    <a:lnTo>
                                      <a:pt x="33" y="49"/>
                                    </a:lnTo>
                                    <a:lnTo>
                                      <a:pt x="36" y="45"/>
                                    </a:lnTo>
                                    <a:lnTo>
                                      <a:pt x="39" y="42"/>
                                    </a:lnTo>
                                    <a:lnTo>
                                      <a:pt x="42" y="38"/>
                                    </a:lnTo>
                                    <a:lnTo>
                                      <a:pt x="45" y="35"/>
                                    </a:lnTo>
                                    <a:lnTo>
                                      <a:pt x="48" y="32"/>
                                    </a:lnTo>
                                    <a:lnTo>
                                      <a:pt x="51" y="29"/>
                                    </a:lnTo>
                                    <a:lnTo>
                                      <a:pt x="55" y="26"/>
                                    </a:lnTo>
                                    <a:lnTo>
                                      <a:pt x="58" y="23"/>
                                    </a:lnTo>
                                    <a:lnTo>
                                      <a:pt x="61" y="21"/>
                                    </a:lnTo>
                                    <a:lnTo>
                                      <a:pt x="64" y="18"/>
                                    </a:lnTo>
                                    <a:lnTo>
                                      <a:pt x="67" y="16"/>
                                    </a:lnTo>
                                    <a:lnTo>
                                      <a:pt x="71" y="14"/>
                                    </a:lnTo>
                                    <a:lnTo>
                                      <a:pt x="74" y="12"/>
                                    </a:lnTo>
                                    <a:lnTo>
                                      <a:pt x="77" y="10"/>
                                    </a:lnTo>
                                    <a:lnTo>
                                      <a:pt x="80" y="8"/>
                                    </a:lnTo>
                                    <a:lnTo>
                                      <a:pt x="83" y="6"/>
                                    </a:lnTo>
                                    <a:lnTo>
                                      <a:pt x="86" y="5"/>
                                    </a:lnTo>
                                    <a:lnTo>
                                      <a:pt x="90" y="4"/>
                                    </a:lnTo>
                                    <a:lnTo>
                                      <a:pt x="93" y="3"/>
                                    </a:lnTo>
                                    <a:lnTo>
                                      <a:pt x="96" y="2"/>
                                    </a:lnTo>
                                    <a:lnTo>
                                      <a:pt x="98" y="1"/>
                                    </a:lnTo>
                                    <a:lnTo>
                                      <a:pt x="101" y="0"/>
                                    </a:lnTo>
                                    <a:lnTo>
                                      <a:pt x="104" y="0"/>
                                    </a:lnTo>
                                    <a:lnTo>
                                      <a:pt x="107" y="0"/>
                                    </a:lnTo>
                                    <a:lnTo>
                                      <a:pt x="109" y="0"/>
                                    </a:lnTo>
                                    <a:lnTo>
                                      <a:pt x="112" y="0"/>
                                    </a:lnTo>
                                    <a:lnTo>
                                      <a:pt x="114" y="1"/>
                                    </a:lnTo>
                                    <a:lnTo>
                                      <a:pt x="117" y="1"/>
                                    </a:lnTo>
                                    <a:lnTo>
                                      <a:pt x="119" y="2"/>
                                    </a:lnTo>
                                    <a:lnTo>
                                      <a:pt x="121" y="3"/>
                                    </a:lnTo>
                                    <a:lnTo>
                                      <a:pt x="123" y="4"/>
                                    </a:lnTo>
                                    <a:lnTo>
                                      <a:pt x="125" y="6"/>
                                    </a:lnTo>
                                    <a:lnTo>
                                      <a:pt x="126" y="7"/>
                                    </a:lnTo>
                                    <a:lnTo>
                                      <a:pt x="128" y="9"/>
                                    </a:lnTo>
                                    <a:lnTo>
                                      <a:pt x="129" y="11"/>
                                    </a:lnTo>
                                    <a:lnTo>
                                      <a:pt x="130" y="13"/>
                                    </a:lnTo>
                                    <a:lnTo>
                                      <a:pt x="131" y="15"/>
                                    </a:lnTo>
                                    <a:lnTo>
                                      <a:pt x="132" y="17"/>
                                    </a:lnTo>
                                    <a:lnTo>
                                      <a:pt x="132" y="20"/>
                                    </a:lnTo>
                                    <a:lnTo>
                                      <a:pt x="133" y="22"/>
                                    </a:lnTo>
                                    <a:lnTo>
                                      <a:pt x="133" y="25"/>
                                    </a:lnTo>
                                    <a:lnTo>
                                      <a:pt x="133" y="28"/>
                                    </a:lnTo>
                                    <a:lnTo>
                                      <a:pt x="133" y="31"/>
                                    </a:lnTo>
                                    <a:lnTo>
                                      <a:pt x="133" y="34"/>
                                    </a:lnTo>
                                    <a:lnTo>
                                      <a:pt x="133" y="37"/>
                                    </a:lnTo>
                                    <a:lnTo>
                                      <a:pt x="133" y="40"/>
                                    </a:lnTo>
                                    <a:lnTo>
                                      <a:pt x="132" y="43"/>
                                    </a:lnTo>
                                    <a:lnTo>
                                      <a:pt x="131" y="47"/>
                                    </a:lnTo>
                                    <a:lnTo>
                                      <a:pt x="130" y="50"/>
                                    </a:lnTo>
                                    <a:lnTo>
                                      <a:pt x="129" y="54"/>
                                    </a:lnTo>
                                    <a:lnTo>
                                      <a:pt x="128" y="57"/>
                                    </a:lnTo>
                                    <a:lnTo>
                                      <a:pt x="127" y="61"/>
                                    </a:lnTo>
                                    <a:lnTo>
                                      <a:pt x="125" y="65"/>
                                    </a:lnTo>
                                    <a:lnTo>
                                      <a:pt x="124" y="69"/>
                                    </a:lnTo>
                                    <a:lnTo>
                                      <a:pt x="122" y="72"/>
                                    </a:lnTo>
                                    <a:lnTo>
                                      <a:pt x="120" y="76"/>
                                    </a:lnTo>
                                    <a:lnTo>
                                      <a:pt x="118" y="80"/>
                                    </a:lnTo>
                                    <a:lnTo>
                                      <a:pt x="116" y="84"/>
                                    </a:lnTo>
                                    <a:lnTo>
                                      <a:pt x="113" y="88"/>
                                    </a:lnTo>
                                    <a:lnTo>
                                      <a:pt x="111" y="92"/>
                                    </a:lnTo>
                                    <a:lnTo>
                                      <a:pt x="108" y="96"/>
                                    </a:lnTo>
                                    <a:lnTo>
                                      <a:pt x="105" y="100"/>
                                    </a:lnTo>
                                    <a:lnTo>
                                      <a:pt x="103" y="104"/>
                                    </a:lnTo>
                                    <a:lnTo>
                                      <a:pt x="100" y="107"/>
                                    </a:lnTo>
                                    <a:lnTo>
                                      <a:pt x="97" y="111"/>
                                    </a:lnTo>
                                    <a:lnTo>
                                      <a:pt x="94" y="114"/>
                                    </a:lnTo>
                                    <a:lnTo>
                                      <a:pt x="91" y="118"/>
                                    </a:lnTo>
                                    <a:lnTo>
                                      <a:pt x="88" y="121"/>
                                    </a:lnTo>
                                    <a:lnTo>
                                      <a:pt x="85" y="124"/>
                                    </a:lnTo>
                                    <a:lnTo>
                                      <a:pt x="82" y="127"/>
                                    </a:lnTo>
                                    <a:lnTo>
                                      <a:pt x="78" y="130"/>
                                    </a:lnTo>
                                    <a:lnTo>
                                      <a:pt x="75" y="133"/>
                                    </a:lnTo>
                                    <a:lnTo>
                                      <a:pt x="72" y="135"/>
                                    </a:lnTo>
                                    <a:lnTo>
                                      <a:pt x="69" y="138"/>
                                    </a:lnTo>
                                    <a:lnTo>
                                      <a:pt x="66" y="140"/>
                                    </a:lnTo>
                                    <a:lnTo>
                                      <a:pt x="62" y="142"/>
                                    </a:lnTo>
                                    <a:lnTo>
                                      <a:pt x="59" y="144"/>
                                    </a:lnTo>
                                    <a:lnTo>
                                      <a:pt x="56" y="146"/>
                                    </a:lnTo>
                                    <a:lnTo>
                                      <a:pt x="53" y="148"/>
                                    </a:lnTo>
                                    <a:lnTo>
                                      <a:pt x="50" y="150"/>
                                    </a:lnTo>
                                    <a:lnTo>
                                      <a:pt x="47" y="151"/>
                                    </a:lnTo>
                                    <a:lnTo>
                                      <a:pt x="44" y="152"/>
                                    </a:lnTo>
                                    <a:lnTo>
                                      <a:pt x="40" y="153"/>
                                    </a:lnTo>
                                    <a:lnTo>
                                      <a:pt x="38" y="154"/>
                                    </a:lnTo>
                                    <a:lnTo>
                                      <a:pt x="35" y="155"/>
                                    </a:lnTo>
                                    <a:lnTo>
                                      <a:pt x="32" y="156"/>
                                    </a:lnTo>
                                    <a:lnTo>
                                      <a:pt x="29" y="156"/>
                                    </a:lnTo>
                                    <a:lnTo>
                                      <a:pt x="26" y="156"/>
                                    </a:lnTo>
                                    <a:lnTo>
                                      <a:pt x="24" y="156"/>
                                    </a:lnTo>
                                    <a:lnTo>
                                      <a:pt x="21" y="156"/>
                                    </a:lnTo>
                                    <a:lnTo>
                                      <a:pt x="19" y="155"/>
                                    </a:lnTo>
                                    <a:lnTo>
                                      <a:pt x="16" y="155"/>
                                    </a:lnTo>
                                    <a:close/>
                                  </a:path>
                                </a:pathLst>
                              </a:custGeom>
                              <a:solidFill>
                                <a:srgbClr val="8F7F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3" name="Freeform 3587"/>
                            <wps:cNvSpPr>
                              <a:spLocks/>
                            </wps:cNvSpPr>
                            <wps:spPr bwMode="auto">
                              <a:xfrm>
                                <a:off x="4449" y="1169"/>
                                <a:ext cx="122" cy="141"/>
                              </a:xfrm>
                              <a:custGeom>
                                <a:avLst/>
                                <a:gdLst>
                                  <a:gd name="T0" fmla="*/ 12 w 122"/>
                                  <a:gd name="T1" fmla="*/ 138 h 141"/>
                                  <a:gd name="T2" fmla="*/ 7 w 122"/>
                                  <a:gd name="T3" fmla="*/ 134 h 141"/>
                                  <a:gd name="T4" fmla="*/ 4 w 122"/>
                                  <a:gd name="T5" fmla="*/ 129 h 141"/>
                                  <a:gd name="T6" fmla="*/ 1 w 122"/>
                                  <a:gd name="T7" fmla="*/ 123 h 141"/>
                                  <a:gd name="T8" fmla="*/ 0 w 122"/>
                                  <a:gd name="T9" fmla="*/ 116 h 141"/>
                                  <a:gd name="T10" fmla="*/ 1 w 122"/>
                                  <a:gd name="T11" fmla="*/ 107 h 141"/>
                                  <a:gd name="T12" fmla="*/ 2 w 122"/>
                                  <a:gd name="T13" fmla="*/ 98 h 141"/>
                                  <a:gd name="T14" fmla="*/ 5 w 122"/>
                                  <a:gd name="T15" fmla="*/ 89 h 141"/>
                                  <a:gd name="T16" fmla="*/ 9 w 122"/>
                                  <a:gd name="T17" fmla="*/ 79 h 141"/>
                                  <a:gd name="T18" fmla="*/ 14 w 122"/>
                                  <a:gd name="T19" fmla="*/ 68 h 141"/>
                                  <a:gd name="T20" fmla="*/ 20 w 122"/>
                                  <a:gd name="T21" fmla="*/ 57 h 141"/>
                                  <a:gd name="T22" fmla="*/ 28 w 122"/>
                                  <a:gd name="T23" fmla="*/ 47 h 141"/>
                                  <a:gd name="T24" fmla="*/ 36 w 122"/>
                                  <a:gd name="T25" fmla="*/ 37 h 141"/>
                                  <a:gd name="T26" fmla="*/ 44 w 122"/>
                                  <a:gd name="T27" fmla="*/ 29 h 141"/>
                                  <a:gd name="T28" fmla="*/ 53 w 122"/>
                                  <a:gd name="T29" fmla="*/ 21 h 141"/>
                                  <a:gd name="T30" fmla="*/ 61 w 122"/>
                                  <a:gd name="T31" fmla="*/ 14 h 141"/>
                                  <a:gd name="T32" fmla="*/ 70 w 122"/>
                                  <a:gd name="T33" fmla="*/ 8 h 141"/>
                                  <a:gd name="T34" fmla="*/ 78 w 122"/>
                                  <a:gd name="T35" fmla="*/ 4 h 141"/>
                                  <a:gd name="T36" fmla="*/ 87 w 122"/>
                                  <a:gd name="T37" fmla="*/ 1 h 141"/>
                                  <a:gd name="T38" fmla="*/ 94 w 122"/>
                                  <a:gd name="T39" fmla="*/ 0 h 141"/>
                                  <a:gd name="T40" fmla="*/ 102 w 122"/>
                                  <a:gd name="T41" fmla="*/ 0 h 141"/>
                                  <a:gd name="T42" fmla="*/ 108 w 122"/>
                                  <a:gd name="T43" fmla="*/ 1 h 141"/>
                                  <a:gd name="T44" fmla="*/ 113 w 122"/>
                                  <a:gd name="T45" fmla="*/ 5 h 141"/>
                                  <a:gd name="T46" fmla="*/ 117 w 122"/>
                                  <a:gd name="T47" fmla="*/ 9 h 141"/>
                                  <a:gd name="T48" fmla="*/ 120 w 122"/>
                                  <a:gd name="T49" fmla="*/ 15 h 141"/>
                                  <a:gd name="T50" fmla="*/ 121 w 122"/>
                                  <a:gd name="T51" fmla="*/ 22 h 141"/>
                                  <a:gd name="T52" fmla="*/ 121 w 122"/>
                                  <a:gd name="T53" fmla="*/ 30 h 141"/>
                                  <a:gd name="T54" fmla="*/ 120 w 122"/>
                                  <a:gd name="T55" fmla="*/ 39 h 141"/>
                                  <a:gd name="T56" fmla="*/ 118 w 122"/>
                                  <a:gd name="T57" fmla="*/ 48 h 141"/>
                                  <a:gd name="T58" fmla="*/ 114 w 122"/>
                                  <a:gd name="T59" fmla="*/ 58 h 141"/>
                                  <a:gd name="T60" fmla="*/ 110 w 122"/>
                                  <a:gd name="T61" fmla="*/ 69 h 141"/>
                                  <a:gd name="T62" fmla="*/ 104 w 122"/>
                                  <a:gd name="T63" fmla="*/ 80 h 141"/>
                                  <a:gd name="T64" fmla="*/ 97 w 122"/>
                                  <a:gd name="T65" fmla="*/ 90 h 141"/>
                                  <a:gd name="T66" fmla="*/ 89 w 122"/>
                                  <a:gd name="T67" fmla="*/ 100 h 141"/>
                                  <a:gd name="T68" fmla="*/ 81 w 122"/>
                                  <a:gd name="T69" fmla="*/ 109 h 141"/>
                                  <a:gd name="T70" fmla="*/ 72 w 122"/>
                                  <a:gd name="T71" fmla="*/ 117 h 141"/>
                                  <a:gd name="T72" fmla="*/ 64 w 122"/>
                                  <a:gd name="T73" fmla="*/ 124 h 141"/>
                                  <a:gd name="T74" fmla="*/ 55 w 122"/>
                                  <a:gd name="T75" fmla="*/ 130 h 141"/>
                                  <a:gd name="T76" fmla="*/ 46 w 122"/>
                                  <a:gd name="T77" fmla="*/ 135 h 141"/>
                                  <a:gd name="T78" fmla="*/ 38 w 122"/>
                                  <a:gd name="T79" fmla="*/ 139 h 141"/>
                                  <a:gd name="T80" fmla="*/ 30 w 122"/>
                                  <a:gd name="T81" fmla="*/ 141 h 141"/>
                                  <a:gd name="T82" fmla="*/ 23 w 122"/>
                                  <a:gd name="T83" fmla="*/ 141 h 141"/>
                                  <a:gd name="T84" fmla="*/ 16 w 122"/>
                                  <a:gd name="T85" fmla="*/ 140 h 1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2" h="141">
                                    <a:moveTo>
                                      <a:pt x="16" y="140"/>
                                    </a:moveTo>
                                    <a:lnTo>
                                      <a:pt x="14" y="139"/>
                                    </a:lnTo>
                                    <a:lnTo>
                                      <a:pt x="12" y="138"/>
                                    </a:lnTo>
                                    <a:lnTo>
                                      <a:pt x="10" y="137"/>
                                    </a:lnTo>
                                    <a:lnTo>
                                      <a:pt x="9" y="136"/>
                                    </a:lnTo>
                                    <a:lnTo>
                                      <a:pt x="7" y="134"/>
                                    </a:lnTo>
                                    <a:lnTo>
                                      <a:pt x="6" y="133"/>
                                    </a:lnTo>
                                    <a:lnTo>
                                      <a:pt x="5" y="131"/>
                                    </a:lnTo>
                                    <a:lnTo>
                                      <a:pt x="4" y="129"/>
                                    </a:lnTo>
                                    <a:lnTo>
                                      <a:pt x="3" y="127"/>
                                    </a:lnTo>
                                    <a:lnTo>
                                      <a:pt x="2" y="125"/>
                                    </a:lnTo>
                                    <a:lnTo>
                                      <a:pt x="1" y="123"/>
                                    </a:lnTo>
                                    <a:lnTo>
                                      <a:pt x="1" y="121"/>
                                    </a:lnTo>
                                    <a:lnTo>
                                      <a:pt x="1" y="118"/>
                                    </a:lnTo>
                                    <a:lnTo>
                                      <a:pt x="0" y="116"/>
                                    </a:lnTo>
                                    <a:lnTo>
                                      <a:pt x="0" y="113"/>
                                    </a:lnTo>
                                    <a:lnTo>
                                      <a:pt x="1" y="110"/>
                                    </a:lnTo>
                                    <a:lnTo>
                                      <a:pt x="1" y="107"/>
                                    </a:lnTo>
                                    <a:lnTo>
                                      <a:pt x="1" y="105"/>
                                    </a:lnTo>
                                    <a:lnTo>
                                      <a:pt x="2" y="102"/>
                                    </a:lnTo>
                                    <a:lnTo>
                                      <a:pt x="2" y="98"/>
                                    </a:lnTo>
                                    <a:lnTo>
                                      <a:pt x="3" y="95"/>
                                    </a:lnTo>
                                    <a:lnTo>
                                      <a:pt x="4" y="92"/>
                                    </a:lnTo>
                                    <a:lnTo>
                                      <a:pt x="5" y="89"/>
                                    </a:lnTo>
                                    <a:lnTo>
                                      <a:pt x="6" y="85"/>
                                    </a:lnTo>
                                    <a:lnTo>
                                      <a:pt x="7" y="82"/>
                                    </a:lnTo>
                                    <a:lnTo>
                                      <a:pt x="9" y="79"/>
                                    </a:lnTo>
                                    <a:lnTo>
                                      <a:pt x="11" y="75"/>
                                    </a:lnTo>
                                    <a:lnTo>
                                      <a:pt x="12" y="72"/>
                                    </a:lnTo>
                                    <a:lnTo>
                                      <a:pt x="14" y="68"/>
                                    </a:lnTo>
                                    <a:lnTo>
                                      <a:pt x="16" y="65"/>
                                    </a:lnTo>
                                    <a:lnTo>
                                      <a:pt x="18" y="61"/>
                                    </a:lnTo>
                                    <a:lnTo>
                                      <a:pt x="20" y="57"/>
                                    </a:lnTo>
                                    <a:lnTo>
                                      <a:pt x="23" y="54"/>
                                    </a:lnTo>
                                    <a:lnTo>
                                      <a:pt x="25" y="50"/>
                                    </a:lnTo>
                                    <a:lnTo>
                                      <a:pt x="28" y="47"/>
                                    </a:lnTo>
                                    <a:lnTo>
                                      <a:pt x="30" y="44"/>
                                    </a:lnTo>
                                    <a:lnTo>
                                      <a:pt x="33" y="40"/>
                                    </a:lnTo>
                                    <a:lnTo>
                                      <a:pt x="36" y="37"/>
                                    </a:lnTo>
                                    <a:lnTo>
                                      <a:pt x="38" y="34"/>
                                    </a:lnTo>
                                    <a:lnTo>
                                      <a:pt x="41" y="31"/>
                                    </a:lnTo>
                                    <a:lnTo>
                                      <a:pt x="44" y="29"/>
                                    </a:lnTo>
                                    <a:lnTo>
                                      <a:pt x="47" y="26"/>
                                    </a:lnTo>
                                    <a:lnTo>
                                      <a:pt x="50" y="23"/>
                                    </a:lnTo>
                                    <a:lnTo>
                                      <a:pt x="53" y="21"/>
                                    </a:lnTo>
                                    <a:lnTo>
                                      <a:pt x="55" y="18"/>
                                    </a:lnTo>
                                    <a:lnTo>
                                      <a:pt x="58" y="16"/>
                                    </a:lnTo>
                                    <a:lnTo>
                                      <a:pt x="61" y="14"/>
                                    </a:lnTo>
                                    <a:lnTo>
                                      <a:pt x="64" y="12"/>
                                    </a:lnTo>
                                    <a:lnTo>
                                      <a:pt x="67" y="10"/>
                                    </a:lnTo>
                                    <a:lnTo>
                                      <a:pt x="70" y="8"/>
                                    </a:lnTo>
                                    <a:lnTo>
                                      <a:pt x="73" y="7"/>
                                    </a:lnTo>
                                    <a:lnTo>
                                      <a:pt x="76" y="5"/>
                                    </a:lnTo>
                                    <a:lnTo>
                                      <a:pt x="78" y="4"/>
                                    </a:lnTo>
                                    <a:lnTo>
                                      <a:pt x="81" y="3"/>
                                    </a:lnTo>
                                    <a:lnTo>
                                      <a:pt x="84" y="2"/>
                                    </a:lnTo>
                                    <a:lnTo>
                                      <a:pt x="87" y="1"/>
                                    </a:lnTo>
                                    <a:lnTo>
                                      <a:pt x="89" y="1"/>
                                    </a:lnTo>
                                    <a:lnTo>
                                      <a:pt x="92" y="0"/>
                                    </a:lnTo>
                                    <a:lnTo>
                                      <a:pt x="94" y="0"/>
                                    </a:lnTo>
                                    <a:lnTo>
                                      <a:pt x="97" y="0"/>
                                    </a:lnTo>
                                    <a:lnTo>
                                      <a:pt x="99" y="0"/>
                                    </a:lnTo>
                                    <a:lnTo>
                                      <a:pt x="102" y="0"/>
                                    </a:lnTo>
                                    <a:lnTo>
                                      <a:pt x="104" y="0"/>
                                    </a:lnTo>
                                    <a:lnTo>
                                      <a:pt x="106" y="1"/>
                                    </a:lnTo>
                                    <a:lnTo>
                                      <a:pt x="108" y="1"/>
                                    </a:lnTo>
                                    <a:lnTo>
                                      <a:pt x="110" y="2"/>
                                    </a:lnTo>
                                    <a:lnTo>
                                      <a:pt x="112" y="3"/>
                                    </a:lnTo>
                                    <a:lnTo>
                                      <a:pt x="113" y="5"/>
                                    </a:lnTo>
                                    <a:lnTo>
                                      <a:pt x="115" y="6"/>
                                    </a:lnTo>
                                    <a:lnTo>
                                      <a:pt x="116" y="8"/>
                                    </a:lnTo>
                                    <a:lnTo>
                                      <a:pt x="117" y="9"/>
                                    </a:lnTo>
                                    <a:lnTo>
                                      <a:pt x="118" y="11"/>
                                    </a:lnTo>
                                    <a:lnTo>
                                      <a:pt x="119" y="13"/>
                                    </a:lnTo>
                                    <a:lnTo>
                                      <a:pt x="120" y="15"/>
                                    </a:lnTo>
                                    <a:lnTo>
                                      <a:pt x="120" y="17"/>
                                    </a:lnTo>
                                    <a:lnTo>
                                      <a:pt x="121" y="20"/>
                                    </a:lnTo>
                                    <a:lnTo>
                                      <a:pt x="121" y="22"/>
                                    </a:lnTo>
                                    <a:lnTo>
                                      <a:pt x="121" y="25"/>
                                    </a:lnTo>
                                    <a:lnTo>
                                      <a:pt x="122" y="27"/>
                                    </a:lnTo>
                                    <a:lnTo>
                                      <a:pt x="121" y="30"/>
                                    </a:lnTo>
                                    <a:lnTo>
                                      <a:pt x="121" y="33"/>
                                    </a:lnTo>
                                    <a:lnTo>
                                      <a:pt x="121" y="36"/>
                                    </a:lnTo>
                                    <a:lnTo>
                                      <a:pt x="120" y="39"/>
                                    </a:lnTo>
                                    <a:lnTo>
                                      <a:pt x="120" y="42"/>
                                    </a:lnTo>
                                    <a:lnTo>
                                      <a:pt x="119" y="45"/>
                                    </a:lnTo>
                                    <a:lnTo>
                                      <a:pt x="118" y="48"/>
                                    </a:lnTo>
                                    <a:lnTo>
                                      <a:pt x="117" y="52"/>
                                    </a:lnTo>
                                    <a:lnTo>
                                      <a:pt x="116" y="55"/>
                                    </a:lnTo>
                                    <a:lnTo>
                                      <a:pt x="114" y="58"/>
                                    </a:lnTo>
                                    <a:lnTo>
                                      <a:pt x="113" y="62"/>
                                    </a:lnTo>
                                    <a:lnTo>
                                      <a:pt x="111" y="65"/>
                                    </a:lnTo>
                                    <a:lnTo>
                                      <a:pt x="110" y="69"/>
                                    </a:lnTo>
                                    <a:lnTo>
                                      <a:pt x="108" y="72"/>
                                    </a:lnTo>
                                    <a:lnTo>
                                      <a:pt x="106" y="76"/>
                                    </a:lnTo>
                                    <a:lnTo>
                                      <a:pt x="104" y="80"/>
                                    </a:lnTo>
                                    <a:lnTo>
                                      <a:pt x="101" y="83"/>
                                    </a:lnTo>
                                    <a:lnTo>
                                      <a:pt x="99" y="87"/>
                                    </a:lnTo>
                                    <a:lnTo>
                                      <a:pt x="97" y="90"/>
                                    </a:lnTo>
                                    <a:lnTo>
                                      <a:pt x="94" y="94"/>
                                    </a:lnTo>
                                    <a:lnTo>
                                      <a:pt x="92" y="97"/>
                                    </a:lnTo>
                                    <a:lnTo>
                                      <a:pt x="89" y="100"/>
                                    </a:lnTo>
                                    <a:lnTo>
                                      <a:pt x="86" y="103"/>
                                    </a:lnTo>
                                    <a:lnTo>
                                      <a:pt x="84" y="106"/>
                                    </a:lnTo>
                                    <a:lnTo>
                                      <a:pt x="81" y="109"/>
                                    </a:lnTo>
                                    <a:lnTo>
                                      <a:pt x="78" y="112"/>
                                    </a:lnTo>
                                    <a:lnTo>
                                      <a:pt x="75" y="115"/>
                                    </a:lnTo>
                                    <a:lnTo>
                                      <a:pt x="72" y="117"/>
                                    </a:lnTo>
                                    <a:lnTo>
                                      <a:pt x="69" y="120"/>
                                    </a:lnTo>
                                    <a:lnTo>
                                      <a:pt x="66" y="122"/>
                                    </a:lnTo>
                                    <a:lnTo>
                                      <a:pt x="64" y="124"/>
                                    </a:lnTo>
                                    <a:lnTo>
                                      <a:pt x="61" y="127"/>
                                    </a:lnTo>
                                    <a:lnTo>
                                      <a:pt x="58" y="129"/>
                                    </a:lnTo>
                                    <a:lnTo>
                                      <a:pt x="55" y="130"/>
                                    </a:lnTo>
                                    <a:lnTo>
                                      <a:pt x="52" y="132"/>
                                    </a:lnTo>
                                    <a:lnTo>
                                      <a:pt x="49" y="134"/>
                                    </a:lnTo>
                                    <a:lnTo>
                                      <a:pt x="46" y="135"/>
                                    </a:lnTo>
                                    <a:lnTo>
                                      <a:pt x="43" y="136"/>
                                    </a:lnTo>
                                    <a:lnTo>
                                      <a:pt x="41" y="138"/>
                                    </a:lnTo>
                                    <a:lnTo>
                                      <a:pt x="38" y="139"/>
                                    </a:lnTo>
                                    <a:lnTo>
                                      <a:pt x="35" y="139"/>
                                    </a:lnTo>
                                    <a:lnTo>
                                      <a:pt x="33" y="140"/>
                                    </a:lnTo>
                                    <a:lnTo>
                                      <a:pt x="30" y="141"/>
                                    </a:lnTo>
                                    <a:lnTo>
                                      <a:pt x="28" y="141"/>
                                    </a:lnTo>
                                    <a:lnTo>
                                      <a:pt x="25" y="141"/>
                                    </a:lnTo>
                                    <a:lnTo>
                                      <a:pt x="23" y="141"/>
                                    </a:lnTo>
                                    <a:lnTo>
                                      <a:pt x="20" y="141"/>
                                    </a:lnTo>
                                    <a:lnTo>
                                      <a:pt x="18" y="140"/>
                                    </a:lnTo>
                                    <a:lnTo>
                                      <a:pt x="16" y="140"/>
                                    </a:lnTo>
                                    <a:close/>
                                  </a:path>
                                </a:pathLst>
                              </a:custGeom>
                              <a:solidFill>
                                <a:srgbClr val="8979A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4" name="Freeform 3588"/>
                            <wps:cNvSpPr>
                              <a:spLocks/>
                            </wps:cNvSpPr>
                            <wps:spPr bwMode="auto">
                              <a:xfrm>
                                <a:off x="4459" y="1169"/>
                                <a:ext cx="109" cy="127"/>
                              </a:xfrm>
                              <a:custGeom>
                                <a:avLst/>
                                <a:gdLst>
                                  <a:gd name="T0" fmla="*/ 11 w 109"/>
                                  <a:gd name="T1" fmla="*/ 124 h 127"/>
                                  <a:gd name="T2" fmla="*/ 7 w 109"/>
                                  <a:gd name="T3" fmla="*/ 121 h 127"/>
                                  <a:gd name="T4" fmla="*/ 3 w 109"/>
                                  <a:gd name="T5" fmla="*/ 116 h 127"/>
                                  <a:gd name="T6" fmla="*/ 1 w 109"/>
                                  <a:gd name="T7" fmla="*/ 111 h 127"/>
                                  <a:gd name="T8" fmla="*/ 0 w 109"/>
                                  <a:gd name="T9" fmla="*/ 104 h 127"/>
                                  <a:gd name="T10" fmla="*/ 1 w 109"/>
                                  <a:gd name="T11" fmla="*/ 97 h 127"/>
                                  <a:gd name="T12" fmla="*/ 2 w 109"/>
                                  <a:gd name="T13" fmla="*/ 89 h 127"/>
                                  <a:gd name="T14" fmla="*/ 4 w 109"/>
                                  <a:gd name="T15" fmla="*/ 80 h 127"/>
                                  <a:gd name="T16" fmla="*/ 8 w 109"/>
                                  <a:gd name="T17" fmla="*/ 71 h 127"/>
                                  <a:gd name="T18" fmla="*/ 12 w 109"/>
                                  <a:gd name="T19" fmla="*/ 61 h 127"/>
                                  <a:gd name="T20" fmla="*/ 18 w 109"/>
                                  <a:gd name="T21" fmla="*/ 52 h 127"/>
                                  <a:gd name="T22" fmla="*/ 24 w 109"/>
                                  <a:gd name="T23" fmla="*/ 43 h 127"/>
                                  <a:gd name="T24" fmla="*/ 31 w 109"/>
                                  <a:gd name="T25" fmla="*/ 34 h 127"/>
                                  <a:gd name="T26" fmla="*/ 39 w 109"/>
                                  <a:gd name="T27" fmla="*/ 26 h 127"/>
                                  <a:gd name="T28" fmla="*/ 46 w 109"/>
                                  <a:gd name="T29" fmla="*/ 19 h 127"/>
                                  <a:gd name="T30" fmla="*/ 54 w 109"/>
                                  <a:gd name="T31" fmla="*/ 13 h 127"/>
                                  <a:gd name="T32" fmla="*/ 62 w 109"/>
                                  <a:gd name="T33" fmla="*/ 8 h 127"/>
                                  <a:gd name="T34" fmla="*/ 69 w 109"/>
                                  <a:gd name="T35" fmla="*/ 4 h 127"/>
                                  <a:gd name="T36" fmla="*/ 77 w 109"/>
                                  <a:gd name="T37" fmla="*/ 2 h 127"/>
                                  <a:gd name="T38" fmla="*/ 84 w 109"/>
                                  <a:gd name="T39" fmla="*/ 0 h 127"/>
                                  <a:gd name="T40" fmla="*/ 90 w 109"/>
                                  <a:gd name="T41" fmla="*/ 0 h 127"/>
                                  <a:gd name="T42" fmla="*/ 96 w 109"/>
                                  <a:gd name="T43" fmla="*/ 2 h 127"/>
                                  <a:gd name="T44" fmla="*/ 101 w 109"/>
                                  <a:gd name="T45" fmla="*/ 5 h 127"/>
                                  <a:gd name="T46" fmla="*/ 104 w 109"/>
                                  <a:gd name="T47" fmla="*/ 9 h 127"/>
                                  <a:gd name="T48" fmla="*/ 107 w 109"/>
                                  <a:gd name="T49" fmla="*/ 14 h 127"/>
                                  <a:gd name="T50" fmla="*/ 108 w 109"/>
                                  <a:gd name="T51" fmla="*/ 21 h 127"/>
                                  <a:gd name="T52" fmla="*/ 109 w 109"/>
                                  <a:gd name="T53" fmla="*/ 28 h 127"/>
                                  <a:gd name="T54" fmla="*/ 108 w 109"/>
                                  <a:gd name="T55" fmla="*/ 36 h 127"/>
                                  <a:gd name="T56" fmla="*/ 106 w 109"/>
                                  <a:gd name="T57" fmla="*/ 44 h 127"/>
                                  <a:gd name="T58" fmla="*/ 103 w 109"/>
                                  <a:gd name="T59" fmla="*/ 53 h 127"/>
                                  <a:gd name="T60" fmla="*/ 98 w 109"/>
                                  <a:gd name="T61" fmla="*/ 62 h 127"/>
                                  <a:gd name="T62" fmla="*/ 93 w 109"/>
                                  <a:gd name="T63" fmla="*/ 72 h 127"/>
                                  <a:gd name="T64" fmla="*/ 87 w 109"/>
                                  <a:gd name="T65" fmla="*/ 82 h 127"/>
                                  <a:gd name="T66" fmla="*/ 80 w 109"/>
                                  <a:gd name="T67" fmla="*/ 90 h 127"/>
                                  <a:gd name="T68" fmla="*/ 73 w 109"/>
                                  <a:gd name="T69" fmla="*/ 99 h 127"/>
                                  <a:gd name="T70" fmla="*/ 65 w 109"/>
                                  <a:gd name="T71" fmla="*/ 106 h 127"/>
                                  <a:gd name="T72" fmla="*/ 57 w 109"/>
                                  <a:gd name="T73" fmla="*/ 112 h 127"/>
                                  <a:gd name="T74" fmla="*/ 50 w 109"/>
                                  <a:gd name="T75" fmla="*/ 117 h 127"/>
                                  <a:gd name="T76" fmla="*/ 42 w 109"/>
                                  <a:gd name="T77" fmla="*/ 122 h 127"/>
                                  <a:gd name="T78" fmla="*/ 34 w 109"/>
                                  <a:gd name="T79" fmla="*/ 125 h 127"/>
                                  <a:gd name="T80" fmla="*/ 27 w 109"/>
                                  <a:gd name="T81" fmla="*/ 126 h 127"/>
                                  <a:gd name="T82" fmla="*/ 21 w 109"/>
                                  <a:gd name="T83" fmla="*/ 127 h 127"/>
                                  <a:gd name="T84" fmla="*/ 15 w 109"/>
                                  <a:gd name="T85" fmla="*/ 126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9" h="127">
                                    <a:moveTo>
                                      <a:pt x="15" y="126"/>
                                    </a:moveTo>
                                    <a:lnTo>
                                      <a:pt x="13" y="125"/>
                                    </a:lnTo>
                                    <a:lnTo>
                                      <a:pt x="11" y="124"/>
                                    </a:lnTo>
                                    <a:lnTo>
                                      <a:pt x="9" y="123"/>
                                    </a:lnTo>
                                    <a:lnTo>
                                      <a:pt x="8" y="122"/>
                                    </a:lnTo>
                                    <a:lnTo>
                                      <a:pt x="7" y="121"/>
                                    </a:lnTo>
                                    <a:lnTo>
                                      <a:pt x="5" y="120"/>
                                    </a:lnTo>
                                    <a:lnTo>
                                      <a:pt x="4" y="118"/>
                                    </a:lnTo>
                                    <a:lnTo>
                                      <a:pt x="3" y="116"/>
                                    </a:lnTo>
                                    <a:lnTo>
                                      <a:pt x="3" y="115"/>
                                    </a:lnTo>
                                    <a:lnTo>
                                      <a:pt x="2" y="113"/>
                                    </a:lnTo>
                                    <a:lnTo>
                                      <a:pt x="1" y="111"/>
                                    </a:lnTo>
                                    <a:lnTo>
                                      <a:pt x="1" y="109"/>
                                    </a:lnTo>
                                    <a:lnTo>
                                      <a:pt x="1" y="106"/>
                                    </a:lnTo>
                                    <a:lnTo>
                                      <a:pt x="0" y="104"/>
                                    </a:lnTo>
                                    <a:lnTo>
                                      <a:pt x="0" y="102"/>
                                    </a:lnTo>
                                    <a:lnTo>
                                      <a:pt x="0" y="99"/>
                                    </a:lnTo>
                                    <a:lnTo>
                                      <a:pt x="1" y="97"/>
                                    </a:lnTo>
                                    <a:lnTo>
                                      <a:pt x="1" y="94"/>
                                    </a:lnTo>
                                    <a:lnTo>
                                      <a:pt x="1" y="91"/>
                                    </a:lnTo>
                                    <a:lnTo>
                                      <a:pt x="2" y="89"/>
                                    </a:lnTo>
                                    <a:lnTo>
                                      <a:pt x="2" y="86"/>
                                    </a:lnTo>
                                    <a:lnTo>
                                      <a:pt x="3" y="83"/>
                                    </a:lnTo>
                                    <a:lnTo>
                                      <a:pt x="4" y="80"/>
                                    </a:lnTo>
                                    <a:lnTo>
                                      <a:pt x="5" y="77"/>
                                    </a:lnTo>
                                    <a:lnTo>
                                      <a:pt x="6" y="74"/>
                                    </a:lnTo>
                                    <a:lnTo>
                                      <a:pt x="8" y="71"/>
                                    </a:lnTo>
                                    <a:lnTo>
                                      <a:pt x="9" y="68"/>
                                    </a:lnTo>
                                    <a:lnTo>
                                      <a:pt x="10" y="65"/>
                                    </a:lnTo>
                                    <a:lnTo>
                                      <a:pt x="12" y="61"/>
                                    </a:lnTo>
                                    <a:lnTo>
                                      <a:pt x="14" y="58"/>
                                    </a:lnTo>
                                    <a:lnTo>
                                      <a:pt x="16" y="55"/>
                                    </a:lnTo>
                                    <a:lnTo>
                                      <a:pt x="18" y="52"/>
                                    </a:lnTo>
                                    <a:lnTo>
                                      <a:pt x="20" y="49"/>
                                    </a:lnTo>
                                    <a:lnTo>
                                      <a:pt x="22" y="46"/>
                                    </a:lnTo>
                                    <a:lnTo>
                                      <a:pt x="24" y="43"/>
                                    </a:lnTo>
                                    <a:lnTo>
                                      <a:pt x="27" y="40"/>
                                    </a:lnTo>
                                    <a:lnTo>
                                      <a:pt x="29" y="37"/>
                                    </a:lnTo>
                                    <a:lnTo>
                                      <a:pt x="31" y="34"/>
                                    </a:lnTo>
                                    <a:lnTo>
                                      <a:pt x="34" y="31"/>
                                    </a:lnTo>
                                    <a:lnTo>
                                      <a:pt x="36" y="29"/>
                                    </a:lnTo>
                                    <a:lnTo>
                                      <a:pt x="39" y="26"/>
                                    </a:lnTo>
                                    <a:lnTo>
                                      <a:pt x="41" y="24"/>
                                    </a:lnTo>
                                    <a:lnTo>
                                      <a:pt x="44" y="21"/>
                                    </a:lnTo>
                                    <a:lnTo>
                                      <a:pt x="46" y="19"/>
                                    </a:lnTo>
                                    <a:lnTo>
                                      <a:pt x="49" y="17"/>
                                    </a:lnTo>
                                    <a:lnTo>
                                      <a:pt x="51" y="15"/>
                                    </a:lnTo>
                                    <a:lnTo>
                                      <a:pt x="54" y="13"/>
                                    </a:lnTo>
                                    <a:lnTo>
                                      <a:pt x="57" y="11"/>
                                    </a:lnTo>
                                    <a:lnTo>
                                      <a:pt x="59" y="10"/>
                                    </a:lnTo>
                                    <a:lnTo>
                                      <a:pt x="62" y="8"/>
                                    </a:lnTo>
                                    <a:lnTo>
                                      <a:pt x="64" y="7"/>
                                    </a:lnTo>
                                    <a:lnTo>
                                      <a:pt x="67" y="5"/>
                                    </a:lnTo>
                                    <a:lnTo>
                                      <a:pt x="69" y="4"/>
                                    </a:lnTo>
                                    <a:lnTo>
                                      <a:pt x="72" y="3"/>
                                    </a:lnTo>
                                    <a:lnTo>
                                      <a:pt x="74" y="2"/>
                                    </a:lnTo>
                                    <a:lnTo>
                                      <a:pt x="77" y="2"/>
                                    </a:lnTo>
                                    <a:lnTo>
                                      <a:pt x="79" y="1"/>
                                    </a:lnTo>
                                    <a:lnTo>
                                      <a:pt x="82" y="1"/>
                                    </a:lnTo>
                                    <a:lnTo>
                                      <a:pt x="84" y="0"/>
                                    </a:lnTo>
                                    <a:lnTo>
                                      <a:pt x="86" y="0"/>
                                    </a:lnTo>
                                    <a:lnTo>
                                      <a:pt x="88" y="0"/>
                                    </a:lnTo>
                                    <a:lnTo>
                                      <a:pt x="90" y="0"/>
                                    </a:lnTo>
                                    <a:lnTo>
                                      <a:pt x="92" y="1"/>
                                    </a:lnTo>
                                    <a:lnTo>
                                      <a:pt x="94" y="1"/>
                                    </a:lnTo>
                                    <a:lnTo>
                                      <a:pt x="96" y="2"/>
                                    </a:lnTo>
                                    <a:lnTo>
                                      <a:pt x="98" y="3"/>
                                    </a:lnTo>
                                    <a:lnTo>
                                      <a:pt x="99" y="4"/>
                                    </a:lnTo>
                                    <a:lnTo>
                                      <a:pt x="101" y="5"/>
                                    </a:lnTo>
                                    <a:lnTo>
                                      <a:pt x="102" y="6"/>
                                    </a:lnTo>
                                    <a:lnTo>
                                      <a:pt x="103" y="8"/>
                                    </a:lnTo>
                                    <a:lnTo>
                                      <a:pt x="104" y="9"/>
                                    </a:lnTo>
                                    <a:lnTo>
                                      <a:pt x="105" y="11"/>
                                    </a:lnTo>
                                    <a:lnTo>
                                      <a:pt x="106" y="12"/>
                                    </a:lnTo>
                                    <a:lnTo>
                                      <a:pt x="107" y="14"/>
                                    </a:lnTo>
                                    <a:lnTo>
                                      <a:pt x="108" y="16"/>
                                    </a:lnTo>
                                    <a:lnTo>
                                      <a:pt x="108" y="18"/>
                                    </a:lnTo>
                                    <a:lnTo>
                                      <a:pt x="108" y="21"/>
                                    </a:lnTo>
                                    <a:lnTo>
                                      <a:pt x="108" y="23"/>
                                    </a:lnTo>
                                    <a:lnTo>
                                      <a:pt x="109" y="25"/>
                                    </a:lnTo>
                                    <a:lnTo>
                                      <a:pt x="109" y="28"/>
                                    </a:lnTo>
                                    <a:lnTo>
                                      <a:pt x="108" y="30"/>
                                    </a:lnTo>
                                    <a:lnTo>
                                      <a:pt x="108" y="33"/>
                                    </a:lnTo>
                                    <a:lnTo>
                                      <a:pt x="108" y="36"/>
                                    </a:lnTo>
                                    <a:lnTo>
                                      <a:pt x="107" y="38"/>
                                    </a:lnTo>
                                    <a:lnTo>
                                      <a:pt x="106" y="41"/>
                                    </a:lnTo>
                                    <a:lnTo>
                                      <a:pt x="106" y="44"/>
                                    </a:lnTo>
                                    <a:lnTo>
                                      <a:pt x="105" y="47"/>
                                    </a:lnTo>
                                    <a:lnTo>
                                      <a:pt x="104" y="50"/>
                                    </a:lnTo>
                                    <a:lnTo>
                                      <a:pt x="103" y="53"/>
                                    </a:lnTo>
                                    <a:lnTo>
                                      <a:pt x="101" y="56"/>
                                    </a:lnTo>
                                    <a:lnTo>
                                      <a:pt x="100" y="59"/>
                                    </a:lnTo>
                                    <a:lnTo>
                                      <a:pt x="98" y="62"/>
                                    </a:lnTo>
                                    <a:lnTo>
                                      <a:pt x="97" y="66"/>
                                    </a:lnTo>
                                    <a:lnTo>
                                      <a:pt x="95" y="69"/>
                                    </a:lnTo>
                                    <a:lnTo>
                                      <a:pt x="93" y="72"/>
                                    </a:lnTo>
                                    <a:lnTo>
                                      <a:pt x="91" y="75"/>
                                    </a:lnTo>
                                    <a:lnTo>
                                      <a:pt x="89" y="78"/>
                                    </a:lnTo>
                                    <a:lnTo>
                                      <a:pt x="87" y="82"/>
                                    </a:lnTo>
                                    <a:lnTo>
                                      <a:pt x="85" y="85"/>
                                    </a:lnTo>
                                    <a:lnTo>
                                      <a:pt x="82" y="88"/>
                                    </a:lnTo>
                                    <a:lnTo>
                                      <a:pt x="80" y="90"/>
                                    </a:lnTo>
                                    <a:lnTo>
                                      <a:pt x="78" y="93"/>
                                    </a:lnTo>
                                    <a:lnTo>
                                      <a:pt x="75" y="96"/>
                                    </a:lnTo>
                                    <a:lnTo>
                                      <a:pt x="73" y="99"/>
                                    </a:lnTo>
                                    <a:lnTo>
                                      <a:pt x="70" y="101"/>
                                    </a:lnTo>
                                    <a:lnTo>
                                      <a:pt x="68" y="104"/>
                                    </a:lnTo>
                                    <a:lnTo>
                                      <a:pt x="65" y="106"/>
                                    </a:lnTo>
                                    <a:lnTo>
                                      <a:pt x="63" y="108"/>
                                    </a:lnTo>
                                    <a:lnTo>
                                      <a:pt x="60" y="110"/>
                                    </a:lnTo>
                                    <a:lnTo>
                                      <a:pt x="57" y="112"/>
                                    </a:lnTo>
                                    <a:lnTo>
                                      <a:pt x="55" y="114"/>
                                    </a:lnTo>
                                    <a:lnTo>
                                      <a:pt x="52" y="116"/>
                                    </a:lnTo>
                                    <a:lnTo>
                                      <a:pt x="50" y="117"/>
                                    </a:lnTo>
                                    <a:lnTo>
                                      <a:pt x="47" y="119"/>
                                    </a:lnTo>
                                    <a:lnTo>
                                      <a:pt x="44" y="120"/>
                                    </a:lnTo>
                                    <a:lnTo>
                                      <a:pt x="42" y="122"/>
                                    </a:lnTo>
                                    <a:lnTo>
                                      <a:pt x="39" y="123"/>
                                    </a:lnTo>
                                    <a:lnTo>
                                      <a:pt x="37" y="124"/>
                                    </a:lnTo>
                                    <a:lnTo>
                                      <a:pt x="34" y="125"/>
                                    </a:lnTo>
                                    <a:lnTo>
                                      <a:pt x="32" y="125"/>
                                    </a:lnTo>
                                    <a:lnTo>
                                      <a:pt x="30" y="126"/>
                                    </a:lnTo>
                                    <a:lnTo>
                                      <a:pt x="27" y="126"/>
                                    </a:lnTo>
                                    <a:lnTo>
                                      <a:pt x="25" y="127"/>
                                    </a:lnTo>
                                    <a:lnTo>
                                      <a:pt x="23" y="127"/>
                                    </a:lnTo>
                                    <a:lnTo>
                                      <a:pt x="21" y="127"/>
                                    </a:lnTo>
                                    <a:lnTo>
                                      <a:pt x="19" y="127"/>
                                    </a:lnTo>
                                    <a:lnTo>
                                      <a:pt x="17" y="126"/>
                                    </a:lnTo>
                                    <a:lnTo>
                                      <a:pt x="15" y="126"/>
                                    </a:lnTo>
                                    <a:close/>
                                  </a:path>
                                </a:pathLst>
                              </a:custGeom>
                              <a:solidFill>
                                <a:srgbClr val="84749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5" name="Freeform 3589"/>
                            <wps:cNvSpPr>
                              <a:spLocks/>
                            </wps:cNvSpPr>
                            <wps:spPr bwMode="auto">
                              <a:xfrm>
                                <a:off x="4469" y="1170"/>
                                <a:ext cx="96" cy="112"/>
                              </a:xfrm>
                              <a:custGeom>
                                <a:avLst/>
                                <a:gdLst>
                                  <a:gd name="T0" fmla="*/ 10 w 96"/>
                                  <a:gd name="T1" fmla="*/ 109 h 112"/>
                                  <a:gd name="T2" fmla="*/ 6 w 96"/>
                                  <a:gd name="T3" fmla="*/ 106 h 112"/>
                                  <a:gd name="T4" fmla="*/ 3 w 96"/>
                                  <a:gd name="T5" fmla="*/ 102 h 112"/>
                                  <a:gd name="T6" fmla="*/ 1 w 96"/>
                                  <a:gd name="T7" fmla="*/ 97 h 112"/>
                                  <a:gd name="T8" fmla="*/ 0 w 96"/>
                                  <a:gd name="T9" fmla="*/ 92 h 112"/>
                                  <a:gd name="T10" fmla="*/ 0 w 96"/>
                                  <a:gd name="T11" fmla="*/ 85 h 112"/>
                                  <a:gd name="T12" fmla="*/ 1 w 96"/>
                                  <a:gd name="T13" fmla="*/ 78 h 112"/>
                                  <a:gd name="T14" fmla="*/ 3 w 96"/>
                                  <a:gd name="T15" fmla="*/ 70 h 112"/>
                                  <a:gd name="T16" fmla="*/ 6 w 96"/>
                                  <a:gd name="T17" fmla="*/ 62 h 112"/>
                                  <a:gd name="T18" fmla="*/ 10 w 96"/>
                                  <a:gd name="T19" fmla="*/ 54 h 112"/>
                                  <a:gd name="T20" fmla="*/ 15 w 96"/>
                                  <a:gd name="T21" fmla="*/ 45 h 112"/>
                                  <a:gd name="T22" fmla="*/ 21 w 96"/>
                                  <a:gd name="T23" fmla="*/ 37 h 112"/>
                                  <a:gd name="T24" fmla="*/ 27 w 96"/>
                                  <a:gd name="T25" fmla="*/ 29 h 112"/>
                                  <a:gd name="T26" fmla="*/ 33 w 96"/>
                                  <a:gd name="T27" fmla="*/ 23 h 112"/>
                                  <a:gd name="T28" fmla="*/ 40 w 96"/>
                                  <a:gd name="T29" fmla="*/ 16 h 112"/>
                                  <a:gd name="T30" fmla="*/ 47 w 96"/>
                                  <a:gd name="T31" fmla="*/ 11 h 112"/>
                                  <a:gd name="T32" fmla="*/ 54 w 96"/>
                                  <a:gd name="T33" fmla="*/ 7 h 112"/>
                                  <a:gd name="T34" fmla="*/ 61 w 96"/>
                                  <a:gd name="T35" fmla="*/ 3 h 112"/>
                                  <a:gd name="T36" fmla="*/ 67 w 96"/>
                                  <a:gd name="T37" fmla="*/ 1 h 112"/>
                                  <a:gd name="T38" fmla="*/ 73 w 96"/>
                                  <a:gd name="T39" fmla="*/ 0 h 112"/>
                                  <a:gd name="T40" fmla="*/ 79 w 96"/>
                                  <a:gd name="T41" fmla="*/ 0 h 112"/>
                                  <a:gd name="T42" fmla="*/ 84 w 96"/>
                                  <a:gd name="T43" fmla="*/ 1 h 112"/>
                                  <a:gd name="T44" fmla="*/ 89 w 96"/>
                                  <a:gd name="T45" fmla="*/ 4 h 112"/>
                                  <a:gd name="T46" fmla="*/ 92 w 96"/>
                                  <a:gd name="T47" fmla="*/ 8 h 112"/>
                                  <a:gd name="T48" fmla="*/ 94 w 96"/>
                                  <a:gd name="T49" fmla="*/ 12 h 112"/>
                                  <a:gd name="T50" fmla="*/ 95 w 96"/>
                                  <a:gd name="T51" fmla="*/ 18 h 112"/>
                                  <a:gd name="T52" fmla="*/ 96 w 96"/>
                                  <a:gd name="T53" fmla="*/ 24 h 112"/>
                                  <a:gd name="T54" fmla="*/ 95 w 96"/>
                                  <a:gd name="T55" fmla="*/ 31 h 112"/>
                                  <a:gd name="T56" fmla="*/ 93 w 96"/>
                                  <a:gd name="T57" fmla="*/ 39 h 112"/>
                                  <a:gd name="T58" fmla="*/ 91 w 96"/>
                                  <a:gd name="T59" fmla="*/ 47 h 112"/>
                                  <a:gd name="T60" fmla="*/ 87 w 96"/>
                                  <a:gd name="T61" fmla="*/ 55 h 112"/>
                                  <a:gd name="T62" fmla="*/ 82 w 96"/>
                                  <a:gd name="T63" fmla="*/ 63 h 112"/>
                                  <a:gd name="T64" fmla="*/ 77 w 96"/>
                                  <a:gd name="T65" fmla="*/ 72 h 112"/>
                                  <a:gd name="T66" fmla="*/ 71 w 96"/>
                                  <a:gd name="T67" fmla="*/ 80 h 112"/>
                                  <a:gd name="T68" fmla="*/ 65 w 96"/>
                                  <a:gd name="T69" fmla="*/ 87 h 112"/>
                                  <a:gd name="T70" fmla="*/ 58 w 96"/>
                                  <a:gd name="T71" fmla="*/ 93 h 112"/>
                                  <a:gd name="T72" fmla="*/ 51 w 96"/>
                                  <a:gd name="T73" fmla="*/ 99 h 112"/>
                                  <a:gd name="T74" fmla="*/ 44 w 96"/>
                                  <a:gd name="T75" fmla="*/ 104 h 112"/>
                                  <a:gd name="T76" fmla="*/ 37 w 96"/>
                                  <a:gd name="T77" fmla="*/ 107 h 112"/>
                                  <a:gd name="T78" fmla="*/ 31 w 96"/>
                                  <a:gd name="T79" fmla="*/ 110 h 112"/>
                                  <a:gd name="T80" fmla="*/ 25 w 96"/>
                                  <a:gd name="T81" fmla="*/ 111 h 112"/>
                                  <a:gd name="T82" fmla="*/ 19 w 96"/>
                                  <a:gd name="T83" fmla="*/ 112 h 112"/>
                                  <a:gd name="T84" fmla="*/ 13 w 96"/>
                                  <a:gd name="T85" fmla="*/ 111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96" h="112">
                                    <a:moveTo>
                                      <a:pt x="13" y="111"/>
                                    </a:moveTo>
                                    <a:lnTo>
                                      <a:pt x="12" y="110"/>
                                    </a:lnTo>
                                    <a:lnTo>
                                      <a:pt x="10" y="109"/>
                                    </a:lnTo>
                                    <a:lnTo>
                                      <a:pt x="9" y="109"/>
                                    </a:lnTo>
                                    <a:lnTo>
                                      <a:pt x="7" y="108"/>
                                    </a:lnTo>
                                    <a:lnTo>
                                      <a:pt x="6" y="106"/>
                                    </a:lnTo>
                                    <a:lnTo>
                                      <a:pt x="5" y="105"/>
                                    </a:lnTo>
                                    <a:lnTo>
                                      <a:pt x="4" y="104"/>
                                    </a:lnTo>
                                    <a:lnTo>
                                      <a:pt x="3" y="102"/>
                                    </a:lnTo>
                                    <a:lnTo>
                                      <a:pt x="2" y="101"/>
                                    </a:lnTo>
                                    <a:lnTo>
                                      <a:pt x="2" y="99"/>
                                    </a:lnTo>
                                    <a:lnTo>
                                      <a:pt x="1" y="97"/>
                                    </a:lnTo>
                                    <a:lnTo>
                                      <a:pt x="1" y="96"/>
                                    </a:lnTo>
                                    <a:lnTo>
                                      <a:pt x="0" y="94"/>
                                    </a:lnTo>
                                    <a:lnTo>
                                      <a:pt x="0" y="92"/>
                                    </a:lnTo>
                                    <a:lnTo>
                                      <a:pt x="0" y="89"/>
                                    </a:lnTo>
                                    <a:lnTo>
                                      <a:pt x="0" y="87"/>
                                    </a:lnTo>
                                    <a:lnTo>
                                      <a:pt x="0" y="85"/>
                                    </a:lnTo>
                                    <a:lnTo>
                                      <a:pt x="0" y="83"/>
                                    </a:lnTo>
                                    <a:lnTo>
                                      <a:pt x="1" y="80"/>
                                    </a:lnTo>
                                    <a:lnTo>
                                      <a:pt x="1" y="78"/>
                                    </a:lnTo>
                                    <a:lnTo>
                                      <a:pt x="2" y="75"/>
                                    </a:lnTo>
                                    <a:lnTo>
                                      <a:pt x="2" y="73"/>
                                    </a:lnTo>
                                    <a:lnTo>
                                      <a:pt x="3" y="70"/>
                                    </a:lnTo>
                                    <a:lnTo>
                                      <a:pt x="4" y="68"/>
                                    </a:lnTo>
                                    <a:lnTo>
                                      <a:pt x="5" y="65"/>
                                    </a:lnTo>
                                    <a:lnTo>
                                      <a:pt x="6" y="62"/>
                                    </a:lnTo>
                                    <a:lnTo>
                                      <a:pt x="7" y="59"/>
                                    </a:lnTo>
                                    <a:lnTo>
                                      <a:pt x="9" y="57"/>
                                    </a:lnTo>
                                    <a:lnTo>
                                      <a:pt x="10" y="54"/>
                                    </a:lnTo>
                                    <a:lnTo>
                                      <a:pt x="12" y="51"/>
                                    </a:lnTo>
                                    <a:lnTo>
                                      <a:pt x="13" y="48"/>
                                    </a:lnTo>
                                    <a:lnTo>
                                      <a:pt x="15" y="45"/>
                                    </a:lnTo>
                                    <a:lnTo>
                                      <a:pt x="17" y="43"/>
                                    </a:lnTo>
                                    <a:lnTo>
                                      <a:pt x="19" y="40"/>
                                    </a:lnTo>
                                    <a:lnTo>
                                      <a:pt x="21" y="37"/>
                                    </a:lnTo>
                                    <a:lnTo>
                                      <a:pt x="23" y="34"/>
                                    </a:lnTo>
                                    <a:lnTo>
                                      <a:pt x="25" y="32"/>
                                    </a:lnTo>
                                    <a:lnTo>
                                      <a:pt x="27" y="29"/>
                                    </a:lnTo>
                                    <a:lnTo>
                                      <a:pt x="29" y="27"/>
                                    </a:lnTo>
                                    <a:lnTo>
                                      <a:pt x="31" y="25"/>
                                    </a:lnTo>
                                    <a:lnTo>
                                      <a:pt x="33" y="23"/>
                                    </a:lnTo>
                                    <a:lnTo>
                                      <a:pt x="36" y="20"/>
                                    </a:lnTo>
                                    <a:lnTo>
                                      <a:pt x="38" y="18"/>
                                    </a:lnTo>
                                    <a:lnTo>
                                      <a:pt x="40" y="16"/>
                                    </a:lnTo>
                                    <a:lnTo>
                                      <a:pt x="42" y="15"/>
                                    </a:lnTo>
                                    <a:lnTo>
                                      <a:pt x="45" y="13"/>
                                    </a:lnTo>
                                    <a:lnTo>
                                      <a:pt x="47" y="11"/>
                                    </a:lnTo>
                                    <a:lnTo>
                                      <a:pt x="49" y="10"/>
                                    </a:lnTo>
                                    <a:lnTo>
                                      <a:pt x="51" y="8"/>
                                    </a:lnTo>
                                    <a:lnTo>
                                      <a:pt x="54" y="7"/>
                                    </a:lnTo>
                                    <a:lnTo>
                                      <a:pt x="56" y="6"/>
                                    </a:lnTo>
                                    <a:lnTo>
                                      <a:pt x="58" y="4"/>
                                    </a:lnTo>
                                    <a:lnTo>
                                      <a:pt x="61" y="3"/>
                                    </a:lnTo>
                                    <a:lnTo>
                                      <a:pt x="63" y="2"/>
                                    </a:lnTo>
                                    <a:lnTo>
                                      <a:pt x="65" y="2"/>
                                    </a:lnTo>
                                    <a:lnTo>
                                      <a:pt x="67" y="1"/>
                                    </a:lnTo>
                                    <a:lnTo>
                                      <a:pt x="69" y="1"/>
                                    </a:lnTo>
                                    <a:lnTo>
                                      <a:pt x="71" y="0"/>
                                    </a:lnTo>
                                    <a:lnTo>
                                      <a:pt x="73" y="0"/>
                                    </a:lnTo>
                                    <a:lnTo>
                                      <a:pt x="75" y="0"/>
                                    </a:lnTo>
                                    <a:lnTo>
                                      <a:pt x="77" y="0"/>
                                    </a:lnTo>
                                    <a:lnTo>
                                      <a:pt x="79" y="0"/>
                                    </a:lnTo>
                                    <a:lnTo>
                                      <a:pt x="81" y="0"/>
                                    </a:lnTo>
                                    <a:lnTo>
                                      <a:pt x="83" y="1"/>
                                    </a:lnTo>
                                    <a:lnTo>
                                      <a:pt x="84" y="1"/>
                                    </a:lnTo>
                                    <a:lnTo>
                                      <a:pt x="86" y="2"/>
                                    </a:lnTo>
                                    <a:lnTo>
                                      <a:pt x="87" y="3"/>
                                    </a:lnTo>
                                    <a:lnTo>
                                      <a:pt x="89" y="4"/>
                                    </a:lnTo>
                                    <a:lnTo>
                                      <a:pt x="90" y="5"/>
                                    </a:lnTo>
                                    <a:lnTo>
                                      <a:pt x="91" y="6"/>
                                    </a:lnTo>
                                    <a:lnTo>
                                      <a:pt x="92" y="8"/>
                                    </a:lnTo>
                                    <a:lnTo>
                                      <a:pt x="93" y="9"/>
                                    </a:lnTo>
                                    <a:lnTo>
                                      <a:pt x="93" y="11"/>
                                    </a:lnTo>
                                    <a:lnTo>
                                      <a:pt x="94" y="12"/>
                                    </a:lnTo>
                                    <a:lnTo>
                                      <a:pt x="95" y="14"/>
                                    </a:lnTo>
                                    <a:lnTo>
                                      <a:pt x="95" y="16"/>
                                    </a:lnTo>
                                    <a:lnTo>
                                      <a:pt x="95" y="18"/>
                                    </a:lnTo>
                                    <a:lnTo>
                                      <a:pt x="96" y="20"/>
                                    </a:lnTo>
                                    <a:lnTo>
                                      <a:pt x="96" y="22"/>
                                    </a:lnTo>
                                    <a:lnTo>
                                      <a:pt x="96" y="24"/>
                                    </a:lnTo>
                                    <a:lnTo>
                                      <a:pt x="96" y="27"/>
                                    </a:lnTo>
                                    <a:lnTo>
                                      <a:pt x="95" y="29"/>
                                    </a:lnTo>
                                    <a:lnTo>
                                      <a:pt x="95" y="31"/>
                                    </a:lnTo>
                                    <a:lnTo>
                                      <a:pt x="95" y="34"/>
                                    </a:lnTo>
                                    <a:lnTo>
                                      <a:pt x="94" y="36"/>
                                    </a:lnTo>
                                    <a:lnTo>
                                      <a:pt x="93" y="39"/>
                                    </a:lnTo>
                                    <a:lnTo>
                                      <a:pt x="93" y="41"/>
                                    </a:lnTo>
                                    <a:lnTo>
                                      <a:pt x="92" y="44"/>
                                    </a:lnTo>
                                    <a:lnTo>
                                      <a:pt x="91" y="47"/>
                                    </a:lnTo>
                                    <a:lnTo>
                                      <a:pt x="90" y="50"/>
                                    </a:lnTo>
                                    <a:lnTo>
                                      <a:pt x="88" y="52"/>
                                    </a:lnTo>
                                    <a:lnTo>
                                      <a:pt x="87" y="55"/>
                                    </a:lnTo>
                                    <a:lnTo>
                                      <a:pt x="86" y="58"/>
                                    </a:lnTo>
                                    <a:lnTo>
                                      <a:pt x="84" y="61"/>
                                    </a:lnTo>
                                    <a:lnTo>
                                      <a:pt x="82" y="63"/>
                                    </a:lnTo>
                                    <a:lnTo>
                                      <a:pt x="81" y="66"/>
                                    </a:lnTo>
                                    <a:lnTo>
                                      <a:pt x="79" y="69"/>
                                    </a:lnTo>
                                    <a:lnTo>
                                      <a:pt x="77" y="72"/>
                                    </a:lnTo>
                                    <a:lnTo>
                                      <a:pt x="75" y="75"/>
                                    </a:lnTo>
                                    <a:lnTo>
                                      <a:pt x="73" y="77"/>
                                    </a:lnTo>
                                    <a:lnTo>
                                      <a:pt x="71" y="80"/>
                                    </a:lnTo>
                                    <a:lnTo>
                                      <a:pt x="69" y="82"/>
                                    </a:lnTo>
                                    <a:lnTo>
                                      <a:pt x="67" y="85"/>
                                    </a:lnTo>
                                    <a:lnTo>
                                      <a:pt x="65" y="87"/>
                                    </a:lnTo>
                                    <a:lnTo>
                                      <a:pt x="62" y="89"/>
                                    </a:lnTo>
                                    <a:lnTo>
                                      <a:pt x="60" y="91"/>
                                    </a:lnTo>
                                    <a:lnTo>
                                      <a:pt x="58" y="93"/>
                                    </a:lnTo>
                                    <a:lnTo>
                                      <a:pt x="56" y="95"/>
                                    </a:lnTo>
                                    <a:lnTo>
                                      <a:pt x="53" y="97"/>
                                    </a:lnTo>
                                    <a:lnTo>
                                      <a:pt x="51" y="99"/>
                                    </a:lnTo>
                                    <a:lnTo>
                                      <a:pt x="49" y="101"/>
                                    </a:lnTo>
                                    <a:lnTo>
                                      <a:pt x="47" y="102"/>
                                    </a:lnTo>
                                    <a:lnTo>
                                      <a:pt x="44" y="104"/>
                                    </a:lnTo>
                                    <a:lnTo>
                                      <a:pt x="42" y="105"/>
                                    </a:lnTo>
                                    <a:lnTo>
                                      <a:pt x="40" y="106"/>
                                    </a:lnTo>
                                    <a:lnTo>
                                      <a:pt x="37" y="107"/>
                                    </a:lnTo>
                                    <a:lnTo>
                                      <a:pt x="35" y="108"/>
                                    </a:lnTo>
                                    <a:lnTo>
                                      <a:pt x="33" y="109"/>
                                    </a:lnTo>
                                    <a:lnTo>
                                      <a:pt x="31" y="110"/>
                                    </a:lnTo>
                                    <a:lnTo>
                                      <a:pt x="29" y="111"/>
                                    </a:lnTo>
                                    <a:lnTo>
                                      <a:pt x="27" y="111"/>
                                    </a:lnTo>
                                    <a:lnTo>
                                      <a:pt x="25" y="111"/>
                                    </a:lnTo>
                                    <a:lnTo>
                                      <a:pt x="23" y="112"/>
                                    </a:lnTo>
                                    <a:lnTo>
                                      <a:pt x="21" y="112"/>
                                    </a:lnTo>
                                    <a:lnTo>
                                      <a:pt x="19" y="112"/>
                                    </a:lnTo>
                                    <a:lnTo>
                                      <a:pt x="17" y="112"/>
                                    </a:lnTo>
                                    <a:lnTo>
                                      <a:pt x="15" y="111"/>
                                    </a:lnTo>
                                    <a:lnTo>
                                      <a:pt x="13" y="111"/>
                                    </a:lnTo>
                                    <a:close/>
                                  </a:path>
                                </a:pathLst>
                              </a:custGeom>
                              <a:solidFill>
                                <a:srgbClr val="7E6E9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6" name="Freeform 3590"/>
                            <wps:cNvSpPr>
                              <a:spLocks/>
                            </wps:cNvSpPr>
                            <wps:spPr bwMode="auto">
                              <a:xfrm>
                                <a:off x="4479" y="1171"/>
                                <a:ext cx="83" cy="97"/>
                              </a:xfrm>
                              <a:custGeom>
                                <a:avLst/>
                                <a:gdLst>
                                  <a:gd name="T0" fmla="*/ 15 w 83"/>
                                  <a:gd name="T1" fmla="*/ 34 h 97"/>
                                  <a:gd name="T2" fmla="*/ 21 w 83"/>
                                  <a:gd name="T3" fmla="*/ 27 h 97"/>
                                  <a:gd name="T4" fmla="*/ 26 w 83"/>
                                  <a:gd name="T5" fmla="*/ 21 h 97"/>
                                  <a:gd name="T6" fmla="*/ 32 w 83"/>
                                  <a:gd name="T7" fmla="*/ 15 h 97"/>
                                  <a:gd name="T8" fmla="*/ 38 w 83"/>
                                  <a:gd name="T9" fmla="*/ 11 h 97"/>
                                  <a:gd name="T10" fmla="*/ 44 w 83"/>
                                  <a:gd name="T11" fmla="*/ 7 h 97"/>
                                  <a:gd name="T12" fmla="*/ 50 w 83"/>
                                  <a:gd name="T13" fmla="*/ 3 h 97"/>
                                  <a:gd name="T14" fmla="*/ 55 w 83"/>
                                  <a:gd name="T15" fmla="*/ 1 h 97"/>
                                  <a:gd name="T16" fmla="*/ 61 w 83"/>
                                  <a:gd name="T17" fmla="*/ 0 h 97"/>
                                  <a:gd name="T18" fmla="*/ 66 w 83"/>
                                  <a:gd name="T19" fmla="*/ 0 h 97"/>
                                  <a:gd name="T20" fmla="*/ 71 w 83"/>
                                  <a:gd name="T21" fmla="*/ 0 h 97"/>
                                  <a:gd name="T22" fmla="*/ 75 w 83"/>
                                  <a:gd name="T23" fmla="*/ 2 h 97"/>
                                  <a:gd name="T24" fmla="*/ 78 w 83"/>
                                  <a:gd name="T25" fmla="*/ 5 h 97"/>
                                  <a:gd name="T26" fmla="*/ 81 w 83"/>
                                  <a:gd name="T27" fmla="*/ 9 h 97"/>
                                  <a:gd name="T28" fmla="*/ 82 w 83"/>
                                  <a:gd name="T29" fmla="*/ 14 h 97"/>
                                  <a:gd name="T30" fmla="*/ 83 w 83"/>
                                  <a:gd name="T31" fmla="*/ 19 h 97"/>
                                  <a:gd name="T32" fmla="*/ 83 w 83"/>
                                  <a:gd name="T33" fmla="*/ 25 h 97"/>
                                  <a:gd name="T34" fmla="*/ 81 w 83"/>
                                  <a:gd name="T35" fmla="*/ 31 h 97"/>
                                  <a:gd name="T36" fmla="*/ 80 w 83"/>
                                  <a:gd name="T37" fmla="*/ 38 h 97"/>
                                  <a:gd name="T38" fmla="*/ 77 w 83"/>
                                  <a:gd name="T39" fmla="*/ 45 h 97"/>
                                  <a:gd name="T40" fmla="*/ 73 w 83"/>
                                  <a:gd name="T41" fmla="*/ 52 h 97"/>
                                  <a:gd name="T42" fmla="*/ 69 w 83"/>
                                  <a:gd name="T43" fmla="*/ 60 h 97"/>
                                  <a:gd name="T44" fmla="*/ 64 w 83"/>
                                  <a:gd name="T45" fmla="*/ 67 h 97"/>
                                  <a:gd name="T46" fmla="*/ 58 w 83"/>
                                  <a:gd name="T47" fmla="*/ 73 h 97"/>
                                  <a:gd name="T48" fmla="*/ 53 w 83"/>
                                  <a:gd name="T49" fmla="*/ 79 h 97"/>
                                  <a:gd name="T50" fmla="*/ 47 w 83"/>
                                  <a:gd name="T51" fmla="*/ 84 h 97"/>
                                  <a:gd name="T52" fmla="*/ 41 w 83"/>
                                  <a:gd name="T53" fmla="*/ 88 h 97"/>
                                  <a:gd name="T54" fmla="*/ 35 w 83"/>
                                  <a:gd name="T55" fmla="*/ 92 h 97"/>
                                  <a:gd name="T56" fmla="*/ 29 w 83"/>
                                  <a:gd name="T57" fmla="*/ 94 h 97"/>
                                  <a:gd name="T58" fmla="*/ 24 w 83"/>
                                  <a:gd name="T59" fmla="*/ 96 h 97"/>
                                  <a:gd name="T60" fmla="*/ 18 w 83"/>
                                  <a:gd name="T61" fmla="*/ 97 h 97"/>
                                  <a:gd name="T62" fmla="*/ 13 w 83"/>
                                  <a:gd name="T63" fmla="*/ 96 h 97"/>
                                  <a:gd name="T64" fmla="*/ 9 w 83"/>
                                  <a:gd name="T65" fmla="*/ 95 h 97"/>
                                  <a:gd name="T66" fmla="*/ 6 w 83"/>
                                  <a:gd name="T67" fmla="*/ 92 h 97"/>
                                  <a:gd name="T68" fmla="*/ 3 w 83"/>
                                  <a:gd name="T69" fmla="*/ 88 h 97"/>
                                  <a:gd name="T70" fmla="*/ 1 w 83"/>
                                  <a:gd name="T71" fmla="*/ 84 h 97"/>
                                  <a:gd name="T72" fmla="*/ 0 w 83"/>
                                  <a:gd name="T73" fmla="*/ 79 h 97"/>
                                  <a:gd name="T74" fmla="*/ 0 w 83"/>
                                  <a:gd name="T75" fmla="*/ 73 h 97"/>
                                  <a:gd name="T76" fmla="*/ 1 w 83"/>
                                  <a:gd name="T77" fmla="*/ 67 h 97"/>
                                  <a:gd name="T78" fmla="*/ 2 w 83"/>
                                  <a:gd name="T79" fmla="*/ 60 h 97"/>
                                  <a:gd name="T80" fmla="*/ 5 w 83"/>
                                  <a:gd name="T81" fmla="*/ 53 h 97"/>
                                  <a:gd name="T82" fmla="*/ 8 w 83"/>
                                  <a:gd name="T83" fmla="*/ 46 h 97"/>
                                  <a:gd name="T84" fmla="*/ 12 w 83"/>
                                  <a:gd name="T85" fmla="*/ 39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3" h="97">
                                    <a:moveTo>
                                      <a:pt x="12" y="39"/>
                                    </a:moveTo>
                                    <a:lnTo>
                                      <a:pt x="14" y="36"/>
                                    </a:lnTo>
                                    <a:lnTo>
                                      <a:pt x="15" y="34"/>
                                    </a:lnTo>
                                    <a:lnTo>
                                      <a:pt x="17" y="32"/>
                                    </a:lnTo>
                                    <a:lnTo>
                                      <a:pt x="19" y="29"/>
                                    </a:lnTo>
                                    <a:lnTo>
                                      <a:pt x="21" y="27"/>
                                    </a:lnTo>
                                    <a:lnTo>
                                      <a:pt x="22" y="25"/>
                                    </a:lnTo>
                                    <a:lnTo>
                                      <a:pt x="24" y="23"/>
                                    </a:lnTo>
                                    <a:lnTo>
                                      <a:pt x="26" y="21"/>
                                    </a:lnTo>
                                    <a:lnTo>
                                      <a:pt x="28" y="19"/>
                                    </a:lnTo>
                                    <a:lnTo>
                                      <a:pt x="30" y="17"/>
                                    </a:lnTo>
                                    <a:lnTo>
                                      <a:pt x="32" y="15"/>
                                    </a:lnTo>
                                    <a:lnTo>
                                      <a:pt x="34" y="14"/>
                                    </a:lnTo>
                                    <a:lnTo>
                                      <a:pt x="36" y="12"/>
                                    </a:lnTo>
                                    <a:lnTo>
                                      <a:pt x="38" y="11"/>
                                    </a:lnTo>
                                    <a:lnTo>
                                      <a:pt x="40" y="9"/>
                                    </a:lnTo>
                                    <a:lnTo>
                                      <a:pt x="42" y="8"/>
                                    </a:lnTo>
                                    <a:lnTo>
                                      <a:pt x="44" y="7"/>
                                    </a:lnTo>
                                    <a:lnTo>
                                      <a:pt x="46" y="5"/>
                                    </a:lnTo>
                                    <a:lnTo>
                                      <a:pt x="48" y="4"/>
                                    </a:lnTo>
                                    <a:lnTo>
                                      <a:pt x="50" y="3"/>
                                    </a:lnTo>
                                    <a:lnTo>
                                      <a:pt x="52" y="3"/>
                                    </a:lnTo>
                                    <a:lnTo>
                                      <a:pt x="53" y="2"/>
                                    </a:lnTo>
                                    <a:lnTo>
                                      <a:pt x="55" y="1"/>
                                    </a:lnTo>
                                    <a:lnTo>
                                      <a:pt x="57" y="1"/>
                                    </a:lnTo>
                                    <a:lnTo>
                                      <a:pt x="59" y="0"/>
                                    </a:lnTo>
                                    <a:lnTo>
                                      <a:pt x="61" y="0"/>
                                    </a:lnTo>
                                    <a:lnTo>
                                      <a:pt x="63" y="0"/>
                                    </a:lnTo>
                                    <a:lnTo>
                                      <a:pt x="64" y="0"/>
                                    </a:lnTo>
                                    <a:lnTo>
                                      <a:pt x="66" y="0"/>
                                    </a:lnTo>
                                    <a:lnTo>
                                      <a:pt x="68" y="0"/>
                                    </a:lnTo>
                                    <a:lnTo>
                                      <a:pt x="69" y="0"/>
                                    </a:lnTo>
                                    <a:lnTo>
                                      <a:pt x="71" y="0"/>
                                    </a:lnTo>
                                    <a:lnTo>
                                      <a:pt x="72" y="1"/>
                                    </a:lnTo>
                                    <a:lnTo>
                                      <a:pt x="74" y="2"/>
                                    </a:lnTo>
                                    <a:lnTo>
                                      <a:pt x="75" y="2"/>
                                    </a:lnTo>
                                    <a:lnTo>
                                      <a:pt x="76" y="3"/>
                                    </a:lnTo>
                                    <a:lnTo>
                                      <a:pt x="77" y="4"/>
                                    </a:lnTo>
                                    <a:lnTo>
                                      <a:pt x="78" y="5"/>
                                    </a:lnTo>
                                    <a:lnTo>
                                      <a:pt x="79" y="7"/>
                                    </a:lnTo>
                                    <a:lnTo>
                                      <a:pt x="80" y="8"/>
                                    </a:lnTo>
                                    <a:lnTo>
                                      <a:pt x="81" y="9"/>
                                    </a:lnTo>
                                    <a:lnTo>
                                      <a:pt x="81" y="11"/>
                                    </a:lnTo>
                                    <a:lnTo>
                                      <a:pt x="82" y="12"/>
                                    </a:lnTo>
                                    <a:lnTo>
                                      <a:pt x="82" y="14"/>
                                    </a:lnTo>
                                    <a:lnTo>
                                      <a:pt x="82" y="15"/>
                                    </a:lnTo>
                                    <a:lnTo>
                                      <a:pt x="83" y="17"/>
                                    </a:lnTo>
                                    <a:lnTo>
                                      <a:pt x="83" y="19"/>
                                    </a:lnTo>
                                    <a:lnTo>
                                      <a:pt x="83" y="21"/>
                                    </a:lnTo>
                                    <a:lnTo>
                                      <a:pt x="83" y="23"/>
                                    </a:lnTo>
                                    <a:lnTo>
                                      <a:pt x="83" y="25"/>
                                    </a:lnTo>
                                    <a:lnTo>
                                      <a:pt x="82" y="27"/>
                                    </a:lnTo>
                                    <a:lnTo>
                                      <a:pt x="82" y="29"/>
                                    </a:lnTo>
                                    <a:lnTo>
                                      <a:pt x="81" y="31"/>
                                    </a:lnTo>
                                    <a:lnTo>
                                      <a:pt x="81" y="34"/>
                                    </a:lnTo>
                                    <a:lnTo>
                                      <a:pt x="80" y="36"/>
                                    </a:lnTo>
                                    <a:lnTo>
                                      <a:pt x="80" y="38"/>
                                    </a:lnTo>
                                    <a:lnTo>
                                      <a:pt x="79" y="40"/>
                                    </a:lnTo>
                                    <a:lnTo>
                                      <a:pt x="78" y="43"/>
                                    </a:lnTo>
                                    <a:lnTo>
                                      <a:pt x="77" y="45"/>
                                    </a:lnTo>
                                    <a:lnTo>
                                      <a:pt x="76" y="48"/>
                                    </a:lnTo>
                                    <a:lnTo>
                                      <a:pt x="75" y="50"/>
                                    </a:lnTo>
                                    <a:lnTo>
                                      <a:pt x="73" y="52"/>
                                    </a:lnTo>
                                    <a:lnTo>
                                      <a:pt x="72" y="55"/>
                                    </a:lnTo>
                                    <a:lnTo>
                                      <a:pt x="70" y="57"/>
                                    </a:lnTo>
                                    <a:lnTo>
                                      <a:pt x="69" y="60"/>
                                    </a:lnTo>
                                    <a:lnTo>
                                      <a:pt x="67" y="62"/>
                                    </a:lnTo>
                                    <a:lnTo>
                                      <a:pt x="66" y="65"/>
                                    </a:lnTo>
                                    <a:lnTo>
                                      <a:pt x="64" y="67"/>
                                    </a:lnTo>
                                    <a:lnTo>
                                      <a:pt x="62" y="69"/>
                                    </a:lnTo>
                                    <a:lnTo>
                                      <a:pt x="60" y="71"/>
                                    </a:lnTo>
                                    <a:lnTo>
                                      <a:pt x="58" y="73"/>
                                    </a:lnTo>
                                    <a:lnTo>
                                      <a:pt x="57" y="75"/>
                                    </a:lnTo>
                                    <a:lnTo>
                                      <a:pt x="55" y="77"/>
                                    </a:lnTo>
                                    <a:lnTo>
                                      <a:pt x="53" y="79"/>
                                    </a:lnTo>
                                    <a:lnTo>
                                      <a:pt x="51" y="81"/>
                                    </a:lnTo>
                                    <a:lnTo>
                                      <a:pt x="49" y="82"/>
                                    </a:lnTo>
                                    <a:lnTo>
                                      <a:pt x="47" y="84"/>
                                    </a:lnTo>
                                    <a:lnTo>
                                      <a:pt x="45" y="86"/>
                                    </a:lnTo>
                                    <a:lnTo>
                                      <a:pt x="43" y="87"/>
                                    </a:lnTo>
                                    <a:lnTo>
                                      <a:pt x="41" y="88"/>
                                    </a:lnTo>
                                    <a:lnTo>
                                      <a:pt x="39" y="90"/>
                                    </a:lnTo>
                                    <a:lnTo>
                                      <a:pt x="37" y="91"/>
                                    </a:lnTo>
                                    <a:lnTo>
                                      <a:pt x="35" y="92"/>
                                    </a:lnTo>
                                    <a:lnTo>
                                      <a:pt x="33" y="93"/>
                                    </a:lnTo>
                                    <a:lnTo>
                                      <a:pt x="31" y="94"/>
                                    </a:lnTo>
                                    <a:lnTo>
                                      <a:pt x="29" y="94"/>
                                    </a:lnTo>
                                    <a:lnTo>
                                      <a:pt x="27" y="95"/>
                                    </a:lnTo>
                                    <a:lnTo>
                                      <a:pt x="25" y="96"/>
                                    </a:lnTo>
                                    <a:lnTo>
                                      <a:pt x="24" y="96"/>
                                    </a:lnTo>
                                    <a:lnTo>
                                      <a:pt x="22" y="96"/>
                                    </a:lnTo>
                                    <a:lnTo>
                                      <a:pt x="20" y="97"/>
                                    </a:lnTo>
                                    <a:lnTo>
                                      <a:pt x="18" y="97"/>
                                    </a:lnTo>
                                    <a:lnTo>
                                      <a:pt x="17" y="97"/>
                                    </a:lnTo>
                                    <a:lnTo>
                                      <a:pt x="15" y="97"/>
                                    </a:lnTo>
                                    <a:lnTo>
                                      <a:pt x="13" y="96"/>
                                    </a:lnTo>
                                    <a:lnTo>
                                      <a:pt x="12" y="96"/>
                                    </a:lnTo>
                                    <a:lnTo>
                                      <a:pt x="10" y="95"/>
                                    </a:lnTo>
                                    <a:lnTo>
                                      <a:pt x="9" y="95"/>
                                    </a:lnTo>
                                    <a:lnTo>
                                      <a:pt x="8" y="94"/>
                                    </a:lnTo>
                                    <a:lnTo>
                                      <a:pt x="7" y="93"/>
                                    </a:lnTo>
                                    <a:lnTo>
                                      <a:pt x="6" y="92"/>
                                    </a:lnTo>
                                    <a:lnTo>
                                      <a:pt x="5" y="91"/>
                                    </a:lnTo>
                                    <a:lnTo>
                                      <a:pt x="4" y="90"/>
                                    </a:lnTo>
                                    <a:lnTo>
                                      <a:pt x="3" y="88"/>
                                    </a:lnTo>
                                    <a:lnTo>
                                      <a:pt x="2" y="87"/>
                                    </a:lnTo>
                                    <a:lnTo>
                                      <a:pt x="2" y="86"/>
                                    </a:lnTo>
                                    <a:lnTo>
                                      <a:pt x="1" y="84"/>
                                    </a:lnTo>
                                    <a:lnTo>
                                      <a:pt x="1" y="82"/>
                                    </a:lnTo>
                                    <a:lnTo>
                                      <a:pt x="0" y="81"/>
                                    </a:lnTo>
                                    <a:lnTo>
                                      <a:pt x="0" y="79"/>
                                    </a:lnTo>
                                    <a:lnTo>
                                      <a:pt x="0" y="77"/>
                                    </a:lnTo>
                                    <a:lnTo>
                                      <a:pt x="0" y="75"/>
                                    </a:lnTo>
                                    <a:lnTo>
                                      <a:pt x="0" y="73"/>
                                    </a:lnTo>
                                    <a:lnTo>
                                      <a:pt x="0" y="71"/>
                                    </a:lnTo>
                                    <a:lnTo>
                                      <a:pt x="0" y="69"/>
                                    </a:lnTo>
                                    <a:lnTo>
                                      <a:pt x="1" y="67"/>
                                    </a:lnTo>
                                    <a:lnTo>
                                      <a:pt x="1" y="65"/>
                                    </a:lnTo>
                                    <a:lnTo>
                                      <a:pt x="2" y="63"/>
                                    </a:lnTo>
                                    <a:lnTo>
                                      <a:pt x="2" y="60"/>
                                    </a:lnTo>
                                    <a:lnTo>
                                      <a:pt x="3" y="58"/>
                                    </a:lnTo>
                                    <a:lnTo>
                                      <a:pt x="4" y="56"/>
                                    </a:lnTo>
                                    <a:lnTo>
                                      <a:pt x="5" y="53"/>
                                    </a:lnTo>
                                    <a:lnTo>
                                      <a:pt x="6" y="51"/>
                                    </a:lnTo>
                                    <a:lnTo>
                                      <a:pt x="7" y="49"/>
                                    </a:lnTo>
                                    <a:lnTo>
                                      <a:pt x="8" y="46"/>
                                    </a:lnTo>
                                    <a:lnTo>
                                      <a:pt x="9" y="44"/>
                                    </a:lnTo>
                                    <a:lnTo>
                                      <a:pt x="11" y="41"/>
                                    </a:lnTo>
                                    <a:lnTo>
                                      <a:pt x="12" y="39"/>
                                    </a:lnTo>
                                    <a:close/>
                                  </a:path>
                                </a:pathLst>
                              </a:custGeom>
                              <a:solidFill>
                                <a:srgbClr val="7869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7" name="Freeform 3591"/>
                            <wps:cNvSpPr>
                              <a:spLocks/>
                            </wps:cNvSpPr>
                            <wps:spPr bwMode="auto">
                              <a:xfrm>
                                <a:off x="4314" y="1202"/>
                                <a:ext cx="253" cy="168"/>
                              </a:xfrm>
                              <a:custGeom>
                                <a:avLst/>
                                <a:gdLst>
                                  <a:gd name="T0" fmla="*/ 174 w 253"/>
                                  <a:gd name="T1" fmla="*/ 47 h 168"/>
                                  <a:gd name="T2" fmla="*/ 175 w 253"/>
                                  <a:gd name="T3" fmla="*/ 50 h 168"/>
                                  <a:gd name="T4" fmla="*/ 174 w 253"/>
                                  <a:gd name="T5" fmla="*/ 52 h 168"/>
                                  <a:gd name="T6" fmla="*/ 173 w 253"/>
                                  <a:gd name="T7" fmla="*/ 53 h 168"/>
                                  <a:gd name="T8" fmla="*/ 195 w 253"/>
                                  <a:gd name="T9" fmla="*/ 94 h 168"/>
                                  <a:gd name="T10" fmla="*/ 195 w 253"/>
                                  <a:gd name="T11" fmla="*/ 96 h 168"/>
                                  <a:gd name="T12" fmla="*/ 194 w 253"/>
                                  <a:gd name="T13" fmla="*/ 99 h 168"/>
                                  <a:gd name="T14" fmla="*/ 192 w 253"/>
                                  <a:gd name="T15" fmla="*/ 101 h 168"/>
                                  <a:gd name="T16" fmla="*/ 189 w 253"/>
                                  <a:gd name="T17" fmla="*/ 103 h 168"/>
                                  <a:gd name="T18" fmla="*/ 186 w 253"/>
                                  <a:gd name="T19" fmla="*/ 104 h 168"/>
                                  <a:gd name="T20" fmla="*/ 181 w 253"/>
                                  <a:gd name="T21" fmla="*/ 104 h 168"/>
                                  <a:gd name="T22" fmla="*/ 177 w 253"/>
                                  <a:gd name="T23" fmla="*/ 103 h 168"/>
                                  <a:gd name="T24" fmla="*/ 62 w 253"/>
                                  <a:gd name="T25" fmla="*/ 41 h 168"/>
                                  <a:gd name="T26" fmla="*/ 174 w 253"/>
                                  <a:gd name="T27" fmla="*/ 165 h 168"/>
                                  <a:gd name="T28" fmla="*/ 174 w 253"/>
                                  <a:gd name="T29" fmla="*/ 166 h 168"/>
                                  <a:gd name="T30" fmla="*/ 172 w 253"/>
                                  <a:gd name="T31" fmla="*/ 167 h 168"/>
                                  <a:gd name="T32" fmla="*/ 170 w 253"/>
                                  <a:gd name="T33" fmla="*/ 168 h 168"/>
                                  <a:gd name="T34" fmla="*/ 168 w 253"/>
                                  <a:gd name="T35" fmla="*/ 168 h 168"/>
                                  <a:gd name="T36" fmla="*/ 166 w 253"/>
                                  <a:gd name="T37" fmla="*/ 168 h 168"/>
                                  <a:gd name="T38" fmla="*/ 107 w 253"/>
                                  <a:gd name="T39" fmla="*/ 142 h 168"/>
                                  <a:gd name="T40" fmla="*/ 106 w 253"/>
                                  <a:gd name="T41" fmla="*/ 143 h 168"/>
                                  <a:gd name="T42" fmla="*/ 104 w 253"/>
                                  <a:gd name="T43" fmla="*/ 144 h 168"/>
                                  <a:gd name="T44" fmla="*/ 103 w 253"/>
                                  <a:gd name="T45" fmla="*/ 144 h 168"/>
                                  <a:gd name="T46" fmla="*/ 101 w 253"/>
                                  <a:gd name="T47" fmla="*/ 144 h 168"/>
                                  <a:gd name="T48" fmla="*/ 100 w 253"/>
                                  <a:gd name="T49" fmla="*/ 144 h 168"/>
                                  <a:gd name="T50" fmla="*/ 98 w 253"/>
                                  <a:gd name="T51" fmla="*/ 143 h 168"/>
                                  <a:gd name="T52" fmla="*/ 96 w 253"/>
                                  <a:gd name="T53" fmla="*/ 142 h 168"/>
                                  <a:gd name="T54" fmla="*/ 34 w 253"/>
                                  <a:gd name="T55" fmla="*/ 26 h 168"/>
                                  <a:gd name="T56" fmla="*/ 15 w 253"/>
                                  <a:gd name="T57" fmla="*/ 17 h 168"/>
                                  <a:gd name="T58" fmla="*/ 12 w 253"/>
                                  <a:gd name="T59" fmla="*/ 17 h 168"/>
                                  <a:gd name="T60" fmla="*/ 10 w 253"/>
                                  <a:gd name="T61" fmla="*/ 17 h 168"/>
                                  <a:gd name="T62" fmla="*/ 7 w 253"/>
                                  <a:gd name="T63" fmla="*/ 16 h 168"/>
                                  <a:gd name="T64" fmla="*/ 5 w 253"/>
                                  <a:gd name="T65" fmla="*/ 16 h 168"/>
                                  <a:gd name="T66" fmla="*/ 3 w 253"/>
                                  <a:gd name="T67" fmla="*/ 15 h 168"/>
                                  <a:gd name="T68" fmla="*/ 2 w 253"/>
                                  <a:gd name="T69" fmla="*/ 13 h 168"/>
                                  <a:gd name="T70" fmla="*/ 1 w 253"/>
                                  <a:gd name="T71" fmla="*/ 12 h 168"/>
                                  <a:gd name="T72" fmla="*/ 0 w 253"/>
                                  <a:gd name="T73" fmla="*/ 11 h 168"/>
                                  <a:gd name="T74" fmla="*/ 0 w 253"/>
                                  <a:gd name="T75" fmla="*/ 9 h 168"/>
                                  <a:gd name="T76" fmla="*/ 0 w 253"/>
                                  <a:gd name="T77" fmla="*/ 7 h 168"/>
                                  <a:gd name="T78" fmla="*/ 0 w 253"/>
                                  <a:gd name="T79" fmla="*/ 6 h 168"/>
                                  <a:gd name="T80" fmla="*/ 1 w 253"/>
                                  <a:gd name="T81" fmla="*/ 4 h 168"/>
                                  <a:gd name="T82" fmla="*/ 3 w 253"/>
                                  <a:gd name="T83" fmla="*/ 3 h 168"/>
                                  <a:gd name="T84" fmla="*/ 4 w 253"/>
                                  <a:gd name="T85" fmla="*/ 2 h 168"/>
                                  <a:gd name="T86" fmla="*/ 6 w 253"/>
                                  <a:gd name="T87" fmla="*/ 1 h 168"/>
                                  <a:gd name="T88" fmla="*/ 8 w 253"/>
                                  <a:gd name="T89" fmla="*/ 0 h 168"/>
                                  <a:gd name="T90" fmla="*/ 11 w 253"/>
                                  <a:gd name="T91" fmla="*/ 0 h 168"/>
                                  <a:gd name="T92" fmla="*/ 13 w 253"/>
                                  <a:gd name="T93" fmla="*/ 0 h 168"/>
                                  <a:gd name="T94" fmla="*/ 15 w 253"/>
                                  <a:gd name="T95" fmla="*/ 0 h 168"/>
                                  <a:gd name="T96" fmla="*/ 17 w 253"/>
                                  <a:gd name="T97" fmla="*/ 1 h 168"/>
                                  <a:gd name="T98" fmla="*/ 19 w 253"/>
                                  <a:gd name="T99" fmla="*/ 2 h 168"/>
                                  <a:gd name="T100" fmla="*/ 21 w 253"/>
                                  <a:gd name="T101" fmla="*/ 3 h 168"/>
                                  <a:gd name="T102" fmla="*/ 22 w 253"/>
                                  <a:gd name="T103" fmla="*/ 5 h 168"/>
                                  <a:gd name="T104" fmla="*/ 23 w 253"/>
                                  <a:gd name="T105" fmla="*/ 6 h 168"/>
                                  <a:gd name="T106" fmla="*/ 23 w 253"/>
                                  <a:gd name="T107" fmla="*/ 8 h 168"/>
                                  <a:gd name="T108" fmla="*/ 252 w 253"/>
                                  <a:gd name="T109" fmla="*/ 45 h 168"/>
                                  <a:gd name="T110" fmla="*/ 253 w 253"/>
                                  <a:gd name="T111" fmla="*/ 47 h 168"/>
                                  <a:gd name="T112" fmla="*/ 253 w 253"/>
                                  <a:gd name="T113" fmla="*/ 49 h 168"/>
                                  <a:gd name="T114" fmla="*/ 252 w 253"/>
                                  <a:gd name="T115" fmla="*/ 51 h 168"/>
                                  <a:gd name="T116" fmla="*/ 137 w 253"/>
                                  <a:gd name="T117" fmla="*/ 38 h 1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253" h="168">
                                    <a:moveTo>
                                      <a:pt x="173" y="46"/>
                                    </a:moveTo>
                                    <a:lnTo>
                                      <a:pt x="174" y="46"/>
                                    </a:lnTo>
                                    <a:lnTo>
                                      <a:pt x="174" y="47"/>
                                    </a:lnTo>
                                    <a:lnTo>
                                      <a:pt x="174" y="47"/>
                                    </a:lnTo>
                                    <a:lnTo>
                                      <a:pt x="175" y="48"/>
                                    </a:lnTo>
                                    <a:lnTo>
                                      <a:pt x="175" y="48"/>
                                    </a:lnTo>
                                    <a:lnTo>
                                      <a:pt x="175" y="49"/>
                                    </a:lnTo>
                                    <a:lnTo>
                                      <a:pt x="175" y="50"/>
                                    </a:lnTo>
                                    <a:lnTo>
                                      <a:pt x="175" y="50"/>
                                    </a:lnTo>
                                    <a:lnTo>
                                      <a:pt x="175" y="51"/>
                                    </a:lnTo>
                                    <a:lnTo>
                                      <a:pt x="175" y="51"/>
                                    </a:lnTo>
                                    <a:lnTo>
                                      <a:pt x="174" y="52"/>
                                    </a:lnTo>
                                    <a:lnTo>
                                      <a:pt x="174" y="52"/>
                                    </a:lnTo>
                                    <a:lnTo>
                                      <a:pt x="174" y="53"/>
                                    </a:lnTo>
                                    <a:lnTo>
                                      <a:pt x="173" y="53"/>
                                    </a:lnTo>
                                    <a:lnTo>
                                      <a:pt x="173" y="53"/>
                                    </a:lnTo>
                                    <a:lnTo>
                                      <a:pt x="172" y="54"/>
                                    </a:lnTo>
                                    <a:lnTo>
                                      <a:pt x="72" y="33"/>
                                    </a:lnTo>
                                    <a:lnTo>
                                      <a:pt x="194" y="93"/>
                                    </a:lnTo>
                                    <a:lnTo>
                                      <a:pt x="195" y="94"/>
                                    </a:lnTo>
                                    <a:lnTo>
                                      <a:pt x="195" y="95"/>
                                    </a:lnTo>
                                    <a:lnTo>
                                      <a:pt x="195" y="95"/>
                                    </a:lnTo>
                                    <a:lnTo>
                                      <a:pt x="195" y="96"/>
                                    </a:lnTo>
                                    <a:lnTo>
                                      <a:pt x="195" y="96"/>
                                    </a:lnTo>
                                    <a:lnTo>
                                      <a:pt x="194" y="97"/>
                                    </a:lnTo>
                                    <a:lnTo>
                                      <a:pt x="194" y="98"/>
                                    </a:lnTo>
                                    <a:lnTo>
                                      <a:pt x="194" y="98"/>
                                    </a:lnTo>
                                    <a:lnTo>
                                      <a:pt x="194" y="99"/>
                                    </a:lnTo>
                                    <a:lnTo>
                                      <a:pt x="193" y="99"/>
                                    </a:lnTo>
                                    <a:lnTo>
                                      <a:pt x="193" y="100"/>
                                    </a:lnTo>
                                    <a:lnTo>
                                      <a:pt x="192" y="100"/>
                                    </a:lnTo>
                                    <a:lnTo>
                                      <a:pt x="192" y="101"/>
                                    </a:lnTo>
                                    <a:lnTo>
                                      <a:pt x="191" y="101"/>
                                    </a:lnTo>
                                    <a:lnTo>
                                      <a:pt x="191" y="102"/>
                                    </a:lnTo>
                                    <a:lnTo>
                                      <a:pt x="190" y="102"/>
                                    </a:lnTo>
                                    <a:lnTo>
                                      <a:pt x="189" y="103"/>
                                    </a:lnTo>
                                    <a:lnTo>
                                      <a:pt x="188" y="103"/>
                                    </a:lnTo>
                                    <a:lnTo>
                                      <a:pt x="187" y="103"/>
                                    </a:lnTo>
                                    <a:lnTo>
                                      <a:pt x="186" y="104"/>
                                    </a:lnTo>
                                    <a:lnTo>
                                      <a:pt x="186" y="104"/>
                                    </a:lnTo>
                                    <a:lnTo>
                                      <a:pt x="185" y="104"/>
                                    </a:lnTo>
                                    <a:lnTo>
                                      <a:pt x="184" y="104"/>
                                    </a:lnTo>
                                    <a:lnTo>
                                      <a:pt x="183" y="104"/>
                                    </a:lnTo>
                                    <a:lnTo>
                                      <a:pt x="181" y="104"/>
                                    </a:lnTo>
                                    <a:lnTo>
                                      <a:pt x="180" y="104"/>
                                    </a:lnTo>
                                    <a:lnTo>
                                      <a:pt x="179" y="104"/>
                                    </a:lnTo>
                                    <a:lnTo>
                                      <a:pt x="178" y="103"/>
                                    </a:lnTo>
                                    <a:lnTo>
                                      <a:pt x="177" y="103"/>
                                    </a:lnTo>
                                    <a:lnTo>
                                      <a:pt x="175" y="103"/>
                                    </a:lnTo>
                                    <a:lnTo>
                                      <a:pt x="174" y="102"/>
                                    </a:lnTo>
                                    <a:lnTo>
                                      <a:pt x="173" y="101"/>
                                    </a:lnTo>
                                    <a:lnTo>
                                      <a:pt x="62" y="41"/>
                                    </a:lnTo>
                                    <a:lnTo>
                                      <a:pt x="175" y="164"/>
                                    </a:lnTo>
                                    <a:lnTo>
                                      <a:pt x="175" y="164"/>
                                    </a:lnTo>
                                    <a:lnTo>
                                      <a:pt x="175" y="165"/>
                                    </a:lnTo>
                                    <a:lnTo>
                                      <a:pt x="174" y="165"/>
                                    </a:lnTo>
                                    <a:lnTo>
                                      <a:pt x="174" y="165"/>
                                    </a:lnTo>
                                    <a:lnTo>
                                      <a:pt x="174" y="166"/>
                                    </a:lnTo>
                                    <a:lnTo>
                                      <a:pt x="174" y="166"/>
                                    </a:lnTo>
                                    <a:lnTo>
                                      <a:pt x="174" y="166"/>
                                    </a:lnTo>
                                    <a:lnTo>
                                      <a:pt x="173" y="167"/>
                                    </a:lnTo>
                                    <a:lnTo>
                                      <a:pt x="173" y="167"/>
                                    </a:lnTo>
                                    <a:lnTo>
                                      <a:pt x="173" y="167"/>
                                    </a:lnTo>
                                    <a:lnTo>
                                      <a:pt x="172" y="167"/>
                                    </a:lnTo>
                                    <a:lnTo>
                                      <a:pt x="172" y="168"/>
                                    </a:lnTo>
                                    <a:lnTo>
                                      <a:pt x="171" y="168"/>
                                    </a:lnTo>
                                    <a:lnTo>
                                      <a:pt x="171" y="168"/>
                                    </a:lnTo>
                                    <a:lnTo>
                                      <a:pt x="170" y="168"/>
                                    </a:lnTo>
                                    <a:lnTo>
                                      <a:pt x="170" y="168"/>
                                    </a:lnTo>
                                    <a:lnTo>
                                      <a:pt x="169" y="168"/>
                                    </a:lnTo>
                                    <a:lnTo>
                                      <a:pt x="169" y="168"/>
                                    </a:lnTo>
                                    <a:lnTo>
                                      <a:pt x="168" y="168"/>
                                    </a:lnTo>
                                    <a:lnTo>
                                      <a:pt x="168" y="168"/>
                                    </a:lnTo>
                                    <a:lnTo>
                                      <a:pt x="167" y="168"/>
                                    </a:lnTo>
                                    <a:lnTo>
                                      <a:pt x="167" y="168"/>
                                    </a:lnTo>
                                    <a:lnTo>
                                      <a:pt x="166" y="168"/>
                                    </a:lnTo>
                                    <a:lnTo>
                                      <a:pt x="166" y="168"/>
                                    </a:lnTo>
                                    <a:lnTo>
                                      <a:pt x="61" y="54"/>
                                    </a:lnTo>
                                    <a:lnTo>
                                      <a:pt x="107" y="142"/>
                                    </a:lnTo>
                                    <a:lnTo>
                                      <a:pt x="107" y="142"/>
                                    </a:lnTo>
                                    <a:lnTo>
                                      <a:pt x="107" y="143"/>
                                    </a:lnTo>
                                    <a:lnTo>
                                      <a:pt x="106" y="143"/>
                                    </a:lnTo>
                                    <a:lnTo>
                                      <a:pt x="106" y="143"/>
                                    </a:lnTo>
                                    <a:lnTo>
                                      <a:pt x="106" y="143"/>
                                    </a:lnTo>
                                    <a:lnTo>
                                      <a:pt x="105" y="143"/>
                                    </a:lnTo>
                                    <a:lnTo>
                                      <a:pt x="105" y="144"/>
                                    </a:lnTo>
                                    <a:lnTo>
                                      <a:pt x="105" y="144"/>
                                    </a:lnTo>
                                    <a:lnTo>
                                      <a:pt x="104" y="144"/>
                                    </a:lnTo>
                                    <a:lnTo>
                                      <a:pt x="104" y="144"/>
                                    </a:lnTo>
                                    <a:lnTo>
                                      <a:pt x="104" y="144"/>
                                    </a:lnTo>
                                    <a:lnTo>
                                      <a:pt x="103" y="144"/>
                                    </a:lnTo>
                                    <a:lnTo>
                                      <a:pt x="103" y="144"/>
                                    </a:lnTo>
                                    <a:lnTo>
                                      <a:pt x="103" y="144"/>
                                    </a:lnTo>
                                    <a:lnTo>
                                      <a:pt x="102" y="144"/>
                                    </a:lnTo>
                                    <a:lnTo>
                                      <a:pt x="102" y="144"/>
                                    </a:lnTo>
                                    <a:lnTo>
                                      <a:pt x="101" y="144"/>
                                    </a:lnTo>
                                    <a:lnTo>
                                      <a:pt x="101" y="144"/>
                                    </a:lnTo>
                                    <a:lnTo>
                                      <a:pt x="101" y="144"/>
                                    </a:lnTo>
                                    <a:lnTo>
                                      <a:pt x="100" y="144"/>
                                    </a:lnTo>
                                    <a:lnTo>
                                      <a:pt x="100" y="144"/>
                                    </a:lnTo>
                                    <a:lnTo>
                                      <a:pt x="99" y="144"/>
                                    </a:lnTo>
                                    <a:lnTo>
                                      <a:pt x="99" y="143"/>
                                    </a:lnTo>
                                    <a:lnTo>
                                      <a:pt x="99" y="143"/>
                                    </a:lnTo>
                                    <a:lnTo>
                                      <a:pt x="98" y="143"/>
                                    </a:lnTo>
                                    <a:lnTo>
                                      <a:pt x="98" y="143"/>
                                    </a:lnTo>
                                    <a:lnTo>
                                      <a:pt x="97" y="143"/>
                                    </a:lnTo>
                                    <a:lnTo>
                                      <a:pt x="97" y="142"/>
                                    </a:lnTo>
                                    <a:lnTo>
                                      <a:pt x="96" y="142"/>
                                    </a:lnTo>
                                    <a:lnTo>
                                      <a:pt x="96" y="142"/>
                                    </a:lnTo>
                                    <a:lnTo>
                                      <a:pt x="96" y="141"/>
                                    </a:lnTo>
                                    <a:lnTo>
                                      <a:pt x="95" y="141"/>
                                    </a:lnTo>
                                    <a:lnTo>
                                      <a:pt x="34" y="26"/>
                                    </a:lnTo>
                                    <a:lnTo>
                                      <a:pt x="16" y="16"/>
                                    </a:lnTo>
                                    <a:lnTo>
                                      <a:pt x="16" y="16"/>
                                    </a:lnTo>
                                    <a:lnTo>
                                      <a:pt x="15" y="16"/>
                                    </a:lnTo>
                                    <a:lnTo>
                                      <a:pt x="15" y="17"/>
                                    </a:lnTo>
                                    <a:lnTo>
                                      <a:pt x="14" y="17"/>
                                    </a:lnTo>
                                    <a:lnTo>
                                      <a:pt x="13" y="17"/>
                                    </a:lnTo>
                                    <a:lnTo>
                                      <a:pt x="13" y="17"/>
                                    </a:lnTo>
                                    <a:lnTo>
                                      <a:pt x="12" y="17"/>
                                    </a:lnTo>
                                    <a:lnTo>
                                      <a:pt x="11" y="17"/>
                                    </a:lnTo>
                                    <a:lnTo>
                                      <a:pt x="11" y="17"/>
                                    </a:lnTo>
                                    <a:lnTo>
                                      <a:pt x="10" y="17"/>
                                    </a:lnTo>
                                    <a:lnTo>
                                      <a:pt x="10" y="17"/>
                                    </a:lnTo>
                                    <a:lnTo>
                                      <a:pt x="9" y="17"/>
                                    </a:lnTo>
                                    <a:lnTo>
                                      <a:pt x="8" y="17"/>
                                    </a:lnTo>
                                    <a:lnTo>
                                      <a:pt x="8" y="16"/>
                                    </a:lnTo>
                                    <a:lnTo>
                                      <a:pt x="7" y="16"/>
                                    </a:lnTo>
                                    <a:lnTo>
                                      <a:pt x="7" y="16"/>
                                    </a:lnTo>
                                    <a:lnTo>
                                      <a:pt x="6" y="16"/>
                                    </a:lnTo>
                                    <a:lnTo>
                                      <a:pt x="6" y="16"/>
                                    </a:lnTo>
                                    <a:lnTo>
                                      <a:pt x="5" y="16"/>
                                    </a:lnTo>
                                    <a:lnTo>
                                      <a:pt x="5" y="15"/>
                                    </a:lnTo>
                                    <a:lnTo>
                                      <a:pt x="4" y="15"/>
                                    </a:lnTo>
                                    <a:lnTo>
                                      <a:pt x="4" y="15"/>
                                    </a:lnTo>
                                    <a:lnTo>
                                      <a:pt x="3" y="15"/>
                                    </a:lnTo>
                                    <a:lnTo>
                                      <a:pt x="3" y="14"/>
                                    </a:lnTo>
                                    <a:lnTo>
                                      <a:pt x="3" y="14"/>
                                    </a:lnTo>
                                    <a:lnTo>
                                      <a:pt x="2" y="14"/>
                                    </a:lnTo>
                                    <a:lnTo>
                                      <a:pt x="2" y="13"/>
                                    </a:lnTo>
                                    <a:lnTo>
                                      <a:pt x="2" y="13"/>
                                    </a:lnTo>
                                    <a:lnTo>
                                      <a:pt x="1" y="13"/>
                                    </a:lnTo>
                                    <a:lnTo>
                                      <a:pt x="1" y="12"/>
                                    </a:lnTo>
                                    <a:lnTo>
                                      <a:pt x="1" y="12"/>
                                    </a:lnTo>
                                    <a:lnTo>
                                      <a:pt x="0" y="12"/>
                                    </a:lnTo>
                                    <a:lnTo>
                                      <a:pt x="0" y="11"/>
                                    </a:lnTo>
                                    <a:lnTo>
                                      <a:pt x="0" y="11"/>
                                    </a:lnTo>
                                    <a:lnTo>
                                      <a:pt x="0" y="11"/>
                                    </a:lnTo>
                                    <a:lnTo>
                                      <a:pt x="0" y="10"/>
                                    </a:lnTo>
                                    <a:lnTo>
                                      <a:pt x="0" y="10"/>
                                    </a:lnTo>
                                    <a:lnTo>
                                      <a:pt x="0" y="9"/>
                                    </a:lnTo>
                                    <a:lnTo>
                                      <a:pt x="0" y="9"/>
                                    </a:lnTo>
                                    <a:lnTo>
                                      <a:pt x="0" y="8"/>
                                    </a:lnTo>
                                    <a:lnTo>
                                      <a:pt x="0" y="8"/>
                                    </a:lnTo>
                                    <a:lnTo>
                                      <a:pt x="0" y="8"/>
                                    </a:lnTo>
                                    <a:lnTo>
                                      <a:pt x="0" y="7"/>
                                    </a:lnTo>
                                    <a:lnTo>
                                      <a:pt x="0" y="7"/>
                                    </a:lnTo>
                                    <a:lnTo>
                                      <a:pt x="0" y="6"/>
                                    </a:lnTo>
                                    <a:lnTo>
                                      <a:pt x="0" y="6"/>
                                    </a:lnTo>
                                    <a:lnTo>
                                      <a:pt x="0" y="6"/>
                                    </a:lnTo>
                                    <a:lnTo>
                                      <a:pt x="0" y="5"/>
                                    </a:lnTo>
                                    <a:lnTo>
                                      <a:pt x="1" y="5"/>
                                    </a:lnTo>
                                    <a:lnTo>
                                      <a:pt x="1" y="4"/>
                                    </a:lnTo>
                                    <a:lnTo>
                                      <a:pt x="1" y="4"/>
                                    </a:lnTo>
                                    <a:lnTo>
                                      <a:pt x="2" y="4"/>
                                    </a:lnTo>
                                    <a:lnTo>
                                      <a:pt x="2" y="3"/>
                                    </a:lnTo>
                                    <a:lnTo>
                                      <a:pt x="2" y="3"/>
                                    </a:lnTo>
                                    <a:lnTo>
                                      <a:pt x="3" y="3"/>
                                    </a:lnTo>
                                    <a:lnTo>
                                      <a:pt x="3" y="2"/>
                                    </a:lnTo>
                                    <a:lnTo>
                                      <a:pt x="3" y="2"/>
                                    </a:lnTo>
                                    <a:lnTo>
                                      <a:pt x="4" y="2"/>
                                    </a:lnTo>
                                    <a:lnTo>
                                      <a:pt x="4" y="2"/>
                                    </a:lnTo>
                                    <a:lnTo>
                                      <a:pt x="5" y="1"/>
                                    </a:lnTo>
                                    <a:lnTo>
                                      <a:pt x="5" y="1"/>
                                    </a:lnTo>
                                    <a:lnTo>
                                      <a:pt x="6" y="1"/>
                                    </a:lnTo>
                                    <a:lnTo>
                                      <a:pt x="6" y="1"/>
                                    </a:lnTo>
                                    <a:lnTo>
                                      <a:pt x="7" y="1"/>
                                    </a:lnTo>
                                    <a:lnTo>
                                      <a:pt x="7" y="0"/>
                                    </a:lnTo>
                                    <a:lnTo>
                                      <a:pt x="8" y="0"/>
                                    </a:lnTo>
                                    <a:lnTo>
                                      <a:pt x="8" y="0"/>
                                    </a:lnTo>
                                    <a:lnTo>
                                      <a:pt x="9" y="0"/>
                                    </a:lnTo>
                                    <a:lnTo>
                                      <a:pt x="10" y="0"/>
                                    </a:lnTo>
                                    <a:lnTo>
                                      <a:pt x="10" y="0"/>
                                    </a:lnTo>
                                    <a:lnTo>
                                      <a:pt x="11" y="0"/>
                                    </a:lnTo>
                                    <a:lnTo>
                                      <a:pt x="11" y="0"/>
                                    </a:lnTo>
                                    <a:lnTo>
                                      <a:pt x="12" y="0"/>
                                    </a:lnTo>
                                    <a:lnTo>
                                      <a:pt x="13" y="0"/>
                                    </a:lnTo>
                                    <a:lnTo>
                                      <a:pt x="13" y="0"/>
                                    </a:lnTo>
                                    <a:lnTo>
                                      <a:pt x="14" y="0"/>
                                    </a:lnTo>
                                    <a:lnTo>
                                      <a:pt x="14" y="0"/>
                                    </a:lnTo>
                                    <a:lnTo>
                                      <a:pt x="15" y="0"/>
                                    </a:lnTo>
                                    <a:lnTo>
                                      <a:pt x="15" y="0"/>
                                    </a:lnTo>
                                    <a:lnTo>
                                      <a:pt x="16" y="1"/>
                                    </a:lnTo>
                                    <a:lnTo>
                                      <a:pt x="16" y="1"/>
                                    </a:lnTo>
                                    <a:lnTo>
                                      <a:pt x="17" y="1"/>
                                    </a:lnTo>
                                    <a:lnTo>
                                      <a:pt x="17" y="1"/>
                                    </a:lnTo>
                                    <a:lnTo>
                                      <a:pt x="18" y="1"/>
                                    </a:lnTo>
                                    <a:lnTo>
                                      <a:pt x="18" y="2"/>
                                    </a:lnTo>
                                    <a:lnTo>
                                      <a:pt x="19" y="2"/>
                                    </a:lnTo>
                                    <a:lnTo>
                                      <a:pt x="19" y="2"/>
                                    </a:lnTo>
                                    <a:lnTo>
                                      <a:pt x="20" y="2"/>
                                    </a:lnTo>
                                    <a:lnTo>
                                      <a:pt x="20" y="3"/>
                                    </a:lnTo>
                                    <a:lnTo>
                                      <a:pt x="20" y="3"/>
                                    </a:lnTo>
                                    <a:lnTo>
                                      <a:pt x="21" y="3"/>
                                    </a:lnTo>
                                    <a:lnTo>
                                      <a:pt x="21" y="4"/>
                                    </a:lnTo>
                                    <a:lnTo>
                                      <a:pt x="21" y="4"/>
                                    </a:lnTo>
                                    <a:lnTo>
                                      <a:pt x="22" y="4"/>
                                    </a:lnTo>
                                    <a:lnTo>
                                      <a:pt x="22" y="5"/>
                                    </a:lnTo>
                                    <a:lnTo>
                                      <a:pt x="22" y="5"/>
                                    </a:lnTo>
                                    <a:lnTo>
                                      <a:pt x="22" y="6"/>
                                    </a:lnTo>
                                    <a:lnTo>
                                      <a:pt x="23" y="6"/>
                                    </a:lnTo>
                                    <a:lnTo>
                                      <a:pt x="23" y="6"/>
                                    </a:lnTo>
                                    <a:lnTo>
                                      <a:pt x="23" y="7"/>
                                    </a:lnTo>
                                    <a:lnTo>
                                      <a:pt x="23" y="7"/>
                                    </a:lnTo>
                                    <a:lnTo>
                                      <a:pt x="23" y="8"/>
                                    </a:lnTo>
                                    <a:lnTo>
                                      <a:pt x="23" y="8"/>
                                    </a:lnTo>
                                    <a:lnTo>
                                      <a:pt x="23" y="8"/>
                                    </a:lnTo>
                                    <a:lnTo>
                                      <a:pt x="42" y="18"/>
                                    </a:lnTo>
                                    <a:lnTo>
                                      <a:pt x="251" y="45"/>
                                    </a:lnTo>
                                    <a:lnTo>
                                      <a:pt x="252" y="45"/>
                                    </a:lnTo>
                                    <a:lnTo>
                                      <a:pt x="252" y="46"/>
                                    </a:lnTo>
                                    <a:lnTo>
                                      <a:pt x="252" y="46"/>
                                    </a:lnTo>
                                    <a:lnTo>
                                      <a:pt x="253" y="47"/>
                                    </a:lnTo>
                                    <a:lnTo>
                                      <a:pt x="253" y="47"/>
                                    </a:lnTo>
                                    <a:lnTo>
                                      <a:pt x="253" y="48"/>
                                    </a:lnTo>
                                    <a:lnTo>
                                      <a:pt x="253" y="48"/>
                                    </a:lnTo>
                                    <a:lnTo>
                                      <a:pt x="253" y="49"/>
                                    </a:lnTo>
                                    <a:lnTo>
                                      <a:pt x="253" y="49"/>
                                    </a:lnTo>
                                    <a:lnTo>
                                      <a:pt x="253" y="50"/>
                                    </a:lnTo>
                                    <a:lnTo>
                                      <a:pt x="253" y="50"/>
                                    </a:lnTo>
                                    <a:lnTo>
                                      <a:pt x="252" y="51"/>
                                    </a:lnTo>
                                    <a:lnTo>
                                      <a:pt x="252" y="51"/>
                                    </a:lnTo>
                                    <a:lnTo>
                                      <a:pt x="252" y="52"/>
                                    </a:lnTo>
                                    <a:lnTo>
                                      <a:pt x="251" y="52"/>
                                    </a:lnTo>
                                    <a:lnTo>
                                      <a:pt x="251" y="53"/>
                                    </a:lnTo>
                                    <a:lnTo>
                                      <a:pt x="137" y="38"/>
                                    </a:lnTo>
                                    <a:lnTo>
                                      <a:pt x="173" y="46"/>
                                    </a:lnTo>
                                    <a:close/>
                                  </a:path>
                                </a:pathLst>
                              </a:custGeom>
                              <a:solidFill>
                                <a:srgbClr val="2F23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8" name="Freeform 3592"/>
                            <wps:cNvSpPr>
                              <a:spLocks/>
                            </wps:cNvSpPr>
                            <wps:spPr bwMode="auto">
                              <a:xfrm>
                                <a:off x="4593" y="1285"/>
                                <a:ext cx="63" cy="78"/>
                              </a:xfrm>
                              <a:custGeom>
                                <a:avLst/>
                                <a:gdLst>
                                  <a:gd name="T0" fmla="*/ 5 w 63"/>
                                  <a:gd name="T1" fmla="*/ 0 h 78"/>
                                  <a:gd name="T2" fmla="*/ 60 w 63"/>
                                  <a:gd name="T3" fmla="*/ 18 h 78"/>
                                  <a:gd name="T4" fmla="*/ 63 w 63"/>
                                  <a:gd name="T5" fmla="*/ 22 h 78"/>
                                  <a:gd name="T6" fmla="*/ 52 w 63"/>
                                  <a:gd name="T7" fmla="*/ 78 h 78"/>
                                  <a:gd name="T8" fmla="*/ 41 w 63"/>
                                  <a:gd name="T9" fmla="*/ 77 h 78"/>
                                  <a:gd name="T10" fmla="*/ 51 w 63"/>
                                  <a:gd name="T11" fmla="*/ 28 h 78"/>
                                  <a:gd name="T12" fmla="*/ 19 w 63"/>
                                  <a:gd name="T13" fmla="*/ 69 h 78"/>
                                  <a:gd name="T14" fmla="*/ 10 w 63"/>
                                  <a:gd name="T15" fmla="*/ 65 h 78"/>
                                  <a:gd name="T16" fmla="*/ 44 w 63"/>
                                  <a:gd name="T17" fmla="*/ 21 h 78"/>
                                  <a:gd name="T18" fmla="*/ 0 w 63"/>
                                  <a:gd name="T19" fmla="*/ 7 h 78"/>
                                  <a:gd name="T20" fmla="*/ 5 w 63"/>
                                  <a:gd name="T21"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3" h="78">
                                    <a:moveTo>
                                      <a:pt x="5" y="0"/>
                                    </a:moveTo>
                                    <a:lnTo>
                                      <a:pt x="60" y="18"/>
                                    </a:lnTo>
                                    <a:lnTo>
                                      <a:pt x="63" y="22"/>
                                    </a:lnTo>
                                    <a:lnTo>
                                      <a:pt x="52" y="78"/>
                                    </a:lnTo>
                                    <a:lnTo>
                                      <a:pt x="41" y="77"/>
                                    </a:lnTo>
                                    <a:lnTo>
                                      <a:pt x="51" y="28"/>
                                    </a:lnTo>
                                    <a:lnTo>
                                      <a:pt x="19" y="69"/>
                                    </a:lnTo>
                                    <a:lnTo>
                                      <a:pt x="10" y="65"/>
                                    </a:lnTo>
                                    <a:lnTo>
                                      <a:pt x="44" y="21"/>
                                    </a:lnTo>
                                    <a:lnTo>
                                      <a:pt x="0" y="7"/>
                                    </a:lnTo>
                                    <a:lnTo>
                                      <a:pt x="5" y="0"/>
                                    </a:lnTo>
                                    <a:close/>
                                  </a:path>
                                </a:pathLst>
                              </a:custGeom>
                              <a:solidFill>
                                <a:srgbClr val="2F23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9" name="Freeform 3593"/>
                            <wps:cNvSpPr>
                              <a:spLocks/>
                            </wps:cNvSpPr>
                            <wps:spPr bwMode="auto">
                              <a:xfrm>
                                <a:off x="4523" y="1351"/>
                                <a:ext cx="127" cy="70"/>
                              </a:xfrm>
                              <a:custGeom>
                                <a:avLst/>
                                <a:gdLst>
                                  <a:gd name="T0" fmla="*/ 4 w 127"/>
                                  <a:gd name="T1" fmla="*/ 3 h 70"/>
                                  <a:gd name="T2" fmla="*/ 35 w 127"/>
                                  <a:gd name="T3" fmla="*/ 0 h 70"/>
                                  <a:gd name="T4" fmla="*/ 34 w 127"/>
                                  <a:gd name="T5" fmla="*/ 20 h 70"/>
                                  <a:gd name="T6" fmla="*/ 65 w 127"/>
                                  <a:gd name="T7" fmla="*/ 20 h 70"/>
                                  <a:gd name="T8" fmla="*/ 127 w 127"/>
                                  <a:gd name="T9" fmla="*/ 20 h 70"/>
                                  <a:gd name="T10" fmla="*/ 114 w 127"/>
                                  <a:gd name="T11" fmla="*/ 40 h 70"/>
                                  <a:gd name="T12" fmla="*/ 83 w 127"/>
                                  <a:gd name="T13" fmla="*/ 40 h 70"/>
                                  <a:gd name="T14" fmla="*/ 75 w 127"/>
                                  <a:gd name="T15" fmla="*/ 36 h 70"/>
                                  <a:gd name="T16" fmla="*/ 75 w 127"/>
                                  <a:gd name="T17" fmla="*/ 70 h 70"/>
                                  <a:gd name="T18" fmla="*/ 64 w 127"/>
                                  <a:gd name="T19" fmla="*/ 70 h 70"/>
                                  <a:gd name="T20" fmla="*/ 64 w 127"/>
                                  <a:gd name="T21" fmla="*/ 30 h 70"/>
                                  <a:gd name="T22" fmla="*/ 60 w 127"/>
                                  <a:gd name="T23" fmla="*/ 26 h 70"/>
                                  <a:gd name="T24" fmla="*/ 58 w 127"/>
                                  <a:gd name="T25" fmla="*/ 28 h 70"/>
                                  <a:gd name="T26" fmla="*/ 57 w 127"/>
                                  <a:gd name="T27" fmla="*/ 29 h 70"/>
                                  <a:gd name="T28" fmla="*/ 56 w 127"/>
                                  <a:gd name="T29" fmla="*/ 31 h 70"/>
                                  <a:gd name="T30" fmla="*/ 54 w 127"/>
                                  <a:gd name="T31" fmla="*/ 32 h 70"/>
                                  <a:gd name="T32" fmla="*/ 53 w 127"/>
                                  <a:gd name="T33" fmla="*/ 33 h 70"/>
                                  <a:gd name="T34" fmla="*/ 51 w 127"/>
                                  <a:gd name="T35" fmla="*/ 35 h 70"/>
                                  <a:gd name="T36" fmla="*/ 50 w 127"/>
                                  <a:gd name="T37" fmla="*/ 36 h 70"/>
                                  <a:gd name="T38" fmla="*/ 48 w 127"/>
                                  <a:gd name="T39" fmla="*/ 37 h 70"/>
                                  <a:gd name="T40" fmla="*/ 48 w 127"/>
                                  <a:gd name="T41" fmla="*/ 70 h 70"/>
                                  <a:gd name="T42" fmla="*/ 37 w 127"/>
                                  <a:gd name="T43" fmla="*/ 70 h 70"/>
                                  <a:gd name="T44" fmla="*/ 37 w 127"/>
                                  <a:gd name="T45" fmla="*/ 46 h 70"/>
                                  <a:gd name="T46" fmla="*/ 35 w 127"/>
                                  <a:gd name="T47" fmla="*/ 48 h 70"/>
                                  <a:gd name="T48" fmla="*/ 33 w 127"/>
                                  <a:gd name="T49" fmla="*/ 49 h 70"/>
                                  <a:gd name="T50" fmla="*/ 32 w 127"/>
                                  <a:gd name="T51" fmla="*/ 50 h 70"/>
                                  <a:gd name="T52" fmla="*/ 31 w 127"/>
                                  <a:gd name="T53" fmla="*/ 51 h 70"/>
                                  <a:gd name="T54" fmla="*/ 30 w 127"/>
                                  <a:gd name="T55" fmla="*/ 51 h 70"/>
                                  <a:gd name="T56" fmla="*/ 29 w 127"/>
                                  <a:gd name="T57" fmla="*/ 52 h 70"/>
                                  <a:gd name="T58" fmla="*/ 28 w 127"/>
                                  <a:gd name="T59" fmla="*/ 53 h 70"/>
                                  <a:gd name="T60" fmla="*/ 27 w 127"/>
                                  <a:gd name="T61" fmla="*/ 53 h 70"/>
                                  <a:gd name="T62" fmla="*/ 25 w 127"/>
                                  <a:gd name="T63" fmla="*/ 54 h 70"/>
                                  <a:gd name="T64" fmla="*/ 24 w 127"/>
                                  <a:gd name="T65" fmla="*/ 55 h 70"/>
                                  <a:gd name="T66" fmla="*/ 23 w 127"/>
                                  <a:gd name="T67" fmla="*/ 55 h 70"/>
                                  <a:gd name="T68" fmla="*/ 22 w 127"/>
                                  <a:gd name="T69" fmla="*/ 56 h 70"/>
                                  <a:gd name="T70" fmla="*/ 21 w 127"/>
                                  <a:gd name="T71" fmla="*/ 56 h 70"/>
                                  <a:gd name="T72" fmla="*/ 20 w 127"/>
                                  <a:gd name="T73" fmla="*/ 57 h 70"/>
                                  <a:gd name="T74" fmla="*/ 18 w 127"/>
                                  <a:gd name="T75" fmla="*/ 57 h 70"/>
                                  <a:gd name="T76" fmla="*/ 17 w 127"/>
                                  <a:gd name="T77" fmla="*/ 58 h 70"/>
                                  <a:gd name="T78" fmla="*/ 16 w 127"/>
                                  <a:gd name="T79" fmla="*/ 58 h 70"/>
                                  <a:gd name="T80" fmla="*/ 15 w 127"/>
                                  <a:gd name="T81" fmla="*/ 59 h 70"/>
                                  <a:gd name="T82" fmla="*/ 14 w 127"/>
                                  <a:gd name="T83" fmla="*/ 59 h 70"/>
                                  <a:gd name="T84" fmla="*/ 12 w 127"/>
                                  <a:gd name="T85" fmla="*/ 60 h 70"/>
                                  <a:gd name="T86" fmla="*/ 11 w 127"/>
                                  <a:gd name="T87" fmla="*/ 60 h 70"/>
                                  <a:gd name="T88" fmla="*/ 10 w 127"/>
                                  <a:gd name="T89" fmla="*/ 61 h 70"/>
                                  <a:gd name="T90" fmla="*/ 9 w 127"/>
                                  <a:gd name="T91" fmla="*/ 61 h 70"/>
                                  <a:gd name="T92" fmla="*/ 7 w 127"/>
                                  <a:gd name="T93" fmla="*/ 61 h 70"/>
                                  <a:gd name="T94" fmla="*/ 6 w 127"/>
                                  <a:gd name="T95" fmla="*/ 62 h 70"/>
                                  <a:gd name="T96" fmla="*/ 5 w 127"/>
                                  <a:gd name="T97" fmla="*/ 62 h 70"/>
                                  <a:gd name="T98" fmla="*/ 4 w 127"/>
                                  <a:gd name="T99" fmla="*/ 62 h 70"/>
                                  <a:gd name="T100" fmla="*/ 2 w 127"/>
                                  <a:gd name="T101" fmla="*/ 63 h 70"/>
                                  <a:gd name="T102" fmla="*/ 1 w 127"/>
                                  <a:gd name="T103" fmla="*/ 63 h 70"/>
                                  <a:gd name="T104" fmla="*/ 0 w 127"/>
                                  <a:gd name="T105" fmla="*/ 63 h 70"/>
                                  <a:gd name="T106" fmla="*/ 0 w 127"/>
                                  <a:gd name="T107" fmla="*/ 21 h 70"/>
                                  <a:gd name="T108" fmla="*/ 4 w 127"/>
                                  <a:gd name="T109" fmla="*/ 20 h 70"/>
                                  <a:gd name="T110" fmla="*/ 4 w 127"/>
                                  <a:gd name="T111" fmla="*/ 3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7" h="70">
                                    <a:moveTo>
                                      <a:pt x="4" y="3"/>
                                    </a:moveTo>
                                    <a:lnTo>
                                      <a:pt x="35" y="0"/>
                                    </a:lnTo>
                                    <a:lnTo>
                                      <a:pt x="34" y="20"/>
                                    </a:lnTo>
                                    <a:lnTo>
                                      <a:pt x="65" y="20"/>
                                    </a:lnTo>
                                    <a:lnTo>
                                      <a:pt x="127" y="20"/>
                                    </a:lnTo>
                                    <a:lnTo>
                                      <a:pt x="114" y="40"/>
                                    </a:lnTo>
                                    <a:lnTo>
                                      <a:pt x="83" y="40"/>
                                    </a:lnTo>
                                    <a:lnTo>
                                      <a:pt x="75" y="36"/>
                                    </a:lnTo>
                                    <a:lnTo>
                                      <a:pt x="75" y="70"/>
                                    </a:lnTo>
                                    <a:lnTo>
                                      <a:pt x="64" y="70"/>
                                    </a:lnTo>
                                    <a:lnTo>
                                      <a:pt x="64" y="30"/>
                                    </a:lnTo>
                                    <a:lnTo>
                                      <a:pt x="60" y="26"/>
                                    </a:lnTo>
                                    <a:lnTo>
                                      <a:pt x="58" y="28"/>
                                    </a:lnTo>
                                    <a:lnTo>
                                      <a:pt x="57" y="29"/>
                                    </a:lnTo>
                                    <a:lnTo>
                                      <a:pt x="56" y="31"/>
                                    </a:lnTo>
                                    <a:lnTo>
                                      <a:pt x="54" y="32"/>
                                    </a:lnTo>
                                    <a:lnTo>
                                      <a:pt x="53" y="33"/>
                                    </a:lnTo>
                                    <a:lnTo>
                                      <a:pt x="51" y="35"/>
                                    </a:lnTo>
                                    <a:lnTo>
                                      <a:pt x="50" y="36"/>
                                    </a:lnTo>
                                    <a:lnTo>
                                      <a:pt x="48" y="37"/>
                                    </a:lnTo>
                                    <a:lnTo>
                                      <a:pt x="48" y="70"/>
                                    </a:lnTo>
                                    <a:lnTo>
                                      <a:pt x="37" y="70"/>
                                    </a:lnTo>
                                    <a:lnTo>
                                      <a:pt x="37" y="46"/>
                                    </a:lnTo>
                                    <a:lnTo>
                                      <a:pt x="35" y="48"/>
                                    </a:lnTo>
                                    <a:lnTo>
                                      <a:pt x="33" y="49"/>
                                    </a:lnTo>
                                    <a:lnTo>
                                      <a:pt x="32" y="50"/>
                                    </a:lnTo>
                                    <a:lnTo>
                                      <a:pt x="31" y="51"/>
                                    </a:lnTo>
                                    <a:lnTo>
                                      <a:pt x="30" y="51"/>
                                    </a:lnTo>
                                    <a:lnTo>
                                      <a:pt x="29" y="52"/>
                                    </a:lnTo>
                                    <a:lnTo>
                                      <a:pt x="28" y="53"/>
                                    </a:lnTo>
                                    <a:lnTo>
                                      <a:pt x="27" y="53"/>
                                    </a:lnTo>
                                    <a:lnTo>
                                      <a:pt x="25" y="54"/>
                                    </a:lnTo>
                                    <a:lnTo>
                                      <a:pt x="24" y="55"/>
                                    </a:lnTo>
                                    <a:lnTo>
                                      <a:pt x="23" y="55"/>
                                    </a:lnTo>
                                    <a:lnTo>
                                      <a:pt x="22" y="56"/>
                                    </a:lnTo>
                                    <a:lnTo>
                                      <a:pt x="21" y="56"/>
                                    </a:lnTo>
                                    <a:lnTo>
                                      <a:pt x="20" y="57"/>
                                    </a:lnTo>
                                    <a:lnTo>
                                      <a:pt x="18" y="57"/>
                                    </a:lnTo>
                                    <a:lnTo>
                                      <a:pt x="17" y="58"/>
                                    </a:lnTo>
                                    <a:lnTo>
                                      <a:pt x="16" y="58"/>
                                    </a:lnTo>
                                    <a:lnTo>
                                      <a:pt x="15" y="59"/>
                                    </a:lnTo>
                                    <a:lnTo>
                                      <a:pt x="14" y="59"/>
                                    </a:lnTo>
                                    <a:lnTo>
                                      <a:pt x="12" y="60"/>
                                    </a:lnTo>
                                    <a:lnTo>
                                      <a:pt x="11" y="60"/>
                                    </a:lnTo>
                                    <a:lnTo>
                                      <a:pt x="10" y="61"/>
                                    </a:lnTo>
                                    <a:lnTo>
                                      <a:pt x="9" y="61"/>
                                    </a:lnTo>
                                    <a:lnTo>
                                      <a:pt x="7" y="61"/>
                                    </a:lnTo>
                                    <a:lnTo>
                                      <a:pt x="6" y="62"/>
                                    </a:lnTo>
                                    <a:lnTo>
                                      <a:pt x="5" y="62"/>
                                    </a:lnTo>
                                    <a:lnTo>
                                      <a:pt x="4" y="62"/>
                                    </a:lnTo>
                                    <a:lnTo>
                                      <a:pt x="2" y="63"/>
                                    </a:lnTo>
                                    <a:lnTo>
                                      <a:pt x="1" y="63"/>
                                    </a:lnTo>
                                    <a:lnTo>
                                      <a:pt x="0" y="63"/>
                                    </a:lnTo>
                                    <a:lnTo>
                                      <a:pt x="0" y="21"/>
                                    </a:lnTo>
                                    <a:lnTo>
                                      <a:pt x="4" y="20"/>
                                    </a:lnTo>
                                    <a:lnTo>
                                      <a:pt x="4" y="3"/>
                                    </a:lnTo>
                                    <a:close/>
                                  </a:path>
                                </a:pathLst>
                              </a:custGeom>
                              <a:solidFill>
                                <a:srgbClr val="2F23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60" name="Group 3594"/>
                          <wpg:cNvGrpSpPr>
                            <a:grpSpLocks/>
                          </wpg:cNvGrpSpPr>
                          <wpg:grpSpPr bwMode="auto">
                            <a:xfrm>
                              <a:off x="4882" y="1075"/>
                              <a:ext cx="378" cy="394"/>
                              <a:chOff x="4882" y="1075"/>
                              <a:chExt cx="378" cy="394"/>
                            </a:xfrm>
                          </wpg:grpSpPr>
                          <pic:pic xmlns:pic="http://schemas.openxmlformats.org/drawingml/2006/picture">
                            <pic:nvPicPr>
                              <pic:cNvPr id="3461" name="Picture 359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4882" y="1075"/>
                                <a:ext cx="378" cy="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62" name="Picture 359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4882" y="1075"/>
                                <a:ext cx="378" cy="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3463" name="Rectangle 3597"/>
                          <wps:cNvSpPr>
                            <a:spLocks noChangeArrowheads="1"/>
                          </wps:cNvSpPr>
                          <wps:spPr bwMode="auto">
                            <a:xfrm>
                              <a:off x="5580" y="360"/>
                              <a:ext cx="109"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txbxContent>
                          </wps:txbx>
                          <wps:bodyPr rot="0" vert="horz" wrap="none" lIns="0" tIns="0" rIns="0" bIns="0" anchor="t" anchorCtr="0" upright="1">
                            <a:noAutofit/>
                          </wps:bodyPr>
                        </wps:wsp>
                        <pic:pic xmlns:pic="http://schemas.openxmlformats.org/drawingml/2006/picture">
                          <pic:nvPicPr>
                            <pic:cNvPr id="3464" name="Picture 359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3877" y="860"/>
                              <a:ext cx="584" cy="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65" name="Picture 359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4700" y="668"/>
                              <a:ext cx="466" cy="5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66" name="Rectangle 3600"/>
                          <wps:cNvSpPr>
                            <a:spLocks noChangeArrowheads="1"/>
                          </wps:cNvSpPr>
                          <wps:spPr bwMode="auto">
                            <a:xfrm>
                              <a:off x="4321" y="348"/>
                              <a:ext cx="114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r>
                                  <w:rPr>
                                    <w:color w:val="000000"/>
                                  </w:rPr>
                                  <w:t>Broadcaster</w:t>
                                </w:r>
                              </w:p>
                            </w:txbxContent>
                          </wps:txbx>
                          <wps:bodyPr rot="0" vert="horz" wrap="none" lIns="0" tIns="0" rIns="0" bIns="0" anchor="t" anchorCtr="0" upright="1">
                            <a:noAutofit/>
                          </wps:bodyPr>
                        </wps:wsp>
                      </wpg:wgp>
                      <wpg:wgp>
                        <wpg:cNvPr id="3467" name="Group 3601"/>
                        <wpg:cNvGrpSpPr>
                          <a:grpSpLocks/>
                        </wpg:cNvGrpSpPr>
                        <wpg:grpSpPr bwMode="auto">
                          <a:xfrm>
                            <a:off x="412115" y="2499995"/>
                            <a:ext cx="446405" cy="354965"/>
                            <a:chOff x="649" y="3976"/>
                            <a:chExt cx="703" cy="559"/>
                          </a:xfrm>
                        </wpg:grpSpPr>
                        <wps:wsp>
                          <wps:cNvPr id="3468" name="Freeform 3602"/>
                          <wps:cNvSpPr>
                            <a:spLocks/>
                          </wps:cNvSpPr>
                          <wps:spPr bwMode="auto">
                            <a:xfrm>
                              <a:off x="658" y="3976"/>
                              <a:ext cx="694" cy="488"/>
                            </a:xfrm>
                            <a:custGeom>
                              <a:avLst/>
                              <a:gdLst>
                                <a:gd name="T0" fmla="*/ 694 w 694"/>
                                <a:gd name="T1" fmla="*/ 463 h 488"/>
                                <a:gd name="T2" fmla="*/ 3 w 694"/>
                                <a:gd name="T3" fmla="*/ 488 h 488"/>
                                <a:gd name="T4" fmla="*/ 0 w 694"/>
                                <a:gd name="T5" fmla="*/ 487 h 488"/>
                                <a:gd name="T6" fmla="*/ 0 w 694"/>
                                <a:gd name="T7" fmla="*/ 3 h 488"/>
                                <a:gd name="T8" fmla="*/ 3 w 694"/>
                                <a:gd name="T9" fmla="*/ 0 h 488"/>
                                <a:gd name="T10" fmla="*/ 694 w 694"/>
                                <a:gd name="T11" fmla="*/ 26 h 488"/>
                                <a:gd name="T12" fmla="*/ 694 w 694"/>
                                <a:gd name="T13" fmla="*/ 463 h 488"/>
                              </a:gdLst>
                              <a:ahLst/>
                              <a:cxnLst>
                                <a:cxn ang="0">
                                  <a:pos x="T0" y="T1"/>
                                </a:cxn>
                                <a:cxn ang="0">
                                  <a:pos x="T2" y="T3"/>
                                </a:cxn>
                                <a:cxn ang="0">
                                  <a:pos x="T4" y="T5"/>
                                </a:cxn>
                                <a:cxn ang="0">
                                  <a:pos x="T6" y="T7"/>
                                </a:cxn>
                                <a:cxn ang="0">
                                  <a:pos x="T8" y="T9"/>
                                </a:cxn>
                                <a:cxn ang="0">
                                  <a:pos x="T10" y="T11"/>
                                </a:cxn>
                                <a:cxn ang="0">
                                  <a:pos x="T12" y="T13"/>
                                </a:cxn>
                              </a:cxnLst>
                              <a:rect l="0" t="0" r="r" b="b"/>
                              <a:pathLst>
                                <a:path w="694" h="488">
                                  <a:moveTo>
                                    <a:pt x="694" y="463"/>
                                  </a:moveTo>
                                  <a:lnTo>
                                    <a:pt x="3" y="488"/>
                                  </a:lnTo>
                                  <a:lnTo>
                                    <a:pt x="0" y="487"/>
                                  </a:lnTo>
                                  <a:lnTo>
                                    <a:pt x="0" y="3"/>
                                  </a:lnTo>
                                  <a:lnTo>
                                    <a:pt x="3" y="0"/>
                                  </a:lnTo>
                                  <a:lnTo>
                                    <a:pt x="694" y="26"/>
                                  </a:lnTo>
                                  <a:lnTo>
                                    <a:pt x="694" y="463"/>
                                  </a:lnTo>
                                  <a:close/>
                                </a:path>
                              </a:pathLst>
                            </a:custGeom>
                            <a:solidFill>
                              <a:srgbClr val="C5C9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69" name="Freeform 3603"/>
                          <wps:cNvSpPr>
                            <a:spLocks/>
                          </wps:cNvSpPr>
                          <wps:spPr bwMode="auto">
                            <a:xfrm>
                              <a:off x="658" y="3976"/>
                              <a:ext cx="390" cy="403"/>
                            </a:xfrm>
                            <a:custGeom>
                              <a:avLst/>
                              <a:gdLst>
                                <a:gd name="T0" fmla="*/ 3 w 390"/>
                                <a:gd name="T1" fmla="*/ 0 h 403"/>
                                <a:gd name="T2" fmla="*/ 0 w 390"/>
                                <a:gd name="T3" fmla="*/ 3 h 403"/>
                                <a:gd name="T4" fmla="*/ 0 w 390"/>
                                <a:gd name="T5" fmla="*/ 394 h 403"/>
                                <a:gd name="T6" fmla="*/ 0 w 390"/>
                                <a:gd name="T7" fmla="*/ 403 h 403"/>
                                <a:gd name="T8" fmla="*/ 390 w 390"/>
                                <a:gd name="T9" fmla="*/ 15 h 403"/>
                                <a:gd name="T10" fmla="*/ 3 w 390"/>
                                <a:gd name="T11" fmla="*/ 0 h 403"/>
                              </a:gdLst>
                              <a:ahLst/>
                              <a:cxnLst>
                                <a:cxn ang="0">
                                  <a:pos x="T0" y="T1"/>
                                </a:cxn>
                                <a:cxn ang="0">
                                  <a:pos x="T2" y="T3"/>
                                </a:cxn>
                                <a:cxn ang="0">
                                  <a:pos x="T4" y="T5"/>
                                </a:cxn>
                                <a:cxn ang="0">
                                  <a:pos x="T6" y="T7"/>
                                </a:cxn>
                                <a:cxn ang="0">
                                  <a:pos x="T8" y="T9"/>
                                </a:cxn>
                                <a:cxn ang="0">
                                  <a:pos x="T10" y="T11"/>
                                </a:cxn>
                              </a:cxnLst>
                              <a:rect l="0" t="0" r="r" b="b"/>
                              <a:pathLst>
                                <a:path w="390" h="403">
                                  <a:moveTo>
                                    <a:pt x="3" y="0"/>
                                  </a:moveTo>
                                  <a:lnTo>
                                    <a:pt x="0" y="3"/>
                                  </a:lnTo>
                                  <a:lnTo>
                                    <a:pt x="0" y="394"/>
                                  </a:lnTo>
                                  <a:lnTo>
                                    <a:pt x="0" y="403"/>
                                  </a:lnTo>
                                  <a:lnTo>
                                    <a:pt x="390" y="15"/>
                                  </a:lnTo>
                                  <a:lnTo>
                                    <a:pt x="3" y="0"/>
                                  </a:lnTo>
                                  <a:close/>
                                </a:path>
                              </a:pathLst>
                            </a:custGeom>
                            <a:solidFill>
                              <a:srgbClr val="C5C9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0" name="Freeform 3604"/>
                          <wps:cNvSpPr>
                            <a:spLocks/>
                          </wps:cNvSpPr>
                          <wps:spPr bwMode="auto">
                            <a:xfrm>
                              <a:off x="658" y="3991"/>
                              <a:ext cx="398" cy="398"/>
                            </a:xfrm>
                            <a:custGeom>
                              <a:avLst/>
                              <a:gdLst>
                                <a:gd name="T0" fmla="*/ 390 w 398"/>
                                <a:gd name="T1" fmla="*/ 0 h 398"/>
                                <a:gd name="T2" fmla="*/ 0 w 398"/>
                                <a:gd name="T3" fmla="*/ 388 h 398"/>
                                <a:gd name="T4" fmla="*/ 0 w 398"/>
                                <a:gd name="T5" fmla="*/ 398 h 398"/>
                                <a:gd name="T6" fmla="*/ 398 w 398"/>
                                <a:gd name="T7" fmla="*/ 0 h 398"/>
                                <a:gd name="T8" fmla="*/ 390 w 398"/>
                                <a:gd name="T9" fmla="*/ 0 h 398"/>
                              </a:gdLst>
                              <a:ahLst/>
                              <a:cxnLst>
                                <a:cxn ang="0">
                                  <a:pos x="T0" y="T1"/>
                                </a:cxn>
                                <a:cxn ang="0">
                                  <a:pos x="T2" y="T3"/>
                                </a:cxn>
                                <a:cxn ang="0">
                                  <a:pos x="T4" y="T5"/>
                                </a:cxn>
                                <a:cxn ang="0">
                                  <a:pos x="T6" y="T7"/>
                                </a:cxn>
                                <a:cxn ang="0">
                                  <a:pos x="T8" y="T9"/>
                                </a:cxn>
                              </a:cxnLst>
                              <a:rect l="0" t="0" r="r" b="b"/>
                              <a:pathLst>
                                <a:path w="398" h="398">
                                  <a:moveTo>
                                    <a:pt x="390" y="0"/>
                                  </a:moveTo>
                                  <a:lnTo>
                                    <a:pt x="0" y="388"/>
                                  </a:lnTo>
                                  <a:lnTo>
                                    <a:pt x="0" y="398"/>
                                  </a:lnTo>
                                  <a:lnTo>
                                    <a:pt x="398" y="0"/>
                                  </a:lnTo>
                                  <a:lnTo>
                                    <a:pt x="390" y="0"/>
                                  </a:lnTo>
                                  <a:close/>
                                </a:path>
                              </a:pathLst>
                            </a:custGeom>
                            <a:solidFill>
                              <a:srgbClr val="C9CCD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1" name="Freeform 3605"/>
                          <wps:cNvSpPr>
                            <a:spLocks/>
                          </wps:cNvSpPr>
                          <wps:spPr bwMode="auto">
                            <a:xfrm>
                              <a:off x="658" y="3991"/>
                              <a:ext cx="407" cy="407"/>
                            </a:xfrm>
                            <a:custGeom>
                              <a:avLst/>
                              <a:gdLst>
                                <a:gd name="T0" fmla="*/ 398 w 407"/>
                                <a:gd name="T1" fmla="*/ 0 h 407"/>
                                <a:gd name="T2" fmla="*/ 0 w 407"/>
                                <a:gd name="T3" fmla="*/ 398 h 407"/>
                                <a:gd name="T4" fmla="*/ 0 w 407"/>
                                <a:gd name="T5" fmla="*/ 407 h 407"/>
                                <a:gd name="T6" fmla="*/ 407 w 407"/>
                                <a:gd name="T7" fmla="*/ 0 h 407"/>
                                <a:gd name="T8" fmla="*/ 398 w 407"/>
                                <a:gd name="T9" fmla="*/ 0 h 407"/>
                              </a:gdLst>
                              <a:ahLst/>
                              <a:cxnLst>
                                <a:cxn ang="0">
                                  <a:pos x="T0" y="T1"/>
                                </a:cxn>
                                <a:cxn ang="0">
                                  <a:pos x="T2" y="T3"/>
                                </a:cxn>
                                <a:cxn ang="0">
                                  <a:pos x="T4" y="T5"/>
                                </a:cxn>
                                <a:cxn ang="0">
                                  <a:pos x="T6" y="T7"/>
                                </a:cxn>
                                <a:cxn ang="0">
                                  <a:pos x="T8" y="T9"/>
                                </a:cxn>
                              </a:cxnLst>
                              <a:rect l="0" t="0" r="r" b="b"/>
                              <a:pathLst>
                                <a:path w="407" h="407">
                                  <a:moveTo>
                                    <a:pt x="398" y="0"/>
                                  </a:moveTo>
                                  <a:lnTo>
                                    <a:pt x="0" y="398"/>
                                  </a:lnTo>
                                  <a:lnTo>
                                    <a:pt x="0" y="407"/>
                                  </a:lnTo>
                                  <a:lnTo>
                                    <a:pt x="407" y="0"/>
                                  </a:lnTo>
                                  <a:lnTo>
                                    <a:pt x="398" y="0"/>
                                  </a:lnTo>
                                  <a:close/>
                                </a:path>
                              </a:pathLst>
                            </a:custGeom>
                            <a:solidFill>
                              <a:srgbClr val="CCCF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2" name="Freeform 3606"/>
                          <wps:cNvSpPr>
                            <a:spLocks/>
                          </wps:cNvSpPr>
                          <wps:spPr bwMode="auto">
                            <a:xfrm>
                              <a:off x="658" y="3991"/>
                              <a:ext cx="416" cy="416"/>
                            </a:xfrm>
                            <a:custGeom>
                              <a:avLst/>
                              <a:gdLst>
                                <a:gd name="T0" fmla="*/ 407 w 416"/>
                                <a:gd name="T1" fmla="*/ 0 h 416"/>
                                <a:gd name="T2" fmla="*/ 0 w 416"/>
                                <a:gd name="T3" fmla="*/ 407 h 416"/>
                                <a:gd name="T4" fmla="*/ 0 w 416"/>
                                <a:gd name="T5" fmla="*/ 416 h 416"/>
                                <a:gd name="T6" fmla="*/ 416 w 416"/>
                                <a:gd name="T7" fmla="*/ 1 h 416"/>
                                <a:gd name="T8" fmla="*/ 407 w 416"/>
                                <a:gd name="T9" fmla="*/ 0 h 416"/>
                              </a:gdLst>
                              <a:ahLst/>
                              <a:cxnLst>
                                <a:cxn ang="0">
                                  <a:pos x="T0" y="T1"/>
                                </a:cxn>
                                <a:cxn ang="0">
                                  <a:pos x="T2" y="T3"/>
                                </a:cxn>
                                <a:cxn ang="0">
                                  <a:pos x="T4" y="T5"/>
                                </a:cxn>
                                <a:cxn ang="0">
                                  <a:pos x="T6" y="T7"/>
                                </a:cxn>
                                <a:cxn ang="0">
                                  <a:pos x="T8" y="T9"/>
                                </a:cxn>
                              </a:cxnLst>
                              <a:rect l="0" t="0" r="r" b="b"/>
                              <a:pathLst>
                                <a:path w="416" h="416">
                                  <a:moveTo>
                                    <a:pt x="407" y="0"/>
                                  </a:moveTo>
                                  <a:lnTo>
                                    <a:pt x="0" y="407"/>
                                  </a:lnTo>
                                  <a:lnTo>
                                    <a:pt x="0" y="416"/>
                                  </a:lnTo>
                                  <a:lnTo>
                                    <a:pt x="416" y="1"/>
                                  </a:lnTo>
                                  <a:lnTo>
                                    <a:pt x="407" y="0"/>
                                  </a:lnTo>
                                  <a:close/>
                                </a:path>
                              </a:pathLst>
                            </a:custGeom>
                            <a:solidFill>
                              <a:srgbClr val="CFD2D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3" name="Freeform 3607"/>
                          <wps:cNvSpPr>
                            <a:spLocks/>
                          </wps:cNvSpPr>
                          <wps:spPr bwMode="auto">
                            <a:xfrm>
                              <a:off x="658" y="3992"/>
                              <a:ext cx="425" cy="424"/>
                            </a:xfrm>
                            <a:custGeom>
                              <a:avLst/>
                              <a:gdLst>
                                <a:gd name="T0" fmla="*/ 416 w 425"/>
                                <a:gd name="T1" fmla="*/ 0 h 424"/>
                                <a:gd name="T2" fmla="*/ 0 w 425"/>
                                <a:gd name="T3" fmla="*/ 415 h 424"/>
                                <a:gd name="T4" fmla="*/ 0 w 425"/>
                                <a:gd name="T5" fmla="*/ 424 h 424"/>
                                <a:gd name="T6" fmla="*/ 425 w 425"/>
                                <a:gd name="T7" fmla="*/ 0 h 424"/>
                                <a:gd name="T8" fmla="*/ 416 w 425"/>
                                <a:gd name="T9" fmla="*/ 0 h 424"/>
                              </a:gdLst>
                              <a:ahLst/>
                              <a:cxnLst>
                                <a:cxn ang="0">
                                  <a:pos x="T0" y="T1"/>
                                </a:cxn>
                                <a:cxn ang="0">
                                  <a:pos x="T2" y="T3"/>
                                </a:cxn>
                                <a:cxn ang="0">
                                  <a:pos x="T4" y="T5"/>
                                </a:cxn>
                                <a:cxn ang="0">
                                  <a:pos x="T6" y="T7"/>
                                </a:cxn>
                                <a:cxn ang="0">
                                  <a:pos x="T8" y="T9"/>
                                </a:cxn>
                              </a:cxnLst>
                              <a:rect l="0" t="0" r="r" b="b"/>
                              <a:pathLst>
                                <a:path w="425" h="424">
                                  <a:moveTo>
                                    <a:pt x="416" y="0"/>
                                  </a:moveTo>
                                  <a:lnTo>
                                    <a:pt x="0" y="415"/>
                                  </a:lnTo>
                                  <a:lnTo>
                                    <a:pt x="0" y="424"/>
                                  </a:lnTo>
                                  <a:lnTo>
                                    <a:pt x="425" y="0"/>
                                  </a:lnTo>
                                  <a:lnTo>
                                    <a:pt x="416" y="0"/>
                                  </a:lnTo>
                                  <a:close/>
                                </a:path>
                              </a:pathLst>
                            </a:custGeom>
                            <a:solidFill>
                              <a:srgbClr val="D2D5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4" name="Freeform 3608"/>
                          <wps:cNvSpPr>
                            <a:spLocks/>
                          </wps:cNvSpPr>
                          <wps:spPr bwMode="auto">
                            <a:xfrm>
                              <a:off x="658" y="3992"/>
                              <a:ext cx="433" cy="433"/>
                            </a:xfrm>
                            <a:custGeom>
                              <a:avLst/>
                              <a:gdLst>
                                <a:gd name="T0" fmla="*/ 425 w 433"/>
                                <a:gd name="T1" fmla="*/ 0 h 433"/>
                                <a:gd name="T2" fmla="*/ 0 w 433"/>
                                <a:gd name="T3" fmla="*/ 424 h 433"/>
                                <a:gd name="T4" fmla="*/ 0 w 433"/>
                                <a:gd name="T5" fmla="*/ 433 h 433"/>
                                <a:gd name="T6" fmla="*/ 433 w 433"/>
                                <a:gd name="T7" fmla="*/ 0 h 433"/>
                                <a:gd name="T8" fmla="*/ 425 w 433"/>
                                <a:gd name="T9" fmla="*/ 0 h 433"/>
                              </a:gdLst>
                              <a:ahLst/>
                              <a:cxnLst>
                                <a:cxn ang="0">
                                  <a:pos x="T0" y="T1"/>
                                </a:cxn>
                                <a:cxn ang="0">
                                  <a:pos x="T2" y="T3"/>
                                </a:cxn>
                                <a:cxn ang="0">
                                  <a:pos x="T4" y="T5"/>
                                </a:cxn>
                                <a:cxn ang="0">
                                  <a:pos x="T6" y="T7"/>
                                </a:cxn>
                                <a:cxn ang="0">
                                  <a:pos x="T8" y="T9"/>
                                </a:cxn>
                              </a:cxnLst>
                              <a:rect l="0" t="0" r="r" b="b"/>
                              <a:pathLst>
                                <a:path w="433" h="433">
                                  <a:moveTo>
                                    <a:pt x="425" y="0"/>
                                  </a:moveTo>
                                  <a:lnTo>
                                    <a:pt x="0" y="424"/>
                                  </a:lnTo>
                                  <a:lnTo>
                                    <a:pt x="0" y="433"/>
                                  </a:lnTo>
                                  <a:lnTo>
                                    <a:pt x="433" y="0"/>
                                  </a:lnTo>
                                  <a:lnTo>
                                    <a:pt x="425" y="0"/>
                                  </a:lnTo>
                                  <a:close/>
                                </a:path>
                              </a:pathLst>
                            </a:custGeom>
                            <a:solidFill>
                              <a:srgbClr val="D4D7D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5" name="Freeform 3609"/>
                          <wps:cNvSpPr>
                            <a:spLocks/>
                          </wps:cNvSpPr>
                          <wps:spPr bwMode="auto">
                            <a:xfrm>
                              <a:off x="658" y="3992"/>
                              <a:ext cx="442" cy="442"/>
                            </a:xfrm>
                            <a:custGeom>
                              <a:avLst/>
                              <a:gdLst>
                                <a:gd name="T0" fmla="*/ 433 w 442"/>
                                <a:gd name="T1" fmla="*/ 0 h 442"/>
                                <a:gd name="T2" fmla="*/ 0 w 442"/>
                                <a:gd name="T3" fmla="*/ 433 h 442"/>
                                <a:gd name="T4" fmla="*/ 0 w 442"/>
                                <a:gd name="T5" fmla="*/ 442 h 442"/>
                                <a:gd name="T6" fmla="*/ 442 w 442"/>
                                <a:gd name="T7" fmla="*/ 1 h 442"/>
                                <a:gd name="T8" fmla="*/ 433 w 442"/>
                                <a:gd name="T9" fmla="*/ 0 h 442"/>
                              </a:gdLst>
                              <a:ahLst/>
                              <a:cxnLst>
                                <a:cxn ang="0">
                                  <a:pos x="T0" y="T1"/>
                                </a:cxn>
                                <a:cxn ang="0">
                                  <a:pos x="T2" y="T3"/>
                                </a:cxn>
                                <a:cxn ang="0">
                                  <a:pos x="T4" y="T5"/>
                                </a:cxn>
                                <a:cxn ang="0">
                                  <a:pos x="T6" y="T7"/>
                                </a:cxn>
                                <a:cxn ang="0">
                                  <a:pos x="T8" y="T9"/>
                                </a:cxn>
                              </a:cxnLst>
                              <a:rect l="0" t="0" r="r" b="b"/>
                              <a:pathLst>
                                <a:path w="442" h="442">
                                  <a:moveTo>
                                    <a:pt x="433" y="0"/>
                                  </a:moveTo>
                                  <a:lnTo>
                                    <a:pt x="0" y="433"/>
                                  </a:lnTo>
                                  <a:lnTo>
                                    <a:pt x="0" y="442"/>
                                  </a:lnTo>
                                  <a:lnTo>
                                    <a:pt x="442" y="1"/>
                                  </a:lnTo>
                                  <a:lnTo>
                                    <a:pt x="433" y="0"/>
                                  </a:lnTo>
                                  <a:close/>
                                </a:path>
                              </a:pathLst>
                            </a:custGeom>
                            <a:solidFill>
                              <a:srgbClr val="D8DAD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6" name="Freeform 3610"/>
                          <wps:cNvSpPr>
                            <a:spLocks/>
                          </wps:cNvSpPr>
                          <wps:spPr bwMode="auto">
                            <a:xfrm>
                              <a:off x="658" y="3993"/>
                              <a:ext cx="451" cy="449"/>
                            </a:xfrm>
                            <a:custGeom>
                              <a:avLst/>
                              <a:gdLst>
                                <a:gd name="T0" fmla="*/ 442 w 451"/>
                                <a:gd name="T1" fmla="*/ 0 h 449"/>
                                <a:gd name="T2" fmla="*/ 0 w 451"/>
                                <a:gd name="T3" fmla="*/ 441 h 449"/>
                                <a:gd name="T4" fmla="*/ 0 w 451"/>
                                <a:gd name="T5" fmla="*/ 449 h 449"/>
                                <a:gd name="T6" fmla="*/ 451 w 451"/>
                                <a:gd name="T7" fmla="*/ 0 h 449"/>
                                <a:gd name="T8" fmla="*/ 442 w 451"/>
                                <a:gd name="T9" fmla="*/ 0 h 449"/>
                              </a:gdLst>
                              <a:ahLst/>
                              <a:cxnLst>
                                <a:cxn ang="0">
                                  <a:pos x="T0" y="T1"/>
                                </a:cxn>
                                <a:cxn ang="0">
                                  <a:pos x="T2" y="T3"/>
                                </a:cxn>
                                <a:cxn ang="0">
                                  <a:pos x="T4" y="T5"/>
                                </a:cxn>
                                <a:cxn ang="0">
                                  <a:pos x="T6" y="T7"/>
                                </a:cxn>
                                <a:cxn ang="0">
                                  <a:pos x="T8" y="T9"/>
                                </a:cxn>
                              </a:cxnLst>
                              <a:rect l="0" t="0" r="r" b="b"/>
                              <a:pathLst>
                                <a:path w="451" h="449">
                                  <a:moveTo>
                                    <a:pt x="442" y="0"/>
                                  </a:moveTo>
                                  <a:lnTo>
                                    <a:pt x="0" y="441"/>
                                  </a:lnTo>
                                  <a:lnTo>
                                    <a:pt x="0" y="449"/>
                                  </a:lnTo>
                                  <a:lnTo>
                                    <a:pt x="451" y="0"/>
                                  </a:lnTo>
                                  <a:lnTo>
                                    <a:pt x="442" y="0"/>
                                  </a:lnTo>
                                  <a:close/>
                                </a:path>
                              </a:pathLst>
                            </a:custGeom>
                            <a:solidFill>
                              <a:srgbClr val="DBDDE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7" name="Freeform 3611"/>
                          <wps:cNvSpPr>
                            <a:spLocks/>
                          </wps:cNvSpPr>
                          <wps:spPr bwMode="auto">
                            <a:xfrm>
                              <a:off x="658" y="3993"/>
                              <a:ext cx="459" cy="458"/>
                            </a:xfrm>
                            <a:custGeom>
                              <a:avLst/>
                              <a:gdLst>
                                <a:gd name="T0" fmla="*/ 451 w 459"/>
                                <a:gd name="T1" fmla="*/ 0 h 458"/>
                                <a:gd name="T2" fmla="*/ 0 w 459"/>
                                <a:gd name="T3" fmla="*/ 449 h 458"/>
                                <a:gd name="T4" fmla="*/ 0 w 459"/>
                                <a:gd name="T5" fmla="*/ 458 h 458"/>
                                <a:gd name="T6" fmla="*/ 459 w 459"/>
                                <a:gd name="T7" fmla="*/ 0 h 458"/>
                                <a:gd name="T8" fmla="*/ 451 w 459"/>
                                <a:gd name="T9" fmla="*/ 0 h 458"/>
                              </a:gdLst>
                              <a:ahLst/>
                              <a:cxnLst>
                                <a:cxn ang="0">
                                  <a:pos x="T0" y="T1"/>
                                </a:cxn>
                                <a:cxn ang="0">
                                  <a:pos x="T2" y="T3"/>
                                </a:cxn>
                                <a:cxn ang="0">
                                  <a:pos x="T4" y="T5"/>
                                </a:cxn>
                                <a:cxn ang="0">
                                  <a:pos x="T6" y="T7"/>
                                </a:cxn>
                                <a:cxn ang="0">
                                  <a:pos x="T8" y="T9"/>
                                </a:cxn>
                              </a:cxnLst>
                              <a:rect l="0" t="0" r="r" b="b"/>
                              <a:pathLst>
                                <a:path w="459" h="458">
                                  <a:moveTo>
                                    <a:pt x="451" y="0"/>
                                  </a:moveTo>
                                  <a:lnTo>
                                    <a:pt x="0" y="449"/>
                                  </a:lnTo>
                                  <a:lnTo>
                                    <a:pt x="0" y="458"/>
                                  </a:lnTo>
                                  <a:lnTo>
                                    <a:pt x="459" y="0"/>
                                  </a:lnTo>
                                  <a:lnTo>
                                    <a:pt x="451" y="0"/>
                                  </a:lnTo>
                                  <a:close/>
                                </a:path>
                              </a:pathLst>
                            </a:custGeom>
                            <a:solidFill>
                              <a:srgbClr val="DEE0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8" name="Freeform 3612"/>
                          <wps:cNvSpPr>
                            <a:spLocks/>
                          </wps:cNvSpPr>
                          <wps:spPr bwMode="auto">
                            <a:xfrm>
                              <a:off x="658" y="3993"/>
                              <a:ext cx="478" cy="471"/>
                            </a:xfrm>
                            <a:custGeom>
                              <a:avLst/>
                              <a:gdLst>
                                <a:gd name="T0" fmla="*/ 478 w 478"/>
                                <a:gd name="T1" fmla="*/ 2 h 471"/>
                                <a:gd name="T2" fmla="*/ 459 w 478"/>
                                <a:gd name="T3" fmla="*/ 0 h 471"/>
                                <a:gd name="T4" fmla="*/ 0 w 478"/>
                                <a:gd name="T5" fmla="*/ 458 h 471"/>
                                <a:gd name="T6" fmla="*/ 0 w 478"/>
                                <a:gd name="T7" fmla="*/ 469 h 471"/>
                                <a:gd name="T8" fmla="*/ 0 w 478"/>
                                <a:gd name="T9" fmla="*/ 469 h 471"/>
                                <a:gd name="T10" fmla="*/ 0 w 478"/>
                                <a:gd name="T11" fmla="*/ 470 h 471"/>
                                <a:gd name="T12" fmla="*/ 3 w 478"/>
                                <a:gd name="T13" fmla="*/ 471 h 471"/>
                                <a:gd name="T14" fmla="*/ 6 w 478"/>
                                <a:gd name="T15" fmla="*/ 471 h 471"/>
                                <a:gd name="T16" fmla="*/ 478 w 478"/>
                                <a:gd name="T17" fmla="*/ 2 h 4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8" h="471">
                                  <a:moveTo>
                                    <a:pt x="478" y="2"/>
                                  </a:moveTo>
                                  <a:lnTo>
                                    <a:pt x="459" y="0"/>
                                  </a:lnTo>
                                  <a:lnTo>
                                    <a:pt x="0" y="458"/>
                                  </a:lnTo>
                                  <a:lnTo>
                                    <a:pt x="0" y="469"/>
                                  </a:lnTo>
                                  <a:lnTo>
                                    <a:pt x="0" y="469"/>
                                  </a:lnTo>
                                  <a:lnTo>
                                    <a:pt x="0" y="470"/>
                                  </a:lnTo>
                                  <a:lnTo>
                                    <a:pt x="3" y="471"/>
                                  </a:lnTo>
                                  <a:lnTo>
                                    <a:pt x="6" y="471"/>
                                  </a:lnTo>
                                  <a:lnTo>
                                    <a:pt x="478" y="2"/>
                                  </a:lnTo>
                                  <a:close/>
                                </a:path>
                              </a:pathLst>
                            </a:custGeom>
                            <a:solidFill>
                              <a:srgbClr val="E1E2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9" name="Freeform 3613"/>
                          <wps:cNvSpPr>
                            <a:spLocks/>
                          </wps:cNvSpPr>
                          <wps:spPr bwMode="auto">
                            <a:xfrm>
                              <a:off x="664" y="3995"/>
                              <a:ext cx="481" cy="469"/>
                            </a:xfrm>
                            <a:custGeom>
                              <a:avLst/>
                              <a:gdLst>
                                <a:gd name="T0" fmla="*/ 10 w 481"/>
                                <a:gd name="T1" fmla="*/ 469 h 469"/>
                                <a:gd name="T2" fmla="*/ 481 w 481"/>
                                <a:gd name="T3" fmla="*/ 0 h 469"/>
                                <a:gd name="T4" fmla="*/ 472 w 481"/>
                                <a:gd name="T5" fmla="*/ 0 h 469"/>
                                <a:gd name="T6" fmla="*/ 0 w 481"/>
                                <a:gd name="T7" fmla="*/ 469 h 469"/>
                                <a:gd name="T8" fmla="*/ 10 w 481"/>
                                <a:gd name="T9" fmla="*/ 469 h 469"/>
                              </a:gdLst>
                              <a:ahLst/>
                              <a:cxnLst>
                                <a:cxn ang="0">
                                  <a:pos x="T0" y="T1"/>
                                </a:cxn>
                                <a:cxn ang="0">
                                  <a:pos x="T2" y="T3"/>
                                </a:cxn>
                                <a:cxn ang="0">
                                  <a:pos x="T4" y="T5"/>
                                </a:cxn>
                                <a:cxn ang="0">
                                  <a:pos x="T6" y="T7"/>
                                </a:cxn>
                                <a:cxn ang="0">
                                  <a:pos x="T8" y="T9"/>
                                </a:cxn>
                              </a:cxnLst>
                              <a:rect l="0" t="0" r="r" b="b"/>
                              <a:pathLst>
                                <a:path w="481" h="469">
                                  <a:moveTo>
                                    <a:pt x="10" y="469"/>
                                  </a:moveTo>
                                  <a:lnTo>
                                    <a:pt x="481" y="0"/>
                                  </a:lnTo>
                                  <a:lnTo>
                                    <a:pt x="472" y="0"/>
                                  </a:lnTo>
                                  <a:lnTo>
                                    <a:pt x="0" y="469"/>
                                  </a:lnTo>
                                  <a:lnTo>
                                    <a:pt x="10" y="469"/>
                                  </a:lnTo>
                                  <a:close/>
                                </a:path>
                              </a:pathLst>
                            </a:custGeom>
                            <a:solidFill>
                              <a:srgbClr val="DEE0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0" name="Freeform 3614"/>
                          <wps:cNvSpPr>
                            <a:spLocks/>
                          </wps:cNvSpPr>
                          <wps:spPr bwMode="auto">
                            <a:xfrm>
                              <a:off x="674" y="3995"/>
                              <a:ext cx="481" cy="469"/>
                            </a:xfrm>
                            <a:custGeom>
                              <a:avLst/>
                              <a:gdLst>
                                <a:gd name="T0" fmla="*/ 10 w 481"/>
                                <a:gd name="T1" fmla="*/ 469 h 469"/>
                                <a:gd name="T2" fmla="*/ 481 w 481"/>
                                <a:gd name="T3" fmla="*/ 0 h 469"/>
                                <a:gd name="T4" fmla="*/ 471 w 481"/>
                                <a:gd name="T5" fmla="*/ 0 h 469"/>
                                <a:gd name="T6" fmla="*/ 0 w 481"/>
                                <a:gd name="T7" fmla="*/ 469 h 469"/>
                                <a:gd name="T8" fmla="*/ 10 w 481"/>
                                <a:gd name="T9" fmla="*/ 469 h 469"/>
                              </a:gdLst>
                              <a:ahLst/>
                              <a:cxnLst>
                                <a:cxn ang="0">
                                  <a:pos x="T0" y="T1"/>
                                </a:cxn>
                                <a:cxn ang="0">
                                  <a:pos x="T2" y="T3"/>
                                </a:cxn>
                                <a:cxn ang="0">
                                  <a:pos x="T4" y="T5"/>
                                </a:cxn>
                                <a:cxn ang="0">
                                  <a:pos x="T6" y="T7"/>
                                </a:cxn>
                                <a:cxn ang="0">
                                  <a:pos x="T8" y="T9"/>
                                </a:cxn>
                              </a:cxnLst>
                              <a:rect l="0" t="0" r="r" b="b"/>
                              <a:pathLst>
                                <a:path w="481" h="469">
                                  <a:moveTo>
                                    <a:pt x="10" y="469"/>
                                  </a:moveTo>
                                  <a:lnTo>
                                    <a:pt x="481" y="0"/>
                                  </a:lnTo>
                                  <a:lnTo>
                                    <a:pt x="471" y="0"/>
                                  </a:lnTo>
                                  <a:lnTo>
                                    <a:pt x="0" y="469"/>
                                  </a:lnTo>
                                  <a:lnTo>
                                    <a:pt x="10" y="469"/>
                                  </a:lnTo>
                                  <a:close/>
                                </a:path>
                              </a:pathLst>
                            </a:custGeom>
                            <a:solidFill>
                              <a:srgbClr val="DBDDE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1" name="Freeform 3615"/>
                          <wps:cNvSpPr>
                            <a:spLocks/>
                          </wps:cNvSpPr>
                          <wps:spPr bwMode="auto">
                            <a:xfrm>
                              <a:off x="684" y="3995"/>
                              <a:ext cx="480" cy="469"/>
                            </a:xfrm>
                            <a:custGeom>
                              <a:avLst/>
                              <a:gdLst>
                                <a:gd name="T0" fmla="*/ 12 w 480"/>
                                <a:gd name="T1" fmla="*/ 468 h 469"/>
                                <a:gd name="T2" fmla="*/ 480 w 480"/>
                                <a:gd name="T3" fmla="*/ 1 h 469"/>
                                <a:gd name="T4" fmla="*/ 471 w 480"/>
                                <a:gd name="T5" fmla="*/ 0 h 469"/>
                                <a:gd name="T6" fmla="*/ 0 w 480"/>
                                <a:gd name="T7" fmla="*/ 469 h 469"/>
                                <a:gd name="T8" fmla="*/ 12 w 480"/>
                                <a:gd name="T9" fmla="*/ 468 h 469"/>
                              </a:gdLst>
                              <a:ahLst/>
                              <a:cxnLst>
                                <a:cxn ang="0">
                                  <a:pos x="T0" y="T1"/>
                                </a:cxn>
                                <a:cxn ang="0">
                                  <a:pos x="T2" y="T3"/>
                                </a:cxn>
                                <a:cxn ang="0">
                                  <a:pos x="T4" y="T5"/>
                                </a:cxn>
                                <a:cxn ang="0">
                                  <a:pos x="T6" y="T7"/>
                                </a:cxn>
                                <a:cxn ang="0">
                                  <a:pos x="T8" y="T9"/>
                                </a:cxn>
                              </a:cxnLst>
                              <a:rect l="0" t="0" r="r" b="b"/>
                              <a:pathLst>
                                <a:path w="480" h="469">
                                  <a:moveTo>
                                    <a:pt x="12" y="468"/>
                                  </a:moveTo>
                                  <a:lnTo>
                                    <a:pt x="480" y="1"/>
                                  </a:lnTo>
                                  <a:lnTo>
                                    <a:pt x="471" y="0"/>
                                  </a:lnTo>
                                  <a:lnTo>
                                    <a:pt x="0" y="469"/>
                                  </a:lnTo>
                                  <a:lnTo>
                                    <a:pt x="12" y="468"/>
                                  </a:lnTo>
                                  <a:close/>
                                </a:path>
                              </a:pathLst>
                            </a:custGeom>
                            <a:solidFill>
                              <a:srgbClr val="D8DAD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2" name="Freeform 3616"/>
                          <wps:cNvSpPr>
                            <a:spLocks/>
                          </wps:cNvSpPr>
                          <wps:spPr bwMode="auto">
                            <a:xfrm>
                              <a:off x="696" y="3996"/>
                              <a:ext cx="478" cy="467"/>
                            </a:xfrm>
                            <a:custGeom>
                              <a:avLst/>
                              <a:gdLst>
                                <a:gd name="T0" fmla="*/ 468 w 478"/>
                                <a:gd name="T1" fmla="*/ 0 h 467"/>
                                <a:gd name="T2" fmla="*/ 0 w 478"/>
                                <a:gd name="T3" fmla="*/ 467 h 467"/>
                                <a:gd name="T4" fmla="*/ 10 w 478"/>
                                <a:gd name="T5" fmla="*/ 467 h 467"/>
                                <a:gd name="T6" fmla="*/ 478 w 478"/>
                                <a:gd name="T7" fmla="*/ 0 h 467"/>
                                <a:gd name="T8" fmla="*/ 468 w 478"/>
                                <a:gd name="T9" fmla="*/ 0 h 467"/>
                              </a:gdLst>
                              <a:ahLst/>
                              <a:cxnLst>
                                <a:cxn ang="0">
                                  <a:pos x="T0" y="T1"/>
                                </a:cxn>
                                <a:cxn ang="0">
                                  <a:pos x="T2" y="T3"/>
                                </a:cxn>
                                <a:cxn ang="0">
                                  <a:pos x="T4" y="T5"/>
                                </a:cxn>
                                <a:cxn ang="0">
                                  <a:pos x="T6" y="T7"/>
                                </a:cxn>
                                <a:cxn ang="0">
                                  <a:pos x="T8" y="T9"/>
                                </a:cxn>
                              </a:cxnLst>
                              <a:rect l="0" t="0" r="r" b="b"/>
                              <a:pathLst>
                                <a:path w="478" h="467">
                                  <a:moveTo>
                                    <a:pt x="468" y="0"/>
                                  </a:moveTo>
                                  <a:lnTo>
                                    <a:pt x="0" y="467"/>
                                  </a:lnTo>
                                  <a:lnTo>
                                    <a:pt x="10" y="467"/>
                                  </a:lnTo>
                                  <a:lnTo>
                                    <a:pt x="478" y="0"/>
                                  </a:lnTo>
                                  <a:lnTo>
                                    <a:pt x="468" y="0"/>
                                  </a:lnTo>
                                  <a:close/>
                                </a:path>
                              </a:pathLst>
                            </a:custGeom>
                            <a:solidFill>
                              <a:srgbClr val="D4D7D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3" name="Freeform 3617"/>
                          <wps:cNvSpPr>
                            <a:spLocks/>
                          </wps:cNvSpPr>
                          <wps:spPr bwMode="auto">
                            <a:xfrm>
                              <a:off x="706" y="3996"/>
                              <a:ext cx="477" cy="467"/>
                            </a:xfrm>
                            <a:custGeom>
                              <a:avLst/>
                              <a:gdLst>
                                <a:gd name="T0" fmla="*/ 468 w 477"/>
                                <a:gd name="T1" fmla="*/ 0 h 467"/>
                                <a:gd name="T2" fmla="*/ 0 w 477"/>
                                <a:gd name="T3" fmla="*/ 467 h 467"/>
                                <a:gd name="T4" fmla="*/ 10 w 477"/>
                                <a:gd name="T5" fmla="*/ 467 h 467"/>
                                <a:gd name="T6" fmla="*/ 477 w 477"/>
                                <a:gd name="T7" fmla="*/ 0 h 467"/>
                                <a:gd name="T8" fmla="*/ 468 w 477"/>
                                <a:gd name="T9" fmla="*/ 0 h 467"/>
                              </a:gdLst>
                              <a:ahLst/>
                              <a:cxnLst>
                                <a:cxn ang="0">
                                  <a:pos x="T0" y="T1"/>
                                </a:cxn>
                                <a:cxn ang="0">
                                  <a:pos x="T2" y="T3"/>
                                </a:cxn>
                                <a:cxn ang="0">
                                  <a:pos x="T4" y="T5"/>
                                </a:cxn>
                                <a:cxn ang="0">
                                  <a:pos x="T6" y="T7"/>
                                </a:cxn>
                                <a:cxn ang="0">
                                  <a:pos x="T8" y="T9"/>
                                </a:cxn>
                              </a:cxnLst>
                              <a:rect l="0" t="0" r="r" b="b"/>
                              <a:pathLst>
                                <a:path w="477" h="467">
                                  <a:moveTo>
                                    <a:pt x="468" y="0"/>
                                  </a:moveTo>
                                  <a:lnTo>
                                    <a:pt x="0" y="467"/>
                                  </a:lnTo>
                                  <a:lnTo>
                                    <a:pt x="10" y="467"/>
                                  </a:lnTo>
                                  <a:lnTo>
                                    <a:pt x="477" y="0"/>
                                  </a:lnTo>
                                  <a:lnTo>
                                    <a:pt x="468" y="0"/>
                                  </a:lnTo>
                                  <a:close/>
                                </a:path>
                              </a:pathLst>
                            </a:custGeom>
                            <a:solidFill>
                              <a:srgbClr val="D2D5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4" name="Freeform 3618"/>
                          <wps:cNvSpPr>
                            <a:spLocks/>
                          </wps:cNvSpPr>
                          <wps:spPr bwMode="auto">
                            <a:xfrm>
                              <a:off x="716" y="3996"/>
                              <a:ext cx="478" cy="467"/>
                            </a:xfrm>
                            <a:custGeom>
                              <a:avLst/>
                              <a:gdLst>
                                <a:gd name="T0" fmla="*/ 467 w 478"/>
                                <a:gd name="T1" fmla="*/ 0 h 467"/>
                                <a:gd name="T2" fmla="*/ 0 w 478"/>
                                <a:gd name="T3" fmla="*/ 467 h 467"/>
                                <a:gd name="T4" fmla="*/ 10 w 478"/>
                                <a:gd name="T5" fmla="*/ 466 h 467"/>
                                <a:gd name="T6" fmla="*/ 478 w 478"/>
                                <a:gd name="T7" fmla="*/ 0 h 467"/>
                                <a:gd name="T8" fmla="*/ 467 w 478"/>
                                <a:gd name="T9" fmla="*/ 0 h 467"/>
                              </a:gdLst>
                              <a:ahLst/>
                              <a:cxnLst>
                                <a:cxn ang="0">
                                  <a:pos x="T0" y="T1"/>
                                </a:cxn>
                                <a:cxn ang="0">
                                  <a:pos x="T2" y="T3"/>
                                </a:cxn>
                                <a:cxn ang="0">
                                  <a:pos x="T4" y="T5"/>
                                </a:cxn>
                                <a:cxn ang="0">
                                  <a:pos x="T6" y="T7"/>
                                </a:cxn>
                                <a:cxn ang="0">
                                  <a:pos x="T8" y="T9"/>
                                </a:cxn>
                              </a:cxnLst>
                              <a:rect l="0" t="0" r="r" b="b"/>
                              <a:pathLst>
                                <a:path w="478" h="467">
                                  <a:moveTo>
                                    <a:pt x="467" y="0"/>
                                  </a:moveTo>
                                  <a:lnTo>
                                    <a:pt x="0" y="467"/>
                                  </a:lnTo>
                                  <a:lnTo>
                                    <a:pt x="10" y="466"/>
                                  </a:lnTo>
                                  <a:lnTo>
                                    <a:pt x="478" y="0"/>
                                  </a:lnTo>
                                  <a:lnTo>
                                    <a:pt x="467" y="0"/>
                                  </a:lnTo>
                                  <a:close/>
                                </a:path>
                              </a:pathLst>
                            </a:custGeom>
                            <a:solidFill>
                              <a:srgbClr val="CFD2D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5" name="Freeform 3619"/>
                          <wps:cNvSpPr>
                            <a:spLocks/>
                          </wps:cNvSpPr>
                          <wps:spPr bwMode="auto">
                            <a:xfrm>
                              <a:off x="726" y="3996"/>
                              <a:ext cx="476" cy="466"/>
                            </a:xfrm>
                            <a:custGeom>
                              <a:avLst/>
                              <a:gdLst>
                                <a:gd name="T0" fmla="*/ 0 w 476"/>
                                <a:gd name="T1" fmla="*/ 466 h 466"/>
                                <a:gd name="T2" fmla="*/ 11 w 476"/>
                                <a:gd name="T3" fmla="*/ 466 h 466"/>
                                <a:gd name="T4" fmla="*/ 476 w 476"/>
                                <a:gd name="T5" fmla="*/ 1 h 466"/>
                                <a:gd name="T6" fmla="*/ 468 w 476"/>
                                <a:gd name="T7" fmla="*/ 0 h 466"/>
                                <a:gd name="T8" fmla="*/ 0 w 476"/>
                                <a:gd name="T9" fmla="*/ 466 h 466"/>
                              </a:gdLst>
                              <a:ahLst/>
                              <a:cxnLst>
                                <a:cxn ang="0">
                                  <a:pos x="T0" y="T1"/>
                                </a:cxn>
                                <a:cxn ang="0">
                                  <a:pos x="T2" y="T3"/>
                                </a:cxn>
                                <a:cxn ang="0">
                                  <a:pos x="T4" y="T5"/>
                                </a:cxn>
                                <a:cxn ang="0">
                                  <a:pos x="T6" y="T7"/>
                                </a:cxn>
                                <a:cxn ang="0">
                                  <a:pos x="T8" y="T9"/>
                                </a:cxn>
                              </a:cxnLst>
                              <a:rect l="0" t="0" r="r" b="b"/>
                              <a:pathLst>
                                <a:path w="476" h="466">
                                  <a:moveTo>
                                    <a:pt x="0" y="466"/>
                                  </a:moveTo>
                                  <a:lnTo>
                                    <a:pt x="11" y="466"/>
                                  </a:lnTo>
                                  <a:lnTo>
                                    <a:pt x="476" y="1"/>
                                  </a:lnTo>
                                  <a:lnTo>
                                    <a:pt x="468" y="0"/>
                                  </a:lnTo>
                                  <a:lnTo>
                                    <a:pt x="0" y="466"/>
                                  </a:lnTo>
                                  <a:close/>
                                </a:path>
                              </a:pathLst>
                            </a:custGeom>
                            <a:solidFill>
                              <a:srgbClr val="CCCF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6" name="Freeform 3620"/>
                          <wps:cNvSpPr>
                            <a:spLocks/>
                          </wps:cNvSpPr>
                          <wps:spPr bwMode="auto">
                            <a:xfrm>
                              <a:off x="737" y="3997"/>
                              <a:ext cx="476" cy="465"/>
                            </a:xfrm>
                            <a:custGeom>
                              <a:avLst/>
                              <a:gdLst>
                                <a:gd name="T0" fmla="*/ 10 w 476"/>
                                <a:gd name="T1" fmla="*/ 465 h 465"/>
                                <a:gd name="T2" fmla="*/ 476 w 476"/>
                                <a:gd name="T3" fmla="*/ 0 h 465"/>
                                <a:gd name="T4" fmla="*/ 465 w 476"/>
                                <a:gd name="T5" fmla="*/ 0 h 465"/>
                                <a:gd name="T6" fmla="*/ 0 w 476"/>
                                <a:gd name="T7" fmla="*/ 465 h 465"/>
                                <a:gd name="T8" fmla="*/ 10 w 476"/>
                                <a:gd name="T9" fmla="*/ 465 h 465"/>
                              </a:gdLst>
                              <a:ahLst/>
                              <a:cxnLst>
                                <a:cxn ang="0">
                                  <a:pos x="T0" y="T1"/>
                                </a:cxn>
                                <a:cxn ang="0">
                                  <a:pos x="T2" y="T3"/>
                                </a:cxn>
                                <a:cxn ang="0">
                                  <a:pos x="T4" y="T5"/>
                                </a:cxn>
                                <a:cxn ang="0">
                                  <a:pos x="T6" y="T7"/>
                                </a:cxn>
                                <a:cxn ang="0">
                                  <a:pos x="T8" y="T9"/>
                                </a:cxn>
                              </a:cxnLst>
                              <a:rect l="0" t="0" r="r" b="b"/>
                              <a:pathLst>
                                <a:path w="476" h="465">
                                  <a:moveTo>
                                    <a:pt x="10" y="465"/>
                                  </a:moveTo>
                                  <a:lnTo>
                                    <a:pt x="476" y="0"/>
                                  </a:lnTo>
                                  <a:lnTo>
                                    <a:pt x="465" y="0"/>
                                  </a:lnTo>
                                  <a:lnTo>
                                    <a:pt x="0" y="465"/>
                                  </a:lnTo>
                                  <a:lnTo>
                                    <a:pt x="10" y="465"/>
                                  </a:lnTo>
                                  <a:close/>
                                </a:path>
                              </a:pathLst>
                            </a:custGeom>
                            <a:solidFill>
                              <a:srgbClr val="C9CCD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7" name="Freeform 3621"/>
                          <wps:cNvSpPr>
                            <a:spLocks/>
                          </wps:cNvSpPr>
                          <wps:spPr bwMode="auto">
                            <a:xfrm>
                              <a:off x="747" y="3997"/>
                              <a:ext cx="605" cy="465"/>
                            </a:xfrm>
                            <a:custGeom>
                              <a:avLst/>
                              <a:gdLst>
                                <a:gd name="T0" fmla="*/ 466 w 605"/>
                                <a:gd name="T1" fmla="*/ 0 h 465"/>
                                <a:gd name="T2" fmla="*/ 0 w 605"/>
                                <a:gd name="T3" fmla="*/ 465 h 465"/>
                                <a:gd name="T4" fmla="*/ 605 w 605"/>
                                <a:gd name="T5" fmla="*/ 442 h 465"/>
                                <a:gd name="T6" fmla="*/ 605 w 605"/>
                                <a:gd name="T7" fmla="*/ 5 h 465"/>
                                <a:gd name="T8" fmla="*/ 466 w 605"/>
                                <a:gd name="T9" fmla="*/ 0 h 465"/>
                              </a:gdLst>
                              <a:ahLst/>
                              <a:cxnLst>
                                <a:cxn ang="0">
                                  <a:pos x="T0" y="T1"/>
                                </a:cxn>
                                <a:cxn ang="0">
                                  <a:pos x="T2" y="T3"/>
                                </a:cxn>
                                <a:cxn ang="0">
                                  <a:pos x="T4" y="T5"/>
                                </a:cxn>
                                <a:cxn ang="0">
                                  <a:pos x="T6" y="T7"/>
                                </a:cxn>
                                <a:cxn ang="0">
                                  <a:pos x="T8" y="T9"/>
                                </a:cxn>
                              </a:cxnLst>
                              <a:rect l="0" t="0" r="r" b="b"/>
                              <a:pathLst>
                                <a:path w="605" h="465">
                                  <a:moveTo>
                                    <a:pt x="466" y="0"/>
                                  </a:moveTo>
                                  <a:lnTo>
                                    <a:pt x="0" y="465"/>
                                  </a:lnTo>
                                  <a:lnTo>
                                    <a:pt x="605" y="442"/>
                                  </a:lnTo>
                                  <a:lnTo>
                                    <a:pt x="605" y="5"/>
                                  </a:lnTo>
                                  <a:lnTo>
                                    <a:pt x="466" y="0"/>
                                  </a:lnTo>
                                  <a:close/>
                                </a:path>
                              </a:pathLst>
                            </a:custGeom>
                            <a:solidFill>
                              <a:srgbClr val="C5C9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8" name="Rectangle 3622"/>
                          <wps:cNvSpPr>
                            <a:spLocks noChangeArrowheads="1"/>
                          </wps:cNvSpPr>
                          <wps:spPr bwMode="auto">
                            <a:xfrm>
                              <a:off x="1333" y="4016"/>
                              <a:ext cx="11"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89" name="Freeform 3623"/>
                          <wps:cNvSpPr>
                            <a:spLocks/>
                          </wps:cNvSpPr>
                          <wps:spPr bwMode="auto">
                            <a:xfrm>
                              <a:off x="649" y="4314"/>
                              <a:ext cx="11" cy="101"/>
                            </a:xfrm>
                            <a:custGeom>
                              <a:avLst/>
                              <a:gdLst>
                                <a:gd name="T0" fmla="*/ 10 w 11"/>
                                <a:gd name="T1" fmla="*/ 101 h 101"/>
                                <a:gd name="T2" fmla="*/ 0 w 11"/>
                                <a:gd name="T3" fmla="*/ 81 h 101"/>
                                <a:gd name="T4" fmla="*/ 0 w 11"/>
                                <a:gd name="T5" fmla="*/ 15 h 101"/>
                                <a:gd name="T6" fmla="*/ 11 w 11"/>
                                <a:gd name="T7" fmla="*/ 0 h 101"/>
                                <a:gd name="T8" fmla="*/ 10 w 11"/>
                                <a:gd name="T9" fmla="*/ 101 h 101"/>
                              </a:gdLst>
                              <a:ahLst/>
                              <a:cxnLst>
                                <a:cxn ang="0">
                                  <a:pos x="T0" y="T1"/>
                                </a:cxn>
                                <a:cxn ang="0">
                                  <a:pos x="T2" y="T3"/>
                                </a:cxn>
                                <a:cxn ang="0">
                                  <a:pos x="T4" y="T5"/>
                                </a:cxn>
                                <a:cxn ang="0">
                                  <a:pos x="T6" y="T7"/>
                                </a:cxn>
                                <a:cxn ang="0">
                                  <a:pos x="T8" y="T9"/>
                                </a:cxn>
                              </a:cxnLst>
                              <a:rect l="0" t="0" r="r" b="b"/>
                              <a:pathLst>
                                <a:path w="11" h="101">
                                  <a:moveTo>
                                    <a:pt x="10" y="101"/>
                                  </a:moveTo>
                                  <a:lnTo>
                                    <a:pt x="0" y="81"/>
                                  </a:lnTo>
                                  <a:lnTo>
                                    <a:pt x="0" y="15"/>
                                  </a:lnTo>
                                  <a:lnTo>
                                    <a:pt x="11" y="0"/>
                                  </a:lnTo>
                                  <a:lnTo>
                                    <a:pt x="10" y="101"/>
                                  </a:lnTo>
                                  <a:close/>
                                </a:path>
                              </a:pathLst>
                            </a:custGeom>
                            <a:solidFill>
                              <a:srgbClr val="9294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0" name="Freeform 3624"/>
                          <wps:cNvSpPr>
                            <a:spLocks/>
                          </wps:cNvSpPr>
                          <wps:spPr bwMode="auto">
                            <a:xfrm>
                              <a:off x="926" y="4450"/>
                              <a:ext cx="123" cy="59"/>
                            </a:xfrm>
                            <a:custGeom>
                              <a:avLst/>
                              <a:gdLst>
                                <a:gd name="T0" fmla="*/ 19 w 123"/>
                                <a:gd name="T1" fmla="*/ 4 h 59"/>
                                <a:gd name="T2" fmla="*/ 0 w 123"/>
                                <a:gd name="T3" fmla="*/ 52 h 59"/>
                                <a:gd name="T4" fmla="*/ 0 w 123"/>
                                <a:gd name="T5" fmla="*/ 52 h 59"/>
                                <a:gd name="T6" fmla="*/ 3 w 123"/>
                                <a:gd name="T7" fmla="*/ 54 h 59"/>
                                <a:gd name="T8" fmla="*/ 16 w 123"/>
                                <a:gd name="T9" fmla="*/ 56 h 59"/>
                                <a:gd name="T10" fmla="*/ 43 w 123"/>
                                <a:gd name="T11" fmla="*/ 59 h 59"/>
                                <a:gd name="T12" fmla="*/ 62 w 123"/>
                                <a:gd name="T13" fmla="*/ 59 h 59"/>
                                <a:gd name="T14" fmla="*/ 85 w 123"/>
                                <a:gd name="T15" fmla="*/ 57 h 59"/>
                                <a:gd name="T16" fmla="*/ 85 w 123"/>
                                <a:gd name="T17" fmla="*/ 57 h 59"/>
                                <a:gd name="T18" fmla="*/ 111 w 123"/>
                                <a:gd name="T19" fmla="*/ 56 h 59"/>
                                <a:gd name="T20" fmla="*/ 118 w 123"/>
                                <a:gd name="T21" fmla="*/ 55 h 59"/>
                                <a:gd name="T22" fmla="*/ 122 w 123"/>
                                <a:gd name="T23" fmla="*/ 52 h 59"/>
                                <a:gd name="T24" fmla="*/ 123 w 123"/>
                                <a:gd name="T25" fmla="*/ 51 h 59"/>
                                <a:gd name="T26" fmla="*/ 123 w 123"/>
                                <a:gd name="T27" fmla="*/ 51 h 59"/>
                                <a:gd name="T28" fmla="*/ 123 w 123"/>
                                <a:gd name="T29" fmla="*/ 50 h 59"/>
                                <a:gd name="T30" fmla="*/ 107 w 123"/>
                                <a:gd name="T31" fmla="*/ 0 h 59"/>
                                <a:gd name="T32" fmla="*/ 83 w 123"/>
                                <a:gd name="T33" fmla="*/ 1 h 59"/>
                                <a:gd name="T34" fmla="*/ 89 w 123"/>
                                <a:gd name="T35" fmla="*/ 33 h 59"/>
                                <a:gd name="T36" fmla="*/ 89 w 123"/>
                                <a:gd name="T37" fmla="*/ 33 h 59"/>
                                <a:gd name="T38" fmla="*/ 83 w 123"/>
                                <a:gd name="T39" fmla="*/ 34 h 59"/>
                                <a:gd name="T40" fmla="*/ 76 w 123"/>
                                <a:gd name="T41" fmla="*/ 34 h 59"/>
                                <a:gd name="T42" fmla="*/ 72 w 123"/>
                                <a:gd name="T43" fmla="*/ 34 h 59"/>
                                <a:gd name="T44" fmla="*/ 65 w 123"/>
                                <a:gd name="T45" fmla="*/ 3 h 59"/>
                                <a:gd name="T46" fmla="*/ 19 w 123"/>
                                <a:gd name="T47" fmla="*/ 4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23" h="59">
                                  <a:moveTo>
                                    <a:pt x="19" y="4"/>
                                  </a:moveTo>
                                  <a:lnTo>
                                    <a:pt x="0" y="52"/>
                                  </a:lnTo>
                                  <a:lnTo>
                                    <a:pt x="0" y="52"/>
                                  </a:lnTo>
                                  <a:lnTo>
                                    <a:pt x="3" y="54"/>
                                  </a:lnTo>
                                  <a:lnTo>
                                    <a:pt x="16" y="56"/>
                                  </a:lnTo>
                                  <a:lnTo>
                                    <a:pt x="43" y="59"/>
                                  </a:lnTo>
                                  <a:lnTo>
                                    <a:pt x="62" y="59"/>
                                  </a:lnTo>
                                  <a:lnTo>
                                    <a:pt x="85" y="57"/>
                                  </a:lnTo>
                                  <a:lnTo>
                                    <a:pt x="85" y="57"/>
                                  </a:lnTo>
                                  <a:lnTo>
                                    <a:pt x="111" y="56"/>
                                  </a:lnTo>
                                  <a:lnTo>
                                    <a:pt x="118" y="55"/>
                                  </a:lnTo>
                                  <a:lnTo>
                                    <a:pt x="122" y="52"/>
                                  </a:lnTo>
                                  <a:lnTo>
                                    <a:pt x="123" y="51"/>
                                  </a:lnTo>
                                  <a:lnTo>
                                    <a:pt x="123" y="51"/>
                                  </a:lnTo>
                                  <a:lnTo>
                                    <a:pt x="123" y="50"/>
                                  </a:lnTo>
                                  <a:lnTo>
                                    <a:pt x="107" y="0"/>
                                  </a:lnTo>
                                  <a:lnTo>
                                    <a:pt x="83" y="1"/>
                                  </a:lnTo>
                                  <a:lnTo>
                                    <a:pt x="89" y="33"/>
                                  </a:lnTo>
                                  <a:lnTo>
                                    <a:pt x="89" y="33"/>
                                  </a:lnTo>
                                  <a:lnTo>
                                    <a:pt x="83" y="34"/>
                                  </a:lnTo>
                                  <a:lnTo>
                                    <a:pt x="76" y="34"/>
                                  </a:lnTo>
                                  <a:lnTo>
                                    <a:pt x="72" y="34"/>
                                  </a:lnTo>
                                  <a:lnTo>
                                    <a:pt x="65" y="3"/>
                                  </a:lnTo>
                                  <a:lnTo>
                                    <a:pt x="19" y="4"/>
                                  </a:lnTo>
                                  <a:close/>
                                </a:path>
                              </a:pathLst>
                            </a:custGeom>
                            <a:solidFill>
                              <a:srgbClr val="9294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1" name="Freeform 3625"/>
                          <wps:cNvSpPr>
                            <a:spLocks/>
                          </wps:cNvSpPr>
                          <wps:spPr bwMode="auto">
                            <a:xfrm>
                              <a:off x="752" y="4495"/>
                              <a:ext cx="537" cy="40"/>
                            </a:xfrm>
                            <a:custGeom>
                              <a:avLst/>
                              <a:gdLst>
                                <a:gd name="T0" fmla="*/ 174 w 537"/>
                                <a:gd name="T1" fmla="*/ 7 h 40"/>
                                <a:gd name="T2" fmla="*/ 174 w 537"/>
                                <a:gd name="T3" fmla="*/ 7 h 40"/>
                                <a:gd name="T4" fmla="*/ 92 w 537"/>
                                <a:gd name="T5" fmla="*/ 14 h 40"/>
                                <a:gd name="T6" fmla="*/ 33 w 537"/>
                                <a:gd name="T7" fmla="*/ 19 h 40"/>
                                <a:gd name="T8" fmla="*/ 0 w 537"/>
                                <a:gd name="T9" fmla="*/ 21 h 40"/>
                                <a:gd name="T10" fmla="*/ 0 w 537"/>
                                <a:gd name="T11" fmla="*/ 31 h 40"/>
                                <a:gd name="T12" fmla="*/ 40 w 537"/>
                                <a:gd name="T13" fmla="*/ 40 h 40"/>
                                <a:gd name="T14" fmla="*/ 537 w 537"/>
                                <a:gd name="T15" fmla="*/ 17 h 40"/>
                                <a:gd name="T16" fmla="*/ 537 w 537"/>
                                <a:gd name="T17" fmla="*/ 12 h 40"/>
                                <a:gd name="T18" fmla="*/ 537 w 537"/>
                                <a:gd name="T19" fmla="*/ 12 h 40"/>
                                <a:gd name="T20" fmla="*/ 536 w 537"/>
                                <a:gd name="T21" fmla="*/ 10 h 40"/>
                                <a:gd name="T22" fmla="*/ 533 w 537"/>
                                <a:gd name="T23" fmla="*/ 9 h 40"/>
                                <a:gd name="T24" fmla="*/ 531 w 537"/>
                                <a:gd name="T25" fmla="*/ 7 h 40"/>
                                <a:gd name="T26" fmla="*/ 531 w 537"/>
                                <a:gd name="T27" fmla="*/ 7 h 40"/>
                                <a:gd name="T28" fmla="*/ 487 w 537"/>
                                <a:gd name="T29" fmla="*/ 0 h 40"/>
                                <a:gd name="T30" fmla="*/ 295 w 537"/>
                                <a:gd name="T31" fmla="*/ 5 h 40"/>
                                <a:gd name="T32" fmla="*/ 174 w 537"/>
                                <a:gd name="T33" fmla="*/ 7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37" h="40">
                                  <a:moveTo>
                                    <a:pt x="174" y="7"/>
                                  </a:moveTo>
                                  <a:lnTo>
                                    <a:pt x="174" y="7"/>
                                  </a:lnTo>
                                  <a:lnTo>
                                    <a:pt x="92" y="14"/>
                                  </a:lnTo>
                                  <a:lnTo>
                                    <a:pt x="33" y="19"/>
                                  </a:lnTo>
                                  <a:lnTo>
                                    <a:pt x="0" y="21"/>
                                  </a:lnTo>
                                  <a:lnTo>
                                    <a:pt x="0" y="31"/>
                                  </a:lnTo>
                                  <a:lnTo>
                                    <a:pt x="40" y="40"/>
                                  </a:lnTo>
                                  <a:lnTo>
                                    <a:pt x="537" y="17"/>
                                  </a:lnTo>
                                  <a:lnTo>
                                    <a:pt x="537" y="12"/>
                                  </a:lnTo>
                                  <a:lnTo>
                                    <a:pt x="537" y="12"/>
                                  </a:lnTo>
                                  <a:lnTo>
                                    <a:pt x="536" y="10"/>
                                  </a:lnTo>
                                  <a:lnTo>
                                    <a:pt x="533" y="9"/>
                                  </a:lnTo>
                                  <a:lnTo>
                                    <a:pt x="531" y="7"/>
                                  </a:lnTo>
                                  <a:lnTo>
                                    <a:pt x="531" y="7"/>
                                  </a:lnTo>
                                  <a:lnTo>
                                    <a:pt x="487" y="0"/>
                                  </a:lnTo>
                                  <a:lnTo>
                                    <a:pt x="295" y="5"/>
                                  </a:lnTo>
                                  <a:lnTo>
                                    <a:pt x="174" y="7"/>
                                  </a:lnTo>
                                  <a:close/>
                                </a:path>
                              </a:pathLst>
                            </a:custGeom>
                            <a:solidFill>
                              <a:srgbClr val="76798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2" name="Freeform 3626"/>
                          <wps:cNvSpPr>
                            <a:spLocks/>
                          </wps:cNvSpPr>
                          <wps:spPr bwMode="auto">
                            <a:xfrm>
                              <a:off x="678" y="3993"/>
                              <a:ext cx="661" cy="453"/>
                            </a:xfrm>
                            <a:custGeom>
                              <a:avLst/>
                              <a:gdLst>
                                <a:gd name="T0" fmla="*/ 0 w 661"/>
                                <a:gd name="T1" fmla="*/ 0 h 453"/>
                                <a:gd name="T2" fmla="*/ 1 w 661"/>
                                <a:gd name="T3" fmla="*/ 453 h 453"/>
                                <a:gd name="T4" fmla="*/ 661 w 661"/>
                                <a:gd name="T5" fmla="*/ 430 h 453"/>
                                <a:gd name="T6" fmla="*/ 661 w 661"/>
                                <a:gd name="T7" fmla="*/ 23 h 453"/>
                                <a:gd name="T8" fmla="*/ 0 w 661"/>
                                <a:gd name="T9" fmla="*/ 0 h 453"/>
                              </a:gdLst>
                              <a:ahLst/>
                              <a:cxnLst>
                                <a:cxn ang="0">
                                  <a:pos x="T0" y="T1"/>
                                </a:cxn>
                                <a:cxn ang="0">
                                  <a:pos x="T2" y="T3"/>
                                </a:cxn>
                                <a:cxn ang="0">
                                  <a:pos x="T4" y="T5"/>
                                </a:cxn>
                                <a:cxn ang="0">
                                  <a:pos x="T6" y="T7"/>
                                </a:cxn>
                                <a:cxn ang="0">
                                  <a:pos x="T8" y="T9"/>
                                </a:cxn>
                              </a:cxnLst>
                              <a:rect l="0" t="0" r="r" b="b"/>
                              <a:pathLst>
                                <a:path w="661" h="453">
                                  <a:moveTo>
                                    <a:pt x="0" y="0"/>
                                  </a:moveTo>
                                  <a:lnTo>
                                    <a:pt x="1" y="453"/>
                                  </a:lnTo>
                                  <a:lnTo>
                                    <a:pt x="661" y="430"/>
                                  </a:lnTo>
                                  <a:lnTo>
                                    <a:pt x="661" y="23"/>
                                  </a:lnTo>
                                  <a:lnTo>
                                    <a:pt x="0" y="0"/>
                                  </a:lnTo>
                                  <a:close/>
                                </a:path>
                              </a:pathLst>
                            </a:custGeom>
                            <a:solidFill>
                              <a:srgbClr val="E1E2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3" name="Freeform 3627"/>
                          <wps:cNvSpPr>
                            <a:spLocks/>
                          </wps:cNvSpPr>
                          <wps:spPr bwMode="auto">
                            <a:xfrm>
                              <a:off x="658" y="4333"/>
                              <a:ext cx="5" cy="131"/>
                            </a:xfrm>
                            <a:custGeom>
                              <a:avLst/>
                              <a:gdLst>
                                <a:gd name="T0" fmla="*/ 5 w 5"/>
                                <a:gd name="T1" fmla="*/ 0 h 131"/>
                                <a:gd name="T2" fmla="*/ 0 w 5"/>
                                <a:gd name="T3" fmla="*/ 0 h 131"/>
                                <a:gd name="T4" fmla="*/ 0 w 5"/>
                                <a:gd name="T5" fmla="*/ 8 h 131"/>
                                <a:gd name="T6" fmla="*/ 0 w 5"/>
                                <a:gd name="T7" fmla="*/ 129 h 131"/>
                                <a:gd name="T8" fmla="*/ 5 w 5"/>
                                <a:gd name="T9" fmla="*/ 131 h 131"/>
                                <a:gd name="T10" fmla="*/ 5 w 5"/>
                                <a:gd name="T11" fmla="*/ 0 h 131"/>
                              </a:gdLst>
                              <a:ahLst/>
                              <a:cxnLst>
                                <a:cxn ang="0">
                                  <a:pos x="T0" y="T1"/>
                                </a:cxn>
                                <a:cxn ang="0">
                                  <a:pos x="T2" y="T3"/>
                                </a:cxn>
                                <a:cxn ang="0">
                                  <a:pos x="T4" y="T5"/>
                                </a:cxn>
                                <a:cxn ang="0">
                                  <a:pos x="T6" y="T7"/>
                                </a:cxn>
                                <a:cxn ang="0">
                                  <a:pos x="T8" y="T9"/>
                                </a:cxn>
                                <a:cxn ang="0">
                                  <a:pos x="T10" y="T11"/>
                                </a:cxn>
                              </a:cxnLst>
                              <a:rect l="0" t="0" r="r" b="b"/>
                              <a:pathLst>
                                <a:path w="5" h="131">
                                  <a:moveTo>
                                    <a:pt x="5" y="0"/>
                                  </a:moveTo>
                                  <a:lnTo>
                                    <a:pt x="0" y="0"/>
                                  </a:lnTo>
                                  <a:lnTo>
                                    <a:pt x="0" y="8"/>
                                  </a:lnTo>
                                  <a:lnTo>
                                    <a:pt x="0" y="129"/>
                                  </a:lnTo>
                                  <a:lnTo>
                                    <a:pt x="5" y="131"/>
                                  </a:lnTo>
                                  <a:lnTo>
                                    <a:pt x="5" y="0"/>
                                  </a:lnTo>
                                  <a:close/>
                                </a:path>
                              </a:pathLst>
                            </a:custGeom>
                            <a:solidFill>
                              <a:srgbClr val="575A6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4" name="Rectangle 3628"/>
                          <wps:cNvSpPr>
                            <a:spLocks noChangeArrowheads="1"/>
                          </wps:cNvSpPr>
                          <wps:spPr bwMode="auto">
                            <a:xfrm>
                              <a:off x="658" y="4327"/>
                              <a:ext cx="5" cy="6"/>
                            </a:xfrm>
                            <a:prstGeom prst="rect">
                              <a:avLst/>
                            </a:prstGeom>
                            <a:solidFill>
                              <a:srgbClr val="5B5E6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5" name="Rectangle 3629"/>
                          <wps:cNvSpPr>
                            <a:spLocks noChangeArrowheads="1"/>
                          </wps:cNvSpPr>
                          <wps:spPr bwMode="auto">
                            <a:xfrm>
                              <a:off x="658" y="4320"/>
                              <a:ext cx="5" cy="7"/>
                            </a:xfrm>
                            <a:prstGeom prst="rect">
                              <a:avLst/>
                            </a:prstGeom>
                            <a:solidFill>
                              <a:srgbClr val="6164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6" name="Rectangle 3630"/>
                          <wps:cNvSpPr>
                            <a:spLocks noChangeArrowheads="1"/>
                          </wps:cNvSpPr>
                          <wps:spPr bwMode="auto">
                            <a:xfrm>
                              <a:off x="658" y="4314"/>
                              <a:ext cx="5" cy="6"/>
                            </a:xfrm>
                            <a:prstGeom prst="rect">
                              <a:avLst/>
                            </a:prstGeom>
                            <a:solidFill>
                              <a:srgbClr val="66697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7" name="Rectangle 3631"/>
                          <wps:cNvSpPr>
                            <a:spLocks noChangeArrowheads="1"/>
                          </wps:cNvSpPr>
                          <wps:spPr bwMode="auto">
                            <a:xfrm>
                              <a:off x="658" y="4308"/>
                              <a:ext cx="5" cy="6"/>
                            </a:xfrm>
                            <a:prstGeom prst="rect">
                              <a:avLst/>
                            </a:prstGeom>
                            <a:solidFill>
                              <a:srgbClr val="6B6E7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8" name="Rectangle 3632"/>
                          <wps:cNvSpPr>
                            <a:spLocks noChangeArrowheads="1"/>
                          </wps:cNvSpPr>
                          <wps:spPr bwMode="auto">
                            <a:xfrm>
                              <a:off x="658" y="4301"/>
                              <a:ext cx="5" cy="7"/>
                            </a:xfrm>
                            <a:prstGeom prst="rect">
                              <a:avLst/>
                            </a:prstGeom>
                            <a:solidFill>
                              <a:srgbClr val="71747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9" name="Rectangle 3633"/>
                          <wps:cNvSpPr>
                            <a:spLocks noChangeArrowheads="1"/>
                          </wps:cNvSpPr>
                          <wps:spPr bwMode="auto">
                            <a:xfrm>
                              <a:off x="658" y="4295"/>
                              <a:ext cx="5" cy="6"/>
                            </a:xfrm>
                            <a:prstGeom prst="rect">
                              <a:avLst/>
                            </a:prstGeom>
                            <a:solidFill>
                              <a:srgbClr val="76798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0" name="Rectangle 3634"/>
                          <wps:cNvSpPr>
                            <a:spLocks noChangeArrowheads="1"/>
                          </wps:cNvSpPr>
                          <wps:spPr bwMode="auto">
                            <a:xfrm>
                              <a:off x="658" y="4289"/>
                              <a:ext cx="5" cy="6"/>
                            </a:xfrm>
                            <a:prstGeom prst="rect">
                              <a:avLst/>
                            </a:prstGeom>
                            <a:solidFill>
                              <a:srgbClr val="7B7E8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1" name="Rectangle 3635"/>
                          <wps:cNvSpPr>
                            <a:spLocks noChangeArrowheads="1"/>
                          </wps:cNvSpPr>
                          <wps:spPr bwMode="auto">
                            <a:xfrm>
                              <a:off x="658" y="4282"/>
                              <a:ext cx="5" cy="7"/>
                            </a:xfrm>
                            <a:prstGeom prst="rect">
                              <a:avLst/>
                            </a:prstGeom>
                            <a:solidFill>
                              <a:srgbClr val="80838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2" name="Rectangle 3636"/>
                          <wps:cNvSpPr>
                            <a:spLocks noChangeArrowheads="1"/>
                          </wps:cNvSpPr>
                          <wps:spPr bwMode="auto">
                            <a:xfrm>
                              <a:off x="658" y="4276"/>
                              <a:ext cx="5" cy="6"/>
                            </a:xfrm>
                            <a:prstGeom prst="rect">
                              <a:avLst/>
                            </a:prstGeom>
                            <a:solidFill>
                              <a:srgbClr val="86899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3" name="Rectangle 3637"/>
                          <wps:cNvSpPr>
                            <a:spLocks noChangeArrowheads="1"/>
                          </wps:cNvSpPr>
                          <wps:spPr bwMode="auto">
                            <a:xfrm>
                              <a:off x="658" y="4269"/>
                              <a:ext cx="5" cy="7"/>
                            </a:xfrm>
                            <a:prstGeom prst="rect">
                              <a:avLst/>
                            </a:prstGeom>
                            <a:solidFill>
                              <a:srgbClr val="8B8E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4" name="Rectangle 3638"/>
                          <wps:cNvSpPr>
                            <a:spLocks noChangeArrowheads="1"/>
                          </wps:cNvSpPr>
                          <wps:spPr bwMode="auto">
                            <a:xfrm>
                              <a:off x="658" y="4263"/>
                              <a:ext cx="5" cy="6"/>
                            </a:xfrm>
                            <a:prstGeom prst="rect">
                              <a:avLst/>
                            </a:prstGeom>
                            <a:solidFill>
                              <a:srgbClr val="90939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5" name="Rectangle 3639"/>
                          <wps:cNvSpPr>
                            <a:spLocks noChangeArrowheads="1"/>
                          </wps:cNvSpPr>
                          <wps:spPr bwMode="auto">
                            <a:xfrm>
                              <a:off x="658" y="4257"/>
                              <a:ext cx="5" cy="6"/>
                            </a:xfrm>
                            <a:prstGeom prst="rect">
                              <a:avLst/>
                            </a:prstGeom>
                            <a:solidFill>
                              <a:srgbClr val="9698A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6" name="Rectangle 3640"/>
                          <wps:cNvSpPr>
                            <a:spLocks noChangeArrowheads="1"/>
                          </wps:cNvSpPr>
                          <wps:spPr bwMode="auto">
                            <a:xfrm>
                              <a:off x="658" y="4250"/>
                              <a:ext cx="5" cy="7"/>
                            </a:xfrm>
                            <a:prstGeom prst="rect">
                              <a:avLst/>
                            </a:prstGeom>
                            <a:solidFill>
                              <a:srgbClr val="9B9EA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7" name="Rectangle 3641"/>
                          <wps:cNvSpPr>
                            <a:spLocks noChangeArrowheads="1"/>
                          </wps:cNvSpPr>
                          <wps:spPr bwMode="auto">
                            <a:xfrm>
                              <a:off x="658" y="4244"/>
                              <a:ext cx="5" cy="6"/>
                            </a:xfrm>
                            <a:prstGeom prst="rect">
                              <a:avLst/>
                            </a:prstGeom>
                            <a:solidFill>
                              <a:srgbClr val="9FA2A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8" name="Rectangle 3642"/>
                          <wps:cNvSpPr>
                            <a:spLocks noChangeArrowheads="1"/>
                          </wps:cNvSpPr>
                          <wps:spPr bwMode="auto">
                            <a:xfrm>
                              <a:off x="658" y="4238"/>
                              <a:ext cx="5" cy="6"/>
                            </a:xfrm>
                            <a:prstGeom prst="rect">
                              <a:avLst/>
                            </a:prstGeom>
                            <a:solidFill>
                              <a:srgbClr val="A5A9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9" name="Rectangle 3643"/>
                          <wps:cNvSpPr>
                            <a:spLocks noChangeArrowheads="1"/>
                          </wps:cNvSpPr>
                          <wps:spPr bwMode="auto">
                            <a:xfrm>
                              <a:off x="658" y="4231"/>
                              <a:ext cx="5" cy="7"/>
                            </a:xfrm>
                            <a:prstGeom prst="rect">
                              <a:avLst/>
                            </a:prstGeom>
                            <a:solidFill>
                              <a:srgbClr val="ABAEB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0" name="Rectangle 3644"/>
                          <wps:cNvSpPr>
                            <a:spLocks noChangeArrowheads="1"/>
                          </wps:cNvSpPr>
                          <wps:spPr bwMode="auto">
                            <a:xfrm>
                              <a:off x="658" y="4224"/>
                              <a:ext cx="5" cy="7"/>
                            </a:xfrm>
                            <a:prstGeom prst="rect">
                              <a:avLst/>
                            </a:prstGeom>
                            <a:solidFill>
                              <a:srgbClr val="AFB3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1" name="Rectangle 3645"/>
                          <wps:cNvSpPr>
                            <a:spLocks noChangeArrowheads="1"/>
                          </wps:cNvSpPr>
                          <wps:spPr bwMode="auto">
                            <a:xfrm>
                              <a:off x="658" y="4217"/>
                              <a:ext cx="5" cy="7"/>
                            </a:xfrm>
                            <a:prstGeom prst="rect">
                              <a:avLst/>
                            </a:prstGeom>
                            <a:solidFill>
                              <a:srgbClr val="B6B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2" name="Rectangle 3646"/>
                          <wps:cNvSpPr>
                            <a:spLocks noChangeArrowheads="1"/>
                          </wps:cNvSpPr>
                          <wps:spPr bwMode="auto">
                            <a:xfrm>
                              <a:off x="658" y="4211"/>
                              <a:ext cx="5" cy="6"/>
                            </a:xfrm>
                            <a:prstGeom prst="rect">
                              <a:avLst/>
                            </a:prstGeom>
                            <a:solidFill>
                              <a:srgbClr val="BAB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3" name="Rectangle 3647"/>
                          <wps:cNvSpPr>
                            <a:spLocks noChangeArrowheads="1"/>
                          </wps:cNvSpPr>
                          <wps:spPr bwMode="auto">
                            <a:xfrm>
                              <a:off x="658" y="4205"/>
                              <a:ext cx="5" cy="6"/>
                            </a:xfrm>
                            <a:prstGeom prst="rect">
                              <a:avLst/>
                            </a:prstGeom>
                            <a:solidFill>
                              <a:srgbClr val="C0C3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4" name="Rectangle 3648"/>
                          <wps:cNvSpPr>
                            <a:spLocks noChangeArrowheads="1"/>
                          </wps:cNvSpPr>
                          <wps:spPr bwMode="auto">
                            <a:xfrm>
                              <a:off x="658" y="4198"/>
                              <a:ext cx="5" cy="7"/>
                            </a:xfrm>
                            <a:prstGeom prst="rect">
                              <a:avLst/>
                            </a:prstGeom>
                            <a:solidFill>
                              <a:srgbClr val="C5C8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5" name="Rectangle 3649"/>
                          <wps:cNvSpPr>
                            <a:spLocks noChangeArrowheads="1"/>
                          </wps:cNvSpPr>
                          <wps:spPr bwMode="auto">
                            <a:xfrm>
                              <a:off x="658" y="4192"/>
                              <a:ext cx="5" cy="6"/>
                            </a:xfrm>
                            <a:prstGeom prst="rect">
                              <a:avLst/>
                            </a:prstGeom>
                            <a:solidFill>
                              <a:srgbClr val="CBCE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6" name="Rectangle 3650"/>
                          <wps:cNvSpPr>
                            <a:spLocks noChangeArrowheads="1"/>
                          </wps:cNvSpPr>
                          <wps:spPr bwMode="auto">
                            <a:xfrm>
                              <a:off x="658" y="4185"/>
                              <a:ext cx="5" cy="7"/>
                            </a:xfrm>
                            <a:prstGeom prst="rect">
                              <a:avLst/>
                            </a:prstGeom>
                            <a:solidFill>
                              <a:srgbClr val="D0D2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7" name="Rectangle 3651"/>
                          <wps:cNvSpPr>
                            <a:spLocks noChangeArrowheads="1"/>
                          </wps:cNvSpPr>
                          <wps:spPr bwMode="auto">
                            <a:xfrm>
                              <a:off x="658" y="4179"/>
                              <a:ext cx="5" cy="6"/>
                            </a:xfrm>
                            <a:prstGeom prst="rect">
                              <a:avLst/>
                            </a:prstGeom>
                            <a:solidFill>
                              <a:srgbClr val="D5D8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8" name="Rectangle 3652"/>
                          <wps:cNvSpPr>
                            <a:spLocks noChangeArrowheads="1"/>
                          </wps:cNvSpPr>
                          <wps:spPr bwMode="auto">
                            <a:xfrm>
                              <a:off x="658" y="4173"/>
                              <a:ext cx="5" cy="6"/>
                            </a:xfrm>
                            <a:prstGeom prst="rect">
                              <a:avLst/>
                            </a:prstGeom>
                            <a:solidFill>
                              <a:srgbClr val="DCDE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9" name="Freeform 3653"/>
                          <wps:cNvSpPr>
                            <a:spLocks/>
                          </wps:cNvSpPr>
                          <wps:spPr bwMode="auto">
                            <a:xfrm>
                              <a:off x="658" y="3976"/>
                              <a:ext cx="5" cy="197"/>
                            </a:xfrm>
                            <a:custGeom>
                              <a:avLst/>
                              <a:gdLst>
                                <a:gd name="T0" fmla="*/ 3 w 5"/>
                                <a:gd name="T1" fmla="*/ 0 h 197"/>
                                <a:gd name="T2" fmla="*/ 0 w 5"/>
                                <a:gd name="T3" fmla="*/ 3 h 197"/>
                                <a:gd name="T4" fmla="*/ 0 w 5"/>
                                <a:gd name="T5" fmla="*/ 190 h 197"/>
                                <a:gd name="T6" fmla="*/ 0 w 5"/>
                                <a:gd name="T7" fmla="*/ 197 h 197"/>
                                <a:gd name="T8" fmla="*/ 5 w 5"/>
                                <a:gd name="T9" fmla="*/ 197 h 197"/>
                                <a:gd name="T10" fmla="*/ 3 w 5"/>
                                <a:gd name="T11" fmla="*/ 0 h 197"/>
                              </a:gdLst>
                              <a:ahLst/>
                              <a:cxnLst>
                                <a:cxn ang="0">
                                  <a:pos x="T0" y="T1"/>
                                </a:cxn>
                                <a:cxn ang="0">
                                  <a:pos x="T2" y="T3"/>
                                </a:cxn>
                                <a:cxn ang="0">
                                  <a:pos x="T4" y="T5"/>
                                </a:cxn>
                                <a:cxn ang="0">
                                  <a:pos x="T6" y="T7"/>
                                </a:cxn>
                                <a:cxn ang="0">
                                  <a:pos x="T8" y="T9"/>
                                </a:cxn>
                                <a:cxn ang="0">
                                  <a:pos x="T10" y="T11"/>
                                </a:cxn>
                              </a:cxnLst>
                              <a:rect l="0" t="0" r="r" b="b"/>
                              <a:pathLst>
                                <a:path w="5" h="197">
                                  <a:moveTo>
                                    <a:pt x="3" y="0"/>
                                  </a:moveTo>
                                  <a:lnTo>
                                    <a:pt x="0" y="3"/>
                                  </a:lnTo>
                                  <a:lnTo>
                                    <a:pt x="0" y="190"/>
                                  </a:lnTo>
                                  <a:lnTo>
                                    <a:pt x="0" y="197"/>
                                  </a:lnTo>
                                  <a:lnTo>
                                    <a:pt x="5" y="197"/>
                                  </a:lnTo>
                                  <a:lnTo>
                                    <a:pt x="3" y="0"/>
                                  </a:lnTo>
                                  <a:close/>
                                </a:path>
                              </a:pathLst>
                            </a:custGeom>
                            <a:solidFill>
                              <a:srgbClr val="E1E2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0" name="Freeform 3654"/>
                          <wps:cNvSpPr>
                            <a:spLocks/>
                          </wps:cNvSpPr>
                          <wps:spPr bwMode="auto">
                            <a:xfrm>
                              <a:off x="683" y="3998"/>
                              <a:ext cx="652" cy="443"/>
                            </a:xfrm>
                            <a:custGeom>
                              <a:avLst/>
                              <a:gdLst>
                                <a:gd name="T0" fmla="*/ 0 w 652"/>
                                <a:gd name="T1" fmla="*/ 0 h 443"/>
                                <a:gd name="T2" fmla="*/ 1 w 652"/>
                                <a:gd name="T3" fmla="*/ 443 h 443"/>
                                <a:gd name="T4" fmla="*/ 652 w 652"/>
                                <a:gd name="T5" fmla="*/ 420 h 443"/>
                                <a:gd name="T6" fmla="*/ 651 w 652"/>
                                <a:gd name="T7" fmla="*/ 23 h 443"/>
                                <a:gd name="T8" fmla="*/ 0 w 652"/>
                                <a:gd name="T9" fmla="*/ 0 h 443"/>
                              </a:gdLst>
                              <a:ahLst/>
                              <a:cxnLst>
                                <a:cxn ang="0">
                                  <a:pos x="T0" y="T1"/>
                                </a:cxn>
                                <a:cxn ang="0">
                                  <a:pos x="T2" y="T3"/>
                                </a:cxn>
                                <a:cxn ang="0">
                                  <a:pos x="T4" y="T5"/>
                                </a:cxn>
                                <a:cxn ang="0">
                                  <a:pos x="T6" y="T7"/>
                                </a:cxn>
                                <a:cxn ang="0">
                                  <a:pos x="T8" y="T9"/>
                                </a:cxn>
                              </a:cxnLst>
                              <a:rect l="0" t="0" r="r" b="b"/>
                              <a:pathLst>
                                <a:path w="652" h="443">
                                  <a:moveTo>
                                    <a:pt x="0" y="0"/>
                                  </a:moveTo>
                                  <a:lnTo>
                                    <a:pt x="1" y="443"/>
                                  </a:lnTo>
                                  <a:lnTo>
                                    <a:pt x="652" y="420"/>
                                  </a:lnTo>
                                  <a:lnTo>
                                    <a:pt x="651" y="23"/>
                                  </a:lnTo>
                                  <a:lnTo>
                                    <a:pt x="0" y="0"/>
                                  </a:lnTo>
                                  <a:close/>
                                </a:path>
                              </a:pathLst>
                            </a:custGeom>
                            <a:solidFill>
                              <a:srgbClr val="6A6E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1" name="Freeform 3655"/>
                          <wps:cNvSpPr>
                            <a:spLocks/>
                          </wps:cNvSpPr>
                          <wps:spPr bwMode="auto">
                            <a:xfrm>
                              <a:off x="683" y="3998"/>
                              <a:ext cx="262" cy="268"/>
                            </a:xfrm>
                            <a:custGeom>
                              <a:avLst/>
                              <a:gdLst>
                                <a:gd name="T0" fmla="*/ 0 w 262"/>
                                <a:gd name="T1" fmla="*/ 0 h 268"/>
                                <a:gd name="T2" fmla="*/ 1 w 262"/>
                                <a:gd name="T3" fmla="*/ 268 h 268"/>
                                <a:gd name="T4" fmla="*/ 262 w 262"/>
                                <a:gd name="T5" fmla="*/ 9 h 268"/>
                                <a:gd name="T6" fmla="*/ 0 w 262"/>
                                <a:gd name="T7" fmla="*/ 0 h 268"/>
                              </a:gdLst>
                              <a:ahLst/>
                              <a:cxnLst>
                                <a:cxn ang="0">
                                  <a:pos x="T0" y="T1"/>
                                </a:cxn>
                                <a:cxn ang="0">
                                  <a:pos x="T2" y="T3"/>
                                </a:cxn>
                                <a:cxn ang="0">
                                  <a:pos x="T4" y="T5"/>
                                </a:cxn>
                                <a:cxn ang="0">
                                  <a:pos x="T6" y="T7"/>
                                </a:cxn>
                              </a:cxnLst>
                              <a:rect l="0" t="0" r="r" b="b"/>
                              <a:pathLst>
                                <a:path w="262" h="268">
                                  <a:moveTo>
                                    <a:pt x="0" y="0"/>
                                  </a:moveTo>
                                  <a:lnTo>
                                    <a:pt x="1" y="268"/>
                                  </a:lnTo>
                                  <a:lnTo>
                                    <a:pt x="262" y="9"/>
                                  </a:lnTo>
                                  <a:lnTo>
                                    <a:pt x="0" y="0"/>
                                  </a:lnTo>
                                  <a:close/>
                                </a:path>
                              </a:pathLst>
                            </a:custGeom>
                            <a:solidFill>
                              <a:srgbClr val="575A6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2" name="Freeform 3656"/>
                          <wps:cNvSpPr>
                            <a:spLocks/>
                          </wps:cNvSpPr>
                          <wps:spPr bwMode="auto">
                            <a:xfrm>
                              <a:off x="684" y="4007"/>
                              <a:ext cx="276" cy="274"/>
                            </a:xfrm>
                            <a:custGeom>
                              <a:avLst/>
                              <a:gdLst>
                                <a:gd name="T0" fmla="*/ 261 w 276"/>
                                <a:gd name="T1" fmla="*/ 0 h 274"/>
                                <a:gd name="T2" fmla="*/ 0 w 276"/>
                                <a:gd name="T3" fmla="*/ 259 h 274"/>
                                <a:gd name="T4" fmla="*/ 0 w 276"/>
                                <a:gd name="T5" fmla="*/ 274 h 274"/>
                                <a:gd name="T6" fmla="*/ 276 w 276"/>
                                <a:gd name="T7" fmla="*/ 2 h 274"/>
                                <a:gd name="T8" fmla="*/ 261 w 276"/>
                                <a:gd name="T9" fmla="*/ 0 h 274"/>
                              </a:gdLst>
                              <a:ahLst/>
                              <a:cxnLst>
                                <a:cxn ang="0">
                                  <a:pos x="T0" y="T1"/>
                                </a:cxn>
                                <a:cxn ang="0">
                                  <a:pos x="T2" y="T3"/>
                                </a:cxn>
                                <a:cxn ang="0">
                                  <a:pos x="T4" y="T5"/>
                                </a:cxn>
                                <a:cxn ang="0">
                                  <a:pos x="T6" y="T7"/>
                                </a:cxn>
                                <a:cxn ang="0">
                                  <a:pos x="T8" y="T9"/>
                                </a:cxn>
                              </a:cxnLst>
                              <a:rect l="0" t="0" r="r" b="b"/>
                              <a:pathLst>
                                <a:path w="276" h="274">
                                  <a:moveTo>
                                    <a:pt x="261" y="0"/>
                                  </a:moveTo>
                                  <a:lnTo>
                                    <a:pt x="0" y="259"/>
                                  </a:lnTo>
                                  <a:lnTo>
                                    <a:pt x="0" y="274"/>
                                  </a:lnTo>
                                  <a:lnTo>
                                    <a:pt x="276" y="2"/>
                                  </a:lnTo>
                                  <a:lnTo>
                                    <a:pt x="261" y="0"/>
                                  </a:lnTo>
                                  <a:close/>
                                </a:path>
                              </a:pathLst>
                            </a:custGeom>
                            <a:solidFill>
                              <a:srgbClr val="5A5D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3" name="Freeform 3657"/>
                          <wps:cNvSpPr>
                            <a:spLocks/>
                          </wps:cNvSpPr>
                          <wps:spPr bwMode="auto">
                            <a:xfrm>
                              <a:off x="684" y="4009"/>
                              <a:ext cx="290" cy="286"/>
                            </a:xfrm>
                            <a:custGeom>
                              <a:avLst/>
                              <a:gdLst>
                                <a:gd name="T0" fmla="*/ 276 w 290"/>
                                <a:gd name="T1" fmla="*/ 0 h 286"/>
                                <a:gd name="T2" fmla="*/ 0 w 290"/>
                                <a:gd name="T3" fmla="*/ 272 h 286"/>
                                <a:gd name="T4" fmla="*/ 0 w 290"/>
                                <a:gd name="T5" fmla="*/ 286 h 286"/>
                                <a:gd name="T6" fmla="*/ 290 w 290"/>
                                <a:gd name="T7" fmla="*/ 0 h 286"/>
                                <a:gd name="T8" fmla="*/ 276 w 290"/>
                                <a:gd name="T9" fmla="*/ 0 h 286"/>
                              </a:gdLst>
                              <a:ahLst/>
                              <a:cxnLst>
                                <a:cxn ang="0">
                                  <a:pos x="T0" y="T1"/>
                                </a:cxn>
                                <a:cxn ang="0">
                                  <a:pos x="T2" y="T3"/>
                                </a:cxn>
                                <a:cxn ang="0">
                                  <a:pos x="T4" y="T5"/>
                                </a:cxn>
                                <a:cxn ang="0">
                                  <a:pos x="T6" y="T7"/>
                                </a:cxn>
                                <a:cxn ang="0">
                                  <a:pos x="T8" y="T9"/>
                                </a:cxn>
                              </a:cxnLst>
                              <a:rect l="0" t="0" r="r" b="b"/>
                              <a:pathLst>
                                <a:path w="290" h="286">
                                  <a:moveTo>
                                    <a:pt x="276" y="0"/>
                                  </a:moveTo>
                                  <a:lnTo>
                                    <a:pt x="0" y="272"/>
                                  </a:lnTo>
                                  <a:lnTo>
                                    <a:pt x="0" y="286"/>
                                  </a:lnTo>
                                  <a:lnTo>
                                    <a:pt x="290" y="0"/>
                                  </a:lnTo>
                                  <a:lnTo>
                                    <a:pt x="276" y="0"/>
                                  </a:lnTo>
                                  <a:close/>
                                </a:path>
                              </a:pathLst>
                            </a:custGeom>
                            <a:solidFill>
                              <a:srgbClr val="5B5E6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4" name="Freeform 3658"/>
                          <wps:cNvSpPr>
                            <a:spLocks/>
                          </wps:cNvSpPr>
                          <wps:spPr bwMode="auto">
                            <a:xfrm>
                              <a:off x="684" y="4009"/>
                              <a:ext cx="304" cy="301"/>
                            </a:xfrm>
                            <a:custGeom>
                              <a:avLst/>
                              <a:gdLst>
                                <a:gd name="T0" fmla="*/ 290 w 304"/>
                                <a:gd name="T1" fmla="*/ 0 h 301"/>
                                <a:gd name="T2" fmla="*/ 0 w 304"/>
                                <a:gd name="T3" fmla="*/ 286 h 301"/>
                                <a:gd name="T4" fmla="*/ 0 w 304"/>
                                <a:gd name="T5" fmla="*/ 301 h 301"/>
                                <a:gd name="T6" fmla="*/ 304 w 304"/>
                                <a:gd name="T7" fmla="*/ 0 h 301"/>
                                <a:gd name="T8" fmla="*/ 290 w 304"/>
                                <a:gd name="T9" fmla="*/ 0 h 301"/>
                              </a:gdLst>
                              <a:ahLst/>
                              <a:cxnLst>
                                <a:cxn ang="0">
                                  <a:pos x="T0" y="T1"/>
                                </a:cxn>
                                <a:cxn ang="0">
                                  <a:pos x="T2" y="T3"/>
                                </a:cxn>
                                <a:cxn ang="0">
                                  <a:pos x="T4" y="T5"/>
                                </a:cxn>
                                <a:cxn ang="0">
                                  <a:pos x="T6" y="T7"/>
                                </a:cxn>
                                <a:cxn ang="0">
                                  <a:pos x="T8" y="T9"/>
                                </a:cxn>
                              </a:cxnLst>
                              <a:rect l="0" t="0" r="r" b="b"/>
                              <a:pathLst>
                                <a:path w="304" h="301">
                                  <a:moveTo>
                                    <a:pt x="290" y="0"/>
                                  </a:moveTo>
                                  <a:lnTo>
                                    <a:pt x="0" y="286"/>
                                  </a:lnTo>
                                  <a:lnTo>
                                    <a:pt x="0" y="301"/>
                                  </a:lnTo>
                                  <a:lnTo>
                                    <a:pt x="304" y="0"/>
                                  </a:lnTo>
                                  <a:lnTo>
                                    <a:pt x="290" y="0"/>
                                  </a:lnTo>
                                  <a:close/>
                                </a:path>
                              </a:pathLst>
                            </a:custGeom>
                            <a:solidFill>
                              <a:srgbClr val="5E616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5" name="Freeform 3659"/>
                          <wps:cNvSpPr>
                            <a:spLocks/>
                          </wps:cNvSpPr>
                          <wps:spPr bwMode="auto">
                            <a:xfrm>
                              <a:off x="684" y="4009"/>
                              <a:ext cx="318" cy="315"/>
                            </a:xfrm>
                            <a:custGeom>
                              <a:avLst/>
                              <a:gdLst>
                                <a:gd name="T0" fmla="*/ 304 w 318"/>
                                <a:gd name="T1" fmla="*/ 0 h 315"/>
                                <a:gd name="T2" fmla="*/ 0 w 318"/>
                                <a:gd name="T3" fmla="*/ 301 h 315"/>
                                <a:gd name="T4" fmla="*/ 0 w 318"/>
                                <a:gd name="T5" fmla="*/ 315 h 315"/>
                                <a:gd name="T6" fmla="*/ 318 w 318"/>
                                <a:gd name="T7" fmla="*/ 1 h 315"/>
                                <a:gd name="T8" fmla="*/ 304 w 318"/>
                                <a:gd name="T9" fmla="*/ 0 h 315"/>
                              </a:gdLst>
                              <a:ahLst/>
                              <a:cxnLst>
                                <a:cxn ang="0">
                                  <a:pos x="T0" y="T1"/>
                                </a:cxn>
                                <a:cxn ang="0">
                                  <a:pos x="T2" y="T3"/>
                                </a:cxn>
                                <a:cxn ang="0">
                                  <a:pos x="T4" y="T5"/>
                                </a:cxn>
                                <a:cxn ang="0">
                                  <a:pos x="T6" y="T7"/>
                                </a:cxn>
                                <a:cxn ang="0">
                                  <a:pos x="T8" y="T9"/>
                                </a:cxn>
                              </a:cxnLst>
                              <a:rect l="0" t="0" r="r" b="b"/>
                              <a:pathLst>
                                <a:path w="318" h="315">
                                  <a:moveTo>
                                    <a:pt x="304" y="0"/>
                                  </a:moveTo>
                                  <a:lnTo>
                                    <a:pt x="0" y="301"/>
                                  </a:lnTo>
                                  <a:lnTo>
                                    <a:pt x="0" y="315"/>
                                  </a:lnTo>
                                  <a:lnTo>
                                    <a:pt x="318" y="1"/>
                                  </a:lnTo>
                                  <a:lnTo>
                                    <a:pt x="304" y="0"/>
                                  </a:lnTo>
                                  <a:close/>
                                </a:path>
                              </a:pathLst>
                            </a:custGeom>
                            <a:solidFill>
                              <a:srgbClr val="61646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6" name="Freeform 3660"/>
                          <wps:cNvSpPr>
                            <a:spLocks/>
                          </wps:cNvSpPr>
                          <wps:spPr bwMode="auto">
                            <a:xfrm>
                              <a:off x="684" y="4010"/>
                              <a:ext cx="332" cy="328"/>
                            </a:xfrm>
                            <a:custGeom>
                              <a:avLst/>
                              <a:gdLst>
                                <a:gd name="T0" fmla="*/ 318 w 332"/>
                                <a:gd name="T1" fmla="*/ 0 h 328"/>
                                <a:gd name="T2" fmla="*/ 0 w 332"/>
                                <a:gd name="T3" fmla="*/ 314 h 328"/>
                                <a:gd name="T4" fmla="*/ 0 w 332"/>
                                <a:gd name="T5" fmla="*/ 328 h 328"/>
                                <a:gd name="T6" fmla="*/ 332 w 332"/>
                                <a:gd name="T7" fmla="*/ 0 h 328"/>
                                <a:gd name="T8" fmla="*/ 318 w 332"/>
                                <a:gd name="T9" fmla="*/ 0 h 328"/>
                              </a:gdLst>
                              <a:ahLst/>
                              <a:cxnLst>
                                <a:cxn ang="0">
                                  <a:pos x="T0" y="T1"/>
                                </a:cxn>
                                <a:cxn ang="0">
                                  <a:pos x="T2" y="T3"/>
                                </a:cxn>
                                <a:cxn ang="0">
                                  <a:pos x="T4" y="T5"/>
                                </a:cxn>
                                <a:cxn ang="0">
                                  <a:pos x="T6" y="T7"/>
                                </a:cxn>
                                <a:cxn ang="0">
                                  <a:pos x="T8" y="T9"/>
                                </a:cxn>
                              </a:cxnLst>
                              <a:rect l="0" t="0" r="r" b="b"/>
                              <a:pathLst>
                                <a:path w="332" h="328">
                                  <a:moveTo>
                                    <a:pt x="318" y="0"/>
                                  </a:moveTo>
                                  <a:lnTo>
                                    <a:pt x="0" y="314"/>
                                  </a:lnTo>
                                  <a:lnTo>
                                    <a:pt x="0" y="328"/>
                                  </a:lnTo>
                                  <a:lnTo>
                                    <a:pt x="332" y="0"/>
                                  </a:lnTo>
                                  <a:lnTo>
                                    <a:pt x="318" y="0"/>
                                  </a:lnTo>
                                  <a:close/>
                                </a:path>
                              </a:pathLst>
                            </a:custGeom>
                            <a:solidFill>
                              <a:srgbClr val="6366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7" name="Freeform 3661"/>
                          <wps:cNvSpPr>
                            <a:spLocks/>
                          </wps:cNvSpPr>
                          <wps:spPr bwMode="auto">
                            <a:xfrm>
                              <a:off x="684" y="4010"/>
                              <a:ext cx="346" cy="343"/>
                            </a:xfrm>
                            <a:custGeom>
                              <a:avLst/>
                              <a:gdLst>
                                <a:gd name="T0" fmla="*/ 332 w 346"/>
                                <a:gd name="T1" fmla="*/ 0 h 343"/>
                                <a:gd name="T2" fmla="*/ 0 w 346"/>
                                <a:gd name="T3" fmla="*/ 328 h 343"/>
                                <a:gd name="T4" fmla="*/ 0 w 346"/>
                                <a:gd name="T5" fmla="*/ 343 h 343"/>
                                <a:gd name="T6" fmla="*/ 346 w 346"/>
                                <a:gd name="T7" fmla="*/ 0 h 343"/>
                                <a:gd name="T8" fmla="*/ 332 w 346"/>
                                <a:gd name="T9" fmla="*/ 0 h 343"/>
                              </a:gdLst>
                              <a:ahLst/>
                              <a:cxnLst>
                                <a:cxn ang="0">
                                  <a:pos x="T0" y="T1"/>
                                </a:cxn>
                                <a:cxn ang="0">
                                  <a:pos x="T2" y="T3"/>
                                </a:cxn>
                                <a:cxn ang="0">
                                  <a:pos x="T4" y="T5"/>
                                </a:cxn>
                                <a:cxn ang="0">
                                  <a:pos x="T6" y="T7"/>
                                </a:cxn>
                                <a:cxn ang="0">
                                  <a:pos x="T8" y="T9"/>
                                </a:cxn>
                              </a:cxnLst>
                              <a:rect l="0" t="0" r="r" b="b"/>
                              <a:pathLst>
                                <a:path w="346" h="343">
                                  <a:moveTo>
                                    <a:pt x="332" y="0"/>
                                  </a:moveTo>
                                  <a:lnTo>
                                    <a:pt x="0" y="328"/>
                                  </a:lnTo>
                                  <a:lnTo>
                                    <a:pt x="0" y="343"/>
                                  </a:lnTo>
                                  <a:lnTo>
                                    <a:pt x="346" y="0"/>
                                  </a:lnTo>
                                  <a:lnTo>
                                    <a:pt x="332" y="0"/>
                                  </a:lnTo>
                                  <a:close/>
                                </a:path>
                              </a:pathLst>
                            </a:custGeom>
                            <a:solidFill>
                              <a:srgbClr val="6669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8" name="Freeform 3662"/>
                          <wps:cNvSpPr>
                            <a:spLocks/>
                          </wps:cNvSpPr>
                          <wps:spPr bwMode="auto">
                            <a:xfrm>
                              <a:off x="684" y="4010"/>
                              <a:ext cx="360" cy="357"/>
                            </a:xfrm>
                            <a:custGeom>
                              <a:avLst/>
                              <a:gdLst>
                                <a:gd name="T0" fmla="*/ 346 w 360"/>
                                <a:gd name="T1" fmla="*/ 0 h 357"/>
                                <a:gd name="T2" fmla="*/ 0 w 360"/>
                                <a:gd name="T3" fmla="*/ 343 h 357"/>
                                <a:gd name="T4" fmla="*/ 0 w 360"/>
                                <a:gd name="T5" fmla="*/ 357 h 357"/>
                                <a:gd name="T6" fmla="*/ 360 w 360"/>
                                <a:gd name="T7" fmla="*/ 1 h 357"/>
                                <a:gd name="T8" fmla="*/ 346 w 360"/>
                                <a:gd name="T9" fmla="*/ 0 h 357"/>
                              </a:gdLst>
                              <a:ahLst/>
                              <a:cxnLst>
                                <a:cxn ang="0">
                                  <a:pos x="T0" y="T1"/>
                                </a:cxn>
                                <a:cxn ang="0">
                                  <a:pos x="T2" y="T3"/>
                                </a:cxn>
                                <a:cxn ang="0">
                                  <a:pos x="T4" y="T5"/>
                                </a:cxn>
                                <a:cxn ang="0">
                                  <a:pos x="T6" y="T7"/>
                                </a:cxn>
                                <a:cxn ang="0">
                                  <a:pos x="T8" y="T9"/>
                                </a:cxn>
                              </a:cxnLst>
                              <a:rect l="0" t="0" r="r" b="b"/>
                              <a:pathLst>
                                <a:path w="360" h="357">
                                  <a:moveTo>
                                    <a:pt x="346" y="0"/>
                                  </a:moveTo>
                                  <a:lnTo>
                                    <a:pt x="0" y="343"/>
                                  </a:lnTo>
                                  <a:lnTo>
                                    <a:pt x="0" y="357"/>
                                  </a:lnTo>
                                  <a:lnTo>
                                    <a:pt x="360" y="1"/>
                                  </a:lnTo>
                                  <a:lnTo>
                                    <a:pt x="346" y="0"/>
                                  </a:lnTo>
                                  <a:close/>
                                </a:path>
                              </a:pathLst>
                            </a:custGeom>
                            <a:solidFill>
                              <a:srgbClr val="6A6C7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9" name="Freeform 3663"/>
                          <wps:cNvSpPr>
                            <a:spLocks/>
                          </wps:cNvSpPr>
                          <wps:spPr bwMode="auto">
                            <a:xfrm>
                              <a:off x="684" y="4011"/>
                              <a:ext cx="374" cy="370"/>
                            </a:xfrm>
                            <a:custGeom>
                              <a:avLst/>
                              <a:gdLst>
                                <a:gd name="T0" fmla="*/ 360 w 374"/>
                                <a:gd name="T1" fmla="*/ 0 h 370"/>
                                <a:gd name="T2" fmla="*/ 0 w 374"/>
                                <a:gd name="T3" fmla="*/ 356 h 370"/>
                                <a:gd name="T4" fmla="*/ 0 w 374"/>
                                <a:gd name="T5" fmla="*/ 370 h 370"/>
                                <a:gd name="T6" fmla="*/ 374 w 374"/>
                                <a:gd name="T7" fmla="*/ 0 h 370"/>
                                <a:gd name="T8" fmla="*/ 360 w 374"/>
                                <a:gd name="T9" fmla="*/ 0 h 370"/>
                              </a:gdLst>
                              <a:ahLst/>
                              <a:cxnLst>
                                <a:cxn ang="0">
                                  <a:pos x="T0" y="T1"/>
                                </a:cxn>
                                <a:cxn ang="0">
                                  <a:pos x="T2" y="T3"/>
                                </a:cxn>
                                <a:cxn ang="0">
                                  <a:pos x="T4" y="T5"/>
                                </a:cxn>
                                <a:cxn ang="0">
                                  <a:pos x="T6" y="T7"/>
                                </a:cxn>
                                <a:cxn ang="0">
                                  <a:pos x="T8" y="T9"/>
                                </a:cxn>
                              </a:cxnLst>
                              <a:rect l="0" t="0" r="r" b="b"/>
                              <a:pathLst>
                                <a:path w="374" h="370">
                                  <a:moveTo>
                                    <a:pt x="360" y="0"/>
                                  </a:moveTo>
                                  <a:lnTo>
                                    <a:pt x="0" y="356"/>
                                  </a:lnTo>
                                  <a:lnTo>
                                    <a:pt x="0" y="370"/>
                                  </a:lnTo>
                                  <a:lnTo>
                                    <a:pt x="374" y="0"/>
                                  </a:lnTo>
                                  <a:lnTo>
                                    <a:pt x="360" y="0"/>
                                  </a:lnTo>
                                  <a:close/>
                                </a:path>
                              </a:pathLst>
                            </a:custGeom>
                            <a:solidFill>
                              <a:srgbClr val="6B6E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0" name="Freeform 3664"/>
                          <wps:cNvSpPr>
                            <a:spLocks/>
                          </wps:cNvSpPr>
                          <wps:spPr bwMode="auto">
                            <a:xfrm>
                              <a:off x="684" y="4011"/>
                              <a:ext cx="388" cy="386"/>
                            </a:xfrm>
                            <a:custGeom>
                              <a:avLst/>
                              <a:gdLst>
                                <a:gd name="T0" fmla="*/ 374 w 388"/>
                                <a:gd name="T1" fmla="*/ 0 h 386"/>
                                <a:gd name="T2" fmla="*/ 0 w 388"/>
                                <a:gd name="T3" fmla="*/ 370 h 386"/>
                                <a:gd name="T4" fmla="*/ 0 w 388"/>
                                <a:gd name="T5" fmla="*/ 386 h 386"/>
                                <a:gd name="T6" fmla="*/ 388 w 388"/>
                                <a:gd name="T7" fmla="*/ 1 h 386"/>
                                <a:gd name="T8" fmla="*/ 374 w 388"/>
                                <a:gd name="T9" fmla="*/ 0 h 386"/>
                              </a:gdLst>
                              <a:ahLst/>
                              <a:cxnLst>
                                <a:cxn ang="0">
                                  <a:pos x="T0" y="T1"/>
                                </a:cxn>
                                <a:cxn ang="0">
                                  <a:pos x="T2" y="T3"/>
                                </a:cxn>
                                <a:cxn ang="0">
                                  <a:pos x="T4" y="T5"/>
                                </a:cxn>
                                <a:cxn ang="0">
                                  <a:pos x="T6" y="T7"/>
                                </a:cxn>
                                <a:cxn ang="0">
                                  <a:pos x="T8" y="T9"/>
                                </a:cxn>
                              </a:cxnLst>
                              <a:rect l="0" t="0" r="r" b="b"/>
                              <a:pathLst>
                                <a:path w="388" h="386">
                                  <a:moveTo>
                                    <a:pt x="374" y="0"/>
                                  </a:moveTo>
                                  <a:lnTo>
                                    <a:pt x="0" y="370"/>
                                  </a:lnTo>
                                  <a:lnTo>
                                    <a:pt x="0" y="386"/>
                                  </a:lnTo>
                                  <a:lnTo>
                                    <a:pt x="388" y="1"/>
                                  </a:lnTo>
                                  <a:lnTo>
                                    <a:pt x="374" y="0"/>
                                  </a:lnTo>
                                  <a:close/>
                                </a:path>
                              </a:pathLst>
                            </a:custGeom>
                            <a:solidFill>
                              <a:srgbClr val="6E717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1" name="Freeform 3665"/>
                          <wps:cNvSpPr>
                            <a:spLocks/>
                          </wps:cNvSpPr>
                          <wps:spPr bwMode="auto">
                            <a:xfrm>
                              <a:off x="684" y="4012"/>
                              <a:ext cx="402" cy="399"/>
                            </a:xfrm>
                            <a:custGeom>
                              <a:avLst/>
                              <a:gdLst>
                                <a:gd name="T0" fmla="*/ 388 w 402"/>
                                <a:gd name="T1" fmla="*/ 0 h 399"/>
                                <a:gd name="T2" fmla="*/ 0 w 402"/>
                                <a:gd name="T3" fmla="*/ 385 h 399"/>
                                <a:gd name="T4" fmla="*/ 0 w 402"/>
                                <a:gd name="T5" fmla="*/ 399 h 399"/>
                                <a:gd name="T6" fmla="*/ 402 w 402"/>
                                <a:gd name="T7" fmla="*/ 0 h 399"/>
                                <a:gd name="T8" fmla="*/ 388 w 402"/>
                                <a:gd name="T9" fmla="*/ 0 h 399"/>
                              </a:gdLst>
                              <a:ahLst/>
                              <a:cxnLst>
                                <a:cxn ang="0">
                                  <a:pos x="T0" y="T1"/>
                                </a:cxn>
                                <a:cxn ang="0">
                                  <a:pos x="T2" y="T3"/>
                                </a:cxn>
                                <a:cxn ang="0">
                                  <a:pos x="T4" y="T5"/>
                                </a:cxn>
                                <a:cxn ang="0">
                                  <a:pos x="T6" y="T7"/>
                                </a:cxn>
                                <a:cxn ang="0">
                                  <a:pos x="T8" y="T9"/>
                                </a:cxn>
                              </a:cxnLst>
                              <a:rect l="0" t="0" r="r" b="b"/>
                              <a:pathLst>
                                <a:path w="402" h="399">
                                  <a:moveTo>
                                    <a:pt x="388" y="0"/>
                                  </a:moveTo>
                                  <a:lnTo>
                                    <a:pt x="0" y="385"/>
                                  </a:lnTo>
                                  <a:lnTo>
                                    <a:pt x="0" y="399"/>
                                  </a:lnTo>
                                  <a:lnTo>
                                    <a:pt x="402" y="0"/>
                                  </a:lnTo>
                                  <a:lnTo>
                                    <a:pt x="388" y="0"/>
                                  </a:lnTo>
                                  <a:close/>
                                </a:path>
                              </a:pathLst>
                            </a:custGeom>
                            <a:solidFill>
                              <a:srgbClr val="7174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2" name="Freeform 3666"/>
                          <wps:cNvSpPr>
                            <a:spLocks/>
                          </wps:cNvSpPr>
                          <wps:spPr bwMode="auto">
                            <a:xfrm>
                              <a:off x="684" y="4012"/>
                              <a:ext cx="416" cy="413"/>
                            </a:xfrm>
                            <a:custGeom>
                              <a:avLst/>
                              <a:gdLst>
                                <a:gd name="T0" fmla="*/ 402 w 416"/>
                                <a:gd name="T1" fmla="*/ 0 h 413"/>
                                <a:gd name="T2" fmla="*/ 0 w 416"/>
                                <a:gd name="T3" fmla="*/ 399 h 413"/>
                                <a:gd name="T4" fmla="*/ 0 w 416"/>
                                <a:gd name="T5" fmla="*/ 413 h 413"/>
                                <a:gd name="T6" fmla="*/ 416 w 416"/>
                                <a:gd name="T7" fmla="*/ 0 h 413"/>
                                <a:gd name="T8" fmla="*/ 402 w 416"/>
                                <a:gd name="T9" fmla="*/ 0 h 413"/>
                              </a:gdLst>
                              <a:ahLst/>
                              <a:cxnLst>
                                <a:cxn ang="0">
                                  <a:pos x="T0" y="T1"/>
                                </a:cxn>
                                <a:cxn ang="0">
                                  <a:pos x="T2" y="T3"/>
                                </a:cxn>
                                <a:cxn ang="0">
                                  <a:pos x="T4" y="T5"/>
                                </a:cxn>
                                <a:cxn ang="0">
                                  <a:pos x="T6" y="T7"/>
                                </a:cxn>
                                <a:cxn ang="0">
                                  <a:pos x="T8" y="T9"/>
                                </a:cxn>
                              </a:cxnLst>
                              <a:rect l="0" t="0" r="r" b="b"/>
                              <a:pathLst>
                                <a:path w="416" h="413">
                                  <a:moveTo>
                                    <a:pt x="402" y="0"/>
                                  </a:moveTo>
                                  <a:lnTo>
                                    <a:pt x="0" y="399"/>
                                  </a:lnTo>
                                  <a:lnTo>
                                    <a:pt x="0" y="413"/>
                                  </a:lnTo>
                                  <a:lnTo>
                                    <a:pt x="416" y="0"/>
                                  </a:lnTo>
                                  <a:lnTo>
                                    <a:pt x="402" y="0"/>
                                  </a:lnTo>
                                  <a:close/>
                                </a:path>
                              </a:pathLst>
                            </a:custGeom>
                            <a:solidFill>
                              <a:srgbClr val="7376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3" name="Freeform 3667"/>
                          <wps:cNvSpPr>
                            <a:spLocks/>
                          </wps:cNvSpPr>
                          <wps:spPr bwMode="auto">
                            <a:xfrm>
                              <a:off x="684" y="4012"/>
                              <a:ext cx="430" cy="428"/>
                            </a:xfrm>
                            <a:custGeom>
                              <a:avLst/>
                              <a:gdLst>
                                <a:gd name="T0" fmla="*/ 416 w 430"/>
                                <a:gd name="T1" fmla="*/ 0 h 428"/>
                                <a:gd name="T2" fmla="*/ 0 w 430"/>
                                <a:gd name="T3" fmla="*/ 413 h 428"/>
                                <a:gd name="T4" fmla="*/ 0 w 430"/>
                                <a:gd name="T5" fmla="*/ 428 h 428"/>
                                <a:gd name="T6" fmla="*/ 430 w 430"/>
                                <a:gd name="T7" fmla="*/ 2 h 428"/>
                                <a:gd name="T8" fmla="*/ 416 w 430"/>
                                <a:gd name="T9" fmla="*/ 0 h 428"/>
                              </a:gdLst>
                              <a:ahLst/>
                              <a:cxnLst>
                                <a:cxn ang="0">
                                  <a:pos x="T0" y="T1"/>
                                </a:cxn>
                                <a:cxn ang="0">
                                  <a:pos x="T2" y="T3"/>
                                </a:cxn>
                                <a:cxn ang="0">
                                  <a:pos x="T4" y="T5"/>
                                </a:cxn>
                                <a:cxn ang="0">
                                  <a:pos x="T6" y="T7"/>
                                </a:cxn>
                                <a:cxn ang="0">
                                  <a:pos x="T8" y="T9"/>
                                </a:cxn>
                              </a:cxnLst>
                              <a:rect l="0" t="0" r="r" b="b"/>
                              <a:pathLst>
                                <a:path w="430" h="428">
                                  <a:moveTo>
                                    <a:pt x="416" y="0"/>
                                  </a:moveTo>
                                  <a:lnTo>
                                    <a:pt x="0" y="413"/>
                                  </a:lnTo>
                                  <a:lnTo>
                                    <a:pt x="0" y="428"/>
                                  </a:lnTo>
                                  <a:lnTo>
                                    <a:pt x="430" y="2"/>
                                  </a:lnTo>
                                  <a:lnTo>
                                    <a:pt x="416" y="0"/>
                                  </a:lnTo>
                                  <a:close/>
                                </a:path>
                              </a:pathLst>
                            </a:custGeom>
                            <a:solidFill>
                              <a:srgbClr val="76798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4" name="Freeform 3668"/>
                          <wps:cNvSpPr>
                            <a:spLocks/>
                          </wps:cNvSpPr>
                          <wps:spPr bwMode="auto">
                            <a:xfrm>
                              <a:off x="684" y="4014"/>
                              <a:ext cx="444" cy="427"/>
                            </a:xfrm>
                            <a:custGeom>
                              <a:avLst/>
                              <a:gdLst>
                                <a:gd name="T0" fmla="*/ 444 w 444"/>
                                <a:gd name="T1" fmla="*/ 0 h 427"/>
                                <a:gd name="T2" fmla="*/ 430 w 444"/>
                                <a:gd name="T3" fmla="*/ 0 h 427"/>
                                <a:gd name="T4" fmla="*/ 0 w 444"/>
                                <a:gd name="T5" fmla="*/ 426 h 427"/>
                                <a:gd name="T6" fmla="*/ 0 w 444"/>
                                <a:gd name="T7" fmla="*/ 427 h 427"/>
                                <a:gd name="T8" fmla="*/ 14 w 444"/>
                                <a:gd name="T9" fmla="*/ 426 h 427"/>
                                <a:gd name="T10" fmla="*/ 444 w 444"/>
                                <a:gd name="T11" fmla="*/ 0 h 427"/>
                              </a:gdLst>
                              <a:ahLst/>
                              <a:cxnLst>
                                <a:cxn ang="0">
                                  <a:pos x="T0" y="T1"/>
                                </a:cxn>
                                <a:cxn ang="0">
                                  <a:pos x="T2" y="T3"/>
                                </a:cxn>
                                <a:cxn ang="0">
                                  <a:pos x="T4" y="T5"/>
                                </a:cxn>
                                <a:cxn ang="0">
                                  <a:pos x="T6" y="T7"/>
                                </a:cxn>
                                <a:cxn ang="0">
                                  <a:pos x="T8" y="T9"/>
                                </a:cxn>
                                <a:cxn ang="0">
                                  <a:pos x="T10" y="T11"/>
                                </a:cxn>
                              </a:cxnLst>
                              <a:rect l="0" t="0" r="r" b="b"/>
                              <a:pathLst>
                                <a:path w="444" h="427">
                                  <a:moveTo>
                                    <a:pt x="444" y="0"/>
                                  </a:moveTo>
                                  <a:lnTo>
                                    <a:pt x="430" y="0"/>
                                  </a:lnTo>
                                  <a:lnTo>
                                    <a:pt x="0" y="426"/>
                                  </a:lnTo>
                                  <a:lnTo>
                                    <a:pt x="0" y="427"/>
                                  </a:lnTo>
                                  <a:lnTo>
                                    <a:pt x="14" y="426"/>
                                  </a:lnTo>
                                  <a:lnTo>
                                    <a:pt x="444" y="0"/>
                                  </a:lnTo>
                                  <a:close/>
                                </a:path>
                              </a:pathLst>
                            </a:custGeom>
                            <a:solidFill>
                              <a:srgbClr val="797C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5" name="Freeform 3669"/>
                          <wps:cNvSpPr>
                            <a:spLocks/>
                          </wps:cNvSpPr>
                          <wps:spPr bwMode="auto">
                            <a:xfrm>
                              <a:off x="698" y="4014"/>
                              <a:ext cx="445" cy="426"/>
                            </a:xfrm>
                            <a:custGeom>
                              <a:avLst/>
                              <a:gdLst>
                                <a:gd name="T0" fmla="*/ 16 w 445"/>
                                <a:gd name="T1" fmla="*/ 426 h 426"/>
                                <a:gd name="T2" fmla="*/ 445 w 445"/>
                                <a:gd name="T3" fmla="*/ 1 h 426"/>
                                <a:gd name="T4" fmla="*/ 430 w 445"/>
                                <a:gd name="T5" fmla="*/ 0 h 426"/>
                                <a:gd name="T6" fmla="*/ 0 w 445"/>
                                <a:gd name="T7" fmla="*/ 426 h 426"/>
                                <a:gd name="T8" fmla="*/ 16 w 445"/>
                                <a:gd name="T9" fmla="*/ 426 h 426"/>
                              </a:gdLst>
                              <a:ahLst/>
                              <a:cxnLst>
                                <a:cxn ang="0">
                                  <a:pos x="T0" y="T1"/>
                                </a:cxn>
                                <a:cxn ang="0">
                                  <a:pos x="T2" y="T3"/>
                                </a:cxn>
                                <a:cxn ang="0">
                                  <a:pos x="T4" y="T5"/>
                                </a:cxn>
                                <a:cxn ang="0">
                                  <a:pos x="T6" y="T7"/>
                                </a:cxn>
                                <a:cxn ang="0">
                                  <a:pos x="T8" y="T9"/>
                                </a:cxn>
                              </a:cxnLst>
                              <a:rect l="0" t="0" r="r" b="b"/>
                              <a:pathLst>
                                <a:path w="445" h="426">
                                  <a:moveTo>
                                    <a:pt x="16" y="426"/>
                                  </a:moveTo>
                                  <a:lnTo>
                                    <a:pt x="445" y="1"/>
                                  </a:lnTo>
                                  <a:lnTo>
                                    <a:pt x="430" y="0"/>
                                  </a:lnTo>
                                  <a:lnTo>
                                    <a:pt x="0" y="426"/>
                                  </a:lnTo>
                                  <a:lnTo>
                                    <a:pt x="16" y="426"/>
                                  </a:lnTo>
                                  <a:close/>
                                </a:path>
                              </a:pathLst>
                            </a:custGeom>
                            <a:solidFill>
                              <a:srgbClr val="7B7E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6" name="Freeform 3670"/>
                          <wps:cNvSpPr>
                            <a:spLocks/>
                          </wps:cNvSpPr>
                          <wps:spPr bwMode="auto">
                            <a:xfrm>
                              <a:off x="714" y="4015"/>
                              <a:ext cx="444" cy="425"/>
                            </a:xfrm>
                            <a:custGeom>
                              <a:avLst/>
                              <a:gdLst>
                                <a:gd name="T0" fmla="*/ 14 w 444"/>
                                <a:gd name="T1" fmla="*/ 425 h 425"/>
                                <a:gd name="T2" fmla="*/ 444 w 444"/>
                                <a:gd name="T3" fmla="*/ 0 h 425"/>
                                <a:gd name="T4" fmla="*/ 429 w 444"/>
                                <a:gd name="T5" fmla="*/ 0 h 425"/>
                                <a:gd name="T6" fmla="*/ 0 w 444"/>
                                <a:gd name="T7" fmla="*/ 425 h 425"/>
                                <a:gd name="T8" fmla="*/ 14 w 444"/>
                                <a:gd name="T9" fmla="*/ 425 h 425"/>
                              </a:gdLst>
                              <a:ahLst/>
                              <a:cxnLst>
                                <a:cxn ang="0">
                                  <a:pos x="T0" y="T1"/>
                                </a:cxn>
                                <a:cxn ang="0">
                                  <a:pos x="T2" y="T3"/>
                                </a:cxn>
                                <a:cxn ang="0">
                                  <a:pos x="T4" y="T5"/>
                                </a:cxn>
                                <a:cxn ang="0">
                                  <a:pos x="T6" y="T7"/>
                                </a:cxn>
                                <a:cxn ang="0">
                                  <a:pos x="T8" y="T9"/>
                                </a:cxn>
                              </a:cxnLst>
                              <a:rect l="0" t="0" r="r" b="b"/>
                              <a:pathLst>
                                <a:path w="444" h="425">
                                  <a:moveTo>
                                    <a:pt x="14" y="425"/>
                                  </a:moveTo>
                                  <a:lnTo>
                                    <a:pt x="444" y="0"/>
                                  </a:lnTo>
                                  <a:lnTo>
                                    <a:pt x="429" y="0"/>
                                  </a:lnTo>
                                  <a:lnTo>
                                    <a:pt x="0" y="425"/>
                                  </a:lnTo>
                                  <a:lnTo>
                                    <a:pt x="14" y="425"/>
                                  </a:lnTo>
                                  <a:close/>
                                </a:path>
                              </a:pathLst>
                            </a:custGeom>
                            <a:solidFill>
                              <a:srgbClr val="7E81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7" name="Freeform 3671"/>
                          <wps:cNvSpPr>
                            <a:spLocks/>
                          </wps:cNvSpPr>
                          <wps:spPr bwMode="auto">
                            <a:xfrm>
                              <a:off x="728" y="4015"/>
                              <a:ext cx="444" cy="425"/>
                            </a:xfrm>
                            <a:custGeom>
                              <a:avLst/>
                              <a:gdLst>
                                <a:gd name="T0" fmla="*/ 15 w 444"/>
                                <a:gd name="T1" fmla="*/ 424 h 425"/>
                                <a:gd name="T2" fmla="*/ 444 w 444"/>
                                <a:gd name="T3" fmla="*/ 0 h 425"/>
                                <a:gd name="T4" fmla="*/ 430 w 444"/>
                                <a:gd name="T5" fmla="*/ 0 h 425"/>
                                <a:gd name="T6" fmla="*/ 0 w 444"/>
                                <a:gd name="T7" fmla="*/ 425 h 425"/>
                                <a:gd name="T8" fmla="*/ 15 w 444"/>
                                <a:gd name="T9" fmla="*/ 424 h 425"/>
                              </a:gdLst>
                              <a:ahLst/>
                              <a:cxnLst>
                                <a:cxn ang="0">
                                  <a:pos x="T0" y="T1"/>
                                </a:cxn>
                                <a:cxn ang="0">
                                  <a:pos x="T2" y="T3"/>
                                </a:cxn>
                                <a:cxn ang="0">
                                  <a:pos x="T4" y="T5"/>
                                </a:cxn>
                                <a:cxn ang="0">
                                  <a:pos x="T6" y="T7"/>
                                </a:cxn>
                                <a:cxn ang="0">
                                  <a:pos x="T8" y="T9"/>
                                </a:cxn>
                              </a:cxnLst>
                              <a:rect l="0" t="0" r="r" b="b"/>
                              <a:pathLst>
                                <a:path w="444" h="425">
                                  <a:moveTo>
                                    <a:pt x="15" y="424"/>
                                  </a:moveTo>
                                  <a:lnTo>
                                    <a:pt x="444" y="0"/>
                                  </a:lnTo>
                                  <a:lnTo>
                                    <a:pt x="430" y="0"/>
                                  </a:lnTo>
                                  <a:lnTo>
                                    <a:pt x="0" y="425"/>
                                  </a:lnTo>
                                  <a:lnTo>
                                    <a:pt x="15" y="424"/>
                                  </a:lnTo>
                                  <a:close/>
                                </a:path>
                              </a:pathLst>
                            </a:custGeom>
                            <a:solidFill>
                              <a:srgbClr val="8184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8" name="Freeform 3672"/>
                          <wps:cNvSpPr>
                            <a:spLocks/>
                          </wps:cNvSpPr>
                          <wps:spPr bwMode="auto">
                            <a:xfrm>
                              <a:off x="743" y="4015"/>
                              <a:ext cx="443" cy="424"/>
                            </a:xfrm>
                            <a:custGeom>
                              <a:avLst/>
                              <a:gdLst>
                                <a:gd name="T0" fmla="*/ 15 w 443"/>
                                <a:gd name="T1" fmla="*/ 424 h 424"/>
                                <a:gd name="T2" fmla="*/ 443 w 443"/>
                                <a:gd name="T3" fmla="*/ 1 h 424"/>
                                <a:gd name="T4" fmla="*/ 429 w 443"/>
                                <a:gd name="T5" fmla="*/ 0 h 424"/>
                                <a:gd name="T6" fmla="*/ 0 w 443"/>
                                <a:gd name="T7" fmla="*/ 424 h 424"/>
                                <a:gd name="T8" fmla="*/ 15 w 443"/>
                                <a:gd name="T9" fmla="*/ 424 h 424"/>
                              </a:gdLst>
                              <a:ahLst/>
                              <a:cxnLst>
                                <a:cxn ang="0">
                                  <a:pos x="T0" y="T1"/>
                                </a:cxn>
                                <a:cxn ang="0">
                                  <a:pos x="T2" y="T3"/>
                                </a:cxn>
                                <a:cxn ang="0">
                                  <a:pos x="T4" y="T5"/>
                                </a:cxn>
                                <a:cxn ang="0">
                                  <a:pos x="T6" y="T7"/>
                                </a:cxn>
                                <a:cxn ang="0">
                                  <a:pos x="T8" y="T9"/>
                                </a:cxn>
                              </a:cxnLst>
                              <a:rect l="0" t="0" r="r" b="b"/>
                              <a:pathLst>
                                <a:path w="443" h="424">
                                  <a:moveTo>
                                    <a:pt x="15" y="424"/>
                                  </a:moveTo>
                                  <a:lnTo>
                                    <a:pt x="443" y="1"/>
                                  </a:lnTo>
                                  <a:lnTo>
                                    <a:pt x="429" y="0"/>
                                  </a:lnTo>
                                  <a:lnTo>
                                    <a:pt x="0" y="424"/>
                                  </a:lnTo>
                                  <a:lnTo>
                                    <a:pt x="15" y="424"/>
                                  </a:lnTo>
                                  <a:close/>
                                </a:path>
                              </a:pathLst>
                            </a:custGeom>
                            <a:solidFill>
                              <a:srgbClr val="838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9" name="Freeform 3673"/>
                          <wps:cNvSpPr>
                            <a:spLocks/>
                          </wps:cNvSpPr>
                          <wps:spPr bwMode="auto">
                            <a:xfrm>
                              <a:off x="758" y="4016"/>
                              <a:ext cx="442" cy="423"/>
                            </a:xfrm>
                            <a:custGeom>
                              <a:avLst/>
                              <a:gdLst>
                                <a:gd name="T0" fmla="*/ 16 w 442"/>
                                <a:gd name="T1" fmla="*/ 421 h 423"/>
                                <a:gd name="T2" fmla="*/ 442 w 442"/>
                                <a:gd name="T3" fmla="*/ 0 h 423"/>
                                <a:gd name="T4" fmla="*/ 428 w 442"/>
                                <a:gd name="T5" fmla="*/ 0 h 423"/>
                                <a:gd name="T6" fmla="*/ 0 w 442"/>
                                <a:gd name="T7" fmla="*/ 423 h 423"/>
                                <a:gd name="T8" fmla="*/ 16 w 442"/>
                                <a:gd name="T9" fmla="*/ 421 h 423"/>
                              </a:gdLst>
                              <a:ahLst/>
                              <a:cxnLst>
                                <a:cxn ang="0">
                                  <a:pos x="T0" y="T1"/>
                                </a:cxn>
                                <a:cxn ang="0">
                                  <a:pos x="T2" y="T3"/>
                                </a:cxn>
                                <a:cxn ang="0">
                                  <a:pos x="T4" y="T5"/>
                                </a:cxn>
                                <a:cxn ang="0">
                                  <a:pos x="T6" y="T7"/>
                                </a:cxn>
                                <a:cxn ang="0">
                                  <a:pos x="T8" y="T9"/>
                                </a:cxn>
                              </a:cxnLst>
                              <a:rect l="0" t="0" r="r" b="b"/>
                              <a:pathLst>
                                <a:path w="442" h="423">
                                  <a:moveTo>
                                    <a:pt x="16" y="421"/>
                                  </a:moveTo>
                                  <a:lnTo>
                                    <a:pt x="442" y="0"/>
                                  </a:lnTo>
                                  <a:lnTo>
                                    <a:pt x="428" y="0"/>
                                  </a:lnTo>
                                  <a:lnTo>
                                    <a:pt x="0" y="423"/>
                                  </a:lnTo>
                                  <a:lnTo>
                                    <a:pt x="16" y="421"/>
                                  </a:lnTo>
                                  <a:close/>
                                </a:path>
                              </a:pathLst>
                            </a:custGeom>
                            <a:solidFill>
                              <a:srgbClr val="86899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0" name="Freeform 3674"/>
                          <wps:cNvSpPr>
                            <a:spLocks/>
                          </wps:cNvSpPr>
                          <wps:spPr bwMode="auto">
                            <a:xfrm>
                              <a:off x="774" y="4016"/>
                              <a:ext cx="440" cy="421"/>
                            </a:xfrm>
                            <a:custGeom>
                              <a:avLst/>
                              <a:gdLst>
                                <a:gd name="T0" fmla="*/ 15 w 440"/>
                                <a:gd name="T1" fmla="*/ 421 h 421"/>
                                <a:gd name="T2" fmla="*/ 440 w 440"/>
                                <a:gd name="T3" fmla="*/ 0 h 421"/>
                                <a:gd name="T4" fmla="*/ 426 w 440"/>
                                <a:gd name="T5" fmla="*/ 0 h 421"/>
                                <a:gd name="T6" fmla="*/ 0 w 440"/>
                                <a:gd name="T7" fmla="*/ 421 h 421"/>
                                <a:gd name="T8" fmla="*/ 15 w 440"/>
                                <a:gd name="T9" fmla="*/ 421 h 421"/>
                              </a:gdLst>
                              <a:ahLst/>
                              <a:cxnLst>
                                <a:cxn ang="0">
                                  <a:pos x="T0" y="T1"/>
                                </a:cxn>
                                <a:cxn ang="0">
                                  <a:pos x="T2" y="T3"/>
                                </a:cxn>
                                <a:cxn ang="0">
                                  <a:pos x="T4" y="T5"/>
                                </a:cxn>
                                <a:cxn ang="0">
                                  <a:pos x="T6" y="T7"/>
                                </a:cxn>
                                <a:cxn ang="0">
                                  <a:pos x="T8" y="T9"/>
                                </a:cxn>
                              </a:cxnLst>
                              <a:rect l="0" t="0" r="r" b="b"/>
                              <a:pathLst>
                                <a:path w="440" h="421">
                                  <a:moveTo>
                                    <a:pt x="15" y="421"/>
                                  </a:moveTo>
                                  <a:lnTo>
                                    <a:pt x="440" y="0"/>
                                  </a:lnTo>
                                  <a:lnTo>
                                    <a:pt x="426" y="0"/>
                                  </a:lnTo>
                                  <a:lnTo>
                                    <a:pt x="0" y="421"/>
                                  </a:lnTo>
                                  <a:lnTo>
                                    <a:pt x="15" y="421"/>
                                  </a:lnTo>
                                  <a:close/>
                                </a:path>
                              </a:pathLst>
                            </a:custGeom>
                            <a:solidFill>
                              <a:srgbClr val="898C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1" name="Freeform 3675"/>
                          <wps:cNvSpPr>
                            <a:spLocks/>
                          </wps:cNvSpPr>
                          <wps:spPr bwMode="auto">
                            <a:xfrm>
                              <a:off x="789" y="4016"/>
                              <a:ext cx="439" cy="421"/>
                            </a:xfrm>
                            <a:custGeom>
                              <a:avLst/>
                              <a:gdLst>
                                <a:gd name="T0" fmla="*/ 15 w 439"/>
                                <a:gd name="T1" fmla="*/ 420 h 421"/>
                                <a:gd name="T2" fmla="*/ 439 w 439"/>
                                <a:gd name="T3" fmla="*/ 1 h 421"/>
                                <a:gd name="T4" fmla="*/ 425 w 439"/>
                                <a:gd name="T5" fmla="*/ 0 h 421"/>
                                <a:gd name="T6" fmla="*/ 0 w 439"/>
                                <a:gd name="T7" fmla="*/ 421 h 421"/>
                                <a:gd name="T8" fmla="*/ 15 w 439"/>
                                <a:gd name="T9" fmla="*/ 420 h 421"/>
                              </a:gdLst>
                              <a:ahLst/>
                              <a:cxnLst>
                                <a:cxn ang="0">
                                  <a:pos x="T0" y="T1"/>
                                </a:cxn>
                                <a:cxn ang="0">
                                  <a:pos x="T2" y="T3"/>
                                </a:cxn>
                                <a:cxn ang="0">
                                  <a:pos x="T4" y="T5"/>
                                </a:cxn>
                                <a:cxn ang="0">
                                  <a:pos x="T6" y="T7"/>
                                </a:cxn>
                                <a:cxn ang="0">
                                  <a:pos x="T8" y="T9"/>
                                </a:cxn>
                              </a:cxnLst>
                              <a:rect l="0" t="0" r="r" b="b"/>
                              <a:pathLst>
                                <a:path w="439" h="421">
                                  <a:moveTo>
                                    <a:pt x="15" y="420"/>
                                  </a:moveTo>
                                  <a:lnTo>
                                    <a:pt x="439" y="1"/>
                                  </a:lnTo>
                                  <a:lnTo>
                                    <a:pt x="425" y="0"/>
                                  </a:lnTo>
                                  <a:lnTo>
                                    <a:pt x="0" y="421"/>
                                  </a:lnTo>
                                  <a:lnTo>
                                    <a:pt x="15" y="420"/>
                                  </a:lnTo>
                                  <a:close/>
                                </a:path>
                              </a:pathLst>
                            </a:custGeom>
                            <a:solidFill>
                              <a:srgbClr val="8B8E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2" name="Freeform 3676"/>
                          <wps:cNvSpPr>
                            <a:spLocks/>
                          </wps:cNvSpPr>
                          <wps:spPr bwMode="auto">
                            <a:xfrm>
                              <a:off x="804" y="4017"/>
                              <a:ext cx="453" cy="419"/>
                            </a:xfrm>
                            <a:custGeom>
                              <a:avLst/>
                              <a:gdLst>
                                <a:gd name="T0" fmla="*/ 31 w 453"/>
                                <a:gd name="T1" fmla="*/ 419 h 419"/>
                                <a:gd name="T2" fmla="*/ 453 w 453"/>
                                <a:gd name="T3" fmla="*/ 2 h 419"/>
                                <a:gd name="T4" fmla="*/ 424 w 453"/>
                                <a:gd name="T5" fmla="*/ 0 h 419"/>
                                <a:gd name="T6" fmla="*/ 0 w 453"/>
                                <a:gd name="T7" fmla="*/ 419 h 419"/>
                                <a:gd name="T8" fmla="*/ 31 w 453"/>
                                <a:gd name="T9" fmla="*/ 419 h 419"/>
                              </a:gdLst>
                              <a:ahLst/>
                              <a:cxnLst>
                                <a:cxn ang="0">
                                  <a:pos x="T0" y="T1"/>
                                </a:cxn>
                                <a:cxn ang="0">
                                  <a:pos x="T2" y="T3"/>
                                </a:cxn>
                                <a:cxn ang="0">
                                  <a:pos x="T4" y="T5"/>
                                </a:cxn>
                                <a:cxn ang="0">
                                  <a:pos x="T6" y="T7"/>
                                </a:cxn>
                                <a:cxn ang="0">
                                  <a:pos x="T8" y="T9"/>
                                </a:cxn>
                              </a:cxnLst>
                              <a:rect l="0" t="0" r="r" b="b"/>
                              <a:pathLst>
                                <a:path w="453" h="419">
                                  <a:moveTo>
                                    <a:pt x="31" y="419"/>
                                  </a:moveTo>
                                  <a:lnTo>
                                    <a:pt x="453" y="2"/>
                                  </a:lnTo>
                                  <a:lnTo>
                                    <a:pt x="424" y="0"/>
                                  </a:lnTo>
                                  <a:lnTo>
                                    <a:pt x="0" y="419"/>
                                  </a:lnTo>
                                  <a:lnTo>
                                    <a:pt x="31" y="419"/>
                                  </a:lnTo>
                                  <a:close/>
                                </a:path>
                              </a:pathLst>
                            </a:custGeom>
                            <a:solidFill>
                              <a:srgbClr val="8E91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3" name="Freeform 3677"/>
                          <wps:cNvSpPr>
                            <a:spLocks/>
                          </wps:cNvSpPr>
                          <wps:spPr bwMode="auto">
                            <a:xfrm>
                              <a:off x="835" y="4019"/>
                              <a:ext cx="436" cy="417"/>
                            </a:xfrm>
                            <a:custGeom>
                              <a:avLst/>
                              <a:gdLst>
                                <a:gd name="T0" fmla="*/ 17 w 436"/>
                                <a:gd name="T1" fmla="*/ 416 h 417"/>
                                <a:gd name="T2" fmla="*/ 436 w 436"/>
                                <a:gd name="T3" fmla="*/ 0 h 417"/>
                                <a:gd name="T4" fmla="*/ 422 w 436"/>
                                <a:gd name="T5" fmla="*/ 0 h 417"/>
                                <a:gd name="T6" fmla="*/ 0 w 436"/>
                                <a:gd name="T7" fmla="*/ 417 h 417"/>
                                <a:gd name="T8" fmla="*/ 17 w 436"/>
                                <a:gd name="T9" fmla="*/ 416 h 417"/>
                              </a:gdLst>
                              <a:ahLst/>
                              <a:cxnLst>
                                <a:cxn ang="0">
                                  <a:pos x="T0" y="T1"/>
                                </a:cxn>
                                <a:cxn ang="0">
                                  <a:pos x="T2" y="T3"/>
                                </a:cxn>
                                <a:cxn ang="0">
                                  <a:pos x="T4" y="T5"/>
                                </a:cxn>
                                <a:cxn ang="0">
                                  <a:pos x="T6" y="T7"/>
                                </a:cxn>
                                <a:cxn ang="0">
                                  <a:pos x="T8" y="T9"/>
                                </a:cxn>
                              </a:cxnLst>
                              <a:rect l="0" t="0" r="r" b="b"/>
                              <a:pathLst>
                                <a:path w="436" h="417">
                                  <a:moveTo>
                                    <a:pt x="17" y="416"/>
                                  </a:moveTo>
                                  <a:lnTo>
                                    <a:pt x="436" y="0"/>
                                  </a:lnTo>
                                  <a:lnTo>
                                    <a:pt x="422" y="0"/>
                                  </a:lnTo>
                                  <a:lnTo>
                                    <a:pt x="0" y="417"/>
                                  </a:lnTo>
                                  <a:lnTo>
                                    <a:pt x="17" y="416"/>
                                  </a:lnTo>
                                  <a:close/>
                                </a:path>
                              </a:pathLst>
                            </a:custGeom>
                            <a:solidFill>
                              <a:srgbClr val="8B8E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4" name="Freeform 3678"/>
                          <wps:cNvSpPr>
                            <a:spLocks/>
                          </wps:cNvSpPr>
                          <wps:spPr bwMode="auto">
                            <a:xfrm>
                              <a:off x="852" y="4019"/>
                              <a:ext cx="435" cy="416"/>
                            </a:xfrm>
                            <a:custGeom>
                              <a:avLst/>
                              <a:gdLst>
                                <a:gd name="T0" fmla="*/ 15 w 435"/>
                                <a:gd name="T1" fmla="*/ 416 h 416"/>
                                <a:gd name="T2" fmla="*/ 435 w 435"/>
                                <a:gd name="T3" fmla="*/ 0 h 416"/>
                                <a:gd name="T4" fmla="*/ 419 w 435"/>
                                <a:gd name="T5" fmla="*/ 0 h 416"/>
                                <a:gd name="T6" fmla="*/ 0 w 435"/>
                                <a:gd name="T7" fmla="*/ 416 h 416"/>
                                <a:gd name="T8" fmla="*/ 15 w 435"/>
                                <a:gd name="T9" fmla="*/ 416 h 416"/>
                              </a:gdLst>
                              <a:ahLst/>
                              <a:cxnLst>
                                <a:cxn ang="0">
                                  <a:pos x="T0" y="T1"/>
                                </a:cxn>
                                <a:cxn ang="0">
                                  <a:pos x="T2" y="T3"/>
                                </a:cxn>
                                <a:cxn ang="0">
                                  <a:pos x="T4" y="T5"/>
                                </a:cxn>
                                <a:cxn ang="0">
                                  <a:pos x="T6" y="T7"/>
                                </a:cxn>
                                <a:cxn ang="0">
                                  <a:pos x="T8" y="T9"/>
                                </a:cxn>
                              </a:cxnLst>
                              <a:rect l="0" t="0" r="r" b="b"/>
                              <a:pathLst>
                                <a:path w="435" h="416">
                                  <a:moveTo>
                                    <a:pt x="15" y="416"/>
                                  </a:moveTo>
                                  <a:lnTo>
                                    <a:pt x="435" y="0"/>
                                  </a:lnTo>
                                  <a:lnTo>
                                    <a:pt x="419" y="0"/>
                                  </a:lnTo>
                                  <a:lnTo>
                                    <a:pt x="0" y="416"/>
                                  </a:lnTo>
                                  <a:lnTo>
                                    <a:pt x="15" y="416"/>
                                  </a:lnTo>
                                  <a:close/>
                                </a:path>
                              </a:pathLst>
                            </a:custGeom>
                            <a:solidFill>
                              <a:srgbClr val="898C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5" name="Freeform 3679"/>
                          <wps:cNvSpPr>
                            <a:spLocks/>
                          </wps:cNvSpPr>
                          <wps:spPr bwMode="auto">
                            <a:xfrm>
                              <a:off x="867" y="4019"/>
                              <a:ext cx="435" cy="416"/>
                            </a:xfrm>
                            <a:custGeom>
                              <a:avLst/>
                              <a:gdLst>
                                <a:gd name="T0" fmla="*/ 16 w 435"/>
                                <a:gd name="T1" fmla="*/ 415 h 416"/>
                                <a:gd name="T2" fmla="*/ 435 w 435"/>
                                <a:gd name="T3" fmla="*/ 1 h 416"/>
                                <a:gd name="T4" fmla="*/ 420 w 435"/>
                                <a:gd name="T5" fmla="*/ 0 h 416"/>
                                <a:gd name="T6" fmla="*/ 0 w 435"/>
                                <a:gd name="T7" fmla="*/ 416 h 416"/>
                                <a:gd name="T8" fmla="*/ 16 w 435"/>
                                <a:gd name="T9" fmla="*/ 415 h 416"/>
                              </a:gdLst>
                              <a:ahLst/>
                              <a:cxnLst>
                                <a:cxn ang="0">
                                  <a:pos x="T0" y="T1"/>
                                </a:cxn>
                                <a:cxn ang="0">
                                  <a:pos x="T2" y="T3"/>
                                </a:cxn>
                                <a:cxn ang="0">
                                  <a:pos x="T4" y="T5"/>
                                </a:cxn>
                                <a:cxn ang="0">
                                  <a:pos x="T6" y="T7"/>
                                </a:cxn>
                                <a:cxn ang="0">
                                  <a:pos x="T8" y="T9"/>
                                </a:cxn>
                              </a:cxnLst>
                              <a:rect l="0" t="0" r="r" b="b"/>
                              <a:pathLst>
                                <a:path w="435" h="416">
                                  <a:moveTo>
                                    <a:pt x="16" y="415"/>
                                  </a:moveTo>
                                  <a:lnTo>
                                    <a:pt x="435" y="1"/>
                                  </a:lnTo>
                                  <a:lnTo>
                                    <a:pt x="420" y="0"/>
                                  </a:lnTo>
                                  <a:lnTo>
                                    <a:pt x="0" y="416"/>
                                  </a:lnTo>
                                  <a:lnTo>
                                    <a:pt x="16" y="415"/>
                                  </a:lnTo>
                                  <a:close/>
                                </a:path>
                              </a:pathLst>
                            </a:custGeom>
                            <a:solidFill>
                              <a:srgbClr val="86899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6" name="Freeform 3680"/>
                          <wps:cNvSpPr>
                            <a:spLocks/>
                          </wps:cNvSpPr>
                          <wps:spPr bwMode="auto">
                            <a:xfrm>
                              <a:off x="883" y="4020"/>
                              <a:ext cx="434" cy="414"/>
                            </a:xfrm>
                            <a:custGeom>
                              <a:avLst/>
                              <a:gdLst>
                                <a:gd name="T0" fmla="*/ 419 w 434"/>
                                <a:gd name="T1" fmla="*/ 0 h 414"/>
                                <a:gd name="T2" fmla="*/ 0 w 434"/>
                                <a:gd name="T3" fmla="*/ 414 h 414"/>
                                <a:gd name="T4" fmla="*/ 16 w 434"/>
                                <a:gd name="T5" fmla="*/ 414 h 414"/>
                                <a:gd name="T6" fmla="*/ 434 w 434"/>
                                <a:gd name="T7" fmla="*/ 0 h 414"/>
                                <a:gd name="T8" fmla="*/ 419 w 434"/>
                                <a:gd name="T9" fmla="*/ 0 h 414"/>
                              </a:gdLst>
                              <a:ahLst/>
                              <a:cxnLst>
                                <a:cxn ang="0">
                                  <a:pos x="T0" y="T1"/>
                                </a:cxn>
                                <a:cxn ang="0">
                                  <a:pos x="T2" y="T3"/>
                                </a:cxn>
                                <a:cxn ang="0">
                                  <a:pos x="T4" y="T5"/>
                                </a:cxn>
                                <a:cxn ang="0">
                                  <a:pos x="T6" y="T7"/>
                                </a:cxn>
                                <a:cxn ang="0">
                                  <a:pos x="T8" y="T9"/>
                                </a:cxn>
                              </a:cxnLst>
                              <a:rect l="0" t="0" r="r" b="b"/>
                              <a:pathLst>
                                <a:path w="434" h="414">
                                  <a:moveTo>
                                    <a:pt x="419" y="0"/>
                                  </a:moveTo>
                                  <a:lnTo>
                                    <a:pt x="0" y="414"/>
                                  </a:lnTo>
                                  <a:lnTo>
                                    <a:pt x="16" y="414"/>
                                  </a:lnTo>
                                  <a:lnTo>
                                    <a:pt x="434" y="0"/>
                                  </a:lnTo>
                                  <a:lnTo>
                                    <a:pt x="419" y="0"/>
                                  </a:lnTo>
                                  <a:close/>
                                </a:path>
                              </a:pathLst>
                            </a:custGeom>
                            <a:solidFill>
                              <a:srgbClr val="83869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7" name="Freeform 3681"/>
                          <wps:cNvSpPr>
                            <a:spLocks/>
                          </wps:cNvSpPr>
                          <wps:spPr bwMode="auto">
                            <a:xfrm>
                              <a:off x="899" y="4020"/>
                              <a:ext cx="432" cy="414"/>
                            </a:xfrm>
                            <a:custGeom>
                              <a:avLst/>
                              <a:gdLst>
                                <a:gd name="T0" fmla="*/ 418 w 432"/>
                                <a:gd name="T1" fmla="*/ 0 h 414"/>
                                <a:gd name="T2" fmla="*/ 0 w 432"/>
                                <a:gd name="T3" fmla="*/ 414 h 414"/>
                                <a:gd name="T4" fmla="*/ 16 w 432"/>
                                <a:gd name="T5" fmla="*/ 412 h 414"/>
                                <a:gd name="T6" fmla="*/ 432 w 432"/>
                                <a:gd name="T7" fmla="*/ 1 h 414"/>
                                <a:gd name="T8" fmla="*/ 418 w 432"/>
                                <a:gd name="T9" fmla="*/ 0 h 414"/>
                              </a:gdLst>
                              <a:ahLst/>
                              <a:cxnLst>
                                <a:cxn ang="0">
                                  <a:pos x="T0" y="T1"/>
                                </a:cxn>
                                <a:cxn ang="0">
                                  <a:pos x="T2" y="T3"/>
                                </a:cxn>
                                <a:cxn ang="0">
                                  <a:pos x="T4" y="T5"/>
                                </a:cxn>
                                <a:cxn ang="0">
                                  <a:pos x="T6" y="T7"/>
                                </a:cxn>
                                <a:cxn ang="0">
                                  <a:pos x="T8" y="T9"/>
                                </a:cxn>
                              </a:cxnLst>
                              <a:rect l="0" t="0" r="r" b="b"/>
                              <a:pathLst>
                                <a:path w="432" h="414">
                                  <a:moveTo>
                                    <a:pt x="418" y="0"/>
                                  </a:moveTo>
                                  <a:lnTo>
                                    <a:pt x="0" y="414"/>
                                  </a:lnTo>
                                  <a:lnTo>
                                    <a:pt x="16" y="412"/>
                                  </a:lnTo>
                                  <a:lnTo>
                                    <a:pt x="432" y="1"/>
                                  </a:lnTo>
                                  <a:lnTo>
                                    <a:pt x="418" y="0"/>
                                  </a:lnTo>
                                  <a:close/>
                                </a:path>
                              </a:pathLst>
                            </a:custGeom>
                            <a:solidFill>
                              <a:srgbClr val="8184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8" name="Freeform 3682"/>
                          <wps:cNvSpPr>
                            <a:spLocks/>
                          </wps:cNvSpPr>
                          <wps:spPr bwMode="auto">
                            <a:xfrm>
                              <a:off x="915" y="4021"/>
                              <a:ext cx="419" cy="411"/>
                            </a:xfrm>
                            <a:custGeom>
                              <a:avLst/>
                              <a:gdLst>
                                <a:gd name="T0" fmla="*/ 419 w 419"/>
                                <a:gd name="T1" fmla="*/ 0 h 411"/>
                                <a:gd name="T2" fmla="*/ 416 w 419"/>
                                <a:gd name="T3" fmla="*/ 0 h 411"/>
                                <a:gd name="T4" fmla="*/ 0 w 419"/>
                                <a:gd name="T5" fmla="*/ 411 h 411"/>
                                <a:gd name="T6" fmla="*/ 17 w 419"/>
                                <a:gd name="T7" fmla="*/ 411 h 411"/>
                                <a:gd name="T8" fmla="*/ 419 w 419"/>
                                <a:gd name="T9" fmla="*/ 13 h 411"/>
                                <a:gd name="T10" fmla="*/ 419 w 419"/>
                                <a:gd name="T11" fmla="*/ 0 h 411"/>
                              </a:gdLst>
                              <a:ahLst/>
                              <a:cxnLst>
                                <a:cxn ang="0">
                                  <a:pos x="T0" y="T1"/>
                                </a:cxn>
                                <a:cxn ang="0">
                                  <a:pos x="T2" y="T3"/>
                                </a:cxn>
                                <a:cxn ang="0">
                                  <a:pos x="T4" y="T5"/>
                                </a:cxn>
                                <a:cxn ang="0">
                                  <a:pos x="T6" y="T7"/>
                                </a:cxn>
                                <a:cxn ang="0">
                                  <a:pos x="T8" y="T9"/>
                                </a:cxn>
                                <a:cxn ang="0">
                                  <a:pos x="T10" y="T11"/>
                                </a:cxn>
                              </a:cxnLst>
                              <a:rect l="0" t="0" r="r" b="b"/>
                              <a:pathLst>
                                <a:path w="419" h="411">
                                  <a:moveTo>
                                    <a:pt x="419" y="0"/>
                                  </a:moveTo>
                                  <a:lnTo>
                                    <a:pt x="416" y="0"/>
                                  </a:lnTo>
                                  <a:lnTo>
                                    <a:pt x="0" y="411"/>
                                  </a:lnTo>
                                  <a:lnTo>
                                    <a:pt x="17" y="411"/>
                                  </a:lnTo>
                                  <a:lnTo>
                                    <a:pt x="419" y="13"/>
                                  </a:lnTo>
                                  <a:lnTo>
                                    <a:pt x="419" y="0"/>
                                  </a:lnTo>
                                  <a:close/>
                                </a:path>
                              </a:pathLst>
                            </a:custGeom>
                            <a:solidFill>
                              <a:srgbClr val="7E81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9" name="Freeform 3683"/>
                          <wps:cNvSpPr>
                            <a:spLocks/>
                          </wps:cNvSpPr>
                          <wps:spPr bwMode="auto">
                            <a:xfrm>
                              <a:off x="932" y="4034"/>
                              <a:ext cx="402" cy="398"/>
                            </a:xfrm>
                            <a:custGeom>
                              <a:avLst/>
                              <a:gdLst>
                                <a:gd name="T0" fmla="*/ 402 w 402"/>
                                <a:gd name="T1" fmla="*/ 0 h 398"/>
                                <a:gd name="T2" fmla="*/ 0 w 402"/>
                                <a:gd name="T3" fmla="*/ 398 h 398"/>
                                <a:gd name="T4" fmla="*/ 15 w 402"/>
                                <a:gd name="T5" fmla="*/ 398 h 398"/>
                                <a:gd name="T6" fmla="*/ 402 w 402"/>
                                <a:gd name="T7" fmla="*/ 15 h 398"/>
                                <a:gd name="T8" fmla="*/ 402 w 402"/>
                                <a:gd name="T9" fmla="*/ 0 h 398"/>
                              </a:gdLst>
                              <a:ahLst/>
                              <a:cxnLst>
                                <a:cxn ang="0">
                                  <a:pos x="T0" y="T1"/>
                                </a:cxn>
                                <a:cxn ang="0">
                                  <a:pos x="T2" y="T3"/>
                                </a:cxn>
                                <a:cxn ang="0">
                                  <a:pos x="T4" y="T5"/>
                                </a:cxn>
                                <a:cxn ang="0">
                                  <a:pos x="T6" y="T7"/>
                                </a:cxn>
                                <a:cxn ang="0">
                                  <a:pos x="T8" y="T9"/>
                                </a:cxn>
                              </a:cxnLst>
                              <a:rect l="0" t="0" r="r" b="b"/>
                              <a:pathLst>
                                <a:path w="402" h="398">
                                  <a:moveTo>
                                    <a:pt x="402" y="0"/>
                                  </a:moveTo>
                                  <a:lnTo>
                                    <a:pt x="0" y="398"/>
                                  </a:lnTo>
                                  <a:lnTo>
                                    <a:pt x="15" y="398"/>
                                  </a:lnTo>
                                  <a:lnTo>
                                    <a:pt x="402" y="15"/>
                                  </a:lnTo>
                                  <a:lnTo>
                                    <a:pt x="402" y="0"/>
                                  </a:lnTo>
                                  <a:close/>
                                </a:path>
                              </a:pathLst>
                            </a:custGeom>
                            <a:solidFill>
                              <a:srgbClr val="7B7E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0" name="Freeform 3684"/>
                          <wps:cNvSpPr>
                            <a:spLocks/>
                          </wps:cNvSpPr>
                          <wps:spPr bwMode="auto">
                            <a:xfrm>
                              <a:off x="947" y="4049"/>
                              <a:ext cx="387" cy="383"/>
                            </a:xfrm>
                            <a:custGeom>
                              <a:avLst/>
                              <a:gdLst>
                                <a:gd name="T0" fmla="*/ 387 w 387"/>
                                <a:gd name="T1" fmla="*/ 0 h 383"/>
                                <a:gd name="T2" fmla="*/ 0 w 387"/>
                                <a:gd name="T3" fmla="*/ 383 h 383"/>
                                <a:gd name="T4" fmla="*/ 17 w 387"/>
                                <a:gd name="T5" fmla="*/ 382 h 383"/>
                                <a:gd name="T6" fmla="*/ 387 w 387"/>
                                <a:gd name="T7" fmla="*/ 16 h 383"/>
                                <a:gd name="T8" fmla="*/ 387 w 387"/>
                                <a:gd name="T9" fmla="*/ 0 h 383"/>
                              </a:gdLst>
                              <a:ahLst/>
                              <a:cxnLst>
                                <a:cxn ang="0">
                                  <a:pos x="T0" y="T1"/>
                                </a:cxn>
                                <a:cxn ang="0">
                                  <a:pos x="T2" y="T3"/>
                                </a:cxn>
                                <a:cxn ang="0">
                                  <a:pos x="T4" y="T5"/>
                                </a:cxn>
                                <a:cxn ang="0">
                                  <a:pos x="T6" y="T7"/>
                                </a:cxn>
                                <a:cxn ang="0">
                                  <a:pos x="T8" y="T9"/>
                                </a:cxn>
                              </a:cxnLst>
                              <a:rect l="0" t="0" r="r" b="b"/>
                              <a:pathLst>
                                <a:path w="387" h="383">
                                  <a:moveTo>
                                    <a:pt x="387" y="0"/>
                                  </a:moveTo>
                                  <a:lnTo>
                                    <a:pt x="0" y="383"/>
                                  </a:lnTo>
                                  <a:lnTo>
                                    <a:pt x="17" y="382"/>
                                  </a:lnTo>
                                  <a:lnTo>
                                    <a:pt x="387" y="16"/>
                                  </a:lnTo>
                                  <a:lnTo>
                                    <a:pt x="387" y="0"/>
                                  </a:lnTo>
                                  <a:close/>
                                </a:path>
                              </a:pathLst>
                            </a:custGeom>
                            <a:solidFill>
                              <a:srgbClr val="797C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1" name="Freeform 3685"/>
                          <wps:cNvSpPr>
                            <a:spLocks/>
                          </wps:cNvSpPr>
                          <wps:spPr bwMode="auto">
                            <a:xfrm>
                              <a:off x="964" y="4065"/>
                              <a:ext cx="370" cy="366"/>
                            </a:xfrm>
                            <a:custGeom>
                              <a:avLst/>
                              <a:gdLst>
                                <a:gd name="T0" fmla="*/ 370 w 370"/>
                                <a:gd name="T1" fmla="*/ 0 h 366"/>
                                <a:gd name="T2" fmla="*/ 0 w 370"/>
                                <a:gd name="T3" fmla="*/ 366 h 366"/>
                                <a:gd name="T4" fmla="*/ 15 w 370"/>
                                <a:gd name="T5" fmla="*/ 366 h 366"/>
                                <a:gd name="T6" fmla="*/ 370 w 370"/>
                                <a:gd name="T7" fmla="*/ 15 h 366"/>
                                <a:gd name="T8" fmla="*/ 370 w 370"/>
                                <a:gd name="T9" fmla="*/ 0 h 366"/>
                              </a:gdLst>
                              <a:ahLst/>
                              <a:cxnLst>
                                <a:cxn ang="0">
                                  <a:pos x="T0" y="T1"/>
                                </a:cxn>
                                <a:cxn ang="0">
                                  <a:pos x="T2" y="T3"/>
                                </a:cxn>
                                <a:cxn ang="0">
                                  <a:pos x="T4" y="T5"/>
                                </a:cxn>
                                <a:cxn ang="0">
                                  <a:pos x="T6" y="T7"/>
                                </a:cxn>
                                <a:cxn ang="0">
                                  <a:pos x="T8" y="T9"/>
                                </a:cxn>
                              </a:cxnLst>
                              <a:rect l="0" t="0" r="r" b="b"/>
                              <a:pathLst>
                                <a:path w="370" h="366">
                                  <a:moveTo>
                                    <a:pt x="370" y="0"/>
                                  </a:moveTo>
                                  <a:lnTo>
                                    <a:pt x="0" y="366"/>
                                  </a:lnTo>
                                  <a:lnTo>
                                    <a:pt x="15" y="366"/>
                                  </a:lnTo>
                                  <a:lnTo>
                                    <a:pt x="370" y="15"/>
                                  </a:lnTo>
                                  <a:lnTo>
                                    <a:pt x="370" y="0"/>
                                  </a:lnTo>
                                  <a:close/>
                                </a:path>
                              </a:pathLst>
                            </a:custGeom>
                            <a:solidFill>
                              <a:srgbClr val="76798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2" name="Freeform 3686"/>
                          <wps:cNvSpPr>
                            <a:spLocks/>
                          </wps:cNvSpPr>
                          <wps:spPr bwMode="auto">
                            <a:xfrm>
                              <a:off x="979" y="4080"/>
                              <a:ext cx="355" cy="351"/>
                            </a:xfrm>
                            <a:custGeom>
                              <a:avLst/>
                              <a:gdLst>
                                <a:gd name="T0" fmla="*/ 355 w 355"/>
                                <a:gd name="T1" fmla="*/ 0 h 351"/>
                                <a:gd name="T2" fmla="*/ 0 w 355"/>
                                <a:gd name="T3" fmla="*/ 351 h 351"/>
                                <a:gd name="T4" fmla="*/ 17 w 355"/>
                                <a:gd name="T5" fmla="*/ 350 h 351"/>
                                <a:gd name="T6" fmla="*/ 355 w 355"/>
                                <a:gd name="T7" fmla="*/ 15 h 351"/>
                                <a:gd name="T8" fmla="*/ 355 w 355"/>
                                <a:gd name="T9" fmla="*/ 0 h 351"/>
                              </a:gdLst>
                              <a:ahLst/>
                              <a:cxnLst>
                                <a:cxn ang="0">
                                  <a:pos x="T0" y="T1"/>
                                </a:cxn>
                                <a:cxn ang="0">
                                  <a:pos x="T2" y="T3"/>
                                </a:cxn>
                                <a:cxn ang="0">
                                  <a:pos x="T4" y="T5"/>
                                </a:cxn>
                                <a:cxn ang="0">
                                  <a:pos x="T6" y="T7"/>
                                </a:cxn>
                                <a:cxn ang="0">
                                  <a:pos x="T8" y="T9"/>
                                </a:cxn>
                              </a:cxnLst>
                              <a:rect l="0" t="0" r="r" b="b"/>
                              <a:pathLst>
                                <a:path w="355" h="351">
                                  <a:moveTo>
                                    <a:pt x="355" y="0"/>
                                  </a:moveTo>
                                  <a:lnTo>
                                    <a:pt x="0" y="351"/>
                                  </a:lnTo>
                                  <a:lnTo>
                                    <a:pt x="17" y="350"/>
                                  </a:lnTo>
                                  <a:lnTo>
                                    <a:pt x="355" y="15"/>
                                  </a:lnTo>
                                  <a:lnTo>
                                    <a:pt x="355" y="0"/>
                                  </a:lnTo>
                                  <a:close/>
                                </a:path>
                              </a:pathLst>
                            </a:custGeom>
                            <a:solidFill>
                              <a:srgbClr val="7376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3" name="Freeform 3687"/>
                          <wps:cNvSpPr>
                            <a:spLocks/>
                          </wps:cNvSpPr>
                          <wps:spPr bwMode="auto">
                            <a:xfrm>
                              <a:off x="996" y="4095"/>
                              <a:ext cx="338" cy="335"/>
                            </a:xfrm>
                            <a:custGeom>
                              <a:avLst/>
                              <a:gdLst>
                                <a:gd name="T0" fmla="*/ 338 w 338"/>
                                <a:gd name="T1" fmla="*/ 0 h 335"/>
                                <a:gd name="T2" fmla="*/ 0 w 338"/>
                                <a:gd name="T3" fmla="*/ 335 h 335"/>
                                <a:gd name="T4" fmla="*/ 15 w 338"/>
                                <a:gd name="T5" fmla="*/ 335 h 335"/>
                                <a:gd name="T6" fmla="*/ 338 w 338"/>
                                <a:gd name="T7" fmla="*/ 15 h 335"/>
                                <a:gd name="T8" fmla="*/ 338 w 338"/>
                                <a:gd name="T9" fmla="*/ 0 h 335"/>
                              </a:gdLst>
                              <a:ahLst/>
                              <a:cxnLst>
                                <a:cxn ang="0">
                                  <a:pos x="T0" y="T1"/>
                                </a:cxn>
                                <a:cxn ang="0">
                                  <a:pos x="T2" y="T3"/>
                                </a:cxn>
                                <a:cxn ang="0">
                                  <a:pos x="T4" y="T5"/>
                                </a:cxn>
                                <a:cxn ang="0">
                                  <a:pos x="T6" y="T7"/>
                                </a:cxn>
                                <a:cxn ang="0">
                                  <a:pos x="T8" y="T9"/>
                                </a:cxn>
                              </a:cxnLst>
                              <a:rect l="0" t="0" r="r" b="b"/>
                              <a:pathLst>
                                <a:path w="338" h="335">
                                  <a:moveTo>
                                    <a:pt x="338" y="0"/>
                                  </a:moveTo>
                                  <a:lnTo>
                                    <a:pt x="0" y="335"/>
                                  </a:lnTo>
                                  <a:lnTo>
                                    <a:pt x="15" y="335"/>
                                  </a:lnTo>
                                  <a:lnTo>
                                    <a:pt x="338" y="15"/>
                                  </a:lnTo>
                                  <a:lnTo>
                                    <a:pt x="338" y="0"/>
                                  </a:lnTo>
                                  <a:close/>
                                </a:path>
                              </a:pathLst>
                            </a:custGeom>
                            <a:solidFill>
                              <a:srgbClr val="7174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4" name="Freeform 3688"/>
                          <wps:cNvSpPr>
                            <a:spLocks/>
                          </wps:cNvSpPr>
                          <wps:spPr bwMode="auto">
                            <a:xfrm>
                              <a:off x="1011" y="4110"/>
                              <a:ext cx="323" cy="320"/>
                            </a:xfrm>
                            <a:custGeom>
                              <a:avLst/>
                              <a:gdLst>
                                <a:gd name="T0" fmla="*/ 323 w 323"/>
                                <a:gd name="T1" fmla="*/ 0 h 320"/>
                                <a:gd name="T2" fmla="*/ 0 w 323"/>
                                <a:gd name="T3" fmla="*/ 320 h 320"/>
                                <a:gd name="T4" fmla="*/ 17 w 323"/>
                                <a:gd name="T5" fmla="*/ 318 h 320"/>
                                <a:gd name="T6" fmla="*/ 323 w 323"/>
                                <a:gd name="T7" fmla="*/ 16 h 320"/>
                                <a:gd name="T8" fmla="*/ 323 w 323"/>
                                <a:gd name="T9" fmla="*/ 0 h 320"/>
                              </a:gdLst>
                              <a:ahLst/>
                              <a:cxnLst>
                                <a:cxn ang="0">
                                  <a:pos x="T0" y="T1"/>
                                </a:cxn>
                                <a:cxn ang="0">
                                  <a:pos x="T2" y="T3"/>
                                </a:cxn>
                                <a:cxn ang="0">
                                  <a:pos x="T4" y="T5"/>
                                </a:cxn>
                                <a:cxn ang="0">
                                  <a:pos x="T6" y="T7"/>
                                </a:cxn>
                                <a:cxn ang="0">
                                  <a:pos x="T8" y="T9"/>
                                </a:cxn>
                              </a:cxnLst>
                              <a:rect l="0" t="0" r="r" b="b"/>
                              <a:pathLst>
                                <a:path w="323" h="320">
                                  <a:moveTo>
                                    <a:pt x="323" y="0"/>
                                  </a:moveTo>
                                  <a:lnTo>
                                    <a:pt x="0" y="320"/>
                                  </a:lnTo>
                                  <a:lnTo>
                                    <a:pt x="17" y="318"/>
                                  </a:lnTo>
                                  <a:lnTo>
                                    <a:pt x="323" y="16"/>
                                  </a:lnTo>
                                  <a:lnTo>
                                    <a:pt x="323" y="0"/>
                                  </a:lnTo>
                                  <a:close/>
                                </a:path>
                              </a:pathLst>
                            </a:custGeom>
                            <a:solidFill>
                              <a:srgbClr val="6E717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5" name="Freeform 3689"/>
                          <wps:cNvSpPr>
                            <a:spLocks/>
                          </wps:cNvSpPr>
                          <wps:spPr bwMode="auto">
                            <a:xfrm>
                              <a:off x="1028" y="4126"/>
                              <a:ext cx="306" cy="302"/>
                            </a:xfrm>
                            <a:custGeom>
                              <a:avLst/>
                              <a:gdLst>
                                <a:gd name="T0" fmla="*/ 306 w 306"/>
                                <a:gd name="T1" fmla="*/ 0 h 302"/>
                                <a:gd name="T2" fmla="*/ 0 w 306"/>
                                <a:gd name="T3" fmla="*/ 302 h 302"/>
                                <a:gd name="T4" fmla="*/ 15 w 306"/>
                                <a:gd name="T5" fmla="*/ 302 h 302"/>
                                <a:gd name="T6" fmla="*/ 306 w 306"/>
                                <a:gd name="T7" fmla="*/ 15 h 302"/>
                                <a:gd name="T8" fmla="*/ 306 w 306"/>
                                <a:gd name="T9" fmla="*/ 0 h 302"/>
                              </a:gdLst>
                              <a:ahLst/>
                              <a:cxnLst>
                                <a:cxn ang="0">
                                  <a:pos x="T0" y="T1"/>
                                </a:cxn>
                                <a:cxn ang="0">
                                  <a:pos x="T2" y="T3"/>
                                </a:cxn>
                                <a:cxn ang="0">
                                  <a:pos x="T4" y="T5"/>
                                </a:cxn>
                                <a:cxn ang="0">
                                  <a:pos x="T6" y="T7"/>
                                </a:cxn>
                                <a:cxn ang="0">
                                  <a:pos x="T8" y="T9"/>
                                </a:cxn>
                              </a:cxnLst>
                              <a:rect l="0" t="0" r="r" b="b"/>
                              <a:pathLst>
                                <a:path w="306" h="302">
                                  <a:moveTo>
                                    <a:pt x="306" y="0"/>
                                  </a:moveTo>
                                  <a:lnTo>
                                    <a:pt x="0" y="302"/>
                                  </a:lnTo>
                                  <a:lnTo>
                                    <a:pt x="15" y="302"/>
                                  </a:lnTo>
                                  <a:lnTo>
                                    <a:pt x="306" y="15"/>
                                  </a:lnTo>
                                  <a:lnTo>
                                    <a:pt x="306" y="0"/>
                                  </a:lnTo>
                                  <a:close/>
                                </a:path>
                              </a:pathLst>
                            </a:custGeom>
                            <a:solidFill>
                              <a:srgbClr val="6B6E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6" name="Freeform 3690"/>
                          <wps:cNvSpPr>
                            <a:spLocks/>
                          </wps:cNvSpPr>
                          <wps:spPr bwMode="auto">
                            <a:xfrm>
                              <a:off x="1043" y="4141"/>
                              <a:ext cx="291" cy="287"/>
                            </a:xfrm>
                            <a:custGeom>
                              <a:avLst/>
                              <a:gdLst>
                                <a:gd name="T0" fmla="*/ 291 w 291"/>
                                <a:gd name="T1" fmla="*/ 0 h 287"/>
                                <a:gd name="T2" fmla="*/ 0 w 291"/>
                                <a:gd name="T3" fmla="*/ 287 h 287"/>
                                <a:gd name="T4" fmla="*/ 17 w 291"/>
                                <a:gd name="T5" fmla="*/ 287 h 287"/>
                                <a:gd name="T6" fmla="*/ 291 w 291"/>
                                <a:gd name="T7" fmla="*/ 15 h 287"/>
                                <a:gd name="T8" fmla="*/ 291 w 291"/>
                                <a:gd name="T9" fmla="*/ 0 h 287"/>
                              </a:gdLst>
                              <a:ahLst/>
                              <a:cxnLst>
                                <a:cxn ang="0">
                                  <a:pos x="T0" y="T1"/>
                                </a:cxn>
                                <a:cxn ang="0">
                                  <a:pos x="T2" y="T3"/>
                                </a:cxn>
                                <a:cxn ang="0">
                                  <a:pos x="T4" y="T5"/>
                                </a:cxn>
                                <a:cxn ang="0">
                                  <a:pos x="T6" y="T7"/>
                                </a:cxn>
                                <a:cxn ang="0">
                                  <a:pos x="T8" y="T9"/>
                                </a:cxn>
                              </a:cxnLst>
                              <a:rect l="0" t="0" r="r" b="b"/>
                              <a:pathLst>
                                <a:path w="291" h="287">
                                  <a:moveTo>
                                    <a:pt x="291" y="0"/>
                                  </a:moveTo>
                                  <a:lnTo>
                                    <a:pt x="0" y="287"/>
                                  </a:lnTo>
                                  <a:lnTo>
                                    <a:pt x="17" y="287"/>
                                  </a:lnTo>
                                  <a:lnTo>
                                    <a:pt x="291" y="15"/>
                                  </a:lnTo>
                                  <a:lnTo>
                                    <a:pt x="291" y="0"/>
                                  </a:lnTo>
                                  <a:close/>
                                </a:path>
                              </a:pathLst>
                            </a:custGeom>
                            <a:solidFill>
                              <a:srgbClr val="6A6C7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7" name="Freeform 3691"/>
                          <wps:cNvSpPr>
                            <a:spLocks/>
                          </wps:cNvSpPr>
                          <wps:spPr bwMode="auto">
                            <a:xfrm>
                              <a:off x="1060" y="4156"/>
                              <a:ext cx="274" cy="272"/>
                            </a:xfrm>
                            <a:custGeom>
                              <a:avLst/>
                              <a:gdLst>
                                <a:gd name="T0" fmla="*/ 274 w 274"/>
                                <a:gd name="T1" fmla="*/ 0 h 272"/>
                                <a:gd name="T2" fmla="*/ 0 w 274"/>
                                <a:gd name="T3" fmla="*/ 272 h 272"/>
                                <a:gd name="T4" fmla="*/ 16 w 274"/>
                                <a:gd name="T5" fmla="*/ 271 h 272"/>
                                <a:gd name="T6" fmla="*/ 274 w 274"/>
                                <a:gd name="T7" fmla="*/ 15 h 272"/>
                                <a:gd name="T8" fmla="*/ 274 w 274"/>
                                <a:gd name="T9" fmla="*/ 0 h 272"/>
                              </a:gdLst>
                              <a:ahLst/>
                              <a:cxnLst>
                                <a:cxn ang="0">
                                  <a:pos x="T0" y="T1"/>
                                </a:cxn>
                                <a:cxn ang="0">
                                  <a:pos x="T2" y="T3"/>
                                </a:cxn>
                                <a:cxn ang="0">
                                  <a:pos x="T4" y="T5"/>
                                </a:cxn>
                                <a:cxn ang="0">
                                  <a:pos x="T6" y="T7"/>
                                </a:cxn>
                                <a:cxn ang="0">
                                  <a:pos x="T8" y="T9"/>
                                </a:cxn>
                              </a:cxnLst>
                              <a:rect l="0" t="0" r="r" b="b"/>
                              <a:pathLst>
                                <a:path w="274" h="272">
                                  <a:moveTo>
                                    <a:pt x="274" y="0"/>
                                  </a:moveTo>
                                  <a:lnTo>
                                    <a:pt x="0" y="272"/>
                                  </a:lnTo>
                                  <a:lnTo>
                                    <a:pt x="16" y="271"/>
                                  </a:lnTo>
                                  <a:lnTo>
                                    <a:pt x="274" y="15"/>
                                  </a:lnTo>
                                  <a:lnTo>
                                    <a:pt x="274" y="0"/>
                                  </a:lnTo>
                                  <a:close/>
                                </a:path>
                              </a:pathLst>
                            </a:custGeom>
                            <a:solidFill>
                              <a:srgbClr val="6669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8" name="Freeform 3692"/>
                          <wps:cNvSpPr>
                            <a:spLocks/>
                          </wps:cNvSpPr>
                          <wps:spPr bwMode="auto">
                            <a:xfrm>
                              <a:off x="1076" y="4171"/>
                              <a:ext cx="258" cy="256"/>
                            </a:xfrm>
                            <a:custGeom>
                              <a:avLst/>
                              <a:gdLst>
                                <a:gd name="T0" fmla="*/ 258 w 258"/>
                                <a:gd name="T1" fmla="*/ 0 h 256"/>
                                <a:gd name="T2" fmla="*/ 0 w 258"/>
                                <a:gd name="T3" fmla="*/ 256 h 256"/>
                                <a:gd name="T4" fmla="*/ 15 w 258"/>
                                <a:gd name="T5" fmla="*/ 256 h 256"/>
                                <a:gd name="T6" fmla="*/ 258 w 258"/>
                                <a:gd name="T7" fmla="*/ 16 h 256"/>
                                <a:gd name="T8" fmla="*/ 258 w 258"/>
                                <a:gd name="T9" fmla="*/ 0 h 256"/>
                              </a:gdLst>
                              <a:ahLst/>
                              <a:cxnLst>
                                <a:cxn ang="0">
                                  <a:pos x="T0" y="T1"/>
                                </a:cxn>
                                <a:cxn ang="0">
                                  <a:pos x="T2" y="T3"/>
                                </a:cxn>
                                <a:cxn ang="0">
                                  <a:pos x="T4" y="T5"/>
                                </a:cxn>
                                <a:cxn ang="0">
                                  <a:pos x="T6" y="T7"/>
                                </a:cxn>
                                <a:cxn ang="0">
                                  <a:pos x="T8" y="T9"/>
                                </a:cxn>
                              </a:cxnLst>
                              <a:rect l="0" t="0" r="r" b="b"/>
                              <a:pathLst>
                                <a:path w="258" h="256">
                                  <a:moveTo>
                                    <a:pt x="258" y="0"/>
                                  </a:moveTo>
                                  <a:lnTo>
                                    <a:pt x="0" y="256"/>
                                  </a:lnTo>
                                  <a:lnTo>
                                    <a:pt x="15" y="256"/>
                                  </a:lnTo>
                                  <a:lnTo>
                                    <a:pt x="258" y="16"/>
                                  </a:lnTo>
                                  <a:lnTo>
                                    <a:pt x="258" y="0"/>
                                  </a:lnTo>
                                  <a:close/>
                                </a:path>
                              </a:pathLst>
                            </a:custGeom>
                            <a:solidFill>
                              <a:srgbClr val="6366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9" name="Freeform 3693"/>
                          <wps:cNvSpPr>
                            <a:spLocks/>
                          </wps:cNvSpPr>
                          <wps:spPr bwMode="auto">
                            <a:xfrm>
                              <a:off x="1091" y="4187"/>
                              <a:ext cx="243" cy="240"/>
                            </a:xfrm>
                            <a:custGeom>
                              <a:avLst/>
                              <a:gdLst>
                                <a:gd name="T0" fmla="*/ 243 w 243"/>
                                <a:gd name="T1" fmla="*/ 0 h 240"/>
                                <a:gd name="T2" fmla="*/ 0 w 243"/>
                                <a:gd name="T3" fmla="*/ 240 h 240"/>
                                <a:gd name="T4" fmla="*/ 17 w 243"/>
                                <a:gd name="T5" fmla="*/ 239 h 240"/>
                                <a:gd name="T6" fmla="*/ 243 w 243"/>
                                <a:gd name="T7" fmla="*/ 15 h 240"/>
                                <a:gd name="T8" fmla="*/ 243 w 243"/>
                                <a:gd name="T9" fmla="*/ 0 h 240"/>
                              </a:gdLst>
                              <a:ahLst/>
                              <a:cxnLst>
                                <a:cxn ang="0">
                                  <a:pos x="T0" y="T1"/>
                                </a:cxn>
                                <a:cxn ang="0">
                                  <a:pos x="T2" y="T3"/>
                                </a:cxn>
                                <a:cxn ang="0">
                                  <a:pos x="T4" y="T5"/>
                                </a:cxn>
                                <a:cxn ang="0">
                                  <a:pos x="T6" y="T7"/>
                                </a:cxn>
                                <a:cxn ang="0">
                                  <a:pos x="T8" y="T9"/>
                                </a:cxn>
                              </a:cxnLst>
                              <a:rect l="0" t="0" r="r" b="b"/>
                              <a:pathLst>
                                <a:path w="243" h="240">
                                  <a:moveTo>
                                    <a:pt x="243" y="0"/>
                                  </a:moveTo>
                                  <a:lnTo>
                                    <a:pt x="0" y="240"/>
                                  </a:lnTo>
                                  <a:lnTo>
                                    <a:pt x="17" y="239"/>
                                  </a:lnTo>
                                  <a:lnTo>
                                    <a:pt x="243" y="15"/>
                                  </a:lnTo>
                                  <a:lnTo>
                                    <a:pt x="243" y="0"/>
                                  </a:lnTo>
                                  <a:close/>
                                </a:path>
                              </a:pathLst>
                            </a:custGeom>
                            <a:solidFill>
                              <a:srgbClr val="61646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0" name="Freeform 3694"/>
                          <wps:cNvSpPr>
                            <a:spLocks/>
                          </wps:cNvSpPr>
                          <wps:spPr bwMode="auto">
                            <a:xfrm>
                              <a:off x="1108" y="4202"/>
                              <a:ext cx="226" cy="224"/>
                            </a:xfrm>
                            <a:custGeom>
                              <a:avLst/>
                              <a:gdLst>
                                <a:gd name="T0" fmla="*/ 226 w 226"/>
                                <a:gd name="T1" fmla="*/ 0 h 224"/>
                                <a:gd name="T2" fmla="*/ 0 w 226"/>
                                <a:gd name="T3" fmla="*/ 224 h 224"/>
                                <a:gd name="T4" fmla="*/ 15 w 226"/>
                                <a:gd name="T5" fmla="*/ 224 h 224"/>
                                <a:gd name="T6" fmla="*/ 226 w 226"/>
                                <a:gd name="T7" fmla="*/ 15 h 224"/>
                                <a:gd name="T8" fmla="*/ 226 w 226"/>
                                <a:gd name="T9" fmla="*/ 0 h 224"/>
                              </a:gdLst>
                              <a:ahLst/>
                              <a:cxnLst>
                                <a:cxn ang="0">
                                  <a:pos x="T0" y="T1"/>
                                </a:cxn>
                                <a:cxn ang="0">
                                  <a:pos x="T2" y="T3"/>
                                </a:cxn>
                                <a:cxn ang="0">
                                  <a:pos x="T4" y="T5"/>
                                </a:cxn>
                                <a:cxn ang="0">
                                  <a:pos x="T6" y="T7"/>
                                </a:cxn>
                                <a:cxn ang="0">
                                  <a:pos x="T8" y="T9"/>
                                </a:cxn>
                              </a:cxnLst>
                              <a:rect l="0" t="0" r="r" b="b"/>
                              <a:pathLst>
                                <a:path w="226" h="224">
                                  <a:moveTo>
                                    <a:pt x="226" y="0"/>
                                  </a:moveTo>
                                  <a:lnTo>
                                    <a:pt x="0" y="224"/>
                                  </a:lnTo>
                                  <a:lnTo>
                                    <a:pt x="15" y="224"/>
                                  </a:lnTo>
                                  <a:lnTo>
                                    <a:pt x="226" y="15"/>
                                  </a:lnTo>
                                  <a:lnTo>
                                    <a:pt x="226" y="0"/>
                                  </a:lnTo>
                                  <a:close/>
                                </a:path>
                              </a:pathLst>
                            </a:custGeom>
                            <a:solidFill>
                              <a:srgbClr val="5E616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1" name="Freeform 3695"/>
                          <wps:cNvSpPr>
                            <a:spLocks/>
                          </wps:cNvSpPr>
                          <wps:spPr bwMode="auto">
                            <a:xfrm>
                              <a:off x="1123" y="4217"/>
                              <a:ext cx="211" cy="209"/>
                            </a:xfrm>
                            <a:custGeom>
                              <a:avLst/>
                              <a:gdLst>
                                <a:gd name="T0" fmla="*/ 211 w 211"/>
                                <a:gd name="T1" fmla="*/ 0 h 209"/>
                                <a:gd name="T2" fmla="*/ 0 w 211"/>
                                <a:gd name="T3" fmla="*/ 209 h 209"/>
                                <a:gd name="T4" fmla="*/ 17 w 211"/>
                                <a:gd name="T5" fmla="*/ 208 h 209"/>
                                <a:gd name="T6" fmla="*/ 211 w 211"/>
                                <a:gd name="T7" fmla="*/ 16 h 209"/>
                                <a:gd name="T8" fmla="*/ 211 w 211"/>
                                <a:gd name="T9" fmla="*/ 0 h 209"/>
                              </a:gdLst>
                              <a:ahLst/>
                              <a:cxnLst>
                                <a:cxn ang="0">
                                  <a:pos x="T0" y="T1"/>
                                </a:cxn>
                                <a:cxn ang="0">
                                  <a:pos x="T2" y="T3"/>
                                </a:cxn>
                                <a:cxn ang="0">
                                  <a:pos x="T4" y="T5"/>
                                </a:cxn>
                                <a:cxn ang="0">
                                  <a:pos x="T6" y="T7"/>
                                </a:cxn>
                                <a:cxn ang="0">
                                  <a:pos x="T8" y="T9"/>
                                </a:cxn>
                              </a:cxnLst>
                              <a:rect l="0" t="0" r="r" b="b"/>
                              <a:pathLst>
                                <a:path w="211" h="209">
                                  <a:moveTo>
                                    <a:pt x="211" y="0"/>
                                  </a:moveTo>
                                  <a:lnTo>
                                    <a:pt x="0" y="209"/>
                                  </a:lnTo>
                                  <a:lnTo>
                                    <a:pt x="17" y="208"/>
                                  </a:lnTo>
                                  <a:lnTo>
                                    <a:pt x="211" y="16"/>
                                  </a:lnTo>
                                  <a:lnTo>
                                    <a:pt x="211" y="0"/>
                                  </a:lnTo>
                                  <a:close/>
                                </a:path>
                              </a:pathLst>
                            </a:custGeom>
                            <a:solidFill>
                              <a:srgbClr val="5B5E6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2" name="Freeform 3696"/>
                          <wps:cNvSpPr>
                            <a:spLocks/>
                          </wps:cNvSpPr>
                          <wps:spPr bwMode="auto">
                            <a:xfrm>
                              <a:off x="1140" y="4233"/>
                              <a:ext cx="194" cy="192"/>
                            </a:xfrm>
                            <a:custGeom>
                              <a:avLst/>
                              <a:gdLst>
                                <a:gd name="T0" fmla="*/ 194 w 194"/>
                                <a:gd name="T1" fmla="*/ 0 h 192"/>
                                <a:gd name="T2" fmla="*/ 0 w 194"/>
                                <a:gd name="T3" fmla="*/ 192 h 192"/>
                                <a:gd name="T4" fmla="*/ 15 w 194"/>
                                <a:gd name="T5" fmla="*/ 192 h 192"/>
                                <a:gd name="T6" fmla="*/ 194 w 194"/>
                                <a:gd name="T7" fmla="*/ 15 h 192"/>
                                <a:gd name="T8" fmla="*/ 194 w 194"/>
                                <a:gd name="T9" fmla="*/ 0 h 192"/>
                              </a:gdLst>
                              <a:ahLst/>
                              <a:cxnLst>
                                <a:cxn ang="0">
                                  <a:pos x="T0" y="T1"/>
                                </a:cxn>
                                <a:cxn ang="0">
                                  <a:pos x="T2" y="T3"/>
                                </a:cxn>
                                <a:cxn ang="0">
                                  <a:pos x="T4" y="T5"/>
                                </a:cxn>
                                <a:cxn ang="0">
                                  <a:pos x="T6" y="T7"/>
                                </a:cxn>
                                <a:cxn ang="0">
                                  <a:pos x="T8" y="T9"/>
                                </a:cxn>
                              </a:cxnLst>
                              <a:rect l="0" t="0" r="r" b="b"/>
                              <a:pathLst>
                                <a:path w="194" h="192">
                                  <a:moveTo>
                                    <a:pt x="194" y="0"/>
                                  </a:moveTo>
                                  <a:lnTo>
                                    <a:pt x="0" y="192"/>
                                  </a:lnTo>
                                  <a:lnTo>
                                    <a:pt x="15" y="192"/>
                                  </a:lnTo>
                                  <a:lnTo>
                                    <a:pt x="194" y="15"/>
                                  </a:lnTo>
                                  <a:lnTo>
                                    <a:pt x="194" y="0"/>
                                  </a:lnTo>
                                  <a:close/>
                                </a:path>
                              </a:pathLst>
                            </a:custGeom>
                            <a:solidFill>
                              <a:srgbClr val="5A5D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3" name="Freeform 3697"/>
                          <wps:cNvSpPr>
                            <a:spLocks/>
                          </wps:cNvSpPr>
                          <wps:spPr bwMode="auto">
                            <a:xfrm>
                              <a:off x="1155" y="4248"/>
                              <a:ext cx="180" cy="177"/>
                            </a:xfrm>
                            <a:custGeom>
                              <a:avLst/>
                              <a:gdLst>
                                <a:gd name="T0" fmla="*/ 179 w 180"/>
                                <a:gd name="T1" fmla="*/ 0 h 177"/>
                                <a:gd name="T2" fmla="*/ 0 w 180"/>
                                <a:gd name="T3" fmla="*/ 177 h 177"/>
                                <a:gd name="T4" fmla="*/ 180 w 180"/>
                                <a:gd name="T5" fmla="*/ 170 h 177"/>
                                <a:gd name="T6" fmla="*/ 179 w 180"/>
                                <a:gd name="T7" fmla="*/ 0 h 177"/>
                              </a:gdLst>
                              <a:ahLst/>
                              <a:cxnLst>
                                <a:cxn ang="0">
                                  <a:pos x="T0" y="T1"/>
                                </a:cxn>
                                <a:cxn ang="0">
                                  <a:pos x="T2" y="T3"/>
                                </a:cxn>
                                <a:cxn ang="0">
                                  <a:pos x="T4" y="T5"/>
                                </a:cxn>
                                <a:cxn ang="0">
                                  <a:pos x="T6" y="T7"/>
                                </a:cxn>
                              </a:cxnLst>
                              <a:rect l="0" t="0" r="r" b="b"/>
                              <a:pathLst>
                                <a:path w="180" h="177">
                                  <a:moveTo>
                                    <a:pt x="179" y="0"/>
                                  </a:moveTo>
                                  <a:lnTo>
                                    <a:pt x="0" y="177"/>
                                  </a:lnTo>
                                  <a:lnTo>
                                    <a:pt x="180" y="170"/>
                                  </a:lnTo>
                                  <a:lnTo>
                                    <a:pt x="179" y="0"/>
                                  </a:lnTo>
                                  <a:close/>
                                </a:path>
                              </a:pathLst>
                            </a:custGeom>
                            <a:solidFill>
                              <a:srgbClr val="575A6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4" name="Freeform 3698"/>
                          <wps:cNvSpPr>
                            <a:spLocks/>
                          </wps:cNvSpPr>
                          <wps:spPr bwMode="auto">
                            <a:xfrm>
                              <a:off x="698" y="4015"/>
                              <a:ext cx="627" cy="410"/>
                            </a:xfrm>
                            <a:custGeom>
                              <a:avLst/>
                              <a:gdLst>
                                <a:gd name="T0" fmla="*/ 0 w 627"/>
                                <a:gd name="T1" fmla="*/ 0 h 410"/>
                                <a:gd name="T2" fmla="*/ 0 w 627"/>
                                <a:gd name="T3" fmla="*/ 410 h 410"/>
                                <a:gd name="T4" fmla="*/ 627 w 627"/>
                                <a:gd name="T5" fmla="*/ 392 h 410"/>
                                <a:gd name="T6" fmla="*/ 626 w 627"/>
                                <a:gd name="T7" fmla="*/ 19 h 410"/>
                                <a:gd name="T8" fmla="*/ 0 w 627"/>
                                <a:gd name="T9" fmla="*/ 0 h 410"/>
                              </a:gdLst>
                              <a:ahLst/>
                              <a:cxnLst>
                                <a:cxn ang="0">
                                  <a:pos x="T0" y="T1"/>
                                </a:cxn>
                                <a:cxn ang="0">
                                  <a:pos x="T2" y="T3"/>
                                </a:cxn>
                                <a:cxn ang="0">
                                  <a:pos x="T4" y="T5"/>
                                </a:cxn>
                                <a:cxn ang="0">
                                  <a:pos x="T6" y="T7"/>
                                </a:cxn>
                                <a:cxn ang="0">
                                  <a:pos x="T8" y="T9"/>
                                </a:cxn>
                              </a:cxnLst>
                              <a:rect l="0" t="0" r="r" b="b"/>
                              <a:pathLst>
                                <a:path w="627" h="410">
                                  <a:moveTo>
                                    <a:pt x="0" y="0"/>
                                  </a:moveTo>
                                  <a:lnTo>
                                    <a:pt x="0" y="410"/>
                                  </a:lnTo>
                                  <a:lnTo>
                                    <a:pt x="627" y="392"/>
                                  </a:lnTo>
                                  <a:lnTo>
                                    <a:pt x="626" y="19"/>
                                  </a:lnTo>
                                  <a:lnTo>
                                    <a:pt x="0" y="0"/>
                                  </a:lnTo>
                                  <a:close/>
                                </a:path>
                              </a:pathLst>
                            </a:custGeom>
                            <a:solidFill>
                              <a:srgbClr val="1F6EA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5" name="Freeform 3699"/>
                          <wps:cNvSpPr>
                            <a:spLocks/>
                          </wps:cNvSpPr>
                          <wps:spPr bwMode="auto">
                            <a:xfrm>
                              <a:off x="698" y="4034"/>
                              <a:ext cx="627" cy="391"/>
                            </a:xfrm>
                            <a:custGeom>
                              <a:avLst/>
                              <a:gdLst>
                                <a:gd name="T0" fmla="*/ 626 w 627"/>
                                <a:gd name="T1" fmla="*/ 0 h 391"/>
                                <a:gd name="T2" fmla="*/ 622 w 627"/>
                                <a:gd name="T3" fmla="*/ 0 h 391"/>
                                <a:gd name="T4" fmla="*/ 622 w 627"/>
                                <a:gd name="T5" fmla="*/ 367 h 391"/>
                                <a:gd name="T6" fmla="*/ 0 w 627"/>
                                <a:gd name="T7" fmla="*/ 386 h 391"/>
                                <a:gd name="T8" fmla="*/ 0 w 627"/>
                                <a:gd name="T9" fmla="*/ 391 h 391"/>
                                <a:gd name="T10" fmla="*/ 627 w 627"/>
                                <a:gd name="T11" fmla="*/ 373 h 391"/>
                                <a:gd name="T12" fmla="*/ 626 w 627"/>
                                <a:gd name="T13" fmla="*/ 0 h 391"/>
                              </a:gdLst>
                              <a:ahLst/>
                              <a:cxnLst>
                                <a:cxn ang="0">
                                  <a:pos x="T0" y="T1"/>
                                </a:cxn>
                                <a:cxn ang="0">
                                  <a:pos x="T2" y="T3"/>
                                </a:cxn>
                                <a:cxn ang="0">
                                  <a:pos x="T4" y="T5"/>
                                </a:cxn>
                                <a:cxn ang="0">
                                  <a:pos x="T6" y="T7"/>
                                </a:cxn>
                                <a:cxn ang="0">
                                  <a:pos x="T8" y="T9"/>
                                </a:cxn>
                                <a:cxn ang="0">
                                  <a:pos x="T10" y="T11"/>
                                </a:cxn>
                                <a:cxn ang="0">
                                  <a:pos x="T12" y="T13"/>
                                </a:cxn>
                              </a:cxnLst>
                              <a:rect l="0" t="0" r="r" b="b"/>
                              <a:pathLst>
                                <a:path w="627" h="391">
                                  <a:moveTo>
                                    <a:pt x="626" y="0"/>
                                  </a:moveTo>
                                  <a:lnTo>
                                    <a:pt x="622" y="0"/>
                                  </a:lnTo>
                                  <a:lnTo>
                                    <a:pt x="622" y="367"/>
                                  </a:lnTo>
                                  <a:lnTo>
                                    <a:pt x="0" y="386"/>
                                  </a:lnTo>
                                  <a:lnTo>
                                    <a:pt x="0" y="391"/>
                                  </a:lnTo>
                                  <a:lnTo>
                                    <a:pt x="627" y="373"/>
                                  </a:lnTo>
                                  <a:lnTo>
                                    <a:pt x="626" y="0"/>
                                  </a:lnTo>
                                  <a:close/>
                                </a:path>
                              </a:pathLst>
                            </a:custGeom>
                            <a:solidFill>
                              <a:srgbClr val="18436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6" name="Freeform 3700"/>
                          <wps:cNvSpPr>
                            <a:spLocks/>
                          </wps:cNvSpPr>
                          <wps:spPr bwMode="auto">
                            <a:xfrm>
                              <a:off x="932" y="4450"/>
                              <a:ext cx="112" cy="43"/>
                            </a:xfrm>
                            <a:custGeom>
                              <a:avLst/>
                              <a:gdLst>
                                <a:gd name="T0" fmla="*/ 77 w 112"/>
                                <a:gd name="T1" fmla="*/ 1 h 43"/>
                                <a:gd name="T2" fmla="*/ 101 w 112"/>
                                <a:gd name="T3" fmla="*/ 0 h 43"/>
                                <a:gd name="T4" fmla="*/ 112 w 112"/>
                                <a:gd name="T5" fmla="*/ 37 h 43"/>
                                <a:gd name="T6" fmla="*/ 112 w 112"/>
                                <a:gd name="T7" fmla="*/ 37 h 43"/>
                                <a:gd name="T8" fmla="*/ 112 w 112"/>
                                <a:gd name="T9" fmla="*/ 38 h 43"/>
                                <a:gd name="T10" fmla="*/ 111 w 112"/>
                                <a:gd name="T11" fmla="*/ 40 h 43"/>
                                <a:gd name="T12" fmla="*/ 107 w 112"/>
                                <a:gd name="T13" fmla="*/ 41 h 43"/>
                                <a:gd name="T14" fmla="*/ 101 w 112"/>
                                <a:gd name="T15" fmla="*/ 42 h 43"/>
                                <a:gd name="T16" fmla="*/ 91 w 112"/>
                                <a:gd name="T17" fmla="*/ 43 h 43"/>
                                <a:gd name="T18" fmla="*/ 54 w 112"/>
                                <a:gd name="T19" fmla="*/ 43 h 43"/>
                                <a:gd name="T20" fmla="*/ 54 w 112"/>
                                <a:gd name="T21" fmla="*/ 43 h 43"/>
                                <a:gd name="T22" fmla="*/ 33 w 112"/>
                                <a:gd name="T23" fmla="*/ 43 h 43"/>
                                <a:gd name="T24" fmla="*/ 19 w 112"/>
                                <a:gd name="T25" fmla="*/ 42 h 43"/>
                                <a:gd name="T26" fmla="*/ 9 w 112"/>
                                <a:gd name="T27" fmla="*/ 41 h 43"/>
                                <a:gd name="T28" fmla="*/ 4 w 112"/>
                                <a:gd name="T29" fmla="*/ 40 h 43"/>
                                <a:gd name="T30" fmla="*/ 0 w 112"/>
                                <a:gd name="T31" fmla="*/ 38 h 43"/>
                                <a:gd name="T32" fmla="*/ 0 w 112"/>
                                <a:gd name="T33" fmla="*/ 37 h 43"/>
                                <a:gd name="T34" fmla="*/ 0 w 112"/>
                                <a:gd name="T35" fmla="*/ 36 h 43"/>
                                <a:gd name="T36" fmla="*/ 11 w 112"/>
                                <a:gd name="T37" fmla="*/ 4 h 43"/>
                                <a:gd name="T38" fmla="*/ 59 w 112"/>
                                <a:gd name="T39" fmla="*/ 3 h 43"/>
                                <a:gd name="T40" fmla="*/ 66 w 112"/>
                                <a:gd name="T41" fmla="*/ 38 h 43"/>
                                <a:gd name="T42" fmla="*/ 68 w 112"/>
                                <a:gd name="T43" fmla="*/ 40 h 43"/>
                                <a:gd name="T44" fmla="*/ 68 w 112"/>
                                <a:gd name="T45" fmla="*/ 40 h 43"/>
                                <a:gd name="T46" fmla="*/ 68 w 112"/>
                                <a:gd name="T47" fmla="*/ 41 h 43"/>
                                <a:gd name="T48" fmla="*/ 69 w 112"/>
                                <a:gd name="T49" fmla="*/ 41 h 43"/>
                                <a:gd name="T50" fmla="*/ 69 w 112"/>
                                <a:gd name="T51" fmla="*/ 41 h 43"/>
                                <a:gd name="T52" fmla="*/ 83 w 112"/>
                                <a:gd name="T53" fmla="*/ 40 h 43"/>
                                <a:gd name="T54" fmla="*/ 83 w 112"/>
                                <a:gd name="T55" fmla="*/ 40 h 43"/>
                                <a:gd name="T56" fmla="*/ 84 w 112"/>
                                <a:gd name="T57" fmla="*/ 40 h 43"/>
                                <a:gd name="T58" fmla="*/ 84 w 112"/>
                                <a:gd name="T59" fmla="*/ 38 h 43"/>
                                <a:gd name="T60" fmla="*/ 84 w 112"/>
                                <a:gd name="T61" fmla="*/ 38 h 43"/>
                                <a:gd name="T62" fmla="*/ 77 w 112"/>
                                <a:gd name="T63" fmla="*/ 1 h 43"/>
                                <a:gd name="T64" fmla="*/ 77 w 112"/>
                                <a:gd name="T65" fmla="*/ 1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12" h="43">
                                  <a:moveTo>
                                    <a:pt x="77" y="1"/>
                                  </a:moveTo>
                                  <a:lnTo>
                                    <a:pt x="101" y="0"/>
                                  </a:lnTo>
                                  <a:lnTo>
                                    <a:pt x="112" y="37"/>
                                  </a:lnTo>
                                  <a:lnTo>
                                    <a:pt x="112" y="37"/>
                                  </a:lnTo>
                                  <a:lnTo>
                                    <a:pt x="112" y="38"/>
                                  </a:lnTo>
                                  <a:lnTo>
                                    <a:pt x="111" y="40"/>
                                  </a:lnTo>
                                  <a:lnTo>
                                    <a:pt x="107" y="41"/>
                                  </a:lnTo>
                                  <a:lnTo>
                                    <a:pt x="101" y="42"/>
                                  </a:lnTo>
                                  <a:lnTo>
                                    <a:pt x="91" y="43"/>
                                  </a:lnTo>
                                  <a:lnTo>
                                    <a:pt x="54" y="43"/>
                                  </a:lnTo>
                                  <a:lnTo>
                                    <a:pt x="54" y="43"/>
                                  </a:lnTo>
                                  <a:lnTo>
                                    <a:pt x="33" y="43"/>
                                  </a:lnTo>
                                  <a:lnTo>
                                    <a:pt x="19" y="42"/>
                                  </a:lnTo>
                                  <a:lnTo>
                                    <a:pt x="9" y="41"/>
                                  </a:lnTo>
                                  <a:lnTo>
                                    <a:pt x="4" y="40"/>
                                  </a:lnTo>
                                  <a:lnTo>
                                    <a:pt x="0" y="38"/>
                                  </a:lnTo>
                                  <a:lnTo>
                                    <a:pt x="0" y="37"/>
                                  </a:lnTo>
                                  <a:lnTo>
                                    <a:pt x="0" y="36"/>
                                  </a:lnTo>
                                  <a:lnTo>
                                    <a:pt x="11" y="4"/>
                                  </a:lnTo>
                                  <a:lnTo>
                                    <a:pt x="59" y="3"/>
                                  </a:lnTo>
                                  <a:lnTo>
                                    <a:pt x="66" y="38"/>
                                  </a:lnTo>
                                  <a:lnTo>
                                    <a:pt x="68" y="40"/>
                                  </a:lnTo>
                                  <a:lnTo>
                                    <a:pt x="68" y="40"/>
                                  </a:lnTo>
                                  <a:lnTo>
                                    <a:pt x="68" y="41"/>
                                  </a:lnTo>
                                  <a:lnTo>
                                    <a:pt x="69" y="41"/>
                                  </a:lnTo>
                                  <a:lnTo>
                                    <a:pt x="69" y="41"/>
                                  </a:lnTo>
                                  <a:lnTo>
                                    <a:pt x="83" y="40"/>
                                  </a:lnTo>
                                  <a:lnTo>
                                    <a:pt x="83" y="40"/>
                                  </a:lnTo>
                                  <a:lnTo>
                                    <a:pt x="84" y="40"/>
                                  </a:lnTo>
                                  <a:lnTo>
                                    <a:pt x="84" y="38"/>
                                  </a:lnTo>
                                  <a:lnTo>
                                    <a:pt x="84" y="38"/>
                                  </a:lnTo>
                                  <a:lnTo>
                                    <a:pt x="77" y="1"/>
                                  </a:lnTo>
                                  <a:lnTo>
                                    <a:pt x="77" y="1"/>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7" name="Freeform 3701"/>
                          <wps:cNvSpPr>
                            <a:spLocks/>
                          </wps:cNvSpPr>
                          <wps:spPr bwMode="auto">
                            <a:xfrm>
                              <a:off x="753" y="4495"/>
                              <a:ext cx="530" cy="29"/>
                            </a:xfrm>
                            <a:custGeom>
                              <a:avLst/>
                              <a:gdLst>
                                <a:gd name="T0" fmla="*/ 530 w 530"/>
                                <a:gd name="T1" fmla="*/ 7 h 29"/>
                                <a:gd name="T2" fmla="*/ 32 w 530"/>
                                <a:gd name="T3" fmla="*/ 29 h 29"/>
                                <a:gd name="T4" fmla="*/ 0 w 530"/>
                                <a:gd name="T5" fmla="*/ 21 h 29"/>
                                <a:gd name="T6" fmla="*/ 0 w 530"/>
                                <a:gd name="T7" fmla="*/ 21 h 29"/>
                                <a:gd name="T8" fmla="*/ 63 w 530"/>
                                <a:gd name="T9" fmla="*/ 15 h 29"/>
                                <a:gd name="T10" fmla="*/ 119 w 530"/>
                                <a:gd name="T11" fmla="*/ 11 h 29"/>
                                <a:gd name="T12" fmla="*/ 173 w 530"/>
                                <a:gd name="T13" fmla="*/ 7 h 29"/>
                                <a:gd name="T14" fmla="*/ 173 w 530"/>
                                <a:gd name="T15" fmla="*/ 7 h 29"/>
                                <a:gd name="T16" fmla="*/ 176 w 530"/>
                                <a:gd name="T17" fmla="*/ 9 h 29"/>
                                <a:gd name="T18" fmla="*/ 189 w 530"/>
                                <a:gd name="T19" fmla="*/ 11 h 29"/>
                                <a:gd name="T20" fmla="*/ 213 w 530"/>
                                <a:gd name="T21" fmla="*/ 14 h 29"/>
                                <a:gd name="T22" fmla="*/ 230 w 530"/>
                                <a:gd name="T23" fmla="*/ 14 h 29"/>
                                <a:gd name="T24" fmla="*/ 249 w 530"/>
                                <a:gd name="T25" fmla="*/ 14 h 29"/>
                                <a:gd name="T26" fmla="*/ 249 w 530"/>
                                <a:gd name="T27" fmla="*/ 14 h 29"/>
                                <a:gd name="T28" fmla="*/ 258 w 530"/>
                                <a:gd name="T29" fmla="*/ 12 h 29"/>
                                <a:gd name="T30" fmla="*/ 276 w 530"/>
                                <a:gd name="T31" fmla="*/ 12 h 29"/>
                                <a:gd name="T32" fmla="*/ 285 w 530"/>
                                <a:gd name="T33" fmla="*/ 11 h 29"/>
                                <a:gd name="T34" fmla="*/ 293 w 530"/>
                                <a:gd name="T35" fmla="*/ 9 h 29"/>
                                <a:gd name="T36" fmla="*/ 296 w 530"/>
                                <a:gd name="T37" fmla="*/ 7 h 29"/>
                                <a:gd name="T38" fmla="*/ 296 w 530"/>
                                <a:gd name="T39" fmla="*/ 6 h 29"/>
                                <a:gd name="T40" fmla="*/ 295 w 530"/>
                                <a:gd name="T41" fmla="*/ 3 h 29"/>
                                <a:gd name="T42" fmla="*/ 295 w 530"/>
                                <a:gd name="T43" fmla="*/ 3 h 29"/>
                                <a:gd name="T44" fmla="*/ 390 w 530"/>
                                <a:gd name="T45" fmla="*/ 2 h 29"/>
                                <a:gd name="T46" fmla="*/ 488 w 530"/>
                                <a:gd name="T47" fmla="*/ 0 h 29"/>
                                <a:gd name="T48" fmla="*/ 530 w 530"/>
                                <a:gd name="T49" fmla="*/ 7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30" h="29">
                                  <a:moveTo>
                                    <a:pt x="530" y="7"/>
                                  </a:moveTo>
                                  <a:lnTo>
                                    <a:pt x="32" y="29"/>
                                  </a:lnTo>
                                  <a:lnTo>
                                    <a:pt x="0" y="21"/>
                                  </a:lnTo>
                                  <a:lnTo>
                                    <a:pt x="0" y="21"/>
                                  </a:lnTo>
                                  <a:lnTo>
                                    <a:pt x="63" y="15"/>
                                  </a:lnTo>
                                  <a:lnTo>
                                    <a:pt x="119" y="11"/>
                                  </a:lnTo>
                                  <a:lnTo>
                                    <a:pt x="173" y="7"/>
                                  </a:lnTo>
                                  <a:lnTo>
                                    <a:pt x="173" y="7"/>
                                  </a:lnTo>
                                  <a:lnTo>
                                    <a:pt x="176" y="9"/>
                                  </a:lnTo>
                                  <a:lnTo>
                                    <a:pt x="189" y="11"/>
                                  </a:lnTo>
                                  <a:lnTo>
                                    <a:pt x="213" y="14"/>
                                  </a:lnTo>
                                  <a:lnTo>
                                    <a:pt x="230" y="14"/>
                                  </a:lnTo>
                                  <a:lnTo>
                                    <a:pt x="249" y="14"/>
                                  </a:lnTo>
                                  <a:lnTo>
                                    <a:pt x="249" y="14"/>
                                  </a:lnTo>
                                  <a:lnTo>
                                    <a:pt x="258" y="12"/>
                                  </a:lnTo>
                                  <a:lnTo>
                                    <a:pt x="276" y="12"/>
                                  </a:lnTo>
                                  <a:lnTo>
                                    <a:pt x="285" y="11"/>
                                  </a:lnTo>
                                  <a:lnTo>
                                    <a:pt x="293" y="9"/>
                                  </a:lnTo>
                                  <a:lnTo>
                                    <a:pt x="296" y="7"/>
                                  </a:lnTo>
                                  <a:lnTo>
                                    <a:pt x="296" y="6"/>
                                  </a:lnTo>
                                  <a:lnTo>
                                    <a:pt x="295" y="3"/>
                                  </a:lnTo>
                                  <a:lnTo>
                                    <a:pt x="295" y="3"/>
                                  </a:lnTo>
                                  <a:lnTo>
                                    <a:pt x="390" y="2"/>
                                  </a:lnTo>
                                  <a:lnTo>
                                    <a:pt x="488" y="0"/>
                                  </a:lnTo>
                                  <a:lnTo>
                                    <a:pt x="530" y="7"/>
                                  </a:lnTo>
                                  <a:close/>
                                </a:path>
                              </a:pathLst>
                            </a:custGeom>
                            <a:solidFill>
                              <a:srgbClr val="3C3C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8" name="Freeform 3702"/>
                          <wps:cNvSpPr>
                            <a:spLocks/>
                          </wps:cNvSpPr>
                          <wps:spPr bwMode="auto">
                            <a:xfrm>
                              <a:off x="752" y="4516"/>
                              <a:ext cx="40" cy="19"/>
                            </a:xfrm>
                            <a:custGeom>
                              <a:avLst/>
                              <a:gdLst>
                                <a:gd name="T0" fmla="*/ 40 w 40"/>
                                <a:gd name="T1" fmla="*/ 19 h 19"/>
                                <a:gd name="T2" fmla="*/ 40 w 40"/>
                                <a:gd name="T3" fmla="*/ 14 h 19"/>
                                <a:gd name="T4" fmla="*/ 40 w 40"/>
                                <a:gd name="T5" fmla="*/ 14 h 19"/>
                                <a:gd name="T6" fmla="*/ 38 w 40"/>
                                <a:gd name="T7" fmla="*/ 12 h 19"/>
                                <a:gd name="T8" fmla="*/ 38 w 40"/>
                                <a:gd name="T9" fmla="*/ 12 h 19"/>
                                <a:gd name="T10" fmla="*/ 33 w 40"/>
                                <a:gd name="T11" fmla="*/ 8 h 19"/>
                                <a:gd name="T12" fmla="*/ 1 w 40"/>
                                <a:gd name="T13" fmla="*/ 0 h 19"/>
                                <a:gd name="T14" fmla="*/ 0 w 40"/>
                                <a:gd name="T15" fmla="*/ 9 h 19"/>
                                <a:gd name="T16" fmla="*/ 40 w 40"/>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0" h="19">
                                  <a:moveTo>
                                    <a:pt x="40" y="19"/>
                                  </a:moveTo>
                                  <a:lnTo>
                                    <a:pt x="40" y="14"/>
                                  </a:lnTo>
                                  <a:lnTo>
                                    <a:pt x="40" y="14"/>
                                  </a:lnTo>
                                  <a:lnTo>
                                    <a:pt x="38" y="12"/>
                                  </a:lnTo>
                                  <a:lnTo>
                                    <a:pt x="38" y="12"/>
                                  </a:lnTo>
                                  <a:lnTo>
                                    <a:pt x="33" y="8"/>
                                  </a:lnTo>
                                  <a:lnTo>
                                    <a:pt x="1" y="0"/>
                                  </a:lnTo>
                                  <a:lnTo>
                                    <a:pt x="0" y="9"/>
                                  </a:lnTo>
                                  <a:lnTo>
                                    <a:pt x="40" y="19"/>
                                  </a:lnTo>
                                  <a:close/>
                                </a:path>
                              </a:pathLst>
                            </a:custGeom>
                            <a:solidFill>
                              <a:srgbClr val="3C3E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9" name="Freeform 3703"/>
                          <wps:cNvSpPr>
                            <a:spLocks/>
                          </wps:cNvSpPr>
                          <wps:spPr bwMode="auto">
                            <a:xfrm>
                              <a:off x="682" y="4420"/>
                              <a:ext cx="656" cy="26"/>
                            </a:xfrm>
                            <a:custGeom>
                              <a:avLst/>
                              <a:gdLst>
                                <a:gd name="T0" fmla="*/ 0 w 656"/>
                                <a:gd name="T1" fmla="*/ 26 h 26"/>
                                <a:gd name="T2" fmla="*/ 2 w 656"/>
                                <a:gd name="T3" fmla="*/ 22 h 26"/>
                                <a:gd name="T4" fmla="*/ 653 w 656"/>
                                <a:gd name="T5" fmla="*/ 0 h 26"/>
                                <a:gd name="T6" fmla="*/ 656 w 656"/>
                                <a:gd name="T7" fmla="*/ 3 h 26"/>
                                <a:gd name="T8" fmla="*/ 0 w 656"/>
                                <a:gd name="T9" fmla="*/ 26 h 26"/>
                              </a:gdLst>
                              <a:ahLst/>
                              <a:cxnLst>
                                <a:cxn ang="0">
                                  <a:pos x="T0" y="T1"/>
                                </a:cxn>
                                <a:cxn ang="0">
                                  <a:pos x="T2" y="T3"/>
                                </a:cxn>
                                <a:cxn ang="0">
                                  <a:pos x="T4" y="T5"/>
                                </a:cxn>
                                <a:cxn ang="0">
                                  <a:pos x="T6" y="T7"/>
                                </a:cxn>
                                <a:cxn ang="0">
                                  <a:pos x="T8" y="T9"/>
                                </a:cxn>
                              </a:cxnLst>
                              <a:rect l="0" t="0" r="r" b="b"/>
                              <a:pathLst>
                                <a:path w="656" h="26">
                                  <a:moveTo>
                                    <a:pt x="0" y="26"/>
                                  </a:moveTo>
                                  <a:lnTo>
                                    <a:pt x="2" y="22"/>
                                  </a:lnTo>
                                  <a:lnTo>
                                    <a:pt x="653" y="0"/>
                                  </a:lnTo>
                                  <a:lnTo>
                                    <a:pt x="656" y="3"/>
                                  </a:lnTo>
                                  <a:lnTo>
                                    <a:pt x="0" y="26"/>
                                  </a:lnTo>
                                  <a:close/>
                                </a:path>
                              </a:pathLst>
                            </a:custGeom>
                            <a:solidFill>
                              <a:srgbClr val="9294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0" name="Freeform 3704"/>
                          <wps:cNvSpPr>
                            <a:spLocks/>
                          </wps:cNvSpPr>
                          <wps:spPr bwMode="auto">
                            <a:xfrm>
                              <a:off x="678" y="4417"/>
                              <a:ext cx="665" cy="32"/>
                            </a:xfrm>
                            <a:custGeom>
                              <a:avLst/>
                              <a:gdLst>
                                <a:gd name="T0" fmla="*/ 658 w 665"/>
                                <a:gd name="T1" fmla="*/ 0 h 32"/>
                                <a:gd name="T2" fmla="*/ 657 w 665"/>
                                <a:gd name="T3" fmla="*/ 0 h 32"/>
                                <a:gd name="T4" fmla="*/ 5 w 665"/>
                                <a:gd name="T5" fmla="*/ 23 h 32"/>
                                <a:gd name="T6" fmla="*/ 0 w 665"/>
                                <a:gd name="T7" fmla="*/ 32 h 32"/>
                                <a:gd name="T8" fmla="*/ 665 w 665"/>
                                <a:gd name="T9" fmla="*/ 9 h 32"/>
                                <a:gd name="T10" fmla="*/ 658 w 665"/>
                                <a:gd name="T11" fmla="*/ 0 h 32"/>
                              </a:gdLst>
                              <a:ahLst/>
                              <a:cxnLst>
                                <a:cxn ang="0">
                                  <a:pos x="T0" y="T1"/>
                                </a:cxn>
                                <a:cxn ang="0">
                                  <a:pos x="T2" y="T3"/>
                                </a:cxn>
                                <a:cxn ang="0">
                                  <a:pos x="T4" y="T5"/>
                                </a:cxn>
                                <a:cxn ang="0">
                                  <a:pos x="T6" y="T7"/>
                                </a:cxn>
                                <a:cxn ang="0">
                                  <a:pos x="T8" y="T9"/>
                                </a:cxn>
                                <a:cxn ang="0">
                                  <a:pos x="T10" y="T11"/>
                                </a:cxn>
                              </a:cxnLst>
                              <a:rect l="0" t="0" r="r" b="b"/>
                              <a:pathLst>
                                <a:path w="665" h="32">
                                  <a:moveTo>
                                    <a:pt x="658" y="0"/>
                                  </a:moveTo>
                                  <a:lnTo>
                                    <a:pt x="657" y="0"/>
                                  </a:lnTo>
                                  <a:lnTo>
                                    <a:pt x="5" y="23"/>
                                  </a:lnTo>
                                  <a:lnTo>
                                    <a:pt x="0" y="32"/>
                                  </a:lnTo>
                                  <a:lnTo>
                                    <a:pt x="665" y="9"/>
                                  </a:lnTo>
                                  <a:lnTo>
                                    <a:pt x="658" y="0"/>
                                  </a:lnTo>
                                  <a:close/>
                                </a:path>
                              </a:pathLst>
                            </a:custGeom>
                            <a:solidFill>
                              <a:srgbClr val="2F2F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1" name="Freeform 3705"/>
                          <wps:cNvSpPr>
                            <a:spLocks/>
                          </wps:cNvSpPr>
                          <wps:spPr bwMode="auto">
                            <a:xfrm>
                              <a:off x="650" y="4381"/>
                              <a:ext cx="5" cy="12"/>
                            </a:xfrm>
                            <a:custGeom>
                              <a:avLst/>
                              <a:gdLst>
                                <a:gd name="T0" fmla="*/ 5 w 5"/>
                                <a:gd name="T1" fmla="*/ 7 h 12"/>
                                <a:gd name="T2" fmla="*/ 5 w 5"/>
                                <a:gd name="T3" fmla="*/ 7 h 12"/>
                                <a:gd name="T4" fmla="*/ 4 w 5"/>
                                <a:gd name="T5" fmla="*/ 11 h 12"/>
                                <a:gd name="T6" fmla="*/ 2 w 5"/>
                                <a:gd name="T7" fmla="*/ 12 h 12"/>
                                <a:gd name="T8" fmla="*/ 2 w 5"/>
                                <a:gd name="T9" fmla="*/ 12 h 12"/>
                                <a:gd name="T10" fmla="*/ 1 w 5"/>
                                <a:gd name="T11" fmla="*/ 11 h 12"/>
                                <a:gd name="T12" fmla="*/ 0 w 5"/>
                                <a:gd name="T13" fmla="*/ 7 h 12"/>
                                <a:gd name="T14" fmla="*/ 0 w 5"/>
                                <a:gd name="T15" fmla="*/ 7 h 12"/>
                                <a:gd name="T16" fmla="*/ 1 w 5"/>
                                <a:gd name="T17" fmla="*/ 3 h 12"/>
                                <a:gd name="T18" fmla="*/ 2 w 5"/>
                                <a:gd name="T19" fmla="*/ 0 h 12"/>
                                <a:gd name="T20" fmla="*/ 2 w 5"/>
                                <a:gd name="T21" fmla="*/ 0 h 12"/>
                                <a:gd name="T22" fmla="*/ 4 w 5"/>
                                <a:gd name="T23" fmla="*/ 3 h 12"/>
                                <a:gd name="T24" fmla="*/ 5 w 5"/>
                                <a:gd name="T25" fmla="*/ 7 h 12"/>
                                <a:gd name="T26" fmla="*/ 5 w 5"/>
                                <a:gd name="T2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 h="12">
                                  <a:moveTo>
                                    <a:pt x="5" y="7"/>
                                  </a:moveTo>
                                  <a:lnTo>
                                    <a:pt x="5" y="7"/>
                                  </a:lnTo>
                                  <a:lnTo>
                                    <a:pt x="4" y="11"/>
                                  </a:lnTo>
                                  <a:lnTo>
                                    <a:pt x="2" y="12"/>
                                  </a:lnTo>
                                  <a:lnTo>
                                    <a:pt x="2" y="12"/>
                                  </a:lnTo>
                                  <a:lnTo>
                                    <a:pt x="1" y="11"/>
                                  </a:lnTo>
                                  <a:lnTo>
                                    <a:pt x="0" y="7"/>
                                  </a:lnTo>
                                  <a:lnTo>
                                    <a:pt x="0" y="7"/>
                                  </a:lnTo>
                                  <a:lnTo>
                                    <a:pt x="1" y="3"/>
                                  </a:lnTo>
                                  <a:lnTo>
                                    <a:pt x="2" y="0"/>
                                  </a:lnTo>
                                  <a:lnTo>
                                    <a:pt x="2" y="0"/>
                                  </a:lnTo>
                                  <a:lnTo>
                                    <a:pt x="4" y="3"/>
                                  </a:lnTo>
                                  <a:lnTo>
                                    <a:pt x="5" y="7"/>
                                  </a:lnTo>
                                  <a:lnTo>
                                    <a:pt x="5" y="7"/>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2" name="Freeform 3706"/>
                          <wps:cNvSpPr>
                            <a:spLocks/>
                          </wps:cNvSpPr>
                          <wps:spPr bwMode="auto">
                            <a:xfrm>
                              <a:off x="650" y="4367"/>
                              <a:ext cx="5" cy="12"/>
                            </a:xfrm>
                            <a:custGeom>
                              <a:avLst/>
                              <a:gdLst>
                                <a:gd name="T0" fmla="*/ 5 w 5"/>
                                <a:gd name="T1" fmla="*/ 6 h 12"/>
                                <a:gd name="T2" fmla="*/ 5 w 5"/>
                                <a:gd name="T3" fmla="*/ 6 h 12"/>
                                <a:gd name="T4" fmla="*/ 4 w 5"/>
                                <a:gd name="T5" fmla="*/ 11 h 12"/>
                                <a:gd name="T6" fmla="*/ 2 w 5"/>
                                <a:gd name="T7" fmla="*/ 12 h 12"/>
                                <a:gd name="T8" fmla="*/ 2 w 5"/>
                                <a:gd name="T9" fmla="*/ 12 h 12"/>
                                <a:gd name="T10" fmla="*/ 1 w 5"/>
                                <a:gd name="T11" fmla="*/ 11 h 12"/>
                                <a:gd name="T12" fmla="*/ 0 w 5"/>
                                <a:gd name="T13" fmla="*/ 6 h 12"/>
                                <a:gd name="T14" fmla="*/ 0 w 5"/>
                                <a:gd name="T15" fmla="*/ 6 h 12"/>
                                <a:gd name="T16" fmla="*/ 1 w 5"/>
                                <a:gd name="T17" fmla="*/ 2 h 12"/>
                                <a:gd name="T18" fmla="*/ 2 w 5"/>
                                <a:gd name="T19" fmla="*/ 0 h 12"/>
                                <a:gd name="T20" fmla="*/ 2 w 5"/>
                                <a:gd name="T21" fmla="*/ 0 h 12"/>
                                <a:gd name="T22" fmla="*/ 4 w 5"/>
                                <a:gd name="T23" fmla="*/ 2 h 12"/>
                                <a:gd name="T24" fmla="*/ 5 w 5"/>
                                <a:gd name="T25" fmla="*/ 6 h 12"/>
                                <a:gd name="T26" fmla="*/ 5 w 5"/>
                                <a:gd name="T2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 h="12">
                                  <a:moveTo>
                                    <a:pt x="5" y="6"/>
                                  </a:moveTo>
                                  <a:lnTo>
                                    <a:pt x="5" y="6"/>
                                  </a:lnTo>
                                  <a:lnTo>
                                    <a:pt x="4" y="11"/>
                                  </a:lnTo>
                                  <a:lnTo>
                                    <a:pt x="2" y="12"/>
                                  </a:lnTo>
                                  <a:lnTo>
                                    <a:pt x="2" y="12"/>
                                  </a:lnTo>
                                  <a:lnTo>
                                    <a:pt x="1" y="11"/>
                                  </a:lnTo>
                                  <a:lnTo>
                                    <a:pt x="0" y="6"/>
                                  </a:lnTo>
                                  <a:lnTo>
                                    <a:pt x="0" y="6"/>
                                  </a:lnTo>
                                  <a:lnTo>
                                    <a:pt x="1" y="2"/>
                                  </a:lnTo>
                                  <a:lnTo>
                                    <a:pt x="2" y="0"/>
                                  </a:lnTo>
                                  <a:lnTo>
                                    <a:pt x="2" y="0"/>
                                  </a:lnTo>
                                  <a:lnTo>
                                    <a:pt x="4" y="2"/>
                                  </a:lnTo>
                                  <a:lnTo>
                                    <a:pt x="5" y="6"/>
                                  </a:lnTo>
                                  <a:lnTo>
                                    <a:pt x="5" y="6"/>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3" name="Freeform 3707"/>
                          <wps:cNvSpPr>
                            <a:spLocks/>
                          </wps:cNvSpPr>
                          <wps:spPr bwMode="auto">
                            <a:xfrm>
                              <a:off x="650" y="4352"/>
                              <a:ext cx="5" cy="13"/>
                            </a:xfrm>
                            <a:custGeom>
                              <a:avLst/>
                              <a:gdLst>
                                <a:gd name="T0" fmla="*/ 5 w 5"/>
                                <a:gd name="T1" fmla="*/ 7 h 13"/>
                                <a:gd name="T2" fmla="*/ 5 w 5"/>
                                <a:gd name="T3" fmla="*/ 7 h 13"/>
                                <a:gd name="T4" fmla="*/ 4 w 5"/>
                                <a:gd name="T5" fmla="*/ 10 h 13"/>
                                <a:gd name="T6" fmla="*/ 2 w 5"/>
                                <a:gd name="T7" fmla="*/ 13 h 13"/>
                                <a:gd name="T8" fmla="*/ 2 w 5"/>
                                <a:gd name="T9" fmla="*/ 13 h 13"/>
                                <a:gd name="T10" fmla="*/ 1 w 5"/>
                                <a:gd name="T11" fmla="*/ 10 h 13"/>
                                <a:gd name="T12" fmla="*/ 0 w 5"/>
                                <a:gd name="T13" fmla="*/ 7 h 13"/>
                                <a:gd name="T14" fmla="*/ 0 w 5"/>
                                <a:gd name="T15" fmla="*/ 7 h 13"/>
                                <a:gd name="T16" fmla="*/ 1 w 5"/>
                                <a:gd name="T17" fmla="*/ 3 h 13"/>
                                <a:gd name="T18" fmla="*/ 2 w 5"/>
                                <a:gd name="T19" fmla="*/ 0 h 13"/>
                                <a:gd name="T20" fmla="*/ 2 w 5"/>
                                <a:gd name="T21" fmla="*/ 0 h 13"/>
                                <a:gd name="T22" fmla="*/ 4 w 5"/>
                                <a:gd name="T23" fmla="*/ 3 h 13"/>
                                <a:gd name="T24" fmla="*/ 5 w 5"/>
                                <a:gd name="T25" fmla="*/ 7 h 13"/>
                                <a:gd name="T26" fmla="*/ 5 w 5"/>
                                <a:gd name="T2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 h="13">
                                  <a:moveTo>
                                    <a:pt x="5" y="7"/>
                                  </a:moveTo>
                                  <a:lnTo>
                                    <a:pt x="5" y="7"/>
                                  </a:lnTo>
                                  <a:lnTo>
                                    <a:pt x="4" y="10"/>
                                  </a:lnTo>
                                  <a:lnTo>
                                    <a:pt x="2" y="13"/>
                                  </a:lnTo>
                                  <a:lnTo>
                                    <a:pt x="2" y="13"/>
                                  </a:lnTo>
                                  <a:lnTo>
                                    <a:pt x="1" y="10"/>
                                  </a:lnTo>
                                  <a:lnTo>
                                    <a:pt x="0" y="7"/>
                                  </a:lnTo>
                                  <a:lnTo>
                                    <a:pt x="0" y="7"/>
                                  </a:lnTo>
                                  <a:lnTo>
                                    <a:pt x="1" y="3"/>
                                  </a:lnTo>
                                  <a:lnTo>
                                    <a:pt x="2" y="0"/>
                                  </a:lnTo>
                                  <a:lnTo>
                                    <a:pt x="2" y="0"/>
                                  </a:lnTo>
                                  <a:lnTo>
                                    <a:pt x="4" y="3"/>
                                  </a:lnTo>
                                  <a:lnTo>
                                    <a:pt x="5" y="7"/>
                                  </a:lnTo>
                                  <a:lnTo>
                                    <a:pt x="5" y="7"/>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4" name="Freeform 3708"/>
                          <wps:cNvSpPr>
                            <a:spLocks/>
                          </wps:cNvSpPr>
                          <wps:spPr bwMode="auto">
                            <a:xfrm>
                              <a:off x="650" y="4338"/>
                              <a:ext cx="5" cy="12"/>
                            </a:xfrm>
                            <a:custGeom>
                              <a:avLst/>
                              <a:gdLst>
                                <a:gd name="T0" fmla="*/ 5 w 5"/>
                                <a:gd name="T1" fmla="*/ 7 h 12"/>
                                <a:gd name="T2" fmla="*/ 5 w 5"/>
                                <a:gd name="T3" fmla="*/ 7 h 12"/>
                                <a:gd name="T4" fmla="*/ 4 w 5"/>
                                <a:gd name="T5" fmla="*/ 10 h 12"/>
                                <a:gd name="T6" fmla="*/ 2 w 5"/>
                                <a:gd name="T7" fmla="*/ 12 h 12"/>
                                <a:gd name="T8" fmla="*/ 2 w 5"/>
                                <a:gd name="T9" fmla="*/ 12 h 12"/>
                                <a:gd name="T10" fmla="*/ 1 w 5"/>
                                <a:gd name="T11" fmla="*/ 10 h 12"/>
                                <a:gd name="T12" fmla="*/ 0 w 5"/>
                                <a:gd name="T13" fmla="*/ 7 h 12"/>
                                <a:gd name="T14" fmla="*/ 0 w 5"/>
                                <a:gd name="T15" fmla="*/ 7 h 12"/>
                                <a:gd name="T16" fmla="*/ 1 w 5"/>
                                <a:gd name="T17" fmla="*/ 1 h 12"/>
                                <a:gd name="T18" fmla="*/ 2 w 5"/>
                                <a:gd name="T19" fmla="*/ 0 h 12"/>
                                <a:gd name="T20" fmla="*/ 2 w 5"/>
                                <a:gd name="T21" fmla="*/ 0 h 12"/>
                                <a:gd name="T22" fmla="*/ 4 w 5"/>
                                <a:gd name="T23" fmla="*/ 1 h 12"/>
                                <a:gd name="T24" fmla="*/ 5 w 5"/>
                                <a:gd name="T25" fmla="*/ 7 h 12"/>
                                <a:gd name="T26" fmla="*/ 5 w 5"/>
                                <a:gd name="T2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 h="12">
                                  <a:moveTo>
                                    <a:pt x="5" y="7"/>
                                  </a:moveTo>
                                  <a:lnTo>
                                    <a:pt x="5" y="7"/>
                                  </a:lnTo>
                                  <a:lnTo>
                                    <a:pt x="4" y="10"/>
                                  </a:lnTo>
                                  <a:lnTo>
                                    <a:pt x="2" y="12"/>
                                  </a:lnTo>
                                  <a:lnTo>
                                    <a:pt x="2" y="12"/>
                                  </a:lnTo>
                                  <a:lnTo>
                                    <a:pt x="1" y="10"/>
                                  </a:lnTo>
                                  <a:lnTo>
                                    <a:pt x="0" y="7"/>
                                  </a:lnTo>
                                  <a:lnTo>
                                    <a:pt x="0" y="7"/>
                                  </a:lnTo>
                                  <a:lnTo>
                                    <a:pt x="1" y="1"/>
                                  </a:lnTo>
                                  <a:lnTo>
                                    <a:pt x="2" y="0"/>
                                  </a:lnTo>
                                  <a:lnTo>
                                    <a:pt x="2" y="0"/>
                                  </a:lnTo>
                                  <a:lnTo>
                                    <a:pt x="4" y="1"/>
                                  </a:lnTo>
                                  <a:lnTo>
                                    <a:pt x="5" y="7"/>
                                  </a:lnTo>
                                  <a:lnTo>
                                    <a:pt x="5" y="7"/>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5" name="Freeform 3709"/>
                          <wps:cNvSpPr>
                            <a:spLocks/>
                          </wps:cNvSpPr>
                          <wps:spPr bwMode="auto">
                            <a:xfrm>
                              <a:off x="938" y="4492"/>
                              <a:ext cx="35" cy="15"/>
                            </a:xfrm>
                            <a:custGeom>
                              <a:avLst/>
                              <a:gdLst>
                                <a:gd name="T0" fmla="*/ 35 w 35"/>
                                <a:gd name="T1" fmla="*/ 1 h 15"/>
                                <a:gd name="T2" fmla="*/ 34 w 35"/>
                                <a:gd name="T3" fmla="*/ 14 h 15"/>
                                <a:gd name="T4" fmla="*/ 34 w 35"/>
                                <a:gd name="T5" fmla="*/ 14 h 15"/>
                                <a:gd name="T6" fmla="*/ 23 w 35"/>
                                <a:gd name="T7" fmla="*/ 15 h 15"/>
                                <a:gd name="T8" fmla="*/ 12 w 35"/>
                                <a:gd name="T9" fmla="*/ 15 h 15"/>
                                <a:gd name="T10" fmla="*/ 0 w 35"/>
                                <a:gd name="T11" fmla="*/ 13 h 15"/>
                                <a:gd name="T12" fmla="*/ 4 w 35"/>
                                <a:gd name="T13" fmla="*/ 0 h 15"/>
                                <a:gd name="T14" fmla="*/ 4 w 35"/>
                                <a:gd name="T15" fmla="*/ 0 h 15"/>
                                <a:gd name="T16" fmla="*/ 17 w 35"/>
                                <a:gd name="T17" fmla="*/ 3 h 15"/>
                                <a:gd name="T18" fmla="*/ 27 w 35"/>
                                <a:gd name="T19" fmla="*/ 3 h 15"/>
                                <a:gd name="T20" fmla="*/ 31 w 35"/>
                                <a:gd name="T21" fmla="*/ 3 h 15"/>
                                <a:gd name="T22" fmla="*/ 35 w 35"/>
                                <a:gd name="T23" fmla="*/ 1 h 15"/>
                                <a:gd name="T24" fmla="*/ 35 w 35"/>
                                <a:gd name="T25" fmla="*/ 1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5" h="15">
                                  <a:moveTo>
                                    <a:pt x="35" y="1"/>
                                  </a:moveTo>
                                  <a:lnTo>
                                    <a:pt x="34" y="14"/>
                                  </a:lnTo>
                                  <a:lnTo>
                                    <a:pt x="34" y="14"/>
                                  </a:lnTo>
                                  <a:lnTo>
                                    <a:pt x="23" y="15"/>
                                  </a:lnTo>
                                  <a:lnTo>
                                    <a:pt x="12" y="15"/>
                                  </a:lnTo>
                                  <a:lnTo>
                                    <a:pt x="0" y="13"/>
                                  </a:lnTo>
                                  <a:lnTo>
                                    <a:pt x="4" y="0"/>
                                  </a:lnTo>
                                  <a:lnTo>
                                    <a:pt x="4" y="0"/>
                                  </a:lnTo>
                                  <a:lnTo>
                                    <a:pt x="17" y="3"/>
                                  </a:lnTo>
                                  <a:lnTo>
                                    <a:pt x="27" y="3"/>
                                  </a:lnTo>
                                  <a:lnTo>
                                    <a:pt x="31" y="3"/>
                                  </a:lnTo>
                                  <a:lnTo>
                                    <a:pt x="35" y="1"/>
                                  </a:lnTo>
                                  <a:lnTo>
                                    <a:pt x="35" y="1"/>
                                  </a:lnTo>
                                  <a:close/>
                                </a:path>
                              </a:pathLst>
                            </a:custGeom>
                            <a:solidFill>
                              <a:srgbClr val="9294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6" name="Freeform 3710"/>
                          <wps:cNvSpPr>
                            <a:spLocks/>
                          </wps:cNvSpPr>
                          <wps:spPr bwMode="auto">
                            <a:xfrm>
                              <a:off x="932" y="4486"/>
                              <a:ext cx="0" cy="1"/>
                            </a:xfrm>
                            <a:custGeom>
                              <a:avLst/>
                              <a:gdLst>
                                <a:gd name="T0" fmla="*/ 1 h 1"/>
                                <a:gd name="T1" fmla="*/ 1 h 1"/>
                                <a:gd name="T2" fmla="*/ 1 h 1"/>
                                <a:gd name="T3" fmla="*/ 0 h 1"/>
                                <a:gd name="T4" fmla="*/ 1 h 1"/>
                              </a:gdLst>
                              <a:ahLst/>
                              <a:cxnLst>
                                <a:cxn ang="0">
                                  <a:pos x="0" y="T0"/>
                                </a:cxn>
                                <a:cxn ang="0">
                                  <a:pos x="0" y="T1"/>
                                </a:cxn>
                                <a:cxn ang="0">
                                  <a:pos x="0" y="T2"/>
                                </a:cxn>
                                <a:cxn ang="0">
                                  <a:pos x="0" y="T3"/>
                                </a:cxn>
                                <a:cxn ang="0">
                                  <a:pos x="0" y="T4"/>
                                </a:cxn>
                              </a:cxnLst>
                              <a:rect l="0" t="0" r="r" b="b"/>
                              <a:pathLst>
                                <a:path h="1">
                                  <a:moveTo>
                                    <a:pt x="0" y="1"/>
                                  </a:moveTo>
                                  <a:lnTo>
                                    <a:pt x="0" y="1"/>
                                  </a:lnTo>
                                  <a:lnTo>
                                    <a:pt x="0" y="1"/>
                                  </a:lnTo>
                                  <a:lnTo>
                                    <a:pt x="0" y="0"/>
                                  </a:lnTo>
                                  <a:lnTo>
                                    <a:pt x="0" y="1"/>
                                  </a:lnTo>
                                  <a:close/>
                                </a:path>
                              </a:pathLst>
                            </a:custGeom>
                            <a:solidFill>
                              <a:srgbClr val="52555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7" name="Freeform 3711"/>
                          <wps:cNvSpPr>
                            <a:spLocks/>
                          </wps:cNvSpPr>
                          <wps:spPr bwMode="auto">
                            <a:xfrm>
                              <a:off x="932" y="4479"/>
                              <a:ext cx="2" cy="9"/>
                            </a:xfrm>
                            <a:custGeom>
                              <a:avLst/>
                              <a:gdLst>
                                <a:gd name="T0" fmla="*/ 0 w 2"/>
                                <a:gd name="T1" fmla="*/ 7 h 9"/>
                                <a:gd name="T2" fmla="*/ 0 w 2"/>
                                <a:gd name="T3" fmla="*/ 8 h 9"/>
                                <a:gd name="T4" fmla="*/ 0 w 2"/>
                                <a:gd name="T5" fmla="*/ 8 h 9"/>
                                <a:gd name="T6" fmla="*/ 1 w 2"/>
                                <a:gd name="T7" fmla="*/ 9 h 9"/>
                                <a:gd name="T8" fmla="*/ 2 w 2"/>
                                <a:gd name="T9" fmla="*/ 0 h 9"/>
                                <a:gd name="T10" fmla="*/ 0 w 2"/>
                                <a:gd name="T11" fmla="*/ 7 h 9"/>
                              </a:gdLst>
                              <a:ahLst/>
                              <a:cxnLst>
                                <a:cxn ang="0">
                                  <a:pos x="T0" y="T1"/>
                                </a:cxn>
                                <a:cxn ang="0">
                                  <a:pos x="T2" y="T3"/>
                                </a:cxn>
                                <a:cxn ang="0">
                                  <a:pos x="T4" y="T5"/>
                                </a:cxn>
                                <a:cxn ang="0">
                                  <a:pos x="T6" y="T7"/>
                                </a:cxn>
                                <a:cxn ang="0">
                                  <a:pos x="T8" y="T9"/>
                                </a:cxn>
                                <a:cxn ang="0">
                                  <a:pos x="T10" y="T11"/>
                                </a:cxn>
                              </a:cxnLst>
                              <a:rect l="0" t="0" r="r" b="b"/>
                              <a:pathLst>
                                <a:path w="2" h="9">
                                  <a:moveTo>
                                    <a:pt x="0" y="7"/>
                                  </a:moveTo>
                                  <a:lnTo>
                                    <a:pt x="0" y="8"/>
                                  </a:lnTo>
                                  <a:lnTo>
                                    <a:pt x="0" y="8"/>
                                  </a:lnTo>
                                  <a:lnTo>
                                    <a:pt x="1" y="9"/>
                                  </a:lnTo>
                                  <a:lnTo>
                                    <a:pt x="2" y="0"/>
                                  </a:lnTo>
                                  <a:lnTo>
                                    <a:pt x="0" y="7"/>
                                  </a:lnTo>
                                  <a:close/>
                                </a:path>
                              </a:pathLst>
                            </a:custGeom>
                            <a:solidFill>
                              <a:srgbClr val="575A6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8" name="Freeform 3712"/>
                          <wps:cNvSpPr>
                            <a:spLocks/>
                          </wps:cNvSpPr>
                          <wps:spPr bwMode="auto">
                            <a:xfrm>
                              <a:off x="933" y="4474"/>
                              <a:ext cx="4" cy="14"/>
                            </a:xfrm>
                            <a:custGeom>
                              <a:avLst/>
                              <a:gdLst>
                                <a:gd name="T0" fmla="*/ 1 w 4"/>
                                <a:gd name="T1" fmla="*/ 5 h 14"/>
                                <a:gd name="T2" fmla="*/ 0 w 4"/>
                                <a:gd name="T3" fmla="*/ 14 h 14"/>
                                <a:gd name="T4" fmla="*/ 0 w 4"/>
                                <a:gd name="T5" fmla="*/ 14 h 14"/>
                                <a:gd name="T6" fmla="*/ 1 w 4"/>
                                <a:gd name="T7" fmla="*/ 14 h 14"/>
                                <a:gd name="T8" fmla="*/ 4 w 4"/>
                                <a:gd name="T9" fmla="*/ 0 h 14"/>
                                <a:gd name="T10" fmla="*/ 1 w 4"/>
                                <a:gd name="T11" fmla="*/ 5 h 14"/>
                              </a:gdLst>
                              <a:ahLst/>
                              <a:cxnLst>
                                <a:cxn ang="0">
                                  <a:pos x="T0" y="T1"/>
                                </a:cxn>
                                <a:cxn ang="0">
                                  <a:pos x="T2" y="T3"/>
                                </a:cxn>
                                <a:cxn ang="0">
                                  <a:pos x="T4" y="T5"/>
                                </a:cxn>
                                <a:cxn ang="0">
                                  <a:pos x="T6" y="T7"/>
                                </a:cxn>
                                <a:cxn ang="0">
                                  <a:pos x="T8" y="T9"/>
                                </a:cxn>
                                <a:cxn ang="0">
                                  <a:pos x="T10" y="T11"/>
                                </a:cxn>
                              </a:cxnLst>
                              <a:rect l="0" t="0" r="r" b="b"/>
                              <a:pathLst>
                                <a:path w="4" h="14">
                                  <a:moveTo>
                                    <a:pt x="1" y="5"/>
                                  </a:moveTo>
                                  <a:lnTo>
                                    <a:pt x="0" y="14"/>
                                  </a:lnTo>
                                  <a:lnTo>
                                    <a:pt x="0" y="14"/>
                                  </a:lnTo>
                                  <a:lnTo>
                                    <a:pt x="1" y="14"/>
                                  </a:lnTo>
                                  <a:lnTo>
                                    <a:pt x="4" y="0"/>
                                  </a:lnTo>
                                  <a:lnTo>
                                    <a:pt x="1" y="5"/>
                                  </a:lnTo>
                                  <a:close/>
                                </a:path>
                              </a:pathLst>
                            </a:custGeom>
                            <a:solidFill>
                              <a:srgbClr val="5E606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9" name="Freeform 3713"/>
                          <wps:cNvSpPr>
                            <a:spLocks/>
                          </wps:cNvSpPr>
                          <wps:spPr bwMode="auto">
                            <a:xfrm>
                              <a:off x="934" y="4468"/>
                              <a:ext cx="4" cy="22"/>
                            </a:xfrm>
                            <a:custGeom>
                              <a:avLst/>
                              <a:gdLst>
                                <a:gd name="T0" fmla="*/ 3 w 4"/>
                                <a:gd name="T1" fmla="*/ 6 h 22"/>
                                <a:gd name="T2" fmla="*/ 0 w 4"/>
                                <a:gd name="T3" fmla="*/ 20 h 22"/>
                                <a:gd name="T4" fmla="*/ 0 w 4"/>
                                <a:gd name="T5" fmla="*/ 20 h 22"/>
                                <a:gd name="T6" fmla="*/ 3 w 4"/>
                                <a:gd name="T7" fmla="*/ 22 h 22"/>
                                <a:gd name="T8" fmla="*/ 4 w 4"/>
                                <a:gd name="T9" fmla="*/ 0 h 22"/>
                                <a:gd name="T10" fmla="*/ 3 w 4"/>
                                <a:gd name="T11" fmla="*/ 6 h 22"/>
                              </a:gdLst>
                              <a:ahLst/>
                              <a:cxnLst>
                                <a:cxn ang="0">
                                  <a:pos x="T0" y="T1"/>
                                </a:cxn>
                                <a:cxn ang="0">
                                  <a:pos x="T2" y="T3"/>
                                </a:cxn>
                                <a:cxn ang="0">
                                  <a:pos x="T4" y="T5"/>
                                </a:cxn>
                                <a:cxn ang="0">
                                  <a:pos x="T6" y="T7"/>
                                </a:cxn>
                                <a:cxn ang="0">
                                  <a:pos x="T8" y="T9"/>
                                </a:cxn>
                                <a:cxn ang="0">
                                  <a:pos x="T10" y="T11"/>
                                </a:cxn>
                              </a:cxnLst>
                              <a:rect l="0" t="0" r="r" b="b"/>
                              <a:pathLst>
                                <a:path w="4" h="22">
                                  <a:moveTo>
                                    <a:pt x="3" y="6"/>
                                  </a:moveTo>
                                  <a:lnTo>
                                    <a:pt x="0" y="20"/>
                                  </a:lnTo>
                                  <a:lnTo>
                                    <a:pt x="0" y="20"/>
                                  </a:lnTo>
                                  <a:lnTo>
                                    <a:pt x="3" y="22"/>
                                  </a:lnTo>
                                  <a:lnTo>
                                    <a:pt x="4" y="0"/>
                                  </a:lnTo>
                                  <a:lnTo>
                                    <a:pt x="3" y="6"/>
                                  </a:lnTo>
                                  <a:close/>
                                </a:path>
                              </a:pathLst>
                            </a:custGeom>
                            <a:solidFill>
                              <a:srgbClr val="63666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0" name="Freeform 3714"/>
                          <wps:cNvSpPr>
                            <a:spLocks/>
                          </wps:cNvSpPr>
                          <wps:spPr bwMode="auto">
                            <a:xfrm>
                              <a:off x="937" y="4462"/>
                              <a:ext cx="4" cy="28"/>
                            </a:xfrm>
                            <a:custGeom>
                              <a:avLst/>
                              <a:gdLst>
                                <a:gd name="T0" fmla="*/ 1 w 4"/>
                                <a:gd name="T1" fmla="*/ 6 h 28"/>
                                <a:gd name="T2" fmla="*/ 0 w 4"/>
                                <a:gd name="T3" fmla="*/ 28 h 28"/>
                                <a:gd name="T4" fmla="*/ 0 w 4"/>
                                <a:gd name="T5" fmla="*/ 28 h 28"/>
                                <a:gd name="T6" fmla="*/ 1 w 4"/>
                                <a:gd name="T7" fmla="*/ 28 h 28"/>
                                <a:gd name="T8" fmla="*/ 4 w 4"/>
                                <a:gd name="T9" fmla="*/ 0 h 28"/>
                                <a:gd name="T10" fmla="*/ 1 w 4"/>
                                <a:gd name="T11" fmla="*/ 6 h 28"/>
                              </a:gdLst>
                              <a:ahLst/>
                              <a:cxnLst>
                                <a:cxn ang="0">
                                  <a:pos x="T0" y="T1"/>
                                </a:cxn>
                                <a:cxn ang="0">
                                  <a:pos x="T2" y="T3"/>
                                </a:cxn>
                                <a:cxn ang="0">
                                  <a:pos x="T4" y="T5"/>
                                </a:cxn>
                                <a:cxn ang="0">
                                  <a:pos x="T6" y="T7"/>
                                </a:cxn>
                                <a:cxn ang="0">
                                  <a:pos x="T8" y="T9"/>
                                </a:cxn>
                                <a:cxn ang="0">
                                  <a:pos x="T10" y="T11"/>
                                </a:cxn>
                              </a:cxnLst>
                              <a:rect l="0" t="0" r="r" b="b"/>
                              <a:pathLst>
                                <a:path w="4" h="28">
                                  <a:moveTo>
                                    <a:pt x="1" y="6"/>
                                  </a:moveTo>
                                  <a:lnTo>
                                    <a:pt x="0" y="28"/>
                                  </a:lnTo>
                                  <a:lnTo>
                                    <a:pt x="0" y="28"/>
                                  </a:lnTo>
                                  <a:lnTo>
                                    <a:pt x="1" y="28"/>
                                  </a:lnTo>
                                  <a:lnTo>
                                    <a:pt x="4" y="0"/>
                                  </a:lnTo>
                                  <a:lnTo>
                                    <a:pt x="1" y="6"/>
                                  </a:lnTo>
                                  <a:close/>
                                </a:path>
                              </a:pathLst>
                            </a:custGeom>
                            <a:solidFill>
                              <a:srgbClr val="686B7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1" name="Freeform 3715"/>
                          <wps:cNvSpPr>
                            <a:spLocks/>
                          </wps:cNvSpPr>
                          <wps:spPr bwMode="auto">
                            <a:xfrm>
                              <a:off x="938" y="4456"/>
                              <a:ext cx="5" cy="34"/>
                            </a:xfrm>
                            <a:custGeom>
                              <a:avLst/>
                              <a:gdLst>
                                <a:gd name="T0" fmla="*/ 3 w 5"/>
                                <a:gd name="T1" fmla="*/ 6 h 34"/>
                                <a:gd name="T2" fmla="*/ 0 w 5"/>
                                <a:gd name="T3" fmla="*/ 34 h 34"/>
                                <a:gd name="T4" fmla="*/ 0 w 5"/>
                                <a:gd name="T5" fmla="*/ 34 h 34"/>
                                <a:gd name="T6" fmla="*/ 2 w 5"/>
                                <a:gd name="T7" fmla="*/ 34 h 34"/>
                                <a:gd name="T8" fmla="*/ 5 w 5"/>
                                <a:gd name="T9" fmla="*/ 0 h 34"/>
                                <a:gd name="T10" fmla="*/ 3 w 5"/>
                                <a:gd name="T11" fmla="*/ 6 h 34"/>
                              </a:gdLst>
                              <a:ahLst/>
                              <a:cxnLst>
                                <a:cxn ang="0">
                                  <a:pos x="T0" y="T1"/>
                                </a:cxn>
                                <a:cxn ang="0">
                                  <a:pos x="T2" y="T3"/>
                                </a:cxn>
                                <a:cxn ang="0">
                                  <a:pos x="T4" y="T5"/>
                                </a:cxn>
                                <a:cxn ang="0">
                                  <a:pos x="T6" y="T7"/>
                                </a:cxn>
                                <a:cxn ang="0">
                                  <a:pos x="T8" y="T9"/>
                                </a:cxn>
                                <a:cxn ang="0">
                                  <a:pos x="T10" y="T11"/>
                                </a:cxn>
                              </a:cxnLst>
                              <a:rect l="0" t="0" r="r" b="b"/>
                              <a:pathLst>
                                <a:path w="5" h="34">
                                  <a:moveTo>
                                    <a:pt x="3" y="6"/>
                                  </a:moveTo>
                                  <a:lnTo>
                                    <a:pt x="0" y="34"/>
                                  </a:lnTo>
                                  <a:lnTo>
                                    <a:pt x="0" y="34"/>
                                  </a:lnTo>
                                  <a:lnTo>
                                    <a:pt x="2" y="34"/>
                                  </a:lnTo>
                                  <a:lnTo>
                                    <a:pt x="5" y="0"/>
                                  </a:lnTo>
                                  <a:lnTo>
                                    <a:pt x="3" y="6"/>
                                  </a:lnTo>
                                  <a:close/>
                                </a:path>
                              </a:pathLst>
                            </a:custGeom>
                            <a:solidFill>
                              <a:srgbClr val="6E717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2" name="Freeform 3716"/>
                          <wps:cNvSpPr>
                            <a:spLocks/>
                          </wps:cNvSpPr>
                          <wps:spPr bwMode="auto">
                            <a:xfrm>
                              <a:off x="940" y="4455"/>
                              <a:ext cx="5" cy="36"/>
                            </a:xfrm>
                            <a:custGeom>
                              <a:avLst/>
                              <a:gdLst>
                                <a:gd name="T0" fmla="*/ 3 w 5"/>
                                <a:gd name="T1" fmla="*/ 0 h 36"/>
                                <a:gd name="T2" fmla="*/ 3 w 5"/>
                                <a:gd name="T3" fmla="*/ 1 h 36"/>
                                <a:gd name="T4" fmla="*/ 0 w 5"/>
                                <a:gd name="T5" fmla="*/ 35 h 36"/>
                                <a:gd name="T6" fmla="*/ 0 w 5"/>
                                <a:gd name="T7" fmla="*/ 35 h 36"/>
                                <a:gd name="T8" fmla="*/ 1 w 5"/>
                                <a:gd name="T9" fmla="*/ 36 h 36"/>
                                <a:gd name="T10" fmla="*/ 5 w 5"/>
                                <a:gd name="T11" fmla="*/ 0 h 36"/>
                                <a:gd name="T12" fmla="*/ 3 w 5"/>
                                <a:gd name="T13" fmla="*/ 0 h 36"/>
                              </a:gdLst>
                              <a:ahLst/>
                              <a:cxnLst>
                                <a:cxn ang="0">
                                  <a:pos x="T0" y="T1"/>
                                </a:cxn>
                                <a:cxn ang="0">
                                  <a:pos x="T2" y="T3"/>
                                </a:cxn>
                                <a:cxn ang="0">
                                  <a:pos x="T4" y="T5"/>
                                </a:cxn>
                                <a:cxn ang="0">
                                  <a:pos x="T6" y="T7"/>
                                </a:cxn>
                                <a:cxn ang="0">
                                  <a:pos x="T8" y="T9"/>
                                </a:cxn>
                                <a:cxn ang="0">
                                  <a:pos x="T10" y="T11"/>
                                </a:cxn>
                                <a:cxn ang="0">
                                  <a:pos x="T12" y="T13"/>
                                </a:cxn>
                              </a:cxnLst>
                              <a:rect l="0" t="0" r="r" b="b"/>
                              <a:pathLst>
                                <a:path w="5" h="36">
                                  <a:moveTo>
                                    <a:pt x="3" y="0"/>
                                  </a:moveTo>
                                  <a:lnTo>
                                    <a:pt x="3" y="1"/>
                                  </a:lnTo>
                                  <a:lnTo>
                                    <a:pt x="0" y="35"/>
                                  </a:lnTo>
                                  <a:lnTo>
                                    <a:pt x="0" y="35"/>
                                  </a:lnTo>
                                  <a:lnTo>
                                    <a:pt x="1" y="36"/>
                                  </a:lnTo>
                                  <a:lnTo>
                                    <a:pt x="5" y="0"/>
                                  </a:lnTo>
                                  <a:lnTo>
                                    <a:pt x="3" y="0"/>
                                  </a:lnTo>
                                  <a:close/>
                                </a:path>
                              </a:pathLst>
                            </a:custGeom>
                            <a:solidFill>
                              <a:srgbClr val="7376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3" name="Freeform 3717"/>
                          <wps:cNvSpPr>
                            <a:spLocks/>
                          </wps:cNvSpPr>
                          <wps:spPr bwMode="auto">
                            <a:xfrm>
                              <a:off x="941" y="4455"/>
                              <a:ext cx="5" cy="36"/>
                            </a:xfrm>
                            <a:custGeom>
                              <a:avLst/>
                              <a:gdLst>
                                <a:gd name="T0" fmla="*/ 4 w 5"/>
                                <a:gd name="T1" fmla="*/ 0 h 36"/>
                                <a:gd name="T2" fmla="*/ 0 w 5"/>
                                <a:gd name="T3" fmla="*/ 36 h 36"/>
                                <a:gd name="T4" fmla="*/ 0 w 5"/>
                                <a:gd name="T5" fmla="*/ 36 h 36"/>
                                <a:gd name="T6" fmla="*/ 1 w 5"/>
                                <a:gd name="T7" fmla="*/ 36 h 36"/>
                                <a:gd name="T8" fmla="*/ 5 w 5"/>
                                <a:gd name="T9" fmla="*/ 0 h 36"/>
                                <a:gd name="T10" fmla="*/ 4 w 5"/>
                                <a:gd name="T11" fmla="*/ 0 h 36"/>
                              </a:gdLst>
                              <a:ahLst/>
                              <a:cxnLst>
                                <a:cxn ang="0">
                                  <a:pos x="T0" y="T1"/>
                                </a:cxn>
                                <a:cxn ang="0">
                                  <a:pos x="T2" y="T3"/>
                                </a:cxn>
                                <a:cxn ang="0">
                                  <a:pos x="T4" y="T5"/>
                                </a:cxn>
                                <a:cxn ang="0">
                                  <a:pos x="T6" y="T7"/>
                                </a:cxn>
                                <a:cxn ang="0">
                                  <a:pos x="T8" y="T9"/>
                                </a:cxn>
                                <a:cxn ang="0">
                                  <a:pos x="T10" y="T11"/>
                                </a:cxn>
                              </a:cxnLst>
                              <a:rect l="0" t="0" r="r" b="b"/>
                              <a:pathLst>
                                <a:path w="5" h="36">
                                  <a:moveTo>
                                    <a:pt x="4" y="0"/>
                                  </a:moveTo>
                                  <a:lnTo>
                                    <a:pt x="0" y="36"/>
                                  </a:lnTo>
                                  <a:lnTo>
                                    <a:pt x="0" y="36"/>
                                  </a:lnTo>
                                  <a:lnTo>
                                    <a:pt x="1" y="36"/>
                                  </a:lnTo>
                                  <a:lnTo>
                                    <a:pt x="5" y="0"/>
                                  </a:lnTo>
                                  <a:lnTo>
                                    <a:pt x="4" y="0"/>
                                  </a:lnTo>
                                  <a:close/>
                                </a:path>
                              </a:pathLst>
                            </a:custGeom>
                            <a:solidFill>
                              <a:srgbClr val="797C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4" name="Freeform 3718"/>
                          <wps:cNvSpPr>
                            <a:spLocks/>
                          </wps:cNvSpPr>
                          <wps:spPr bwMode="auto">
                            <a:xfrm>
                              <a:off x="942" y="4455"/>
                              <a:ext cx="5" cy="36"/>
                            </a:xfrm>
                            <a:custGeom>
                              <a:avLst/>
                              <a:gdLst>
                                <a:gd name="T0" fmla="*/ 4 w 5"/>
                                <a:gd name="T1" fmla="*/ 0 h 36"/>
                                <a:gd name="T2" fmla="*/ 0 w 5"/>
                                <a:gd name="T3" fmla="*/ 36 h 36"/>
                                <a:gd name="T4" fmla="*/ 0 w 5"/>
                                <a:gd name="T5" fmla="*/ 36 h 36"/>
                                <a:gd name="T6" fmla="*/ 1 w 5"/>
                                <a:gd name="T7" fmla="*/ 36 h 36"/>
                                <a:gd name="T8" fmla="*/ 5 w 5"/>
                                <a:gd name="T9" fmla="*/ 0 h 36"/>
                                <a:gd name="T10" fmla="*/ 4 w 5"/>
                                <a:gd name="T11" fmla="*/ 0 h 36"/>
                              </a:gdLst>
                              <a:ahLst/>
                              <a:cxnLst>
                                <a:cxn ang="0">
                                  <a:pos x="T0" y="T1"/>
                                </a:cxn>
                                <a:cxn ang="0">
                                  <a:pos x="T2" y="T3"/>
                                </a:cxn>
                                <a:cxn ang="0">
                                  <a:pos x="T4" y="T5"/>
                                </a:cxn>
                                <a:cxn ang="0">
                                  <a:pos x="T6" y="T7"/>
                                </a:cxn>
                                <a:cxn ang="0">
                                  <a:pos x="T8" y="T9"/>
                                </a:cxn>
                                <a:cxn ang="0">
                                  <a:pos x="T10" y="T11"/>
                                </a:cxn>
                              </a:cxnLst>
                              <a:rect l="0" t="0" r="r" b="b"/>
                              <a:pathLst>
                                <a:path w="5" h="36">
                                  <a:moveTo>
                                    <a:pt x="4" y="0"/>
                                  </a:moveTo>
                                  <a:lnTo>
                                    <a:pt x="0" y="36"/>
                                  </a:lnTo>
                                  <a:lnTo>
                                    <a:pt x="0" y="36"/>
                                  </a:lnTo>
                                  <a:lnTo>
                                    <a:pt x="1" y="36"/>
                                  </a:lnTo>
                                  <a:lnTo>
                                    <a:pt x="5" y="0"/>
                                  </a:lnTo>
                                  <a:lnTo>
                                    <a:pt x="4" y="0"/>
                                  </a:lnTo>
                                  <a:close/>
                                </a:path>
                              </a:pathLst>
                            </a:custGeom>
                            <a:solidFill>
                              <a:srgbClr val="7E81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5" name="Freeform 3719"/>
                          <wps:cNvSpPr>
                            <a:spLocks/>
                          </wps:cNvSpPr>
                          <wps:spPr bwMode="auto">
                            <a:xfrm>
                              <a:off x="943" y="4454"/>
                              <a:ext cx="7" cy="37"/>
                            </a:xfrm>
                            <a:custGeom>
                              <a:avLst/>
                              <a:gdLst>
                                <a:gd name="T0" fmla="*/ 4 w 7"/>
                                <a:gd name="T1" fmla="*/ 1 h 37"/>
                                <a:gd name="T2" fmla="*/ 0 w 7"/>
                                <a:gd name="T3" fmla="*/ 37 h 37"/>
                                <a:gd name="T4" fmla="*/ 0 w 7"/>
                                <a:gd name="T5" fmla="*/ 37 h 37"/>
                                <a:gd name="T6" fmla="*/ 2 w 7"/>
                                <a:gd name="T7" fmla="*/ 37 h 37"/>
                                <a:gd name="T8" fmla="*/ 7 w 7"/>
                                <a:gd name="T9" fmla="*/ 0 h 37"/>
                                <a:gd name="T10" fmla="*/ 4 w 7"/>
                                <a:gd name="T11" fmla="*/ 1 h 37"/>
                              </a:gdLst>
                              <a:ahLst/>
                              <a:cxnLst>
                                <a:cxn ang="0">
                                  <a:pos x="T0" y="T1"/>
                                </a:cxn>
                                <a:cxn ang="0">
                                  <a:pos x="T2" y="T3"/>
                                </a:cxn>
                                <a:cxn ang="0">
                                  <a:pos x="T4" y="T5"/>
                                </a:cxn>
                                <a:cxn ang="0">
                                  <a:pos x="T6" y="T7"/>
                                </a:cxn>
                                <a:cxn ang="0">
                                  <a:pos x="T8" y="T9"/>
                                </a:cxn>
                                <a:cxn ang="0">
                                  <a:pos x="T10" y="T11"/>
                                </a:cxn>
                              </a:cxnLst>
                              <a:rect l="0" t="0" r="r" b="b"/>
                              <a:pathLst>
                                <a:path w="7" h="37">
                                  <a:moveTo>
                                    <a:pt x="4" y="1"/>
                                  </a:moveTo>
                                  <a:lnTo>
                                    <a:pt x="0" y="37"/>
                                  </a:lnTo>
                                  <a:lnTo>
                                    <a:pt x="0" y="37"/>
                                  </a:lnTo>
                                  <a:lnTo>
                                    <a:pt x="2" y="37"/>
                                  </a:lnTo>
                                  <a:lnTo>
                                    <a:pt x="7" y="0"/>
                                  </a:lnTo>
                                  <a:lnTo>
                                    <a:pt x="4" y="1"/>
                                  </a:lnTo>
                                  <a:close/>
                                </a:path>
                              </a:pathLst>
                            </a:custGeom>
                            <a:solidFill>
                              <a:srgbClr val="8487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6" name="Freeform 3720"/>
                          <wps:cNvSpPr>
                            <a:spLocks/>
                          </wps:cNvSpPr>
                          <wps:spPr bwMode="auto">
                            <a:xfrm>
                              <a:off x="945" y="4454"/>
                              <a:ext cx="6" cy="38"/>
                            </a:xfrm>
                            <a:custGeom>
                              <a:avLst/>
                              <a:gdLst>
                                <a:gd name="T0" fmla="*/ 5 w 6"/>
                                <a:gd name="T1" fmla="*/ 0 h 38"/>
                                <a:gd name="T2" fmla="*/ 0 w 6"/>
                                <a:gd name="T3" fmla="*/ 37 h 38"/>
                                <a:gd name="T4" fmla="*/ 0 w 6"/>
                                <a:gd name="T5" fmla="*/ 37 h 38"/>
                                <a:gd name="T6" fmla="*/ 1 w 6"/>
                                <a:gd name="T7" fmla="*/ 38 h 38"/>
                                <a:gd name="T8" fmla="*/ 6 w 6"/>
                                <a:gd name="T9" fmla="*/ 0 h 38"/>
                                <a:gd name="T10" fmla="*/ 5 w 6"/>
                                <a:gd name="T11" fmla="*/ 0 h 38"/>
                              </a:gdLst>
                              <a:ahLst/>
                              <a:cxnLst>
                                <a:cxn ang="0">
                                  <a:pos x="T0" y="T1"/>
                                </a:cxn>
                                <a:cxn ang="0">
                                  <a:pos x="T2" y="T3"/>
                                </a:cxn>
                                <a:cxn ang="0">
                                  <a:pos x="T4" y="T5"/>
                                </a:cxn>
                                <a:cxn ang="0">
                                  <a:pos x="T6" y="T7"/>
                                </a:cxn>
                                <a:cxn ang="0">
                                  <a:pos x="T8" y="T9"/>
                                </a:cxn>
                                <a:cxn ang="0">
                                  <a:pos x="T10" y="T11"/>
                                </a:cxn>
                              </a:cxnLst>
                              <a:rect l="0" t="0" r="r" b="b"/>
                              <a:pathLst>
                                <a:path w="6" h="38">
                                  <a:moveTo>
                                    <a:pt x="5" y="0"/>
                                  </a:moveTo>
                                  <a:lnTo>
                                    <a:pt x="0" y="37"/>
                                  </a:lnTo>
                                  <a:lnTo>
                                    <a:pt x="0" y="37"/>
                                  </a:lnTo>
                                  <a:lnTo>
                                    <a:pt x="1" y="38"/>
                                  </a:lnTo>
                                  <a:lnTo>
                                    <a:pt x="6" y="0"/>
                                  </a:lnTo>
                                  <a:lnTo>
                                    <a:pt x="5" y="0"/>
                                  </a:lnTo>
                                  <a:close/>
                                </a:path>
                              </a:pathLst>
                            </a:custGeom>
                            <a:solidFill>
                              <a:srgbClr val="8A8D9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7" name="Freeform 3721"/>
                          <wps:cNvSpPr>
                            <a:spLocks/>
                          </wps:cNvSpPr>
                          <wps:spPr bwMode="auto">
                            <a:xfrm>
                              <a:off x="946" y="4454"/>
                              <a:ext cx="6" cy="38"/>
                            </a:xfrm>
                            <a:custGeom>
                              <a:avLst/>
                              <a:gdLst>
                                <a:gd name="T0" fmla="*/ 5 w 6"/>
                                <a:gd name="T1" fmla="*/ 0 h 38"/>
                                <a:gd name="T2" fmla="*/ 0 w 6"/>
                                <a:gd name="T3" fmla="*/ 38 h 38"/>
                                <a:gd name="T4" fmla="*/ 0 w 6"/>
                                <a:gd name="T5" fmla="*/ 38 h 38"/>
                                <a:gd name="T6" fmla="*/ 1 w 6"/>
                                <a:gd name="T7" fmla="*/ 38 h 38"/>
                                <a:gd name="T8" fmla="*/ 6 w 6"/>
                                <a:gd name="T9" fmla="*/ 0 h 38"/>
                                <a:gd name="T10" fmla="*/ 5 w 6"/>
                                <a:gd name="T11" fmla="*/ 0 h 38"/>
                              </a:gdLst>
                              <a:ahLst/>
                              <a:cxnLst>
                                <a:cxn ang="0">
                                  <a:pos x="T0" y="T1"/>
                                </a:cxn>
                                <a:cxn ang="0">
                                  <a:pos x="T2" y="T3"/>
                                </a:cxn>
                                <a:cxn ang="0">
                                  <a:pos x="T4" y="T5"/>
                                </a:cxn>
                                <a:cxn ang="0">
                                  <a:pos x="T6" y="T7"/>
                                </a:cxn>
                                <a:cxn ang="0">
                                  <a:pos x="T8" y="T9"/>
                                </a:cxn>
                                <a:cxn ang="0">
                                  <a:pos x="T10" y="T11"/>
                                </a:cxn>
                              </a:cxnLst>
                              <a:rect l="0" t="0" r="r" b="b"/>
                              <a:pathLst>
                                <a:path w="6" h="38">
                                  <a:moveTo>
                                    <a:pt x="5" y="0"/>
                                  </a:moveTo>
                                  <a:lnTo>
                                    <a:pt x="0" y="38"/>
                                  </a:lnTo>
                                  <a:lnTo>
                                    <a:pt x="0" y="38"/>
                                  </a:lnTo>
                                  <a:lnTo>
                                    <a:pt x="1" y="38"/>
                                  </a:lnTo>
                                  <a:lnTo>
                                    <a:pt x="6" y="0"/>
                                  </a:lnTo>
                                  <a:lnTo>
                                    <a:pt x="5" y="0"/>
                                  </a:lnTo>
                                  <a:close/>
                                </a:path>
                              </a:pathLst>
                            </a:custGeom>
                            <a:solidFill>
                              <a:srgbClr val="8F929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8" name="Freeform 3722"/>
                          <wps:cNvSpPr>
                            <a:spLocks/>
                          </wps:cNvSpPr>
                          <wps:spPr bwMode="auto">
                            <a:xfrm>
                              <a:off x="947" y="4454"/>
                              <a:ext cx="7" cy="38"/>
                            </a:xfrm>
                            <a:custGeom>
                              <a:avLst/>
                              <a:gdLst>
                                <a:gd name="T0" fmla="*/ 5 w 7"/>
                                <a:gd name="T1" fmla="*/ 0 h 38"/>
                                <a:gd name="T2" fmla="*/ 0 w 7"/>
                                <a:gd name="T3" fmla="*/ 38 h 38"/>
                                <a:gd name="T4" fmla="*/ 0 w 7"/>
                                <a:gd name="T5" fmla="*/ 38 h 38"/>
                                <a:gd name="T6" fmla="*/ 3 w 7"/>
                                <a:gd name="T7" fmla="*/ 38 h 38"/>
                                <a:gd name="T8" fmla="*/ 7 w 7"/>
                                <a:gd name="T9" fmla="*/ 0 h 38"/>
                                <a:gd name="T10" fmla="*/ 5 w 7"/>
                                <a:gd name="T11" fmla="*/ 0 h 38"/>
                              </a:gdLst>
                              <a:ahLst/>
                              <a:cxnLst>
                                <a:cxn ang="0">
                                  <a:pos x="T0" y="T1"/>
                                </a:cxn>
                                <a:cxn ang="0">
                                  <a:pos x="T2" y="T3"/>
                                </a:cxn>
                                <a:cxn ang="0">
                                  <a:pos x="T4" y="T5"/>
                                </a:cxn>
                                <a:cxn ang="0">
                                  <a:pos x="T6" y="T7"/>
                                </a:cxn>
                                <a:cxn ang="0">
                                  <a:pos x="T8" y="T9"/>
                                </a:cxn>
                                <a:cxn ang="0">
                                  <a:pos x="T10" y="T11"/>
                                </a:cxn>
                              </a:cxnLst>
                              <a:rect l="0" t="0" r="r" b="b"/>
                              <a:pathLst>
                                <a:path w="7" h="38">
                                  <a:moveTo>
                                    <a:pt x="5" y="0"/>
                                  </a:moveTo>
                                  <a:lnTo>
                                    <a:pt x="0" y="38"/>
                                  </a:lnTo>
                                  <a:lnTo>
                                    <a:pt x="0" y="38"/>
                                  </a:lnTo>
                                  <a:lnTo>
                                    <a:pt x="3" y="38"/>
                                  </a:lnTo>
                                  <a:lnTo>
                                    <a:pt x="7" y="0"/>
                                  </a:lnTo>
                                  <a:lnTo>
                                    <a:pt x="5" y="0"/>
                                  </a:lnTo>
                                  <a:close/>
                                </a:path>
                              </a:pathLst>
                            </a:custGeom>
                            <a:solidFill>
                              <a:srgbClr val="95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9" name="Freeform 3723"/>
                          <wps:cNvSpPr>
                            <a:spLocks/>
                          </wps:cNvSpPr>
                          <wps:spPr bwMode="auto">
                            <a:xfrm>
                              <a:off x="950" y="4454"/>
                              <a:ext cx="5" cy="38"/>
                            </a:xfrm>
                            <a:custGeom>
                              <a:avLst/>
                              <a:gdLst>
                                <a:gd name="T0" fmla="*/ 4 w 5"/>
                                <a:gd name="T1" fmla="*/ 0 h 38"/>
                                <a:gd name="T2" fmla="*/ 0 w 5"/>
                                <a:gd name="T3" fmla="*/ 38 h 38"/>
                                <a:gd name="T4" fmla="*/ 0 w 5"/>
                                <a:gd name="T5" fmla="*/ 38 h 38"/>
                                <a:gd name="T6" fmla="*/ 1 w 5"/>
                                <a:gd name="T7" fmla="*/ 38 h 38"/>
                                <a:gd name="T8" fmla="*/ 5 w 5"/>
                                <a:gd name="T9" fmla="*/ 0 h 38"/>
                                <a:gd name="T10" fmla="*/ 4 w 5"/>
                                <a:gd name="T11" fmla="*/ 0 h 38"/>
                              </a:gdLst>
                              <a:ahLst/>
                              <a:cxnLst>
                                <a:cxn ang="0">
                                  <a:pos x="T0" y="T1"/>
                                </a:cxn>
                                <a:cxn ang="0">
                                  <a:pos x="T2" y="T3"/>
                                </a:cxn>
                                <a:cxn ang="0">
                                  <a:pos x="T4" y="T5"/>
                                </a:cxn>
                                <a:cxn ang="0">
                                  <a:pos x="T6" y="T7"/>
                                </a:cxn>
                                <a:cxn ang="0">
                                  <a:pos x="T8" y="T9"/>
                                </a:cxn>
                                <a:cxn ang="0">
                                  <a:pos x="T10" y="T11"/>
                                </a:cxn>
                              </a:cxnLst>
                              <a:rect l="0" t="0" r="r" b="b"/>
                              <a:pathLst>
                                <a:path w="5" h="38">
                                  <a:moveTo>
                                    <a:pt x="4" y="0"/>
                                  </a:moveTo>
                                  <a:lnTo>
                                    <a:pt x="0" y="38"/>
                                  </a:lnTo>
                                  <a:lnTo>
                                    <a:pt x="0" y="38"/>
                                  </a:lnTo>
                                  <a:lnTo>
                                    <a:pt x="1" y="38"/>
                                  </a:lnTo>
                                  <a:lnTo>
                                    <a:pt x="5" y="0"/>
                                  </a:lnTo>
                                  <a:lnTo>
                                    <a:pt x="4" y="0"/>
                                  </a:lnTo>
                                  <a:close/>
                                </a:path>
                              </a:pathLst>
                            </a:custGeom>
                            <a:solidFill>
                              <a:srgbClr val="9A9DA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0" name="Freeform 3724"/>
                          <wps:cNvSpPr>
                            <a:spLocks/>
                          </wps:cNvSpPr>
                          <wps:spPr bwMode="auto">
                            <a:xfrm>
                              <a:off x="951" y="4454"/>
                              <a:ext cx="6" cy="39"/>
                            </a:xfrm>
                            <a:custGeom>
                              <a:avLst/>
                              <a:gdLst>
                                <a:gd name="T0" fmla="*/ 4 w 6"/>
                                <a:gd name="T1" fmla="*/ 0 h 39"/>
                                <a:gd name="T2" fmla="*/ 0 w 6"/>
                                <a:gd name="T3" fmla="*/ 38 h 39"/>
                                <a:gd name="T4" fmla="*/ 0 w 6"/>
                                <a:gd name="T5" fmla="*/ 38 h 39"/>
                                <a:gd name="T6" fmla="*/ 3 w 6"/>
                                <a:gd name="T7" fmla="*/ 39 h 39"/>
                                <a:gd name="T8" fmla="*/ 6 w 6"/>
                                <a:gd name="T9" fmla="*/ 0 h 39"/>
                                <a:gd name="T10" fmla="*/ 4 w 6"/>
                                <a:gd name="T11" fmla="*/ 0 h 39"/>
                              </a:gdLst>
                              <a:ahLst/>
                              <a:cxnLst>
                                <a:cxn ang="0">
                                  <a:pos x="T0" y="T1"/>
                                </a:cxn>
                                <a:cxn ang="0">
                                  <a:pos x="T2" y="T3"/>
                                </a:cxn>
                                <a:cxn ang="0">
                                  <a:pos x="T4" y="T5"/>
                                </a:cxn>
                                <a:cxn ang="0">
                                  <a:pos x="T6" y="T7"/>
                                </a:cxn>
                                <a:cxn ang="0">
                                  <a:pos x="T8" y="T9"/>
                                </a:cxn>
                                <a:cxn ang="0">
                                  <a:pos x="T10" y="T11"/>
                                </a:cxn>
                              </a:cxnLst>
                              <a:rect l="0" t="0" r="r" b="b"/>
                              <a:pathLst>
                                <a:path w="6" h="39">
                                  <a:moveTo>
                                    <a:pt x="4" y="0"/>
                                  </a:moveTo>
                                  <a:lnTo>
                                    <a:pt x="0" y="38"/>
                                  </a:lnTo>
                                  <a:lnTo>
                                    <a:pt x="0" y="38"/>
                                  </a:lnTo>
                                  <a:lnTo>
                                    <a:pt x="3" y="39"/>
                                  </a:lnTo>
                                  <a:lnTo>
                                    <a:pt x="6" y="0"/>
                                  </a:lnTo>
                                  <a:lnTo>
                                    <a:pt x="4" y="0"/>
                                  </a:lnTo>
                                  <a:close/>
                                </a:path>
                              </a:pathLst>
                            </a:custGeom>
                            <a:solidFill>
                              <a:srgbClr val="9FA2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1" name="Freeform 3725"/>
                          <wps:cNvSpPr>
                            <a:spLocks/>
                          </wps:cNvSpPr>
                          <wps:spPr bwMode="auto">
                            <a:xfrm>
                              <a:off x="954" y="4454"/>
                              <a:ext cx="5" cy="39"/>
                            </a:xfrm>
                            <a:custGeom>
                              <a:avLst/>
                              <a:gdLst>
                                <a:gd name="T0" fmla="*/ 3 w 5"/>
                                <a:gd name="T1" fmla="*/ 0 h 39"/>
                                <a:gd name="T2" fmla="*/ 0 w 5"/>
                                <a:gd name="T3" fmla="*/ 39 h 39"/>
                                <a:gd name="T4" fmla="*/ 0 w 5"/>
                                <a:gd name="T5" fmla="*/ 39 h 39"/>
                                <a:gd name="T6" fmla="*/ 1 w 5"/>
                                <a:gd name="T7" fmla="*/ 39 h 39"/>
                                <a:gd name="T8" fmla="*/ 5 w 5"/>
                                <a:gd name="T9" fmla="*/ 0 h 39"/>
                                <a:gd name="T10" fmla="*/ 3 w 5"/>
                                <a:gd name="T11" fmla="*/ 0 h 39"/>
                              </a:gdLst>
                              <a:ahLst/>
                              <a:cxnLst>
                                <a:cxn ang="0">
                                  <a:pos x="T0" y="T1"/>
                                </a:cxn>
                                <a:cxn ang="0">
                                  <a:pos x="T2" y="T3"/>
                                </a:cxn>
                                <a:cxn ang="0">
                                  <a:pos x="T4" y="T5"/>
                                </a:cxn>
                                <a:cxn ang="0">
                                  <a:pos x="T6" y="T7"/>
                                </a:cxn>
                                <a:cxn ang="0">
                                  <a:pos x="T8" y="T9"/>
                                </a:cxn>
                                <a:cxn ang="0">
                                  <a:pos x="T10" y="T11"/>
                                </a:cxn>
                              </a:cxnLst>
                              <a:rect l="0" t="0" r="r" b="b"/>
                              <a:pathLst>
                                <a:path w="5" h="39">
                                  <a:moveTo>
                                    <a:pt x="3" y="0"/>
                                  </a:moveTo>
                                  <a:lnTo>
                                    <a:pt x="0" y="39"/>
                                  </a:lnTo>
                                  <a:lnTo>
                                    <a:pt x="0" y="39"/>
                                  </a:lnTo>
                                  <a:lnTo>
                                    <a:pt x="1" y="39"/>
                                  </a:lnTo>
                                  <a:lnTo>
                                    <a:pt x="5" y="0"/>
                                  </a:lnTo>
                                  <a:lnTo>
                                    <a:pt x="3" y="0"/>
                                  </a:lnTo>
                                  <a:close/>
                                </a:path>
                              </a:pathLst>
                            </a:custGeom>
                            <a:solidFill>
                              <a:srgbClr val="9A9DA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2" name="Freeform 3726"/>
                          <wps:cNvSpPr>
                            <a:spLocks/>
                          </wps:cNvSpPr>
                          <wps:spPr bwMode="auto">
                            <a:xfrm>
                              <a:off x="955" y="4454"/>
                              <a:ext cx="5" cy="39"/>
                            </a:xfrm>
                            <a:custGeom>
                              <a:avLst/>
                              <a:gdLst>
                                <a:gd name="T0" fmla="*/ 4 w 5"/>
                                <a:gd name="T1" fmla="*/ 0 h 39"/>
                                <a:gd name="T2" fmla="*/ 0 w 5"/>
                                <a:gd name="T3" fmla="*/ 39 h 39"/>
                                <a:gd name="T4" fmla="*/ 0 w 5"/>
                                <a:gd name="T5" fmla="*/ 39 h 39"/>
                                <a:gd name="T6" fmla="*/ 0 w 5"/>
                                <a:gd name="T7" fmla="*/ 39 h 39"/>
                                <a:gd name="T8" fmla="*/ 5 w 5"/>
                                <a:gd name="T9" fmla="*/ 0 h 39"/>
                                <a:gd name="T10" fmla="*/ 4 w 5"/>
                                <a:gd name="T11" fmla="*/ 0 h 39"/>
                              </a:gdLst>
                              <a:ahLst/>
                              <a:cxnLst>
                                <a:cxn ang="0">
                                  <a:pos x="T0" y="T1"/>
                                </a:cxn>
                                <a:cxn ang="0">
                                  <a:pos x="T2" y="T3"/>
                                </a:cxn>
                                <a:cxn ang="0">
                                  <a:pos x="T4" y="T5"/>
                                </a:cxn>
                                <a:cxn ang="0">
                                  <a:pos x="T6" y="T7"/>
                                </a:cxn>
                                <a:cxn ang="0">
                                  <a:pos x="T8" y="T9"/>
                                </a:cxn>
                                <a:cxn ang="0">
                                  <a:pos x="T10" y="T11"/>
                                </a:cxn>
                              </a:cxnLst>
                              <a:rect l="0" t="0" r="r" b="b"/>
                              <a:pathLst>
                                <a:path w="5" h="39">
                                  <a:moveTo>
                                    <a:pt x="4" y="0"/>
                                  </a:moveTo>
                                  <a:lnTo>
                                    <a:pt x="0" y="39"/>
                                  </a:lnTo>
                                  <a:lnTo>
                                    <a:pt x="0" y="39"/>
                                  </a:lnTo>
                                  <a:lnTo>
                                    <a:pt x="0" y="39"/>
                                  </a:lnTo>
                                  <a:lnTo>
                                    <a:pt x="5" y="0"/>
                                  </a:lnTo>
                                  <a:lnTo>
                                    <a:pt x="4" y="0"/>
                                  </a:lnTo>
                                  <a:close/>
                                </a:path>
                              </a:pathLst>
                            </a:custGeom>
                            <a:solidFill>
                              <a:srgbClr val="95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3" name="Freeform 3727"/>
                          <wps:cNvSpPr>
                            <a:spLocks/>
                          </wps:cNvSpPr>
                          <wps:spPr bwMode="auto">
                            <a:xfrm>
                              <a:off x="955" y="4454"/>
                              <a:ext cx="6" cy="39"/>
                            </a:xfrm>
                            <a:custGeom>
                              <a:avLst/>
                              <a:gdLst>
                                <a:gd name="T0" fmla="*/ 5 w 6"/>
                                <a:gd name="T1" fmla="*/ 0 h 39"/>
                                <a:gd name="T2" fmla="*/ 0 w 6"/>
                                <a:gd name="T3" fmla="*/ 39 h 39"/>
                                <a:gd name="T4" fmla="*/ 0 w 6"/>
                                <a:gd name="T5" fmla="*/ 39 h 39"/>
                                <a:gd name="T6" fmla="*/ 1 w 6"/>
                                <a:gd name="T7" fmla="*/ 39 h 39"/>
                                <a:gd name="T8" fmla="*/ 6 w 6"/>
                                <a:gd name="T9" fmla="*/ 0 h 39"/>
                                <a:gd name="T10" fmla="*/ 5 w 6"/>
                                <a:gd name="T11" fmla="*/ 0 h 39"/>
                              </a:gdLst>
                              <a:ahLst/>
                              <a:cxnLst>
                                <a:cxn ang="0">
                                  <a:pos x="T0" y="T1"/>
                                </a:cxn>
                                <a:cxn ang="0">
                                  <a:pos x="T2" y="T3"/>
                                </a:cxn>
                                <a:cxn ang="0">
                                  <a:pos x="T4" y="T5"/>
                                </a:cxn>
                                <a:cxn ang="0">
                                  <a:pos x="T6" y="T7"/>
                                </a:cxn>
                                <a:cxn ang="0">
                                  <a:pos x="T8" y="T9"/>
                                </a:cxn>
                                <a:cxn ang="0">
                                  <a:pos x="T10" y="T11"/>
                                </a:cxn>
                              </a:cxnLst>
                              <a:rect l="0" t="0" r="r" b="b"/>
                              <a:pathLst>
                                <a:path w="6" h="39">
                                  <a:moveTo>
                                    <a:pt x="5" y="0"/>
                                  </a:moveTo>
                                  <a:lnTo>
                                    <a:pt x="0" y="39"/>
                                  </a:lnTo>
                                  <a:lnTo>
                                    <a:pt x="0" y="39"/>
                                  </a:lnTo>
                                  <a:lnTo>
                                    <a:pt x="1" y="39"/>
                                  </a:lnTo>
                                  <a:lnTo>
                                    <a:pt x="6" y="0"/>
                                  </a:lnTo>
                                  <a:lnTo>
                                    <a:pt x="5" y="0"/>
                                  </a:lnTo>
                                  <a:close/>
                                </a:path>
                              </a:pathLst>
                            </a:custGeom>
                            <a:solidFill>
                              <a:srgbClr val="8F929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4" name="Freeform 3728"/>
                          <wps:cNvSpPr>
                            <a:spLocks/>
                          </wps:cNvSpPr>
                          <wps:spPr bwMode="auto">
                            <a:xfrm>
                              <a:off x="956" y="4454"/>
                              <a:ext cx="7" cy="39"/>
                            </a:xfrm>
                            <a:custGeom>
                              <a:avLst/>
                              <a:gdLst>
                                <a:gd name="T0" fmla="*/ 5 w 7"/>
                                <a:gd name="T1" fmla="*/ 0 h 39"/>
                                <a:gd name="T2" fmla="*/ 0 w 7"/>
                                <a:gd name="T3" fmla="*/ 39 h 39"/>
                                <a:gd name="T4" fmla="*/ 0 w 7"/>
                                <a:gd name="T5" fmla="*/ 39 h 39"/>
                                <a:gd name="T6" fmla="*/ 1 w 7"/>
                                <a:gd name="T7" fmla="*/ 39 h 39"/>
                                <a:gd name="T8" fmla="*/ 7 w 7"/>
                                <a:gd name="T9" fmla="*/ 0 h 39"/>
                                <a:gd name="T10" fmla="*/ 5 w 7"/>
                                <a:gd name="T11" fmla="*/ 0 h 39"/>
                              </a:gdLst>
                              <a:ahLst/>
                              <a:cxnLst>
                                <a:cxn ang="0">
                                  <a:pos x="T0" y="T1"/>
                                </a:cxn>
                                <a:cxn ang="0">
                                  <a:pos x="T2" y="T3"/>
                                </a:cxn>
                                <a:cxn ang="0">
                                  <a:pos x="T4" y="T5"/>
                                </a:cxn>
                                <a:cxn ang="0">
                                  <a:pos x="T6" y="T7"/>
                                </a:cxn>
                                <a:cxn ang="0">
                                  <a:pos x="T8" y="T9"/>
                                </a:cxn>
                                <a:cxn ang="0">
                                  <a:pos x="T10" y="T11"/>
                                </a:cxn>
                              </a:cxnLst>
                              <a:rect l="0" t="0" r="r" b="b"/>
                              <a:pathLst>
                                <a:path w="7" h="39">
                                  <a:moveTo>
                                    <a:pt x="5" y="0"/>
                                  </a:moveTo>
                                  <a:lnTo>
                                    <a:pt x="0" y="39"/>
                                  </a:lnTo>
                                  <a:lnTo>
                                    <a:pt x="0" y="39"/>
                                  </a:lnTo>
                                  <a:lnTo>
                                    <a:pt x="1" y="39"/>
                                  </a:lnTo>
                                  <a:lnTo>
                                    <a:pt x="7" y="0"/>
                                  </a:lnTo>
                                  <a:lnTo>
                                    <a:pt x="5" y="0"/>
                                  </a:lnTo>
                                  <a:close/>
                                </a:path>
                              </a:pathLst>
                            </a:custGeom>
                            <a:solidFill>
                              <a:srgbClr val="8A8D9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5" name="Freeform 3729"/>
                          <wps:cNvSpPr>
                            <a:spLocks/>
                          </wps:cNvSpPr>
                          <wps:spPr bwMode="auto">
                            <a:xfrm>
                              <a:off x="957" y="4454"/>
                              <a:ext cx="7" cy="39"/>
                            </a:xfrm>
                            <a:custGeom>
                              <a:avLst/>
                              <a:gdLst>
                                <a:gd name="T0" fmla="*/ 6 w 7"/>
                                <a:gd name="T1" fmla="*/ 0 h 39"/>
                                <a:gd name="T2" fmla="*/ 0 w 7"/>
                                <a:gd name="T3" fmla="*/ 39 h 39"/>
                                <a:gd name="T4" fmla="*/ 0 w 7"/>
                                <a:gd name="T5" fmla="*/ 39 h 39"/>
                                <a:gd name="T6" fmla="*/ 2 w 7"/>
                                <a:gd name="T7" fmla="*/ 39 h 39"/>
                                <a:gd name="T8" fmla="*/ 7 w 7"/>
                                <a:gd name="T9" fmla="*/ 0 h 39"/>
                                <a:gd name="T10" fmla="*/ 6 w 7"/>
                                <a:gd name="T11" fmla="*/ 0 h 39"/>
                              </a:gdLst>
                              <a:ahLst/>
                              <a:cxnLst>
                                <a:cxn ang="0">
                                  <a:pos x="T0" y="T1"/>
                                </a:cxn>
                                <a:cxn ang="0">
                                  <a:pos x="T2" y="T3"/>
                                </a:cxn>
                                <a:cxn ang="0">
                                  <a:pos x="T4" y="T5"/>
                                </a:cxn>
                                <a:cxn ang="0">
                                  <a:pos x="T6" y="T7"/>
                                </a:cxn>
                                <a:cxn ang="0">
                                  <a:pos x="T8" y="T9"/>
                                </a:cxn>
                                <a:cxn ang="0">
                                  <a:pos x="T10" y="T11"/>
                                </a:cxn>
                              </a:cxnLst>
                              <a:rect l="0" t="0" r="r" b="b"/>
                              <a:pathLst>
                                <a:path w="7" h="39">
                                  <a:moveTo>
                                    <a:pt x="6" y="0"/>
                                  </a:moveTo>
                                  <a:lnTo>
                                    <a:pt x="0" y="39"/>
                                  </a:lnTo>
                                  <a:lnTo>
                                    <a:pt x="0" y="39"/>
                                  </a:lnTo>
                                  <a:lnTo>
                                    <a:pt x="2" y="39"/>
                                  </a:lnTo>
                                  <a:lnTo>
                                    <a:pt x="7" y="0"/>
                                  </a:lnTo>
                                  <a:lnTo>
                                    <a:pt x="6" y="0"/>
                                  </a:lnTo>
                                  <a:close/>
                                </a:path>
                              </a:pathLst>
                            </a:custGeom>
                            <a:solidFill>
                              <a:srgbClr val="8487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6" name="Freeform 3730"/>
                          <wps:cNvSpPr>
                            <a:spLocks/>
                          </wps:cNvSpPr>
                          <wps:spPr bwMode="auto">
                            <a:xfrm>
                              <a:off x="959" y="4454"/>
                              <a:ext cx="6" cy="39"/>
                            </a:xfrm>
                            <a:custGeom>
                              <a:avLst/>
                              <a:gdLst>
                                <a:gd name="T0" fmla="*/ 5 w 6"/>
                                <a:gd name="T1" fmla="*/ 0 h 39"/>
                                <a:gd name="T2" fmla="*/ 0 w 6"/>
                                <a:gd name="T3" fmla="*/ 39 h 39"/>
                                <a:gd name="T4" fmla="*/ 0 w 6"/>
                                <a:gd name="T5" fmla="*/ 39 h 39"/>
                                <a:gd name="T6" fmla="*/ 1 w 6"/>
                                <a:gd name="T7" fmla="*/ 39 h 39"/>
                                <a:gd name="T8" fmla="*/ 6 w 6"/>
                                <a:gd name="T9" fmla="*/ 0 h 39"/>
                                <a:gd name="T10" fmla="*/ 5 w 6"/>
                                <a:gd name="T11" fmla="*/ 0 h 39"/>
                              </a:gdLst>
                              <a:ahLst/>
                              <a:cxnLst>
                                <a:cxn ang="0">
                                  <a:pos x="T0" y="T1"/>
                                </a:cxn>
                                <a:cxn ang="0">
                                  <a:pos x="T2" y="T3"/>
                                </a:cxn>
                                <a:cxn ang="0">
                                  <a:pos x="T4" y="T5"/>
                                </a:cxn>
                                <a:cxn ang="0">
                                  <a:pos x="T6" y="T7"/>
                                </a:cxn>
                                <a:cxn ang="0">
                                  <a:pos x="T8" y="T9"/>
                                </a:cxn>
                                <a:cxn ang="0">
                                  <a:pos x="T10" y="T11"/>
                                </a:cxn>
                              </a:cxnLst>
                              <a:rect l="0" t="0" r="r" b="b"/>
                              <a:pathLst>
                                <a:path w="6" h="39">
                                  <a:moveTo>
                                    <a:pt x="5" y="0"/>
                                  </a:moveTo>
                                  <a:lnTo>
                                    <a:pt x="0" y="39"/>
                                  </a:lnTo>
                                  <a:lnTo>
                                    <a:pt x="0" y="39"/>
                                  </a:lnTo>
                                  <a:lnTo>
                                    <a:pt x="1" y="39"/>
                                  </a:lnTo>
                                  <a:lnTo>
                                    <a:pt x="6" y="0"/>
                                  </a:lnTo>
                                  <a:lnTo>
                                    <a:pt x="5" y="0"/>
                                  </a:lnTo>
                                  <a:close/>
                                </a:path>
                              </a:pathLst>
                            </a:custGeom>
                            <a:solidFill>
                              <a:srgbClr val="7E81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7" name="Freeform 3731"/>
                          <wps:cNvSpPr>
                            <a:spLocks/>
                          </wps:cNvSpPr>
                          <wps:spPr bwMode="auto">
                            <a:xfrm>
                              <a:off x="960" y="4454"/>
                              <a:ext cx="6" cy="39"/>
                            </a:xfrm>
                            <a:custGeom>
                              <a:avLst/>
                              <a:gdLst>
                                <a:gd name="T0" fmla="*/ 5 w 6"/>
                                <a:gd name="T1" fmla="*/ 0 h 39"/>
                                <a:gd name="T2" fmla="*/ 0 w 6"/>
                                <a:gd name="T3" fmla="*/ 39 h 39"/>
                                <a:gd name="T4" fmla="*/ 0 w 6"/>
                                <a:gd name="T5" fmla="*/ 39 h 39"/>
                                <a:gd name="T6" fmla="*/ 1 w 6"/>
                                <a:gd name="T7" fmla="*/ 39 h 39"/>
                                <a:gd name="T8" fmla="*/ 6 w 6"/>
                                <a:gd name="T9" fmla="*/ 0 h 39"/>
                                <a:gd name="T10" fmla="*/ 5 w 6"/>
                                <a:gd name="T11" fmla="*/ 0 h 39"/>
                              </a:gdLst>
                              <a:ahLst/>
                              <a:cxnLst>
                                <a:cxn ang="0">
                                  <a:pos x="T0" y="T1"/>
                                </a:cxn>
                                <a:cxn ang="0">
                                  <a:pos x="T2" y="T3"/>
                                </a:cxn>
                                <a:cxn ang="0">
                                  <a:pos x="T4" y="T5"/>
                                </a:cxn>
                                <a:cxn ang="0">
                                  <a:pos x="T6" y="T7"/>
                                </a:cxn>
                                <a:cxn ang="0">
                                  <a:pos x="T8" y="T9"/>
                                </a:cxn>
                                <a:cxn ang="0">
                                  <a:pos x="T10" y="T11"/>
                                </a:cxn>
                              </a:cxnLst>
                              <a:rect l="0" t="0" r="r" b="b"/>
                              <a:pathLst>
                                <a:path w="6" h="39">
                                  <a:moveTo>
                                    <a:pt x="5" y="0"/>
                                  </a:moveTo>
                                  <a:lnTo>
                                    <a:pt x="0" y="39"/>
                                  </a:lnTo>
                                  <a:lnTo>
                                    <a:pt x="0" y="39"/>
                                  </a:lnTo>
                                  <a:lnTo>
                                    <a:pt x="1" y="39"/>
                                  </a:lnTo>
                                  <a:lnTo>
                                    <a:pt x="6" y="0"/>
                                  </a:lnTo>
                                  <a:lnTo>
                                    <a:pt x="5" y="0"/>
                                  </a:lnTo>
                                  <a:close/>
                                </a:path>
                              </a:pathLst>
                            </a:custGeom>
                            <a:solidFill>
                              <a:srgbClr val="797C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8" name="Freeform 3732"/>
                          <wps:cNvSpPr>
                            <a:spLocks/>
                          </wps:cNvSpPr>
                          <wps:spPr bwMode="auto">
                            <a:xfrm>
                              <a:off x="961" y="4454"/>
                              <a:ext cx="5" cy="39"/>
                            </a:xfrm>
                            <a:custGeom>
                              <a:avLst/>
                              <a:gdLst>
                                <a:gd name="T0" fmla="*/ 5 w 5"/>
                                <a:gd name="T1" fmla="*/ 0 h 39"/>
                                <a:gd name="T2" fmla="*/ 0 w 5"/>
                                <a:gd name="T3" fmla="*/ 39 h 39"/>
                                <a:gd name="T4" fmla="*/ 0 w 5"/>
                                <a:gd name="T5" fmla="*/ 39 h 39"/>
                                <a:gd name="T6" fmla="*/ 2 w 5"/>
                                <a:gd name="T7" fmla="*/ 39 h 39"/>
                                <a:gd name="T8" fmla="*/ 5 w 5"/>
                                <a:gd name="T9" fmla="*/ 0 h 39"/>
                                <a:gd name="T10" fmla="*/ 5 w 5"/>
                                <a:gd name="T11" fmla="*/ 0 h 39"/>
                              </a:gdLst>
                              <a:ahLst/>
                              <a:cxnLst>
                                <a:cxn ang="0">
                                  <a:pos x="T0" y="T1"/>
                                </a:cxn>
                                <a:cxn ang="0">
                                  <a:pos x="T2" y="T3"/>
                                </a:cxn>
                                <a:cxn ang="0">
                                  <a:pos x="T4" y="T5"/>
                                </a:cxn>
                                <a:cxn ang="0">
                                  <a:pos x="T6" y="T7"/>
                                </a:cxn>
                                <a:cxn ang="0">
                                  <a:pos x="T8" y="T9"/>
                                </a:cxn>
                                <a:cxn ang="0">
                                  <a:pos x="T10" y="T11"/>
                                </a:cxn>
                              </a:cxnLst>
                              <a:rect l="0" t="0" r="r" b="b"/>
                              <a:pathLst>
                                <a:path w="5" h="39">
                                  <a:moveTo>
                                    <a:pt x="5" y="0"/>
                                  </a:moveTo>
                                  <a:lnTo>
                                    <a:pt x="0" y="39"/>
                                  </a:lnTo>
                                  <a:lnTo>
                                    <a:pt x="0" y="39"/>
                                  </a:lnTo>
                                  <a:lnTo>
                                    <a:pt x="2" y="39"/>
                                  </a:lnTo>
                                  <a:lnTo>
                                    <a:pt x="5" y="0"/>
                                  </a:lnTo>
                                  <a:lnTo>
                                    <a:pt x="5" y="0"/>
                                  </a:lnTo>
                                  <a:close/>
                                </a:path>
                              </a:pathLst>
                            </a:custGeom>
                            <a:solidFill>
                              <a:srgbClr val="7376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9" name="Freeform 3733"/>
                          <wps:cNvSpPr>
                            <a:spLocks/>
                          </wps:cNvSpPr>
                          <wps:spPr bwMode="auto">
                            <a:xfrm>
                              <a:off x="963" y="4454"/>
                              <a:ext cx="5" cy="39"/>
                            </a:xfrm>
                            <a:custGeom>
                              <a:avLst/>
                              <a:gdLst>
                                <a:gd name="T0" fmla="*/ 3 w 5"/>
                                <a:gd name="T1" fmla="*/ 0 h 39"/>
                                <a:gd name="T2" fmla="*/ 0 w 5"/>
                                <a:gd name="T3" fmla="*/ 39 h 39"/>
                                <a:gd name="T4" fmla="*/ 0 w 5"/>
                                <a:gd name="T5" fmla="*/ 39 h 39"/>
                                <a:gd name="T6" fmla="*/ 1 w 5"/>
                                <a:gd name="T7" fmla="*/ 39 h 39"/>
                                <a:gd name="T8" fmla="*/ 5 w 5"/>
                                <a:gd name="T9" fmla="*/ 0 h 39"/>
                                <a:gd name="T10" fmla="*/ 3 w 5"/>
                                <a:gd name="T11" fmla="*/ 0 h 39"/>
                              </a:gdLst>
                              <a:ahLst/>
                              <a:cxnLst>
                                <a:cxn ang="0">
                                  <a:pos x="T0" y="T1"/>
                                </a:cxn>
                                <a:cxn ang="0">
                                  <a:pos x="T2" y="T3"/>
                                </a:cxn>
                                <a:cxn ang="0">
                                  <a:pos x="T4" y="T5"/>
                                </a:cxn>
                                <a:cxn ang="0">
                                  <a:pos x="T6" y="T7"/>
                                </a:cxn>
                                <a:cxn ang="0">
                                  <a:pos x="T8" y="T9"/>
                                </a:cxn>
                                <a:cxn ang="0">
                                  <a:pos x="T10" y="T11"/>
                                </a:cxn>
                              </a:cxnLst>
                              <a:rect l="0" t="0" r="r" b="b"/>
                              <a:pathLst>
                                <a:path w="5" h="39">
                                  <a:moveTo>
                                    <a:pt x="3" y="0"/>
                                  </a:moveTo>
                                  <a:lnTo>
                                    <a:pt x="0" y="39"/>
                                  </a:lnTo>
                                  <a:lnTo>
                                    <a:pt x="0" y="39"/>
                                  </a:lnTo>
                                  <a:lnTo>
                                    <a:pt x="1" y="39"/>
                                  </a:lnTo>
                                  <a:lnTo>
                                    <a:pt x="5" y="0"/>
                                  </a:lnTo>
                                  <a:lnTo>
                                    <a:pt x="3" y="0"/>
                                  </a:lnTo>
                                  <a:close/>
                                </a:path>
                              </a:pathLst>
                            </a:custGeom>
                            <a:solidFill>
                              <a:srgbClr val="6E717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0" name="Freeform 3734"/>
                          <wps:cNvSpPr>
                            <a:spLocks/>
                          </wps:cNvSpPr>
                          <wps:spPr bwMode="auto">
                            <a:xfrm>
                              <a:off x="964" y="4454"/>
                              <a:ext cx="5" cy="39"/>
                            </a:xfrm>
                            <a:custGeom>
                              <a:avLst/>
                              <a:gdLst>
                                <a:gd name="T0" fmla="*/ 4 w 5"/>
                                <a:gd name="T1" fmla="*/ 0 h 39"/>
                                <a:gd name="T2" fmla="*/ 0 w 5"/>
                                <a:gd name="T3" fmla="*/ 39 h 39"/>
                                <a:gd name="T4" fmla="*/ 0 w 5"/>
                                <a:gd name="T5" fmla="*/ 39 h 39"/>
                                <a:gd name="T6" fmla="*/ 1 w 5"/>
                                <a:gd name="T7" fmla="*/ 39 h 39"/>
                                <a:gd name="T8" fmla="*/ 5 w 5"/>
                                <a:gd name="T9" fmla="*/ 0 h 39"/>
                                <a:gd name="T10" fmla="*/ 4 w 5"/>
                                <a:gd name="T11" fmla="*/ 0 h 39"/>
                              </a:gdLst>
                              <a:ahLst/>
                              <a:cxnLst>
                                <a:cxn ang="0">
                                  <a:pos x="T0" y="T1"/>
                                </a:cxn>
                                <a:cxn ang="0">
                                  <a:pos x="T2" y="T3"/>
                                </a:cxn>
                                <a:cxn ang="0">
                                  <a:pos x="T4" y="T5"/>
                                </a:cxn>
                                <a:cxn ang="0">
                                  <a:pos x="T6" y="T7"/>
                                </a:cxn>
                                <a:cxn ang="0">
                                  <a:pos x="T8" y="T9"/>
                                </a:cxn>
                                <a:cxn ang="0">
                                  <a:pos x="T10" y="T11"/>
                                </a:cxn>
                              </a:cxnLst>
                              <a:rect l="0" t="0" r="r" b="b"/>
                              <a:pathLst>
                                <a:path w="5" h="39">
                                  <a:moveTo>
                                    <a:pt x="4" y="0"/>
                                  </a:moveTo>
                                  <a:lnTo>
                                    <a:pt x="0" y="39"/>
                                  </a:lnTo>
                                  <a:lnTo>
                                    <a:pt x="0" y="39"/>
                                  </a:lnTo>
                                  <a:lnTo>
                                    <a:pt x="1" y="39"/>
                                  </a:lnTo>
                                  <a:lnTo>
                                    <a:pt x="5" y="0"/>
                                  </a:lnTo>
                                  <a:lnTo>
                                    <a:pt x="4" y="0"/>
                                  </a:lnTo>
                                  <a:close/>
                                </a:path>
                              </a:pathLst>
                            </a:custGeom>
                            <a:solidFill>
                              <a:srgbClr val="686B7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1" name="Freeform 3735"/>
                          <wps:cNvSpPr>
                            <a:spLocks/>
                          </wps:cNvSpPr>
                          <wps:spPr bwMode="auto">
                            <a:xfrm>
                              <a:off x="965" y="4454"/>
                              <a:ext cx="5" cy="39"/>
                            </a:xfrm>
                            <a:custGeom>
                              <a:avLst/>
                              <a:gdLst>
                                <a:gd name="T0" fmla="*/ 4 w 5"/>
                                <a:gd name="T1" fmla="*/ 0 h 39"/>
                                <a:gd name="T2" fmla="*/ 0 w 5"/>
                                <a:gd name="T3" fmla="*/ 39 h 39"/>
                                <a:gd name="T4" fmla="*/ 0 w 5"/>
                                <a:gd name="T5" fmla="*/ 39 h 39"/>
                                <a:gd name="T6" fmla="*/ 0 w 5"/>
                                <a:gd name="T7" fmla="*/ 39 h 39"/>
                                <a:gd name="T8" fmla="*/ 5 w 5"/>
                                <a:gd name="T9" fmla="*/ 0 h 39"/>
                                <a:gd name="T10" fmla="*/ 4 w 5"/>
                                <a:gd name="T11" fmla="*/ 0 h 39"/>
                              </a:gdLst>
                              <a:ahLst/>
                              <a:cxnLst>
                                <a:cxn ang="0">
                                  <a:pos x="T0" y="T1"/>
                                </a:cxn>
                                <a:cxn ang="0">
                                  <a:pos x="T2" y="T3"/>
                                </a:cxn>
                                <a:cxn ang="0">
                                  <a:pos x="T4" y="T5"/>
                                </a:cxn>
                                <a:cxn ang="0">
                                  <a:pos x="T6" y="T7"/>
                                </a:cxn>
                                <a:cxn ang="0">
                                  <a:pos x="T8" y="T9"/>
                                </a:cxn>
                                <a:cxn ang="0">
                                  <a:pos x="T10" y="T11"/>
                                </a:cxn>
                              </a:cxnLst>
                              <a:rect l="0" t="0" r="r" b="b"/>
                              <a:pathLst>
                                <a:path w="5" h="39">
                                  <a:moveTo>
                                    <a:pt x="4" y="0"/>
                                  </a:moveTo>
                                  <a:lnTo>
                                    <a:pt x="0" y="39"/>
                                  </a:lnTo>
                                  <a:lnTo>
                                    <a:pt x="0" y="39"/>
                                  </a:lnTo>
                                  <a:lnTo>
                                    <a:pt x="0" y="39"/>
                                  </a:lnTo>
                                  <a:lnTo>
                                    <a:pt x="5" y="0"/>
                                  </a:lnTo>
                                  <a:lnTo>
                                    <a:pt x="4" y="0"/>
                                  </a:lnTo>
                                  <a:close/>
                                </a:path>
                              </a:pathLst>
                            </a:custGeom>
                            <a:solidFill>
                              <a:srgbClr val="63666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2" name="Freeform 3736"/>
                          <wps:cNvSpPr>
                            <a:spLocks/>
                          </wps:cNvSpPr>
                          <wps:spPr bwMode="auto">
                            <a:xfrm>
                              <a:off x="965" y="4454"/>
                              <a:ext cx="7" cy="39"/>
                            </a:xfrm>
                            <a:custGeom>
                              <a:avLst/>
                              <a:gdLst>
                                <a:gd name="T0" fmla="*/ 5 w 7"/>
                                <a:gd name="T1" fmla="*/ 0 h 39"/>
                                <a:gd name="T2" fmla="*/ 0 w 7"/>
                                <a:gd name="T3" fmla="*/ 39 h 39"/>
                                <a:gd name="T4" fmla="*/ 0 w 7"/>
                                <a:gd name="T5" fmla="*/ 39 h 39"/>
                                <a:gd name="T6" fmla="*/ 1 w 7"/>
                                <a:gd name="T7" fmla="*/ 39 h 39"/>
                                <a:gd name="T8" fmla="*/ 7 w 7"/>
                                <a:gd name="T9" fmla="*/ 0 h 39"/>
                                <a:gd name="T10" fmla="*/ 5 w 7"/>
                                <a:gd name="T11" fmla="*/ 0 h 39"/>
                              </a:gdLst>
                              <a:ahLst/>
                              <a:cxnLst>
                                <a:cxn ang="0">
                                  <a:pos x="T0" y="T1"/>
                                </a:cxn>
                                <a:cxn ang="0">
                                  <a:pos x="T2" y="T3"/>
                                </a:cxn>
                                <a:cxn ang="0">
                                  <a:pos x="T4" y="T5"/>
                                </a:cxn>
                                <a:cxn ang="0">
                                  <a:pos x="T6" y="T7"/>
                                </a:cxn>
                                <a:cxn ang="0">
                                  <a:pos x="T8" y="T9"/>
                                </a:cxn>
                                <a:cxn ang="0">
                                  <a:pos x="T10" y="T11"/>
                                </a:cxn>
                              </a:cxnLst>
                              <a:rect l="0" t="0" r="r" b="b"/>
                              <a:pathLst>
                                <a:path w="7" h="39">
                                  <a:moveTo>
                                    <a:pt x="5" y="0"/>
                                  </a:moveTo>
                                  <a:lnTo>
                                    <a:pt x="0" y="39"/>
                                  </a:lnTo>
                                  <a:lnTo>
                                    <a:pt x="0" y="39"/>
                                  </a:lnTo>
                                  <a:lnTo>
                                    <a:pt x="1" y="39"/>
                                  </a:lnTo>
                                  <a:lnTo>
                                    <a:pt x="7" y="0"/>
                                  </a:lnTo>
                                  <a:lnTo>
                                    <a:pt x="5" y="0"/>
                                  </a:lnTo>
                                  <a:close/>
                                </a:path>
                              </a:pathLst>
                            </a:custGeom>
                            <a:solidFill>
                              <a:srgbClr val="5E606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3" name="Freeform 3737"/>
                          <wps:cNvSpPr>
                            <a:spLocks/>
                          </wps:cNvSpPr>
                          <wps:spPr bwMode="auto">
                            <a:xfrm>
                              <a:off x="966" y="4454"/>
                              <a:ext cx="7" cy="39"/>
                            </a:xfrm>
                            <a:custGeom>
                              <a:avLst/>
                              <a:gdLst>
                                <a:gd name="T0" fmla="*/ 6 w 7"/>
                                <a:gd name="T1" fmla="*/ 0 h 39"/>
                                <a:gd name="T2" fmla="*/ 0 w 7"/>
                                <a:gd name="T3" fmla="*/ 39 h 39"/>
                                <a:gd name="T4" fmla="*/ 0 w 7"/>
                                <a:gd name="T5" fmla="*/ 39 h 39"/>
                                <a:gd name="T6" fmla="*/ 2 w 7"/>
                                <a:gd name="T7" fmla="*/ 39 h 39"/>
                                <a:gd name="T8" fmla="*/ 7 w 7"/>
                                <a:gd name="T9" fmla="*/ 0 h 39"/>
                                <a:gd name="T10" fmla="*/ 6 w 7"/>
                                <a:gd name="T11" fmla="*/ 0 h 39"/>
                              </a:gdLst>
                              <a:ahLst/>
                              <a:cxnLst>
                                <a:cxn ang="0">
                                  <a:pos x="T0" y="T1"/>
                                </a:cxn>
                                <a:cxn ang="0">
                                  <a:pos x="T2" y="T3"/>
                                </a:cxn>
                                <a:cxn ang="0">
                                  <a:pos x="T4" y="T5"/>
                                </a:cxn>
                                <a:cxn ang="0">
                                  <a:pos x="T6" y="T7"/>
                                </a:cxn>
                                <a:cxn ang="0">
                                  <a:pos x="T8" y="T9"/>
                                </a:cxn>
                                <a:cxn ang="0">
                                  <a:pos x="T10" y="T11"/>
                                </a:cxn>
                              </a:cxnLst>
                              <a:rect l="0" t="0" r="r" b="b"/>
                              <a:pathLst>
                                <a:path w="7" h="39">
                                  <a:moveTo>
                                    <a:pt x="6" y="0"/>
                                  </a:moveTo>
                                  <a:lnTo>
                                    <a:pt x="0" y="39"/>
                                  </a:lnTo>
                                  <a:lnTo>
                                    <a:pt x="0" y="39"/>
                                  </a:lnTo>
                                  <a:lnTo>
                                    <a:pt x="2" y="39"/>
                                  </a:lnTo>
                                  <a:lnTo>
                                    <a:pt x="7" y="0"/>
                                  </a:lnTo>
                                  <a:lnTo>
                                    <a:pt x="6" y="0"/>
                                  </a:lnTo>
                                  <a:close/>
                                </a:path>
                              </a:pathLst>
                            </a:custGeom>
                            <a:solidFill>
                              <a:srgbClr val="575A6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4" name="Freeform 3738"/>
                          <wps:cNvSpPr>
                            <a:spLocks/>
                          </wps:cNvSpPr>
                          <wps:spPr bwMode="auto">
                            <a:xfrm>
                              <a:off x="968" y="4454"/>
                              <a:ext cx="6" cy="39"/>
                            </a:xfrm>
                            <a:custGeom>
                              <a:avLst/>
                              <a:gdLst>
                                <a:gd name="T0" fmla="*/ 5 w 6"/>
                                <a:gd name="T1" fmla="*/ 0 h 39"/>
                                <a:gd name="T2" fmla="*/ 0 w 6"/>
                                <a:gd name="T3" fmla="*/ 39 h 39"/>
                                <a:gd name="T4" fmla="*/ 0 w 6"/>
                                <a:gd name="T5" fmla="*/ 39 h 39"/>
                                <a:gd name="T6" fmla="*/ 1 w 6"/>
                                <a:gd name="T7" fmla="*/ 39 h 39"/>
                                <a:gd name="T8" fmla="*/ 6 w 6"/>
                                <a:gd name="T9" fmla="*/ 0 h 39"/>
                                <a:gd name="T10" fmla="*/ 5 w 6"/>
                                <a:gd name="T11" fmla="*/ 0 h 39"/>
                              </a:gdLst>
                              <a:ahLst/>
                              <a:cxnLst>
                                <a:cxn ang="0">
                                  <a:pos x="T0" y="T1"/>
                                </a:cxn>
                                <a:cxn ang="0">
                                  <a:pos x="T2" y="T3"/>
                                </a:cxn>
                                <a:cxn ang="0">
                                  <a:pos x="T4" y="T5"/>
                                </a:cxn>
                                <a:cxn ang="0">
                                  <a:pos x="T6" y="T7"/>
                                </a:cxn>
                                <a:cxn ang="0">
                                  <a:pos x="T8" y="T9"/>
                                </a:cxn>
                                <a:cxn ang="0">
                                  <a:pos x="T10" y="T11"/>
                                </a:cxn>
                              </a:cxnLst>
                              <a:rect l="0" t="0" r="r" b="b"/>
                              <a:pathLst>
                                <a:path w="6" h="39">
                                  <a:moveTo>
                                    <a:pt x="5" y="0"/>
                                  </a:moveTo>
                                  <a:lnTo>
                                    <a:pt x="0" y="39"/>
                                  </a:lnTo>
                                  <a:lnTo>
                                    <a:pt x="0" y="39"/>
                                  </a:lnTo>
                                  <a:lnTo>
                                    <a:pt x="1" y="39"/>
                                  </a:lnTo>
                                  <a:lnTo>
                                    <a:pt x="6" y="0"/>
                                  </a:lnTo>
                                  <a:lnTo>
                                    <a:pt x="5" y="0"/>
                                  </a:lnTo>
                                  <a:close/>
                                </a:path>
                              </a:pathLst>
                            </a:custGeom>
                            <a:solidFill>
                              <a:srgbClr val="52555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5" name="Freeform 3739"/>
                          <wps:cNvSpPr>
                            <a:spLocks/>
                          </wps:cNvSpPr>
                          <wps:spPr bwMode="auto">
                            <a:xfrm>
                              <a:off x="969" y="4454"/>
                              <a:ext cx="15" cy="41"/>
                            </a:xfrm>
                            <a:custGeom>
                              <a:avLst/>
                              <a:gdLst>
                                <a:gd name="T0" fmla="*/ 5 w 15"/>
                                <a:gd name="T1" fmla="*/ 0 h 41"/>
                                <a:gd name="T2" fmla="*/ 0 w 15"/>
                                <a:gd name="T3" fmla="*/ 39 h 41"/>
                                <a:gd name="T4" fmla="*/ 0 w 15"/>
                                <a:gd name="T5" fmla="*/ 39 h 41"/>
                                <a:gd name="T6" fmla="*/ 15 w 15"/>
                                <a:gd name="T7" fmla="*/ 41 h 41"/>
                                <a:gd name="T8" fmla="*/ 10 w 15"/>
                                <a:gd name="T9" fmla="*/ 0 h 41"/>
                                <a:gd name="T10" fmla="*/ 5 w 15"/>
                                <a:gd name="T11" fmla="*/ 0 h 41"/>
                              </a:gdLst>
                              <a:ahLst/>
                              <a:cxnLst>
                                <a:cxn ang="0">
                                  <a:pos x="T0" y="T1"/>
                                </a:cxn>
                                <a:cxn ang="0">
                                  <a:pos x="T2" y="T3"/>
                                </a:cxn>
                                <a:cxn ang="0">
                                  <a:pos x="T4" y="T5"/>
                                </a:cxn>
                                <a:cxn ang="0">
                                  <a:pos x="T6" y="T7"/>
                                </a:cxn>
                                <a:cxn ang="0">
                                  <a:pos x="T8" y="T9"/>
                                </a:cxn>
                                <a:cxn ang="0">
                                  <a:pos x="T10" y="T11"/>
                                </a:cxn>
                              </a:cxnLst>
                              <a:rect l="0" t="0" r="r" b="b"/>
                              <a:pathLst>
                                <a:path w="15" h="41">
                                  <a:moveTo>
                                    <a:pt x="5" y="0"/>
                                  </a:moveTo>
                                  <a:lnTo>
                                    <a:pt x="0" y="39"/>
                                  </a:lnTo>
                                  <a:lnTo>
                                    <a:pt x="0" y="39"/>
                                  </a:lnTo>
                                  <a:lnTo>
                                    <a:pt x="15" y="41"/>
                                  </a:lnTo>
                                  <a:lnTo>
                                    <a:pt x="10" y="0"/>
                                  </a:lnTo>
                                  <a:lnTo>
                                    <a:pt x="5" y="0"/>
                                  </a:lnTo>
                                  <a:close/>
                                </a:path>
                              </a:pathLst>
                            </a:custGeom>
                            <a:solidFill>
                              <a:srgbClr val="4D50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6" name="Freeform 3740"/>
                          <wps:cNvSpPr>
                            <a:spLocks/>
                          </wps:cNvSpPr>
                          <wps:spPr bwMode="auto">
                            <a:xfrm>
                              <a:off x="926" y="4495"/>
                              <a:ext cx="3" cy="9"/>
                            </a:xfrm>
                            <a:custGeom>
                              <a:avLst/>
                              <a:gdLst>
                                <a:gd name="T0" fmla="*/ 0 w 3"/>
                                <a:gd name="T1" fmla="*/ 7 h 9"/>
                                <a:gd name="T2" fmla="*/ 0 w 3"/>
                                <a:gd name="T3" fmla="*/ 7 h 9"/>
                                <a:gd name="T4" fmla="*/ 3 w 3"/>
                                <a:gd name="T5" fmla="*/ 9 h 9"/>
                                <a:gd name="T6" fmla="*/ 3 w 3"/>
                                <a:gd name="T7" fmla="*/ 0 h 9"/>
                                <a:gd name="T8" fmla="*/ 0 w 3"/>
                                <a:gd name="T9" fmla="*/ 7 h 9"/>
                              </a:gdLst>
                              <a:ahLst/>
                              <a:cxnLst>
                                <a:cxn ang="0">
                                  <a:pos x="T0" y="T1"/>
                                </a:cxn>
                                <a:cxn ang="0">
                                  <a:pos x="T2" y="T3"/>
                                </a:cxn>
                                <a:cxn ang="0">
                                  <a:pos x="T4" y="T5"/>
                                </a:cxn>
                                <a:cxn ang="0">
                                  <a:pos x="T6" y="T7"/>
                                </a:cxn>
                                <a:cxn ang="0">
                                  <a:pos x="T8" y="T9"/>
                                </a:cxn>
                              </a:cxnLst>
                              <a:rect l="0" t="0" r="r" b="b"/>
                              <a:pathLst>
                                <a:path w="3" h="9">
                                  <a:moveTo>
                                    <a:pt x="0" y="7"/>
                                  </a:moveTo>
                                  <a:lnTo>
                                    <a:pt x="0" y="7"/>
                                  </a:lnTo>
                                  <a:lnTo>
                                    <a:pt x="3" y="9"/>
                                  </a:lnTo>
                                  <a:lnTo>
                                    <a:pt x="3" y="0"/>
                                  </a:lnTo>
                                  <a:lnTo>
                                    <a:pt x="0" y="7"/>
                                  </a:lnTo>
                                  <a:close/>
                                </a:path>
                              </a:pathLst>
                            </a:custGeom>
                            <a:solidFill>
                              <a:srgbClr val="9294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7" name="Freeform 3741"/>
                          <wps:cNvSpPr>
                            <a:spLocks/>
                          </wps:cNvSpPr>
                          <wps:spPr bwMode="auto">
                            <a:xfrm>
                              <a:off x="929" y="4487"/>
                              <a:ext cx="3" cy="18"/>
                            </a:xfrm>
                            <a:custGeom>
                              <a:avLst/>
                              <a:gdLst>
                                <a:gd name="T0" fmla="*/ 3 w 3"/>
                                <a:gd name="T1" fmla="*/ 0 h 18"/>
                                <a:gd name="T2" fmla="*/ 0 w 3"/>
                                <a:gd name="T3" fmla="*/ 8 h 18"/>
                                <a:gd name="T4" fmla="*/ 0 w 3"/>
                                <a:gd name="T5" fmla="*/ 17 h 18"/>
                                <a:gd name="T6" fmla="*/ 0 w 3"/>
                                <a:gd name="T7" fmla="*/ 17 h 18"/>
                                <a:gd name="T8" fmla="*/ 3 w 3"/>
                                <a:gd name="T9" fmla="*/ 18 h 18"/>
                                <a:gd name="T10" fmla="*/ 3 w 3"/>
                                <a:gd name="T11" fmla="*/ 0 h 18"/>
                                <a:gd name="T12" fmla="*/ 3 w 3"/>
                                <a:gd name="T13" fmla="*/ 0 h 18"/>
                                <a:gd name="T14" fmla="*/ 3 w 3"/>
                                <a:gd name="T15" fmla="*/ 0 h 18"/>
                                <a:gd name="T16" fmla="*/ 3 w 3"/>
                                <a:gd name="T17" fmla="*/ 0 h 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 h="18">
                                  <a:moveTo>
                                    <a:pt x="3" y="0"/>
                                  </a:moveTo>
                                  <a:lnTo>
                                    <a:pt x="0" y="8"/>
                                  </a:lnTo>
                                  <a:lnTo>
                                    <a:pt x="0" y="17"/>
                                  </a:lnTo>
                                  <a:lnTo>
                                    <a:pt x="0" y="17"/>
                                  </a:lnTo>
                                  <a:lnTo>
                                    <a:pt x="3" y="18"/>
                                  </a:lnTo>
                                  <a:lnTo>
                                    <a:pt x="3" y="0"/>
                                  </a:lnTo>
                                  <a:lnTo>
                                    <a:pt x="3" y="0"/>
                                  </a:lnTo>
                                  <a:lnTo>
                                    <a:pt x="3" y="0"/>
                                  </a:lnTo>
                                  <a:lnTo>
                                    <a:pt x="3" y="0"/>
                                  </a:lnTo>
                                  <a:close/>
                                </a:path>
                              </a:pathLst>
                            </a:custGeom>
                            <a:solidFill>
                              <a:srgbClr val="979AA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8" name="Freeform 3742"/>
                          <wps:cNvSpPr>
                            <a:spLocks/>
                          </wps:cNvSpPr>
                          <wps:spPr bwMode="auto">
                            <a:xfrm>
                              <a:off x="932" y="4487"/>
                              <a:ext cx="2" cy="18"/>
                            </a:xfrm>
                            <a:custGeom>
                              <a:avLst/>
                              <a:gdLst>
                                <a:gd name="T0" fmla="*/ 0 w 2"/>
                                <a:gd name="T1" fmla="*/ 0 h 18"/>
                                <a:gd name="T2" fmla="*/ 0 w 2"/>
                                <a:gd name="T3" fmla="*/ 18 h 18"/>
                                <a:gd name="T4" fmla="*/ 0 w 2"/>
                                <a:gd name="T5" fmla="*/ 18 h 18"/>
                                <a:gd name="T6" fmla="*/ 2 w 2"/>
                                <a:gd name="T7" fmla="*/ 18 h 18"/>
                                <a:gd name="T8" fmla="*/ 2 w 2"/>
                                <a:gd name="T9" fmla="*/ 1 h 18"/>
                                <a:gd name="T10" fmla="*/ 2 w 2"/>
                                <a:gd name="T11" fmla="*/ 1 h 18"/>
                                <a:gd name="T12" fmla="*/ 0 w 2"/>
                                <a:gd name="T13" fmla="*/ 0 h 18"/>
                                <a:gd name="T14" fmla="*/ 0 w 2"/>
                                <a:gd name="T15" fmla="*/ 0 h 1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8">
                                  <a:moveTo>
                                    <a:pt x="0" y="0"/>
                                  </a:moveTo>
                                  <a:lnTo>
                                    <a:pt x="0" y="18"/>
                                  </a:lnTo>
                                  <a:lnTo>
                                    <a:pt x="0" y="18"/>
                                  </a:lnTo>
                                  <a:lnTo>
                                    <a:pt x="2" y="18"/>
                                  </a:lnTo>
                                  <a:lnTo>
                                    <a:pt x="2" y="1"/>
                                  </a:lnTo>
                                  <a:lnTo>
                                    <a:pt x="2" y="1"/>
                                  </a:lnTo>
                                  <a:lnTo>
                                    <a:pt x="0" y="0"/>
                                  </a:lnTo>
                                  <a:lnTo>
                                    <a:pt x="0" y="0"/>
                                  </a:lnTo>
                                  <a:close/>
                                </a:path>
                              </a:pathLst>
                            </a:custGeom>
                            <a:solidFill>
                              <a:srgbClr val="9DA0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9" name="Freeform 3743"/>
                          <wps:cNvSpPr>
                            <a:spLocks/>
                          </wps:cNvSpPr>
                          <wps:spPr bwMode="auto">
                            <a:xfrm>
                              <a:off x="934" y="4488"/>
                              <a:ext cx="3" cy="18"/>
                            </a:xfrm>
                            <a:custGeom>
                              <a:avLst/>
                              <a:gdLst>
                                <a:gd name="T0" fmla="*/ 0 w 3"/>
                                <a:gd name="T1" fmla="*/ 0 h 18"/>
                                <a:gd name="T2" fmla="*/ 0 w 3"/>
                                <a:gd name="T3" fmla="*/ 17 h 18"/>
                                <a:gd name="T4" fmla="*/ 0 w 3"/>
                                <a:gd name="T5" fmla="*/ 17 h 18"/>
                                <a:gd name="T6" fmla="*/ 3 w 3"/>
                                <a:gd name="T7" fmla="*/ 18 h 18"/>
                                <a:gd name="T8" fmla="*/ 3 w 3"/>
                                <a:gd name="T9" fmla="*/ 2 h 18"/>
                                <a:gd name="T10" fmla="*/ 3 w 3"/>
                                <a:gd name="T11" fmla="*/ 2 h 18"/>
                                <a:gd name="T12" fmla="*/ 0 w 3"/>
                                <a:gd name="T13" fmla="*/ 0 h 18"/>
                                <a:gd name="T14" fmla="*/ 0 w 3"/>
                                <a:gd name="T15" fmla="*/ 0 h 1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8">
                                  <a:moveTo>
                                    <a:pt x="0" y="0"/>
                                  </a:moveTo>
                                  <a:lnTo>
                                    <a:pt x="0" y="17"/>
                                  </a:lnTo>
                                  <a:lnTo>
                                    <a:pt x="0" y="17"/>
                                  </a:lnTo>
                                  <a:lnTo>
                                    <a:pt x="3" y="18"/>
                                  </a:lnTo>
                                  <a:lnTo>
                                    <a:pt x="3" y="2"/>
                                  </a:lnTo>
                                  <a:lnTo>
                                    <a:pt x="3" y="2"/>
                                  </a:lnTo>
                                  <a:lnTo>
                                    <a:pt x="0" y="0"/>
                                  </a:lnTo>
                                  <a:lnTo>
                                    <a:pt x="0" y="0"/>
                                  </a:lnTo>
                                  <a:close/>
                                </a:path>
                              </a:pathLst>
                            </a:custGeom>
                            <a:solidFill>
                              <a:srgbClr val="A3A6B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0" name="Freeform 3744"/>
                          <wps:cNvSpPr>
                            <a:spLocks/>
                          </wps:cNvSpPr>
                          <wps:spPr bwMode="auto">
                            <a:xfrm>
                              <a:off x="937" y="4490"/>
                              <a:ext cx="4" cy="16"/>
                            </a:xfrm>
                            <a:custGeom>
                              <a:avLst/>
                              <a:gdLst>
                                <a:gd name="T0" fmla="*/ 0 w 4"/>
                                <a:gd name="T1" fmla="*/ 0 h 16"/>
                                <a:gd name="T2" fmla="*/ 0 w 4"/>
                                <a:gd name="T3" fmla="*/ 16 h 16"/>
                                <a:gd name="T4" fmla="*/ 0 w 4"/>
                                <a:gd name="T5" fmla="*/ 16 h 16"/>
                                <a:gd name="T6" fmla="*/ 4 w 4"/>
                                <a:gd name="T7" fmla="*/ 16 h 16"/>
                                <a:gd name="T8" fmla="*/ 4 w 4"/>
                                <a:gd name="T9" fmla="*/ 1 h 16"/>
                                <a:gd name="T10" fmla="*/ 4 w 4"/>
                                <a:gd name="T11" fmla="*/ 1 h 16"/>
                                <a:gd name="T12" fmla="*/ 0 w 4"/>
                                <a:gd name="T13" fmla="*/ 0 h 16"/>
                                <a:gd name="T14" fmla="*/ 0 w 4"/>
                                <a:gd name="T15" fmla="*/ 0 h 1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 h="16">
                                  <a:moveTo>
                                    <a:pt x="0" y="0"/>
                                  </a:moveTo>
                                  <a:lnTo>
                                    <a:pt x="0" y="16"/>
                                  </a:lnTo>
                                  <a:lnTo>
                                    <a:pt x="0" y="16"/>
                                  </a:lnTo>
                                  <a:lnTo>
                                    <a:pt x="4" y="16"/>
                                  </a:lnTo>
                                  <a:lnTo>
                                    <a:pt x="4" y="1"/>
                                  </a:lnTo>
                                  <a:lnTo>
                                    <a:pt x="4" y="1"/>
                                  </a:lnTo>
                                  <a:lnTo>
                                    <a:pt x="0" y="0"/>
                                  </a:lnTo>
                                  <a:lnTo>
                                    <a:pt x="0" y="0"/>
                                  </a:lnTo>
                                  <a:close/>
                                </a:path>
                              </a:pathLst>
                            </a:custGeom>
                            <a:solidFill>
                              <a:srgbClr val="A9ACB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1" name="Freeform 3745"/>
                          <wps:cNvSpPr>
                            <a:spLocks/>
                          </wps:cNvSpPr>
                          <wps:spPr bwMode="auto">
                            <a:xfrm>
                              <a:off x="941" y="4491"/>
                              <a:ext cx="2" cy="15"/>
                            </a:xfrm>
                            <a:custGeom>
                              <a:avLst/>
                              <a:gdLst>
                                <a:gd name="T0" fmla="*/ 0 w 2"/>
                                <a:gd name="T1" fmla="*/ 0 h 15"/>
                                <a:gd name="T2" fmla="*/ 0 w 2"/>
                                <a:gd name="T3" fmla="*/ 15 h 15"/>
                                <a:gd name="T4" fmla="*/ 0 w 2"/>
                                <a:gd name="T5" fmla="*/ 15 h 15"/>
                                <a:gd name="T6" fmla="*/ 2 w 2"/>
                                <a:gd name="T7" fmla="*/ 15 h 15"/>
                                <a:gd name="T8" fmla="*/ 2 w 2"/>
                                <a:gd name="T9" fmla="*/ 0 h 15"/>
                                <a:gd name="T10" fmla="*/ 2 w 2"/>
                                <a:gd name="T11" fmla="*/ 0 h 15"/>
                                <a:gd name="T12" fmla="*/ 0 w 2"/>
                                <a:gd name="T13" fmla="*/ 0 h 15"/>
                                <a:gd name="T14" fmla="*/ 0 w 2"/>
                                <a:gd name="T15" fmla="*/ 0 h 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5">
                                  <a:moveTo>
                                    <a:pt x="0" y="0"/>
                                  </a:moveTo>
                                  <a:lnTo>
                                    <a:pt x="0" y="15"/>
                                  </a:lnTo>
                                  <a:lnTo>
                                    <a:pt x="0" y="15"/>
                                  </a:lnTo>
                                  <a:lnTo>
                                    <a:pt x="2" y="15"/>
                                  </a:lnTo>
                                  <a:lnTo>
                                    <a:pt x="2" y="0"/>
                                  </a:lnTo>
                                  <a:lnTo>
                                    <a:pt x="2" y="0"/>
                                  </a:lnTo>
                                  <a:lnTo>
                                    <a:pt x="0" y="0"/>
                                  </a:lnTo>
                                  <a:lnTo>
                                    <a:pt x="0" y="0"/>
                                  </a:lnTo>
                                  <a:close/>
                                </a:path>
                              </a:pathLst>
                            </a:custGeom>
                            <a:solidFill>
                              <a:srgbClr val="AEB1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2" name="Freeform 3746"/>
                          <wps:cNvSpPr>
                            <a:spLocks/>
                          </wps:cNvSpPr>
                          <wps:spPr bwMode="auto">
                            <a:xfrm>
                              <a:off x="943" y="4491"/>
                              <a:ext cx="3" cy="16"/>
                            </a:xfrm>
                            <a:custGeom>
                              <a:avLst/>
                              <a:gdLst>
                                <a:gd name="T0" fmla="*/ 0 w 3"/>
                                <a:gd name="T1" fmla="*/ 0 h 16"/>
                                <a:gd name="T2" fmla="*/ 0 w 3"/>
                                <a:gd name="T3" fmla="*/ 15 h 16"/>
                                <a:gd name="T4" fmla="*/ 0 w 3"/>
                                <a:gd name="T5" fmla="*/ 15 h 16"/>
                                <a:gd name="T6" fmla="*/ 3 w 3"/>
                                <a:gd name="T7" fmla="*/ 16 h 16"/>
                                <a:gd name="T8" fmla="*/ 3 w 3"/>
                                <a:gd name="T9" fmla="*/ 1 h 16"/>
                                <a:gd name="T10" fmla="*/ 3 w 3"/>
                                <a:gd name="T11" fmla="*/ 1 h 16"/>
                                <a:gd name="T12" fmla="*/ 0 w 3"/>
                                <a:gd name="T13" fmla="*/ 0 h 16"/>
                                <a:gd name="T14" fmla="*/ 0 w 3"/>
                                <a:gd name="T15" fmla="*/ 0 h 1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6">
                                  <a:moveTo>
                                    <a:pt x="0" y="0"/>
                                  </a:moveTo>
                                  <a:lnTo>
                                    <a:pt x="0" y="15"/>
                                  </a:lnTo>
                                  <a:lnTo>
                                    <a:pt x="0" y="15"/>
                                  </a:lnTo>
                                  <a:lnTo>
                                    <a:pt x="3" y="16"/>
                                  </a:lnTo>
                                  <a:lnTo>
                                    <a:pt x="3" y="1"/>
                                  </a:lnTo>
                                  <a:lnTo>
                                    <a:pt x="3" y="1"/>
                                  </a:lnTo>
                                  <a:lnTo>
                                    <a:pt x="0" y="0"/>
                                  </a:lnTo>
                                  <a:lnTo>
                                    <a:pt x="0" y="0"/>
                                  </a:lnTo>
                                  <a:close/>
                                </a:path>
                              </a:pathLst>
                            </a:custGeom>
                            <a:solidFill>
                              <a:srgbClr val="B4B7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3" name="Freeform 3747"/>
                          <wps:cNvSpPr>
                            <a:spLocks/>
                          </wps:cNvSpPr>
                          <wps:spPr bwMode="auto">
                            <a:xfrm>
                              <a:off x="946" y="4492"/>
                              <a:ext cx="3" cy="15"/>
                            </a:xfrm>
                            <a:custGeom>
                              <a:avLst/>
                              <a:gdLst>
                                <a:gd name="T0" fmla="*/ 0 w 3"/>
                                <a:gd name="T1" fmla="*/ 0 h 15"/>
                                <a:gd name="T2" fmla="*/ 0 w 3"/>
                                <a:gd name="T3" fmla="*/ 15 h 15"/>
                                <a:gd name="T4" fmla="*/ 0 w 3"/>
                                <a:gd name="T5" fmla="*/ 15 h 15"/>
                                <a:gd name="T6" fmla="*/ 3 w 3"/>
                                <a:gd name="T7" fmla="*/ 15 h 15"/>
                                <a:gd name="T8" fmla="*/ 3 w 3"/>
                                <a:gd name="T9" fmla="*/ 0 h 15"/>
                                <a:gd name="T10" fmla="*/ 3 w 3"/>
                                <a:gd name="T11" fmla="*/ 0 h 15"/>
                                <a:gd name="T12" fmla="*/ 0 w 3"/>
                                <a:gd name="T13" fmla="*/ 0 h 15"/>
                                <a:gd name="T14" fmla="*/ 0 w 3"/>
                                <a:gd name="T15" fmla="*/ 0 h 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5">
                                  <a:moveTo>
                                    <a:pt x="0" y="0"/>
                                  </a:moveTo>
                                  <a:lnTo>
                                    <a:pt x="0" y="15"/>
                                  </a:lnTo>
                                  <a:lnTo>
                                    <a:pt x="0" y="15"/>
                                  </a:lnTo>
                                  <a:lnTo>
                                    <a:pt x="3" y="15"/>
                                  </a:lnTo>
                                  <a:lnTo>
                                    <a:pt x="3" y="0"/>
                                  </a:lnTo>
                                  <a:lnTo>
                                    <a:pt x="3" y="0"/>
                                  </a:lnTo>
                                  <a:lnTo>
                                    <a:pt x="0" y="0"/>
                                  </a:lnTo>
                                  <a:lnTo>
                                    <a:pt x="0" y="0"/>
                                  </a:lnTo>
                                  <a:close/>
                                </a:path>
                              </a:pathLst>
                            </a:custGeom>
                            <a:solidFill>
                              <a:srgbClr val="B9B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4" name="Freeform 3748"/>
                          <wps:cNvSpPr>
                            <a:spLocks/>
                          </wps:cNvSpPr>
                          <wps:spPr bwMode="auto">
                            <a:xfrm>
                              <a:off x="949" y="4492"/>
                              <a:ext cx="3" cy="15"/>
                            </a:xfrm>
                            <a:custGeom>
                              <a:avLst/>
                              <a:gdLst>
                                <a:gd name="T0" fmla="*/ 0 w 3"/>
                                <a:gd name="T1" fmla="*/ 0 h 15"/>
                                <a:gd name="T2" fmla="*/ 0 w 3"/>
                                <a:gd name="T3" fmla="*/ 15 h 15"/>
                                <a:gd name="T4" fmla="*/ 0 w 3"/>
                                <a:gd name="T5" fmla="*/ 15 h 15"/>
                                <a:gd name="T6" fmla="*/ 3 w 3"/>
                                <a:gd name="T7" fmla="*/ 15 h 15"/>
                                <a:gd name="T8" fmla="*/ 3 w 3"/>
                                <a:gd name="T9" fmla="*/ 1 h 15"/>
                                <a:gd name="T10" fmla="*/ 3 w 3"/>
                                <a:gd name="T11" fmla="*/ 1 h 15"/>
                                <a:gd name="T12" fmla="*/ 0 w 3"/>
                                <a:gd name="T13" fmla="*/ 0 h 15"/>
                                <a:gd name="T14" fmla="*/ 0 w 3"/>
                                <a:gd name="T15" fmla="*/ 0 h 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5">
                                  <a:moveTo>
                                    <a:pt x="0" y="0"/>
                                  </a:moveTo>
                                  <a:lnTo>
                                    <a:pt x="0" y="15"/>
                                  </a:lnTo>
                                  <a:lnTo>
                                    <a:pt x="0" y="15"/>
                                  </a:lnTo>
                                  <a:lnTo>
                                    <a:pt x="3" y="15"/>
                                  </a:lnTo>
                                  <a:lnTo>
                                    <a:pt x="3" y="1"/>
                                  </a:lnTo>
                                  <a:lnTo>
                                    <a:pt x="3" y="1"/>
                                  </a:lnTo>
                                  <a:lnTo>
                                    <a:pt x="0" y="0"/>
                                  </a:lnTo>
                                  <a:lnTo>
                                    <a:pt x="0" y="0"/>
                                  </a:lnTo>
                                  <a:close/>
                                </a:path>
                              </a:pathLst>
                            </a:custGeom>
                            <a:solidFill>
                              <a:srgbClr val="C0C3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5" name="Freeform 3749"/>
                          <wps:cNvSpPr>
                            <a:spLocks/>
                          </wps:cNvSpPr>
                          <wps:spPr bwMode="auto">
                            <a:xfrm>
                              <a:off x="952" y="4493"/>
                              <a:ext cx="5" cy="14"/>
                            </a:xfrm>
                            <a:custGeom>
                              <a:avLst/>
                              <a:gdLst>
                                <a:gd name="T0" fmla="*/ 0 w 5"/>
                                <a:gd name="T1" fmla="*/ 0 h 14"/>
                                <a:gd name="T2" fmla="*/ 0 w 5"/>
                                <a:gd name="T3" fmla="*/ 14 h 14"/>
                                <a:gd name="T4" fmla="*/ 0 w 5"/>
                                <a:gd name="T5" fmla="*/ 14 h 14"/>
                                <a:gd name="T6" fmla="*/ 5 w 5"/>
                                <a:gd name="T7" fmla="*/ 14 h 14"/>
                                <a:gd name="T8" fmla="*/ 5 w 5"/>
                                <a:gd name="T9" fmla="*/ 0 h 14"/>
                                <a:gd name="T10" fmla="*/ 5 w 5"/>
                                <a:gd name="T11" fmla="*/ 0 h 14"/>
                                <a:gd name="T12" fmla="*/ 0 w 5"/>
                                <a:gd name="T13" fmla="*/ 0 h 14"/>
                                <a:gd name="T14" fmla="*/ 0 w 5"/>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 h="14">
                                  <a:moveTo>
                                    <a:pt x="0" y="0"/>
                                  </a:moveTo>
                                  <a:lnTo>
                                    <a:pt x="0" y="14"/>
                                  </a:lnTo>
                                  <a:lnTo>
                                    <a:pt x="0" y="14"/>
                                  </a:lnTo>
                                  <a:lnTo>
                                    <a:pt x="5" y="14"/>
                                  </a:lnTo>
                                  <a:lnTo>
                                    <a:pt x="5" y="0"/>
                                  </a:lnTo>
                                  <a:lnTo>
                                    <a:pt x="5" y="0"/>
                                  </a:lnTo>
                                  <a:lnTo>
                                    <a:pt x="0" y="0"/>
                                  </a:lnTo>
                                  <a:lnTo>
                                    <a:pt x="0" y="0"/>
                                  </a:lnTo>
                                  <a:close/>
                                </a:path>
                              </a:pathLst>
                            </a:custGeom>
                            <a:solidFill>
                              <a:srgbClr val="C5C9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6" name="Freeform 3750"/>
                          <wps:cNvSpPr>
                            <a:spLocks/>
                          </wps:cNvSpPr>
                          <wps:spPr bwMode="auto">
                            <a:xfrm>
                              <a:off x="957" y="4493"/>
                              <a:ext cx="3" cy="14"/>
                            </a:xfrm>
                            <a:custGeom>
                              <a:avLst/>
                              <a:gdLst>
                                <a:gd name="T0" fmla="*/ 0 w 3"/>
                                <a:gd name="T1" fmla="*/ 0 h 14"/>
                                <a:gd name="T2" fmla="*/ 0 w 3"/>
                                <a:gd name="T3" fmla="*/ 14 h 14"/>
                                <a:gd name="T4" fmla="*/ 0 w 3"/>
                                <a:gd name="T5" fmla="*/ 14 h 14"/>
                                <a:gd name="T6" fmla="*/ 3 w 3"/>
                                <a:gd name="T7" fmla="*/ 14 h 14"/>
                                <a:gd name="T8" fmla="*/ 3 w 3"/>
                                <a:gd name="T9" fmla="*/ 0 h 14"/>
                                <a:gd name="T10" fmla="*/ 3 w 3"/>
                                <a:gd name="T11" fmla="*/ 0 h 14"/>
                                <a:gd name="T12" fmla="*/ 0 w 3"/>
                                <a:gd name="T13" fmla="*/ 0 h 14"/>
                                <a:gd name="T14" fmla="*/ 0 w 3"/>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4">
                                  <a:moveTo>
                                    <a:pt x="0" y="0"/>
                                  </a:moveTo>
                                  <a:lnTo>
                                    <a:pt x="0" y="14"/>
                                  </a:lnTo>
                                  <a:lnTo>
                                    <a:pt x="0" y="14"/>
                                  </a:lnTo>
                                  <a:lnTo>
                                    <a:pt x="3" y="14"/>
                                  </a:lnTo>
                                  <a:lnTo>
                                    <a:pt x="3" y="0"/>
                                  </a:lnTo>
                                  <a:lnTo>
                                    <a:pt x="3" y="0"/>
                                  </a:lnTo>
                                  <a:lnTo>
                                    <a:pt x="0" y="0"/>
                                  </a:lnTo>
                                  <a:lnTo>
                                    <a:pt x="0" y="0"/>
                                  </a:lnTo>
                                  <a:close/>
                                </a:path>
                              </a:pathLst>
                            </a:custGeom>
                            <a:solidFill>
                              <a:srgbClr val="C0C3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7" name="Freeform 3751"/>
                          <wps:cNvSpPr>
                            <a:spLocks/>
                          </wps:cNvSpPr>
                          <wps:spPr bwMode="auto">
                            <a:xfrm>
                              <a:off x="960" y="4493"/>
                              <a:ext cx="3" cy="16"/>
                            </a:xfrm>
                            <a:custGeom>
                              <a:avLst/>
                              <a:gdLst>
                                <a:gd name="T0" fmla="*/ 0 w 3"/>
                                <a:gd name="T1" fmla="*/ 0 h 16"/>
                                <a:gd name="T2" fmla="*/ 0 w 3"/>
                                <a:gd name="T3" fmla="*/ 14 h 16"/>
                                <a:gd name="T4" fmla="*/ 0 w 3"/>
                                <a:gd name="T5" fmla="*/ 14 h 16"/>
                                <a:gd name="T6" fmla="*/ 3 w 3"/>
                                <a:gd name="T7" fmla="*/ 16 h 16"/>
                                <a:gd name="T8" fmla="*/ 3 w 3"/>
                                <a:gd name="T9" fmla="*/ 2 h 16"/>
                                <a:gd name="T10" fmla="*/ 3 w 3"/>
                                <a:gd name="T11" fmla="*/ 2 h 16"/>
                                <a:gd name="T12" fmla="*/ 0 w 3"/>
                                <a:gd name="T13" fmla="*/ 0 h 16"/>
                                <a:gd name="T14" fmla="*/ 0 w 3"/>
                                <a:gd name="T15" fmla="*/ 0 h 1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6">
                                  <a:moveTo>
                                    <a:pt x="0" y="0"/>
                                  </a:moveTo>
                                  <a:lnTo>
                                    <a:pt x="0" y="14"/>
                                  </a:lnTo>
                                  <a:lnTo>
                                    <a:pt x="0" y="14"/>
                                  </a:lnTo>
                                  <a:lnTo>
                                    <a:pt x="3" y="16"/>
                                  </a:lnTo>
                                  <a:lnTo>
                                    <a:pt x="3" y="2"/>
                                  </a:lnTo>
                                  <a:lnTo>
                                    <a:pt x="3" y="2"/>
                                  </a:lnTo>
                                  <a:lnTo>
                                    <a:pt x="0" y="0"/>
                                  </a:lnTo>
                                  <a:lnTo>
                                    <a:pt x="0" y="0"/>
                                  </a:lnTo>
                                  <a:close/>
                                </a:path>
                              </a:pathLst>
                            </a:custGeom>
                            <a:solidFill>
                              <a:srgbClr val="BABE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8" name="Freeform 3752"/>
                          <wps:cNvSpPr>
                            <a:spLocks/>
                          </wps:cNvSpPr>
                          <wps:spPr bwMode="auto">
                            <a:xfrm>
                              <a:off x="963" y="4495"/>
                              <a:ext cx="3" cy="14"/>
                            </a:xfrm>
                            <a:custGeom>
                              <a:avLst/>
                              <a:gdLst>
                                <a:gd name="T0" fmla="*/ 0 w 3"/>
                                <a:gd name="T1" fmla="*/ 0 h 14"/>
                                <a:gd name="T2" fmla="*/ 0 w 3"/>
                                <a:gd name="T3" fmla="*/ 14 h 14"/>
                                <a:gd name="T4" fmla="*/ 0 w 3"/>
                                <a:gd name="T5" fmla="*/ 14 h 14"/>
                                <a:gd name="T6" fmla="*/ 3 w 3"/>
                                <a:gd name="T7" fmla="*/ 14 h 14"/>
                                <a:gd name="T8" fmla="*/ 3 w 3"/>
                                <a:gd name="T9" fmla="*/ 0 h 14"/>
                                <a:gd name="T10" fmla="*/ 3 w 3"/>
                                <a:gd name="T11" fmla="*/ 0 h 14"/>
                                <a:gd name="T12" fmla="*/ 0 w 3"/>
                                <a:gd name="T13" fmla="*/ 0 h 14"/>
                                <a:gd name="T14" fmla="*/ 0 w 3"/>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4">
                                  <a:moveTo>
                                    <a:pt x="0" y="0"/>
                                  </a:moveTo>
                                  <a:lnTo>
                                    <a:pt x="0" y="14"/>
                                  </a:lnTo>
                                  <a:lnTo>
                                    <a:pt x="0" y="14"/>
                                  </a:lnTo>
                                  <a:lnTo>
                                    <a:pt x="3" y="14"/>
                                  </a:lnTo>
                                  <a:lnTo>
                                    <a:pt x="3" y="0"/>
                                  </a:lnTo>
                                  <a:lnTo>
                                    <a:pt x="3" y="0"/>
                                  </a:lnTo>
                                  <a:lnTo>
                                    <a:pt x="0" y="0"/>
                                  </a:lnTo>
                                  <a:lnTo>
                                    <a:pt x="0" y="0"/>
                                  </a:lnTo>
                                  <a:close/>
                                </a:path>
                              </a:pathLst>
                            </a:custGeom>
                            <a:solidFill>
                              <a:srgbClr val="B5B8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9" name="Freeform 3753"/>
                          <wps:cNvSpPr>
                            <a:spLocks/>
                          </wps:cNvSpPr>
                          <wps:spPr bwMode="auto">
                            <a:xfrm>
                              <a:off x="966" y="4495"/>
                              <a:ext cx="3" cy="14"/>
                            </a:xfrm>
                            <a:custGeom>
                              <a:avLst/>
                              <a:gdLst>
                                <a:gd name="T0" fmla="*/ 0 w 3"/>
                                <a:gd name="T1" fmla="*/ 0 h 14"/>
                                <a:gd name="T2" fmla="*/ 0 w 3"/>
                                <a:gd name="T3" fmla="*/ 14 h 14"/>
                                <a:gd name="T4" fmla="*/ 0 w 3"/>
                                <a:gd name="T5" fmla="*/ 14 h 14"/>
                                <a:gd name="T6" fmla="*/ 3 w 3"/>
                                <a:gd name="T7" fmla="*/ 14 h 14"/>
                                <a:gd name="T8" fmla="*/ 3 w 3"/>
                                <a:gd name="T9" fmla="*/ 0 h 14"/>
                                <a:gd name="T10" fmla="*/ 3 w 3"/>
                                <a:gd name="T11" fmla="*/ 0 h 14"/>
                                <a:gd name="T12" fmla="*/ 0 w 3"/>
                                <a:gd name="T13" fmla="*/ 0 h 14"/>
                                <a:gd name="T14" fmla="*/ 0 w 3"/>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4">
                                  <a:moveTo>
                                    <a:pt x="0" y="0"/>
                                  </a:moveTo>
                                  <a:lnTo>
                                    <a:pt x="0" y="14"/>
                                  </a:lnTo>
                                  <a:lnTo>
                                    <a:pt x="0" y="14"/>
                                  </a:lnTo>
                                  <a:lnTo>
                                    <a:pt x="3" y="14"/>
                                  </a:lnTo>
                                  <a:lnTo>
                                    <a:pt x="3" y="0"/>
                                  </a:lnTo>
                                  <a:lnTo>
                                    <a:pt x="3" y="0"/>
                                  </a:lnTo>
                                  <a:lnTo>
                                    <a:pt x="0" y="0"/>
                                  </a:lnTo>
                                  <a:lnTo>
                                    <a:pt x="0" y="0"/>
                                  </a:lnTo>
                                  <a:close/>
                                </a:path>
                              </a:pathLst>
                            </a:custGeom>
                            <a:solidFill>
                              <a:srgbClr val="AFB3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0" name="Freeform 3754"/>
                          <wps:cNvSpPr>
                            <a:spLocks/>
                          </wps:cNvSpPr>
                          <wps:spPr bwMode="auto">
                            <a:xfrm>
                              <a:off x="969" y="4495"/>
                              <a:ext cx="3" cy="14"/>
                            </a:xfrm>
                            <a:custGeom>
                              <a:avLst/>
                              <a:gdLst>
                                <a:gd name="T0" fmla="*/ 0 w 3"/>
                                <a:gd name="T1" fmla="*/ 0 h 14"/>
                                <a:gd name="T2" fmla="*/ 0 w 3"/>
                                <a:gd name="T3" fmla="*/ 14 h 14"/>
                                <a:gd name="T4" fmla="*/ 0 w 3"/>
                                <a:gd name="T5" fmla="*/ 14 h 14"/>
                                <a:gd name="T6" fmla="*/ 3 w 3"/>
                                <a:gd name="T7" fmla="*/ 14 h 14"/>
                                <a:gd name="T8" fmla="*/ 3 w 3"/>
                                <a:gd name="T9" fmla="*/ 0 h 14"/>
                                <a:gd name="T10" fmla="*/ 3 w 3"/>
                                <a:gd name="T11" fmla="*/ 0 h 14"/>
                                <a:gd name="T12" fmla="*/ 0 w 3"/>
                                <a:gd name="T13" fmla="*/ 0 h 14"/>
                                <a:gd name="T14" fmla="*/ 0 w 3"/>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4">
                                  <a:moveTo>
                                    <a:pt x="0" y="0"/>
                                  </a:moveTo>
                                  <a:lnTo>
                                    <a:pt x="0" y="14"/>
                                  </a:lnTo>
                                  <a:lnTo>
                                    <a:pt x="0" y="14"/>
                                  </a:lnTo>
                                  <a:lnTo>
                                    <a:pt x="3" y="14"/>
                                  </a:lnTo>
                                  <a:lnTo>
                                    <a:pt x="3" y="0"/>
                                  </a:lnTo>
                                  <a:lnTo>
                                    <a:pt x="3" y="0"/>
                                  </a:lnTo>
                                  <a:lnTo>
                                    <a:pt x="0" y="0"/>
                                  </a:lnTo>
                                  <a:lnTo>
                                    <a:pt x="0" y="0"/>
                                  </a:lnTo>
                                  <a:close/>
                                </a:path>
                              </a:pathLst>
                            </a:custGeom>
                            <a:solidFill>
                              <a:srgbClr val="AAAD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1" name="Freeform 3755"/>
                          <wps:cNvSpPr>
                            <a:spLocks/>
                          </wps:cNvSpPr>
                          <wps:spPr bwMode="auto">
                            <a:xfrm>
                              <a:off x="972" y="4495"/>
                              <a:ext cx="2" cy="14"/>
                            </a:xfrm>
                            <a:custGeom>
                              <a:avLst/>
                              <a:gdLst>
                                <a:gd name="T0" fmla="*/ 0 w 2"/>
                                <a:gd name="T1" fmla="*/ 0 h 14"/>
                                <a:gd name="T2" fmla="*/ 0 w 2"/>
                                <a:gd name="T3" fmla="*/ 14 h 14"/>
                                <a:gd name="T4" fmla="*/ 0 w 2"/>
                                <a:gd name="T5" fmla="*/ 14 h 14"/>
                                <a:gd name="T6" fmla="*/ 2 w 2"/>
                                <a:gd name="T7" fmla="*/ 14 h 14"/>
                                <a:gd name="T8" fmla="*/ 2 w 2"/>
                                <a:gd name="T9" fmla="*/ 0 h 14"/>
                                <a:gd name="T10" fmla="*/ 2 w 2"/>
                                <a:gd name="T11" fmla="*/ 0 h 14"/>
                                <a:gd name="T12" fmla="*/ 0 w 2"/>
                                <a:gd name="T13" fmla="*/ 0 h 14"/>
                                <a:gd name="T14" fmla="*/ 0 w 2"/>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4">
                                  <a:moveTo>
                                    <a:pt x="0" y="0"/>
                                  </a:moveTo>
                                  <a:lnTo>
                                    <a:pt x="0" y="14"/>
                                  </a:lnTo>
                                  <a:lnTo>
                                    <a:pt x="0" y="14"/>
                                  </a:lnTo>
                                  <a:lnTo>
                                    <a:pt x="2" y="14"/>
                                  </a:lnTo>
                                  <a:lnTo>
                                    <a:pt x="2" y="0"/>
                                  </a:lnTo>
                                  <a:lnTo>
                                    <a:pt x="2" y="0"/>
                                  </a:lnTo>
                                  <a:lnTo>
                                    <a:pt x="0" y="0"/>
                                  </a:lnTo>
                                  <a:lnTo>
                                    <a:pt x="0" y="0"/>
                                  </a:lnTo>
                                  <a:close/>
                                </a:path>
                              </a:pathLst>
                            </a:custGeom>
                            <a:solidFill>
                              <a:srgbClr val="A4A8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2" name="Freeform 3756"/>
                          <wps:cNvSpPr>
                            <a:spLocks/>
                          </wps:cNvSpPr>
                          <wps:spPr bwMode="auto">
                            <a:xfrm>
                              <a:off x="974" y="4495"/>
                              <a:ext cx="3" cy="14"/>
                            </a:xfrm>
                            <a:custGeom>
                              <a:avLst/>
                              <a:gdLst>
                                <a:gd name="T0" fmla="*/ 0 w 3"/>
                                <a:gd name="T1" fmla="*/ 0 h 14"/>
                                <a:gd name="T2" fmla="*/ 0 w 3"/>
                                <a:gd name="T3" fmla="*/ 14 h 14"/>
                                <a:gd name="T4" fmla="*/ 0 w 3"/>
                                <a:gd name="T5" fmla="*/ 14 h 14"/>
                                <a:gd name="T6" fmla="*/ 3 w 3"/>
                                <a:gd name="T7" fmla="*/ 14 h 14"/>
                                <a:gd name="T8" fmla="*/ 3 w 3"/>
                                <a:gd name="T9" fmla="*/ 0 h 14"/>
                                <a:gd name="T10" fmla="*/ 3 w 3"/>
                                <a:gd name="T11" fmla="*/ 0 h 14"/>
                                <a:gd name="T12" fmla="*/ 0 w 3"/>
                                <a:gd name="T13" fmla="*/ 0 h 14"/>
                                <a:gd name="T14" fmla="*/ 0 w 3"/>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4">
                                  <a:moveTo>
                                    <a:pt x="0" y="0"/>
                                  </a:moveTo>
                                  <a:lnTo>
                                    <a:pt x="0" y="14"/>
                                  </a:lnTo>
                                  <a:lnTo>
                                    <a:pt x="0" y="14"/>
                                  </a:lnTo>
                                  <a:lnTo>
                                    <a:pt x="3" y="14"/>
                                  </a:lnTo>
                                  <a:lnTo>
                                    <a:pt x="3" y="0"/>
                                  </a:lnTo>
                                  <a:lnTo>
                                    <a:pt x="3" y="0"/>
                                  </a:lnTo>
                                  <a:lnTo>
                                    <a:pt x="0" y="0"/>
                                  </a:lnTo>
                                  <a:lnTo>
                                    <a:pt x="0" y="0"/>
                                  </a:lnTo>
                                  <a:close/>
                                </a:path>
                              </a:pathLst>
                            </a:custGeom>
                            <a:solidFill>
                              <a:srgbClr val="9EA1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3" name="Freeform 3757"/>
                          <wps:cNvSpPr>
                            <a:spLocks/>
                          </wps:cNvSpPr>
                          <wps:spPr bwMode="auto">
                            <a:xfrm>
                              <a:off x="977" y="4495"/>
                              <a:ext cx="2" cy="14"/>
                            </a:xfrm>
                            <a:custGeom>
                              <a:avLst/>
                              <a:gdLst>
                                <a:gd name="T0" fmla="*/ 0 w 2"/>
                                <a:gd name="T1" fmla="*/ 0 h 14"/>
                                <a:gd name="T2" fmla="*/ 0 w 2"/>
                                <a:gd name="T3" fmla="*/ 14 h 14"/>
                                <a:gd name="T4" fmla="*/ 0 w 2"/>
                                <a:gd name="T5" fmla="*/ 14 h 14"/>
                                <a:gd name="T6" fmla="*/ 2 w 2"/>
                                <a:gd name="T7" fmla="*/ 14 h 14"/>
                                <a:gd name="T8" fmla="*/ 2 w 2"/>
                                <a:gd name="T9" fmla="*/ 0 h 14"/>
                                <a:gd name="T10" fmla="*/ 2 w 2"/>
                                <a:gd name="T11" fmla="*/ 0 h 14"/>
                                <a:gd name="T12" fmla="*/ 0 w 2"/>
                                <a:gd name="T13" fmla="*/ 0 h 14"/>
                                <a:gd name="T14" fmla="*/ 0 w 2"/>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4">
                                  <a:moveTo>
                                    <a:pt x="0" y="0"/>
                                  </a:moveTo>
                                  <a:lnTo>
                                    <a:pt x="0" y="14"/>
                                  </a:lnTo>
                                  <a:lnTo>
                                    <a:pt x="0" y="14"/>
                                  </a:lnTo>
                                  <a:lnTo>
                                    <a:pt x="2" y="14"/>
                                  </a:lnTo>
                                  <a:lnTo>
                                    <a:pt x="2" y="0"/>
                                  </a:lnTo>
                                  <a:lnTo>
                                    <a:pt x="2" y="0"/>
                                  </a:lnTo>
                                  <a:lnTo>
                                    <a:pt x="0" y="0"/>
                                  </a:lnTo>
                                  <a:lnTo>
                                    <a:pt x="0" y="0"/>
                                  </a:lnTo>
                                  <a:close/>
                                </a:path>
                              </a:pathLst>
                            </a:custGeom>
                            <a:solidFill>
                              <a:srgbClr val="989B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4" name="Freeform 3758"/>
                          <wps:cNvSpPr>
                            <a:spLocks/>
                          </wps:cNvSpPr>
                          <wps:spPr bwMode="auto">
                            <a:xfrm>
                              <a:off x="979" y="4495"/>
                              <a:ext cx="3" cy="14"/>
                            </a:xfrm>
                            <a:custGeom>
                              <a:avLst/>
                              <a:gdLst>
                                <a:gd name="T0" fmla="*/ 0 w 3"/>
                                <a:gd name="T1" fmla="*/ 0 h 14"/>
                                <a:gd name="T2" fmla="*/ 0 w 3"/>
                                <a:gd name="T3" fmla="*/ 14 h 14"/>
                                <a:gd name="T4" fmla="*/ 0 w 3"/>
                                <a:gd name="T5" fmla="*/ 14 h 14"/>
                                <a:gd name="T6" fmla="*/ 3 w 3"/>
                                <a:gd name="T7" fmla="*/ 14 h 14"/>
                                <a:gd name="T8" fmla="*/ 3 w 3"/>
                                <a:gd name="T9" fmla="*/ 0 h 14"/>
                                <a:gd name="T10" fmla="*/ 3 w 3"/>
                                <a:gd name="T11" fmla="*/ 0 h 14"/>
                                <a:gd name="T12" fmla="*/ 0 w 3"/>
                                <a:gd name="T13" fmla="*/ 0 h 14"/>
                                <a:gd name="T14" fmla="*/ 0 w 3"/>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 h="14">
                                  <a:moveTo>
                                    <a:pt x="0" y="0"/>
                                  </a:moveTo>
                                  <a:lnTo>
                                    <a:pt x="0" y="14"/>
                                  </a:lnTo>
                                  <a:lnTo>
                                    <a:pt x="0" y="14"/>
                                  </a:lnTo>
                                  <a:lnTo>
                                    <a:pt x="3" y="14"/>
                                  </a:lnTo>
                                  <a:lnTo>
                                    <a:pt x="3" y="0"/>
                                  </a:lnTo>
                                  <a:lnTo>
                                    <a:pt x="3" y="0"/>
                                  </a:lnTo>
                                  <a:lnTo>
                                    <a:pt x="0" y="0"/>
                                  </a:lnTo>
                                  <a:lnTo>
                                    <a:pt x="0" y="0"/>
                                  </a:lnTo>
                                  <a:close/>
                                </a:path>
                              </a:pathLst>
                            </a:custGeom>
                            <a:solidFill>
                              <a:srgbClr val="9497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5" name="Freeform 3759"/>
                          <wps:cNvSpPr>
                            <a:spLocks/>
                          </wps:cNvSpPr>
                          <wps:spPr bwMode="auto">
                            <a:xfrm>
                              <a:off x="982" y="4495"/>
                              <a:ext cx="2" cy="14"/>
                            </a:xfrm>
                            <a:custGeom>
                              <a:avLst/>
                              <a:gdLst>
                                <a:gd name="T0" fmla="*/ 0 w 2"/>
                                <a:gd name="T1" fmla="*/ 0 h 14"/>
                                <a:gd name="T2" fmla="*/ 0 w 2"/>
                                <a:gd name="T3" fmla="*/ 14 h 14"/>
                                <a:gd name="T4" fmla="*/ 0 w 2"/>
                                <a:gd name="T5" fmla="*/ 14 h 14"/>
                                <a:gd name="T6" fmla="*/ 2 w 2"/>
                                <a:gd name="T7" fmla="*/ 14 h 14"/>
                                <a:gd name="T8" fmla="*/ 2 w 2"/>
                                <a:gd name="T9" fmla="*/ 0 h 14"/>
                                <a:gd name="T10" fmla="*/ 2 w 2"/>
                                <a:gd name="T11" fmla="*/ 0 h 14"/>
                                <a:gd name="T12" fmla="*/ 0 w 2"/>
                                <a:gd name="T13" fmla="*/ 0 h 14"/>
                                <a:gd name="T14" fmla="*/ 0 w 2"/>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4">
                                  <a:moveTo>
                                    <a:pt x="0" y="0"/>
                                  </a:moveTo>
                                  <a:lnTo>
                                    <a:pt x="0" y="14"/>
                                  </a:lnTo>
                                  <a:lnTo>
                                    <a:pt x="0" y="14"/>
                                  </a:lnTo>
                                  <a:lnTo>
                                    <a:pt x="2" y="14"/>
                                  </a:lnTo>
                                  <a:lnTo>
                                    <a:pt x="2" y="0"/>
                                  </a:lnTo>
                                  <a:lnTo>
                                    <a:pt x="2" y="0"/>
                                  </a:lnTo>
                                  <a:lnTo>
                                    <a:pt x="0" y="0"/>
                                  </a:lnTo>
                                  <a:lnTo>
                                    <a:pt x="0" y="0"/>
                                  </a:lnTo>
                                  <a:close/>
                                </a:path>
                              </a:pathLst>
                            </a:custGeom>
                            <a:solidFill>
                              <a:srgbClr val="8E91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6" name="Freeform 3760"/>
                          <wps:cNvSpPr>
                            <a:spLocks/>
                          </wps:cNvSpPr>
                          <wps:spPr bwMode="auto">
                            <a:xfrm>
                              <a:off x="677" y="3991"/>
                              <a:ext cx="7" cy="458"/>
                            </a:xfrm>
                            <a:custGeom>
                              <a:avLst/>
                              <a:gdLst>
                                <a:gd name="T0" fmla="*/ 7 w 7"/>
                                <a:gd name="T1" fmla="*/ 449 h 458"/>
                                <a:gd name="T2" fmla="*/ 0 w 7"/>
                                <a:gd name="T3" fmla="*/ 458 h 458"/>
                                <a:gd name="T4" fmla="*/ 0 w 7"/>
                                <a:gd name="T5" fmla="*/ 0 h 458"/>
                                <a:gd name="T6" fmla="*/ 7 w 7"/>
                                <a:gd name="T7" fmla="*/ 7 h 458"/>
                                <a:gd name="T8" fmla="*/ 7 w 7"/>
                                <a:gd name="T9" fmla="*/ 449 h 458"/>
                              </a:gdLst>
                              <a:ahLst/>
                              <a:cxnLst>
                                <a:cxn ang="0">
                                  <a:pos x="T0" y="T1"/>
                                </a:cxn>
                                <a:cxn ang="0">
                                  <a:pos x="T2" y="T3"/>
                                </a:cxn>
                                <a:cxn ang="0">
                                  <a:pos x="T4" y="T5"/>
                                </a:cxn>
                                <a:cxn ang="0">
                                  <a:pos x="T6" y="T7"/>
                                </a:cxn>
                                <a:cxn ang="0">
                                  <a:pos x="T8" y="T9"/>
                                </a:cxn>
                              </a:cxnLst>
                              <a:rect l="0" t="0" r="r" b="b"/>
                              <a:pathLst>
                                <a:path w="7" h="458">
                                  <a:moveTo>
                                    <a:pt x="7" y="449"/>
                                  </a:moveTo>
                                  <a:lnTo>
                                    <a:pt x="0" y="458"/>
                                  </a:lnTo>
                                  <a:lnTo>
                                    <a:pt x="0" y="0"/>
                                  </a:lnTo>
                                  <a:lnTo>
                                    <a:pt x="7" y="7"/>
                                  </a:lnTo>
                                  <a:lnTo>
                                    <a:pt x="7" y="449"/>
                                  </a:lnTo>
                                  <a:close/>
                                </a:path>
                              </a:pathLst>
                            </a:custGeom>
                            <a:solidFill>
                              <a:srgbClr val="3A3B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7" name="Freeform 3761"/>
                          <wps:cNvSpPr>
                            <a:spLocks/>
                          </wps:cNvSpPr>
                          <wps:spPr bwMode="auto">
                            <a:xfrm>
                              <a:off x="707" y="4028"/>
                              <a:ext cx="534" cy="295"/>
                            </a:xfrm>
                            <a:custGeom>
                              <a:avLst/>
                              <a:gdLst>
                                <a:gd name="T0" fmla="*/ 534 w 534"/>
                                <a:gd name="T1" fmla="*/ 147 h 295"/>
                                <a:gd name="T2" fmla="*/ 529 w 534"/>
                                <a:gd name="T3" fmla="*/ 177 h 295"/>
                                <a:gd name="T4" fmla="*/ 512 w 534"/>
                                <a:gd name="T5" fmla="*/ 205 h 295"/>
                                <a:gd name="T6" fmla="*/ 488 w 534"/>
                                <a:gd name="T7" fmla="*/ 230 h 295"/>
                                <a:gd name="T8" fmla="*/ 456 w 534"/>
                                <a:gd name="T9" fmla="*/ 252 h 295"/>
                                <a:gd name="T10" fmla="*/ 416 w 534"/>
                                <a:gd name="T11" fmla="*/ 269 h 295"/>
                                <a:gd name="T12" fmla="*/ 370 w 534"/>
                                <a:gd name="T13" fmla="*/ 283 h 295"/>
                                <a:gd name="T14" fmla="*/ 321 w 534"/>
                                <a:gd name="T15" fmla="*/ 292 h 295"/>
                                <a:gd name="T16" fmla="*/ 267 w 534"/>
                                <a:gd name="T17" fmla="*/ 295 h 295"/>
                                <a:gd name="T18" fmla="*/ 239 w 534"/>
                                <a:gd name="T19" fmla="*/ 294 h 295"/>
                                <a:gd name="T20" fmla="*/ 188 w 534"/>
                                <a:gd name="T21" fmla="*/ 289 h 295"/>
                                <a:gd name="T22" fmla="*/ 139 w 534"/>
                                <a:gd name="T23" fmla="*/ 277 h 295"/>
                                <a:gd name="T24" fmla="*/ 97 w 534"/>
                                <a:gd name="T25" fmla="*/ 261 h 295"/>
                                <a:gd name="T26" fmla="*/ 62 w 534"/>
                                <a:gd name="T27" fmla="*/ 241 h 295"/>
                                <a:gd name="T28" fmla="*/ 32 w 534"/>
                                <a:gd name="T29" fmla="*/ 217 h 295"/>
                                <a:gd name="T30" fmla="*/ 12 w 534"/>
                                <a:gd name="T31" fmla="*/ 191 h 295"/>
                                <a:gd name="T32" fmla="*/ 2 w 534"/>
                                <a:gd name="T33" fmla="*/ 163 h 295"/>
                                <a:gd name="T34" fmla="*/ 0 w 534"/>
                                <a:gd name="T35" fmla="*/ 147 h 295"/>
                                <a:gd name="T36" fmla="*/ 5 w 534"/>
                                <a:gd name="T37" fmla="*/ 118 h 295"/>
                                <a:gd name="T38" fmla="*/ 21 w 534"/>
                                <a:gd name="T39" fmla="*/ 90 h 295"/>
                                <a:gd name="T40" fmla="*/ 46 w 534"/>
                                <a:gd name="T41" fmla="*/ 65 h 295"/>
                                <a:gd name="T42" fmla="*/ 78 w 534"/>
                                <a:gd name="T43" fmla="*/ 43 h 295"/>
                                <a:gd name="T44" fmla="*/ 118 w 534"/>
                                <a:gd name="T45" fmla="*/ 25 h 295"/>
                                <a:gd name="T46" fmla="*/ 162 w 534"/>
                                <a:gd name="T47" fmla="*/ 11 h 295"/>
                                <a:gd name="T48" fmla="*/ 213 w 534"/>
                                <a:gd name="T49" fmla="*/ 2 h 295"/>
                                <a:gd name="T50" fmla="*/ 267 w 534"/>
                                <a:gd name="T51" fmla="*/ 0 h 295"/>
                                <a:gd name="T52" fmla="*/ 294 w 534"/>
                                <a:gd name="T53" fmla="*/ 1 h 295"/>
                                <a:gd name="T54" fmla="*/ 346 w 534"/>
                                <a:gd name="T55" fmla="*/ 6 h 295"/>
                                <a:gd name="T56" fmla="*/ 393 w 534"/>
                                <a:gd name="T57" fmla="*/ 17 h 295"/>
                                <a:gd name="T58" fmla="*/ 437 w 534"/>
                                <a:gd name="T59" fmla="*/ 33 h 295"/>
                                <a:gd name="T60" fmla="*/ 473 w 534"/>
                                <a:gd name="T61" fmla="*/ 53 h 295"/>
                                <a:gd name="T62" fmla="*/ 502 w 534"/>
                                <a:gd name="T63" fmla="*/ 77 h 295"/>
                                <a:gd name="T64" fmla="*/ 521 w 534"/>
                                <a:gd name="T65" fmla="*/ 103 h 295"/>
                                <a:gd name="T66" fmla="*/ 532 w 534"/>
                                <a:gd name="T67" fmla="*/ 132 h 295"/>
                                <a:gd name="T68" fmla="*/ 534 w 534"/>
                                <a:gd name="T69" fmla="*/ 147 h 2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534" h="295">
                                  <a:moveTo>
                                    <a:pt x="534" y="147"/>
                                  </a:moveTo>
                                  <a:lnTo>
                                    <a:pt x="534" y="147"/>
                                  </a:lnTo>
                                  <a:lnTo>
                                    <a:pt x="532" y="163"/>
                                  </a:lnTo>
                                  <a:lnTo>
                                    <a:pt x="529" y="177"/>
                                  </a:lnTo>
                                  <a:lnTo>
                                    <a:pt x="521" y="191"/>
                                  </a:lnTo>
                                  <a:lnTo>
                                    <a:pt x="512" y="205"/>
                                  </a:lnTo>
                                  <a:lnTo>
                                    <a:pt x="502" y="217"/>
                                  </a:lnTo>
                                  <a:lnTo>
                                    <a:pt x="488" y="230"/>
                                  </a:lnTo>
                                  <a:lnTo>
                                    <a:pt x="473" y="241"/>
                                  </a:lnTo>
                                  <a:lnTo>
                                    <a:pt x="456" y="252"/>
                                  </a:lnTo>
                                  <a:lnTo>
                                    <a:pt x="437" y="261"/>
                                  </a:lnTo>
                                  <a:lnTo>
                                    <a:pt x="416" y="269"/>
                                  </a:lnTo>
                                  <a:lnTo>
                                    <a:pt x="393" y="277"/>
                                  </a:lnTo>
                                  <a:lnTo>
                                    <a:pt x="370" y="283"/>
                                  </a:lnTo>
                                  <a:lnTo>
                                    <a:pt x="346" y="289"/>
                                  </a:lnTo>
                                  <a:lnTo>
                                    <a:pt x="321" y="292"/>
                                  </a:lnTo>
                                  <a:lnTo>
                                    <a:pt x="294" y="294"/>
                                  </a:lnTo>
                                  <a:lnTo>
                                    <a:pt x="267" y="295"/>
                                  </a:lnTo>
                                  <a:lnTo>
                                    <a:pt x="267" y="295"/>
                                  </a:lnTo>
                                  <a:lnTo>
                                    <a:pt x="239" y="294"/>
                                  </a:lnTo>
                                  <a:lnTo>
                                    <a:pt x="213" y="292"/>
                                  </a:lnTo>
                                  <a:lnTo>
                                    <a:pt x="188" y="289"/>
                                  </a:lnTo>
                                  <a:lnTo>
                                    <a:pt x="162" y="283"/>
                                  </a:lnTo>
                                  <a:lnTo>
                                    <a:pt x="139" y="277"/>
                                  </a:lnTo>
                                  <a:lnTo>
                                    <a:pt x="118" y="269"/>
                                  </a:lnTo>
                                  <a:lnTo>
                                    <a:pt x="97" y="261"/>
                                  </a:lnTo>
                                  <a:lnTo>
                                    <a:pt x="78" y="252"/>
                                  </a:lnTo>
                                  <a:lnTo>
                                    <a:pt x="62" y="241"/>
                                  </a:lnTo>
                                  <a:lnTo>
                                    <a:pt x="46" y="230"/>
                                  </a:lnTo>
                                  <a:lnTo>
                                    <a:pt x="32" y="217"/>
                                  </a:lnTo>
                                  <a:lnTo>
                                    <a:pt x="21" y="205"/>
                                  </a:lnTo>
                                  <a:lnTo>
                                    <a:pt x="12" y="191"/>
                                  </a:lnTo>
                                  <a:lnTo>
                                    <a:pt x="5" y="177"/>
                                  </a:lnTo>
                                  <a:lnTo>
                                    <a:pt x="2" y="163"/>
                                  </a:lnTo>
                                  <a:lnTo>
                                    <a:pt x="0" y="147"/>
                                  </a:lnTo>
                                  <a:lnTo>
                                    <a:pt x="0" y="147"/>
                                  </a:lnTo>
                                  <a:lnTo>
                                    <a:pt x="2" y="132"/>
                                  </a:lnTo>
                                  <a:lnTo>
                                    <a:pt x="5" y="118"/>
                                  </a:lnTo>
                                  <a:lnTo>
                                    <a:pt x="12" y="103"/>
                                  </a:lnTo>
                                  <a:lnTo>
                                    <a:pt x="21" y="90"/>
                                  </a:lnTo>
                                  <a:lnTo>
                                    <a:pt x="32" y="77"/>
                                  </a:lnTo>
                                  <a:lnTo>
                                    <a:pt x="46" y="65"/>
                                  </a:lnTo>
                                  <a:lnTo>
                                    <a:pt x="62" y="53"/>
                                  </a:lnTo>
                                  <a:lnTo>
                                    <a:pt x="78" y="43"/>
                                  </a:lnTo>
                                  <a:lnTo>
                                    <a:pt x="97" y="33"/>
                                  </a:lnTo>
                                  <a:lnTo>
                                    <a:pt x="118" y="25"/>
                                  </a:lnTo>
                                  <a:lnTo>
                                    <a:pt x="139" y="17"/>
                                  </a:lnTo>
                                  <a:lnTo>
                                    <a:pt x="162" y="11"/>
                                  </a:lnTo>
                                  <a:lnTo>
                                    <a:pt x="188" y="6"/>
                                  </a:lnTo>
                                  <a:lnTo>
                                    <a:pt x="213" y="2"/>
                                  </a:lnTo>
                                  <a:lnTo>
                                    <a:pt x="239" y="1"/>
                                  </a:lnTo>
                                  <a:lnTo>
                                    <a:pt x="267" y="0"/>
                                  </a:lnTo>
                                  <a:lnTo>
                                    <a:pt x="267" y="0"/>
                                  </a:lnTo>
                                  <a:lnTo>
                                    <a:pt x="294" y="1"/>
                                  </a:lnTo>
                                  <a:lnTo>
                                    <a:pt x="321" y="2"/>
                                  </a:lnTo>
                                  <a:lnTo>
                                    <a:pt x="346" y="6"/>
                                  </a:lnTo>
                                  <a:lnTo>
                                    <a:pt x="370" y="11"/>
                                  </a:lnTo>
                                  <a:lnTo>
                                    <a:pt x="393" y="17"/>
                                  </a:lnTo>
                                  <a:lnTo>
                                    <a:pt x="416" y="25"/>
                                  </a:lnTo>
                                  <a:lnTo>
                                    <a:pt x="437" y="33"/>
                                  </a:lnTo>
                                  <a:lnTo>
                                    <a:pt x="456" y="43"/>
                                  </a:lnTo>
                                  <a:lnTo>
                                    <a:pt x="473" y="53"/>
                                  </a:lnTo>
                                  <a:lnTo>
                                    <a:pt x="488" y="65"/>
                                  </a:lnTo>
                                  <a:lnTo>
                                    <a:pt x="502" y="77"/>
                                  </a:lnTo>
                                  <a:lnTo>
                                    <a:pt x="512" y="90"/>
                                  </a:lnTo>
                                  <a:lnTo>
                                    <a:pt x="521" y="103"/>
                                  </a:lnTo>
                                  <a:lnTo>
                                    <a:pt x="529" y="118"/>
                                  </a:lnTo>
                                  <a:lnTo>
                                    <a:pt x="532" y="132"/>
                                  </a:lnTo>
                                  <a:lnTo>
                                    <a:pt x="534" y="147"/>
                                  </a:lnTo>
                                  <a:lnTo>
                                    <a:pt x="534" y="147"/>
                                  </a:lnTo>
                                  <a:close/>
                                </a:path>
                              </a:pathLst>
                            </a:custGeom>
                            <a:solidFill>
                              <a:srgbClr val="1F6EA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8" name="Freeform 3762"/>
                          <wps:cNvSpPr>
                            <a:spLocks/>
                          </wps:cNvSpPr>
                          <wps:spPr bwMode="auto">
                            <a:xfrm>
                              <a:off x="712" y="4029"/>
                              <a:ext cx="520" cy="288"/>
                            </a:xfrm>
                            <a:custGeom>
                              <a:avLst/>
                              <a:gdLst>
                                <a:gd name="T0" fmla="*/ 0 w 520"/>
                                <a:gd name="T1" fmla="*/ 144 h 288"/>
                                <a:gd name="T2" fmla="*/ 6 w 520"/>
                                <a:gd name="T3" fmla="*/ 114 h 288"/>
                                <a:gd name="T4" fmla="*/ 21 w 520"/>
                                <a:gd name="T5" fmla="*/ 88 h 288"/>
                                <a:gd name="T6" fmla="*/ 45 w 520"/>
                                <a:gd name="T7" fmla="*/ 64 h 288"/>
                                <a:gd name="T8" fmla="*/ 77 w 520"/>
                                <a:gd name="T9" fmla="*/ 42 h 288"/>
                                <a:gd name="T10" fmla="*/ 115 w 520"/>
                                <a:gd name="T11" fmla="*/ 25 h 288"/>
                                <a:gd name="T12" fmla="*/ 159 w 520"/>
                                <a:gd name="T13" fmla="*/ 11 h 288"/>
                                <a:gd name="T14" fmla="*/ 207 w 520"/>
                                <a:gd name="T15" fmla="*/ 4 h 288"/>
                                <a:gd name="T16" fmla="*/ 260 w 520"/>
                                <a:gd name="T17" fmla="*/ 0 h 288"/>
                                <a:gd name="T18" fmla="*/ 286 w 520"/>
                                <a:gd name="T19" fmla="*/ 1 h 288"/>
                                <a:gd name="T20" fmla="*/ 337 w 520"/>
                                <a:gd name="T21" fmla="*/ 6 h 288"/>
                                <a:gd name="T22" fmla="*/ 385 w 520"/>
                                <a:gd name="T23" fmla="*/ 18 h 288"/>
                                <a:gd name="T24" fmla="*/ 425 w 520"/>
                                <a:gd name="T25" fmla="*/ 33 h 288"/>
                                <a:gd name="T26" fmla="*/ 461 w 520"/>
                                <a:gd name="T27" fmla="*/ 52 h 288"/>
                                <a:gd name="T28" fmla="*/ 488 w 520"/>
                                <a:gd name="T29" fmla="*/ 75 h 288"/>
                                <a:gd name="T30" fmla="*/ 508 w 520"/>
                                <a:gd name="T31" fmla="*/ 102 h 288"/>
                                <a:gd name="T32" fmla="*/ 519 w 520"/>
                                <a:gd name="T33" fmla="*/ 130 h 288"/>
                                <a:gd name="T34" fmla="*/ 520 w 520"/>
                                <a:gd name="T35" fmla="*/ 144 h 288"/>
                                <a:gd name="T36" fmla="*/ 515 w 520"/>
                                <a:gd name="T37" fmla="*/ 173 h 288"/>
                                <a:gd name="T38" fmla="*/ 499 w 520"/>
                                <a:gd name="T39" fmla="*/ 200 h 288"/>
                                <a:gd name="T40" fmla="*/ 475 w 520"/>
                                <a:gd name="T41" fmla="*/ 224 h 288"/>
                                <a:gd name="T42" fmla="*/ 443 w 520"/>
                                <a:gd name="T43" fmla="*/ 246 h 288"/>
                                <a:gd name="T44" fmla="*/ 405 w 520"/>
                                <a:gd name="T45" fmla="*/ 263 h 288"/>
                                <a:gd name="T46" fmla="*/ 362 w 520"/>
                                <a:gd name="T47" fmla="*/ 276 h 288"/>
                                <a:gd name="T48" fmla="*/ 313 w 520"/>
                                <a:gd name="T49" fmla="*/ 285 h 288"/>
                                <a:gd name="T50" fmla="*/ 260 w 520"/>
                                <a:gd name="T51" fmla="*/ 288 h 288"/>
                                <a:gd name="T52" fmla="*/ 234 w 520"/>
                                <a:gd name="T53" fmla="*/ 286 h 288"/>
                                <a:gd name="T54" fmla="*/ 183 w 520"/>
                                <a:gd name="T55" fmla="*/ 281 h 288"/>
                                <a:gd name="T56" fmla="*/ 136 w 520"/>
                                <a:gd name="T57" fmla="*/ 270 h 288"/>
                                <a:gd name="T58" fmla="*/ 95 w 520"/>
                                <a:gd name="T59" fmla="*/ 254 h 288"/>
                                <a:gd name="T60" fmla="*/ 59 w 520"/>
                                <a:gd name="T61" fmla="*/ 235 h 288"/>
                                <a:gd name="T62" fmla="*/ 32 w 520"/>
                                <a:gd name="T63" fmla="*/ 212 h 288"/>
                                <a:gd name="T64" fmla="*/ 12 w 520"/>
                                <a:gd name="T65" fmla="*/ 187 h 288"/>
                                <a:gd name="T66" fmla="*/ 2 w 520"/>
                                <a:gd name="T67" fmla="*/ 159 h 288"/>
                                <a:gd name="T68" fmla="*/ 0 w 520"/>
                                <a:gd name="T69" fmla="*/ 144 h 2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520" h="288">
                                  <a:moveTo>
                                    <a:pt x="0" y="144"/>
                                  </a:moveTo>
                                  <a:lnTo>
                                    <a:pt x="0" y="144"/>
                                  </a:lnTo>
                                  <a:lnTo>
                                    <a:pt x="2" y="130"/>
                                  </a:lnTo>
                                  <a:lnTo>
                                    <a:pt x="6" y="114"/>
                                  </a:lnTo>
                                  <a:lnTo>
                                    <a:pt x="12" y="102"/>
                                  </a:lnTo>
                                  <a:lnTo>
                                    <a:pt x="21" y="88"/>
                                  </a:lnTo>
                                  <a:lnTo>
                                    <a:pt x="32" y="75"/>
                                  </a:lnTo>
                                  <a:lnTo>
                                    <a:pt x="45" y="64"/>
                                  </a:lnTo>
                                  <a:lnTo>
                                    <a:pt x="59" y="52"/>
                                  </a:lnTo>
                                  <a:lnTo>
                                    <a:pt x="77" y="42"/>
                                  </a:lnTo>
                                  <a:lnTo>
                                    <a:pt x="95" y="33"/>
                                  </a:lnTo>
                                  <a:lnTo>
                                    <a:pt x="115" y="25"/>
                                  </a:lnTo>
                                  <a:lnTo>
                                    <a:pt x="136" y="18"/>
                                  </a:lnTo>
                                  <a:lnTo>
                                    <a:pt x="159" y="11"/>
                                  </a:lnTo>
                                  <a:lnTo>
                                    <a:pt x="183" y="6"/>
                                  </a:lnTo>
                                  <a:lnTo>
                                    <a:pt x="207" y="4"/>
                                  </a:lnTo>
                                  <a:lnTo>
                                    <a:pt x="234" y="1"/>
                                  </a:lnTo>
                                  <a:lnTo>
                                    <a:pt x="260" y="0"/>
                                  </a:lnTo>
                                  <a:lnTo>
                                    <a:pt x="260" y="0"/>
                                  </a:lnTo>
                                  <a:lnTo>
                                    <a:pt x="286" y="1"/>
                                  </a:lnTo>
                                  <a:lnTo>
                                    <a:pt x="313" y="4"/>
                                  </a:lnTo>
                                  <a:lnTo>
                                    <a:pt x="337" y="6"/>
                                  </a:lnTo>
                                  <a:lnTo>
                                    <a:pt x="362" y="11"/>
                                  </a:lnTo>
                                  <a:lnTo>
                                    <a:pt x="385" y="18"/>
                                  </a:lnTo>
                                  <a:lnTo>
                                    <a:pt x="405" y="25"/>
                                  </a:lnTo>
                                  <a:lnTo>
                                    <a:pt x="425" y="33"/>
                                  </a:lnTo>
                                  <a:lnTo>
                                    <a:pt x="443" y="42"/>
                                  </a:lnTo>
                                  <a:lnTo>
                                    <a:pt x="461" y="52"/>
                                  </a:lnTo>
                                  <a:lnTo>
                                    <a:pt x="475" y="64"/>
                                  </a:lnTo>
                                  <a:lnTo>
                                    <a:pt x="488" y="75"/>
                                  </a:lnTo>
                                  <a:lnTo>
                                    <a:pt x="499" y="88"/>
                                  </a:lnTo>
                                  <a:lnTo>
                                    <a:pt x="508" y="102"/>
                                  </a:lnTo>
                                  <a:lnTo>
                                    <a:pt x="515" y="114"/>
                                  </a:lnTo>
                                  <a:lnTo>
                                    <a:pt x="519" y="130"/>
                                  </a:lnTo>
                                  <a:lnTo>
                                    <a:pt x="520" y="144"/>
                                  </a:lnTo>
                                  <a:lnTo>
                                    <a:pt x="520" y="144"/>
                                  </a:lnTo>
                                  <a:lnTo>
                                    <a:pt x="519" y="159"/>
                                  </a:lnTo>
                                  <a:lnTo>
                                    <a:pt x="515" y="173"/>
                                  </a:lnTo>
                                  <a:lnTo>
                                    <a:pt x="508" y="187"/>
                                  </a:lnTo>
                                  <a:lnTo>
                                    <a:pt x="499" y="200"/>
                                  </a:lnTo>
                                  <a:lnTo>
                                    <a:pt x="488" y="212"/>
                                  </a:lnTo>
                                  <a:lnTo>
                                    <a:pt x="475" y="224"/>
                                  </a:lnTo>
                                  <a:lnTo>
                                    <a:pt x="461" y="235"/>
                                  </a:lnTo>
                                  <a:lnTo>
                                    <a:pt x="443" y="246"/>
                                  </a:lnTo>
                                  <a:lnTo>
                                    <a:pt x="425" y="254"/>
                                  </a:lnTo>
                                  <a:lnTo>
                                    <a:pt x="405" y="263"/>
                                  </a:lnTo>
                                  <a:lnTo>
                                    <a:pt x="385" y="270"/>
                                  </a:lnTo>
                                  <a:lnTo>
                                    <a:pt x="362" y="276"/>
                                  </a:lnTo>
                                  <a:lnTo>
                                    <a:pt x="337" y="281"/>
                                  </a:lnTo>
                                  <a:lnTo>
                                    <a:pt x="313" y="285"/>
                                  </a:lnTo>
                                  <a:lnTo>
                                    <a:pt x="286" y="286"/>
                                  </a:lnTo>
                                  <a:lnTo>
                                    <a:pt x="260" y="288"/>
                                  </a:lnTo>
                                  <a:lnTo>
                                    <a:pt x="260" y="288"/>
                                  </a:lnTo>
                                  <a:lnTo>
                                    <a:pt x="234" y="286"/>
                                  </a:lnTo>
                                  <a:lnTo>
                                    <a:pt x="207" y="285"/>
                                  </a:lnTo>
                                  <a:lnTo>
                                    <a:pt x="183" y="281"/>
                                  </a:lnTo>
                                  <a:lnTo>
                                    <a:pt x="159" y="276"/>
                                  </a:lnTo>
                                  <a:lnTo>
                                    <a:pt x="136" y="270"/>
                                  </a:lnTo>
                                  <a:lnTo>
                                    <a:pt x="115" y="263"/>
                                  </a:lnTo>
                                  <a:lnTo>
                                    <a:pt x="95" y="254"/>
                                  </a:lnTo>
                                  <a:lnTo>
                                    <a:pt x="77" y="246"/>
                                  </a:lnTo>
                                  <a:lnTo>
                                    <a:pt x="59" y="235"/>
                                  </a:lnTo>
                                  <a:lnTo>
                                    <a:pt x="45" y="224"/>
                                  </a:lnTo>
                                  <a:lnTo>
                                    <a:pt x="32" y="212"/>
                                  </a:lnTo>
                                  <a:lnTo>
                                    <a:pt x="21" y="200"/>
                                  </a:lnTo>
                                  <a:lnTo>
                                    <a:pt x="12" y="187"/>
                                  </a:lnTo>
                                  <a:lnTo>
                                    <a:pt x="6" y="173"/>
                                  </a:lnTo>
                                  <a:lnTo>
                                    <a:pt x="2" y="159"/>
                                  </a:lnTo>
                                  <a:lnTo>
                                    <a:pt x="0" y="144"/>
                                  </a:lnTo>
                                  <a:lnTo>
                                    <a:pt x="0" y="144"/>
                                  </a:lnTo>
                                  <a:close/>
                                </a:path>
                              </a:pathLst>
                            </a:custGeom>
                            <a:solidFill>
                              <a:srgbClr val="2270A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9" name="Freeform 3763"/>
                          <wps:cNvSpPr>
                            <a:spLocks/>
                          </wps:cNvSpPr>
                          <wps:spPr bwMode="auto">
                            <a:xfrm>
                              <a:off x="718" y="4031"/>
                              <a:ext cx="505" cy="279"/>
                            </a:xfrm>
                            <a:custGeom>
                              <a:avLst/>
                              <a:gdLst>
                                <a:gd name="T0" fmla="*/ 0 w 505"/>
                                <a:gd name="T1" fmla="*/ 139 h 279"/>
                                <a:gd name="T2" fmla="*/ 5 w 505"/>
                                <a:gd name="T3" fmla="*/ 111 h 279"/>
                                <a:gd name="T4" fmla="*/ 20 w 505"/>
                                <a:gd name="T5" fmla="*/ 86 h 279"/>
                                <a:gd name="T6" fmla="*/ 43 w 505"/>
                                <a:gd name="T7" fmla="*/ 62 h 279"/>
                                <a:gd name="T8" fmla="*/ 74 w 505"/>
                                <a:gd name="T9" fmla="*/ 41 h 279"/>
                                <a:gd name="T10" fmla="*/ 111 w 505"/>
                                <a:gd name="T11" fmla="*/ 23 h 279"/>
                                <a:gd name="T12" fmla="*/ 154 w 505"/>
                                <a:gd name="T13" fmla="*/ 11 h 279"/>
                                <a:gd name="T14" fmla="*/ 201 w 505"/>
                                <a:gd name="T15" fmla="*/ 3 h 279"/>
                                <a:gd name="T16" fmla="*/ 252 w 505"/>
                                <a:gd name="T17" fmla="*/ 0 h 279"/>
                                <a:gd name="T18" fmla="*/ 278 w 505"/>
                                <a:gd name="T19" fmla="*/ 0 h 279"/>
                                <a:gd name="T20" fmla="*/ 328 w 505"/>
                                <a:gd name="T21" fmla="*/ 7 h 279"/>
                                <a:gd name="T22" fmla="*/ 373 w 505"/>
                                <a:gd name="T23" fmla="*/ 17 h 279"/>
                                <a:gd name="T24" fmla="*/ 413 w 505"/>
                                <a:gd name="T25" fmla="*/ 32 h 279"/>
                                <a:gd name="T26" fmla="*/ 447 w 505"/>
                                <a:gd name="T27" fmla="*/ 51 h 279"/>
                                <a:gd name="T28" fmla="*/ 474 w 505"/>
                                <a:gd name="T29" fmla="*/ 73 h 279"/>
                                <a:gd name="T30" fmla="*/ 493 w 505"/>
                                <a:gd name="T31" fmla="*/ 98 h 279"/>
                                <a:gd name="T32" fmla="*/ 504 w 505"/>
                                <a:gd name="T33" fmla="*/ 125 h 279"/>
                                <a:gd name="T34" fmla="*/ 505 w 505"/>
                                <a:gd name="T35" fmla="*/ 139 h 279"/>
                                <a:gd name="T36" fmla="*/ 500 w 505"/>
                                <a:gd name="T37" fmla="*/ 167 h 279"/>
                                <a:gd name="T38" fmla="*/ 486 w 505"/>
                                <a:gd name="T39" fmla="*/ 194 h 279"/>
                                <a:gd name="T40" fmla="*/ 462 w 505"/>
                                <a:gd name="T41" fmla="*/ 218 h 279"/>
                                <a:gd name="T42" fmla="*/ 431 w 505"/>
                                <a:gd name="T43" fmla="*/ 238 h 279"/>
                                <a:gd name="T44" fmla="*/ 394 w 505"/>
                                <a:gd name="T45" fmla="*/ 255 h 279"/>
                                <a:gd name="T46" fmla="*/ 350 w 505"/>
                                <a:gd name="T47" fmla="*/ 268 h 279"/>
                                <a:gd name="T48" fmla="*/ 303 w 505"/>
                                <a:gd name="T49" fmla="*/ 277 h 279"/>
                                <a:gd name="T50" fmla="*/ 252 w 505"/>
                                <a:gd name="T51" fmla="*/ 279 h 279"/>
                                <a:gd name="T52" fmla="*/ 227 w 505"/>
                                <a:gd name="T53" fmla="*/ 278 h 279"/>
                                <a:gd name="T54" fmla="*/ 177 w 505"/>
                                <a:gd name="T55" fmla="*/ 273 h 279"/>
                                <a:gd name="T56" fmla="*/ 132 w 505"/>
                                <a:gd name="T57" fmla="*/ 263 h 279"/>
                                <a:gd name="T58" fmla="*/ 91 w 505"/>
                                <a:gd name="T59" fmla="*/ 247 h 279"/>
                                <a:gd name="T60" fmla="*/ 57 w 505"/>
                                <a:gd name="T61" fmla="*/ 228 h 279"/>
                                <a:gd name="T62" fmla="*/ 30 w 505"/>
                                <a:gd name="T63" fmla="*/ 207 h 279"/>
                                <a:gd name="T64" fmla="*/ 11 w 505"/>
                                <a:gd name="T65" fmla="*/ 181 h 279"/>
                                <a:gd name="T66" fmla="*/ 1 w 505"/>
                                <a:gd name="T67" fmla="*/ 154 h 279"/>
                                <a:gd name="T68" fmla="*/ 0 w 505"/>
                                <a:gd name="T69" fmla="*/ 139 h 2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505" h="279">
                                  <a:moveTo>
                                    <a:pt x="0" y="139"/>
                                  </a:moveTo>
                                  <a:lnTo>
                                    <a:pt x="0" y="139"/>
                                  </a:lnTo>
                                  <a:lnTo>
                                    <a:pt x="1" y="125"/>
                                  </a:lnTo>
                                  <a:lnTo>
                                    <a:pt x="5" y="111"/>
                                  </a:lnTo>
                                  <a:lnTo>
                                    <a:pt x="11" y="98"/>
                                  </a:lnTo>
                                  <a:lnTo>
                                    <a:pt x="20" y="86"/>
                                  </a:lnTo>
                                  <a:lnTo>
                                    <a:pt x="30" y="73"/>
                                  </a:lnTo>
                                  <a:lnTo>
                                    <a:pt x="43" y="62"/>
                                  </a:lnTo>
                                  <a:lnTo>
                                    <a:pt x="57" y="51"/>
                                  </a:lnTo>
                                  <a:lnTo>
                                    <a:pt x="74" y="41"/>
                                  </a:lnTo>
                                  <a:lnTo>
                                    <a:pt x="91" y="32"/>
                                  </a:lnTo>
                                  <a:lnTo>
                                    <a:pt x="111" y="23"/>
                                  </a:lnTo>
                                  <a:lnTo>
                                    <a:pt x="132" y="17"/>
                                  </a:lnTo>
                                  <a:lnTo>
                                    <a:pt x="154" y="11"/>
                                  </a:lnTo>
                                  <a:lnTo>
                                    <a:pt x="177" y="7"/>
                                  </a:lnTo>
                                  <a:lnTo>
                                    <a:pt x="201" y="3"/>
                                  </a:lnTo>
                                  <a:lnTo>
                                    <a:pt x="227" y="0"/>
                                  </a:lnTo>
                                  <a:lnTo>
                                    <a:pt x="252" y="0"/>
                                  </a:lnTo>
                                  <a:lnTo>
                                    <a:pt x="252" y="0"/>
                                  </a:lnTo>
                                  <a:lnTo>
                                    <a:pt x="278" y="0"/>
                                  </a:lnTo>
                                  <a:lnTo>
                                    <a:pt x="303" y="3"/>
                                  </a:lnTo>
                                  <a:lnTo>
                                    <a:pt x="328" y="7"/>
                                  </a:lnTo>
                                  <a:lnTo>
                                    <a:pt x="350" y="11"/>
                                  </a:lnTo>
                                  <a:lnTo>
                                    <a:pt x="373" y="17"/>
                                  </a:lnTo>
                                  <a:lnTo>
                                    <a:pt x="394" y="23"/>
                                  </a:lnTo>
                                  <a:lnTo>
                                    <a:pt x="413" y="32"/>
                                  </a:lnTo>
                                  <a:lnTo>
                                    <a:pt x="431" y="41"/>
                                  </a:lnTo>
                                  <a:lnTo>
                                    <a:pt x="447" y="51"/>
                                  </a:lnTo>
                                  <a:lnTo>
                                    <a:pt x="462" y="62"/>
                                  </a:lnTo>
                                  <a:lnTo>
                                    <a:pt x="474" y="73"/>
                                  </a:lnTo>
                                  <a:lnTo>
                                    <a:pt x="486" y="86"/>
                                  </a:lnTo>
                                  <a:lnTo>
                                    <a:pt x="493" y="98"/>
                                  </a:lnTo>
                                  <a:lnTo>
                                    <a:pt x="500" y="111"/>
                                  </a:lnTo>
                                  <a:lnTo>
                                    <a:pt x="504" y="125"/>
                                  </a:lnTo>
                                  <a:lnTo>
                                    <a:pt x="505" y="139"/>
                                  </a:lnTo>
                                  <a:lnTo>
                                    <a:pt x="505" y="139"/>
                                  </a:lnTo>
                                  <a:lnTo>
                                    <a:pt x="504" y="154"/>
                                  </a:lnTo>
                                  <a:lnTo>
                                    <a:pt x="500" y="167"/>
                                  </a:lnTo>
                                  <a:lnTo>
                                    <a:pt x="493" y="181"/>
                                  </a:lnTo>
                                  <a:lnTo>
                                    <a:pt x="486" y="194"/>
                                  </a:lnTo>
                                  <a:lnTo>
                                    <a:pt x="474" y="207"/>
                                  </a:lnTo>
                                  <a:lnTo>
                                    <a:pt x="462" y="218"/>
                                  </a:lnTo>
                                  <a:lnTo>
                                    <a:pt x="447" y="228"/>
                                  </a:lnTo>
                                  <a:lnTo>
                                    <a:pt x="431" y="238"/>
                                  </a:lnTo>
                                  <a:lnTo>
                                    <a:pt x="413" y="247"/>
                                  </a:lnTo>
                                  <a:lnTo>
                                    <a:pt x="394" y="255"/>
                                  </a:lnTo>
                                  <a:lnTo>
                                    <a:pt x="373" y="263"/>
                                  </a:lnTo>
                                  <a:lnTo>
                                    <a:pt x="350" y="268"/>
                                  </a:lnTo>
                                  <a:lnTo>
                                    <a:pt x="328" y="273"/>
                                  </a:lnTo>
                                  <a:lnTo>
                                    <a:pt x="303" y="277"/>
                                  </a:lnTo>
                                  <a:lnTo>
                                    <a:pt x="278" y="278"/>
                                  </a:lnTo>
                                  <a:lnTo>
                                    <a:pt x="252" y="279"/>
                                  </a:lnTo>
                                  <a:lnTo>
                                    <a:pt x="252" y="279"/>
                                  </a:lnTo>
                                  <a:lnTo>
                                    <a:pt x="227" y="278"/>
                                  </a:lnTo>
                                  <a:lnTo>
                                    <a:pt x="201" y="277"/>
                                  </a:lnTo>
                                  <a:lnTo>
                                    <a:pt x="177" y="273"/>
                                  </a:lnTo>
                                  <a:lnTo>
                                    <a:pt x="154" y="268"/>
                                  </a:lnTo>
                                  <a:lnTo>
                                    <a:pt x="132" y="263"/>
                                  </a:lnTo>
                                  <a:lnTo>
                                    <a:pt x="111" y="255"/>
                                  </a:lnTo>
                                  <a:lnTo>
                                    <a:pt x="91" y="247"/>
                                  </a:lnTo>
                                  <a:lnTo>
                                    <a:pt x="74" y="238"/>
                                  </a:lnTo>
                                  <a:lnTo>
                                    <a:pt x="57" y="228"/>
                                  </a:lnTo>
                                  <a:lnTo>
                                    <a:pt x="43" y="218"/>
                                  </a:lnTo>
                                  <a:lnTo>
                                    <a:pt x="30" y="207"/>
                                  </a:lnTo>
                                  <a:lnTo>
                                    <a:pt x="20" y="194"/>
                                  </a:lnTo>
                                  <a:lnTo>
                                    <a:pt x="11" y="181"/>
                                  </a:lnTo>
                                  <a:lnTo>
                                    <a:pt x="5" y="167"/>
                                  </a:lnTo>
                                  <a:lnTo>
                                    <a:pt x="1" y="154"/>
                                  </a:lnTo>
                                  <a:lnTo>
                                    <a:pt x="0" y="139"/>
                                  </a:lnTo>
                                  <a:lnTo>
                                    <a:pt x="0" y="139"/>
                                  </a:lnTo>
                                  <a:close/>
                                </a:path>
                              </a:pathLst>
                            </a:custGeom>
                            <a:solidFill>
                              <a:srgbClr val="2472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0" name="Freeform 3764"/>
                          <wps:cNvSpPr>
                            <a:spLocks/>
                          </wps:cNvSpPr>
                          <wps:spPr bwMode="auto">
                            <a:xfrm>
                              <a:off x="723" y="4033"/>
                              <a:ext cx="491" cy="271"/>
                            </a:xfrm>
                            <a:custGeom>
                              <a:avLst/>
                              <a:gdLst>
                                <a:gd name="T0" fmla="*/ 0 w 491"/>
                                <a:gd name="T1" fmla="*/ 136 h 271"/>
                                <a:gd name="T2" fmla="*/ 5 w 491"/>
                                <a:gd name="T3" fmla="*/ 108 h 271"/>
                                <a:gd name="T4" fmla="*/ 19 w 491"/>
                                <a:gd name="T5" fmla="*/ 82 h 271"/>
                                <a:gd name="T6" fmla="*/ 42 w 491"/>
                                <a:gd name="T7" fmla="*/ 60 h 271"/>
                                <a:gd name="T8" fmla="*/ 72 w 491"/>
                                <a:gd name="T9" fmla="*/ 39 h 271"/>
                                <a:gd name="T10" fmla="*/ 108 w 491"/>
                                <a:gd name="T11" fmla="*/ 23 h 271"/>
                                <a:gd name="T12" fmla="*/ 150 w 491"/>
                                <a:gd name="T13" fmla="*/ 11 h 271"/>
                                <a:gd name="T14" fmla="*/ 196 w 491"/>
                                <a:gd name="T15" fmla="*/ 2 h 271"/>
                                <a:gd name="T16" fmla="*/ 246 w 491"/>
                                <a:gd name="T17" fmla="*/ 0 h 271"/>
                                <a:gd name="T18" fmla="*/ 271 w 491"/>
                                <a:gd name="T19" fmla="*/ 1 h 271"/>
                                <a:gd name="T20" fmla="*/ 319 w 491"/>
                                <a:gd name="T21" fmla="*/ 6 h 271"/>
                                <a:gd name="T22" fmla="*/ 363 w 491"/>
                                <a:gd name="T23" fmla="*/ 16 h 271"/>
                                <a:gd name="T24" fmla="*/ 402 w 491"/>
                                <a:gd name="T25" fmla="*/ 32 h 271"/>
                                <a:gd name="T26" fmla="*/ 435 w 491"/>
                                <a:gd name="T27" fmla="*/ 49 h 271"/>
                                <a:gd name="T28" fmla="*/ 462 w 491"/>
                                <a:gd name="T29" fmla="*/ 71 h 271"/>
                                <a:gd name="T30" fmla="*/ 481 w 491"/>
                                <a:gd name="T31" fmla="*/ 95 h 271"/>
                                <a:gd name="T32" fmla="*/ 491 w 491"/>
                                <a:gd name="T33" fmla="*/ 122 h 271"/>
                                <a:gd name="T34" fmla="*/ 491 w 491"/>
                                <a:gd name="T35" fmla="*/ 136 h 271"/>
                                <a:gd name="T36" fmla="*/ 487 w 491"/>
                                <a:gd name="T37" fmla="*/ 163 h 271"/>
                                <a:gd name="T38" fmla="*/ 472 w 491"/>
                                <a:gd name="T39" fmla="*/ 188 h 271"/>
                                <a:gd name="T40" fmla="*/ 450 w 491"/>
                                <a:gd name="T41" fmla="*/ 211 h 271"/>
                                <a:gd name="T42" fmla="*/ 420 w 491"/>
                                <a:gd name="T43" fmla="*/ 231 h 271"/>
                                <a:gd name="T44" fmla="*/ 384 w 491"/>
                                <a:gd name="T45" fmla="*/ 248 h 271"/>
                                <a:gd name="T46" fmla="*/ 342 w 491"/>
                                <a:gd name="T47" fmla="*/ 261 h 271"/>
                                <a:gd name="T48" fmla="*/ 296 w 491"/>
                                <a:gd name="T49" fmla="*/ 268 h 271"/>
                                <a:gd name="T50" fmla="*/ 246 w 491"/>
                                <a:gd name="T51" fmla="*/ 271 h 271"/>
                                <a:gd name="T52" fmla="*/ 220 w 491"/>
                                <a:gd name="T53" fmla="*/ 270 h 271"/>
                                <a:gd name="T54" fmla="*/ 172 w 491"/>
                                <a:gd name="T55" fmla="*/ 264 h 271"/>
                                <a:gd name="T56" fmla="*/ 129 w 491"/>
                                <a:gd name="T57" fmla="*/ 254 h 271"/>
                                <a:gd name="T58" fmla="*/ 89 w 491"/>
                                <a:gd name="T59" fmla="*/ 240 h 271"/>
                                <a:gd name="T60" fmla="*/ 56 w 491"/>
                                <a:gd name="T61" fmla="*/ 221 h 271"/>
                                <a:gd name="T62" fmla="*/ 29 w 491"/>
                                <a:gd name="T63" fmla="*/ 200 h 271"/>
                                <a:gd name="T64" fmla="*/ 11 w 491"/>
                                <a:gd name="T65" fmla="*/ 175 h 271"/>
                                <a:gd name="T66" fmla="*/ 1 w 491"/>
                                <a:gd name="T67" fmla="*/ 150 h 271"/>
                                <a:gd name="T68" fmla="*/ 0 w 491"/>
                                <a:gd name="T69" fmla="*/ 136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91" h="271">
                                  <a:moveTo>
                                    <a:pt x="0" y="136"/>
                                  </a:moveTo>
                                  <a:lnTo>
                                    <a:pt x="0" y="136"/>
                                  </a:lnTo>
                                  <a:lnTo>
                                    <a:pt x="1" y="122"/>
                                  </a:lnTo>
                                  <a:lnTo>
                                    <a:pt x="5" y="108"/>
                                  </a:lnTo>
                                  <a:lnTo>
                                    <a:pt x="11" y="95"/>
                                  </a:lnTo>
                                  <a:lnTo>
                                    <a:pt x="19" y="82"/>
                                  </a:lnTo>
                                  <a:lnTo>
                                    <a:pt x="29" y="71"/>
                                  </a:lnTo>
                                  <a:lnTo>
                                    <a:pt x="42" y="60"/>
                                  </a:lnTo>
                                  <a:lnTo>
                                    <a:pt x="56" y="49"/>
                                  </a:lnTo>
                                  <a:lnTo>
                                    <a:pt x="72" y="39"/>
                                  </a:lnTo>
                                  <a:lnTo>
                                    <a:pt x="89" y="32"/>
                                  </a:lnTo>
                                  <a:lnTo>
                                    <a:pt x="108" y="23"/>
                                  </a:lnTo>
                                  <a:lnTo>
                                    <a:pt x="129" y="16"/>
                                  </a:lnTo>
                                  <a:lnTo>
                                    <a:pt x="150" y="11"/>
                                  </a:lnTo>
                                  <a:lnTo>
                                    <a:pt x="172" y="6"/>
                                  </a:lnTo>
                                  <a:lnTo>
                                    <a:pt x="196" y="2"/>
                                  </a:lnTo>
                                  <a:lnTo>
                                    <a:pt x="220" y="1"/>
                                  </a:lnTo>
                                  <a:lnTo>
                                    <a:pt x="246" y="0"/>
                                  </a:lnTo>
                                  <a:lnTo>
                                    <a:pt x="246" y="0"/>
                                  </a:lnTo>
                                  <a:lnTo>
                                    <a:pt x="271" y="1"/>
                                  </a:lnTo>
                                  <a:lnTo>
                                    <a:pt x="296" y="2"/>
                                  </a:lnTo>
                                  <a:lnTo>
                                    <a:pt x="319" y="6"/>
                                  </a:lnTo>
                                  <a:lnTo>
                                    <a:pt x="342" y="11"/>
                                  </a:lnTo>
                                  <a:lnTo>
                                    <a:pt x="363" y="16"/>
                                  </a:lnTo>
                                  <a:lnTo>
                                    <a:pt x="384" y="23"/>
                                  </a:lnTo>
                                  <a:lnTo>
                                    <a:pt x="402" y="32"/>
                                  </a:lnTo>
                                  <a:lnTo>
                                    <a:pt x="420" y="39"/>
                                  </a:lnTo>
                                  <a:lnTo>
                                    <a:pt x="435" y="49"/>
                                  </a:lnTo>
                                  <a:lnTo>
                                    <a:pt x="450" y="60"/>
                                  </a:lnTo>
                                  <a:lnTo>
                                    <a:pt x="462" y="71"/>
                                  </a:lnTo>
                                  <a:lnTo>
                                    <a:pt x="472" y="82"/>
                                  </a:lnTo>
                                  <a:lnTo>
                                    <a:pt x="481" y="95"/>
                                  </a:lnTo>
                                  <a:lnTo>
                                    <a:pt x="487" y="108"/>
                                  </a:lnTo>
                                  <a:lnTo>
                                    <a:pt x="491" y="122"/>
                                  </a:lnTo>
                                  <a:lnTo>
                                    <a:pt x="491" y="136"/>
                                  </a:lnTo>
                                  <a:lnTo>
                                    <a:pt x="491" y="136"/>
                                  </a:lnTo>
                                  <a:lnTo>
                                    <a:pt x="491" y="150"/>
                                  </a:lnTo>
                                  <a:lnTo>
                                    <a:pt x="487" y="163"/>
                                  </a:lnTo>
                                  <a:lnTo>
                                    <a:pt x="481" y="175"/>
                                  </a:lnTo>
                                  <a:lnTo>
                                    <a:pt x="472" y="188"/>
                                  </a:lnTo>
                                  <a:lnTo>
                                    <a:pt x="462" y="200"/>
                                  </a:lnTo>
                                  <a:lnTo>
                                    <a:pt x="450" y="211"/>
                                  </a:lnTo>
                                  <a:lnTo>
                                    <a:pt x="435" y="221"/>
                                  </a:lnTo>
                                  <a:lnTo>
                                    <a:pt x="420" y="231"/>
                                  </a:lnTo>
                                  <a:lnTo>
                                    <a:pt x="402" y="240"/>
                                  </a:lnTo>
                                  <a:lnTo>
                                    <a:pt x="384" y="248"/>
                                  </a:lnTo>
                                  <a:lnTo>
                                    <a:pt x="363" y="254"/>
                                  </a:lnTo>
                                  <a:lnTo>
                                    <a:pt x="342" y="261"/>
                                  </a:lnTo>
                                  <a:lnTo>
                                    <a:pt x="319" y="264"/>
                                  </a:lnTo>
                                  <a:lnTo>
                                    <a:pt x="296" y="268"/>
                                  </a:lnTo>
                                  <a:lnTo>
                                    <a:pt x="271" y="270"/>
                                  </a:lnTo>
                                  <a:lnTo>
                                    <a:pt x="246" y="271"/>
                                  </a:lnTo>
                                  <a:lnTo>
                                    <a:pt x="246" y="271"/>
                                  </a:lnTo>
                                  <a:lnTo>
                                    <a:pt x="220" y="270"/>
                                  </a:lnTo>
                                  <a:lnTo>
                                    <a:pt x="196" y="268"/>
                                  </a:lnTo>
                                  <a:lnTo>
                                    <a:pt x="172" y="264"/>
                                  </a:lnTo>
                                  <a:lnTo>
                                    <a:pt x="150" y="261"/>
                                  </a:lnTo>
                                  <a:lnTo>
                                    <a:pt x="129" y="254"/>
                                  </a:lnTo>
                                  <a:lnTo>
                                    <a:pt x="108" y="248"/>
                                  </a:lnTo>
                                  <a:lnTo>
                                    <a:pt x="89" y="240"/>
                                  </a:lnTo>
                                  <a:lnTo>
                                    <a:pt x="72" y="231"/>
                                  </a:lnTo>
                                  <a:lnTo>
                                    <a:pt x="56" y="221"/>
                                  </a:lnTo>
                                  <a:lnTo>
                                    <a:pt x="42" y="211"/>
                                  </a:lnTo>
                                  <a:lnTo>
                                    <a:pt x="29" y="200"/>
                                  </a:lnTo>
                                  <a:lnTo>
                                    <a:pt x="19" y="188"/>
                                  </a:lnTo>
                                  <a:lnTo>
                                    <a:pt x="11" y="175"/>
                                  </a:lnTo>
                                  <a:lnTo>
                                    <a:pt x="5" y="163"/>
                                  </a:lnTo>
                                  <a:lnTo>
                                    <a:pt x="1" y="150"/>
                                  </a:lnTo>
                                  <a:lnTo>
                                    <a:pt x="0" y="136"/>
                                  </a:lnTo>
                                  <a:lnTo>
                                    <a:pt x="0" y="136"/>
                                  </a:lnTo>
                                  <a:close/>
                                </a:path>
                              </a:pathLst>
                            </a:custGeom>
                            <a:solidFill>
                              <a:srgbClr val="2774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1" name="Freeform 3765"/>
                          <wps:cNvSpPr>
                            <a:spLocks/>
                          </wps:cNvSpPr>
                          <wps:spPr bwMode="auto">
                            <a:xfrm>
                              <a:off x="728" y="4035"/>
                              <a:ext cx="478" cy="262"/>
                            </a:xfrm>
                            <a:custGeom>
                              <a:avLst/>
                              <a:gdLst>
                                <a:gd name="T0" fmla="*/ 0 w 478"/>
                                <a:gd name="T1" fmla="*/ 131 h 262"/>
                                <a:gd name="T2" fmla="*/ 5 w 478"/>
                                <a:gd name="T3" fmla="*/ 105 h 262"/>
                                <a:gd name="T4" fmla="*/ 19 w 478"/>
                                <a:gd name="T5" fmla="*/ 80 h 262"/>
                                <a:gd name="T6" fmla="*/ 41 w 478"/>
                                <a:gd name="T7" fmla="*/ 58 h 262"/>
                                <a:gd name="T8" fmla="*/ 70 w 478"/>
                                <a:gd name="T9" fmla="*/ 38 h 262"/>
                                <a:gd name="T10" fmla="*/ 106 w 478"/>
                                <a:gd name="T11" fmla="*/ 22 h 262"/>
                                <a:gd name="T12" fmla="*/ 147 w 478"/>
                                <a:gd name="T13" fmla="*/ 10 h 262"/>
                                <a:gd name="T14" fmla="*/ 191 w 478"/>
                                <a:gd name="T15" fmla="*/ 3 h 262"/>
                                <a:gd name="T16" fmla="*/ 238 w 478"/>
                                <a:gd name="T17" fmla="*/ 0 h 262"/>
                                <a:gd name="T18" fmla="*/ 264 w 478"/>
                                <a:gd name="T19" fmla="*/ 0 h 262"/>
                                <a:gd name="T20" fmla="*/ 310 w 478"/>
                                <a:gd name="T21" fmla="*/ 5 h 262"/>
                                <a:gd name="T22" fmla="*/ 353 w 478"/>
                                <a:gd name="T23" fmla="*/ 16 h 262"/>
                                <a:gd name="T24" fmla="*/ 392 w 478"/>
                                <a:gd name="T25" fmla="*/ 30 h 262"/>
                                <a:gd name="T26" fmla="*/ 423 w 478"/>
                                <a:gd name="T27" fmla="*/ 47 h 262"/>
                                <a:gd name="T28" fmla="*/ 449 w 478"/>
                                <a:gd name="T29" fmla="*/ 69 h 262"/>
                                <a:gd name="T30" fmla="*/ 467 w 478"/>
                                <a:gd name="T31" fmla="*/ 92 h 262"/>
                                <a:gd name="T32" fmla="*/ 477 w 478"/>
                                <a:gd name="T33" fmla="*/ 117 h 262"/>
                                <a:gd name="T34" fmla="*/ 478 w 478"/>
                                <a:gd name="T35" fmla="*/ 131 h 262"/>
                                <a:gd name="T36" fmla="*/ 473 w 478"/>
                                <a:gd name="T37" fmla="*/ 158 h 262"/>
                                <a:gd name="T38" fmla="*/ 459 w 478"/>
                                <a:gd name="T39" fmla="*/ 182 h 262"/>
                                <a:gd name="T40" fmla="*/ 437 w 478"/>
                                <a:gd name="T41" fmla="*/ 205 h 262"/>
                                <a:gd name="T42" fmla="*/ 408 w 478"/>
                                <a:gd name="T43" fmla="*/ 224 h 262"/>
                                <a:gd name="T44" fmla="*/ 372 w 478"/>
                                <a:gd name="T45" fmla="*/ 240 h 262"/>
                                <a:gd name="T46" fmla="*/ 332 w 478"/>
                                <a:gd name="T47" fmla="*/ 252 h 262"/>
                                <a:gd name="T48" fmla="*/ 287 w 478"/>
                                <a:gd name="T49" fmla="*/ 260 h 262"/>
                                <a:gd name="T50" fmla="*/ 238 w 478"/>
                                <a:gd name="T51" fmla="*/ 262 h 262"/>
                                <a:gd name="T52" fmla="*/ 214 w 478"/>
                                <a:gd name="T53" fmla="*/ 262 h 262"/>
                                <a:gd name="T54" fmla="*/ 168 w 478"/>
                                <a:gd name="T55" fmla="*/ 256 h 262"/>
                                <a:gd name="T56" fmla="*/ 125 w 478"/>
                                <a:gd name="T57" fmla="*/ 247 h 262"/>
                                <a:gd name="T58" fmla="*/ 87 w 478"/>
                                <a:gd name="T59" fmla="*/ 233 h 262"/>
                                <a:gd name="T60" fmla="*/ 55 w 478"/>
                                <a:gd name="T61" fmla="*/ 215 h 262"/>
                                <a:gd name="T62" fmla="*/ 29 w 478"/>
                                <a:gd name="T63" fmla="*/ 194 h 262"/>
                                <a:gd name="T64" fmla="*/ 11 w 478"/>
                                <a:gd name="T65" fmla="*/ 171 h 262"/>
                                <a:gd name="T66" fmla="*/ 1 w 478"/>
                                <a:gd name="T67" fmla="*/ 144 h 262"/>
                                <a:gd name="T68" fmla="*/ 0 w 478"/>
                                <a:gd name="T69" fmla="*/ 131 h 2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78" h="262">
                                  <a:moveTo>
                                    <a:pt x="0" y="131"/>
                                  </a:moveTo>
                                  <a:lnTo>
                                    <a:pt x="0" y="131"/>
                                  </a:lnTo>
                                  <a:lnTo>
                                    <a:pt x="1" y="117"/>
                                  </a:lnTo>
                                  <a:lnTo>
                                    <a:pt x="5" y="105"/>
                                  </a:lnTo>
                                  <a:lnTo>
                                    <a:pt x="11" y="92"/>
                                  </a:lnTo>
                                  <a:lnTo>
                                    <a:pt x="19" y="80"/>
                                  </a:lnTo>
                                  <a:lnTo>
                                    <a:pt x="29" y="69"/>
                                  </a:lnTo>
                                  <a:lnTo>
                                    <a:pt x="41" y="58"/>
                                  </a:lnTo>
                                  <a:lnTo>
                                    <a:pt x="55" y="47"/>
                                  </a:lnTo>
                                  <a:lnTo>
                                    <a:pt x="70" y="38"/>
                                  </a:lnTo>
                                  <a:lnTo>
                                    <a:pt x="87" y="30"/>
                                  </a:lnTo>
                                  <a:lnTo>
                                    <a:pt x="106" y="22"/>
                                  </a:lnTo>
                                  <a:lnTo>
                                    <a:pt x="125" y="16"/>
                                  </a:lnTo>
                                  <a:lnTo>
                                    <a:pt x="147" y="10"/>
                                  </a:lnTo>
                                  <a:lnTo>
                                    <a:pt x="168" y="5"/>
                                  </a:lnTo>
                                  <a:lnTo>
                                    <a:pt x="191" y="3"/>
                                  </a:lnTo>
                                  <a:lnTo>
                                    <a:pt x="214" y="0"/>
                                  </a:lnTo>
                                  <a:lnTo>
                                    <a:pt x="238" y="0"/>
                                  </a:lnTo>
                                  <a:lnTo>
                                    <a:pt x="238" y="0"/>
                                  </a:lnTo>
                                  <a:lnTo>
                                    <a:pt x="264" y="0"/>
                                  </a:lnTo>
                                  <a:lnTo>
                                    <a:pt x="287" y="3"/>
                                  </a:lnTo>
                                  <a:lnTo>
                                    <a:pt x="310" y="5"/>
                                  </a:lnTo>
                                  <a:lnTo>
                                    <a:pt x="332" y="10"/>
                                  </a:lnTo>
                                  <a:lnTo>
                                    <a:pt x="353" y="16"/>
                                  </a:lnTo>
                                  <a:lnTo>
                                    <a:pt x="372" y="22"/>
                                  </a:lnTo>
                                  <a:lnTo>
                                    <a:pt x="392" y="30"/>
                                  </a:lnTo>
                                  <a:lnTo>
                                    <a:pt x="408" y="38"/>
                                  </a:lnTo>
                                  <a:lnTo>
                                    <a:pt x="423" y="47"/>
                                  </a:lnTo>
                                  <a:lnTo>
                                    <a:pt x="437" y="58"/>
                                  </a:lnTo>
                                  <a:lnTo>
                                    <a:pt x="449" y="69"/>
                                  </a:lnTo>
                                  <a:lnTo>
                                    <a:pt x="459" y="80"/>
                                  </a:lnTo>
                                  <a:lnTo>
                                    <a:pt x="467" y="92"/>
                                  </a:lnTo>
                                  <a:lnTo>
                                    <a:pt x="473" y="105"/>
                                  </a:lnTo>
                                  <a:lnTo>
                                    <a:pt x="477" y="117"/>
                                  </a:lnTo>
                                  <a:lnTo>
                                    <a:pt x="478" y="131"/>
                                  </a:lnTo>
                                  <a:lnTo>
                                    <a:pt x="478" y="131"/>
                                  </a:lnTo>
                                  <a:lnTo>
                                    <a:pt x="477" y="144"/>
                                  </a:lnTo>
                                  <a:lnTo>
                                    <a:pt x="473" y="158"/>
                                  </a:lnTo>
                                  <a:lnTo>
                                    <a:pt x="467" y="171"/>
                                  </a:lnTo>
                                  <a:lnTo>
                                    <a:pt x="459" y="182"/>
                                  </a:lnTo>
                                  <a:lnTo>
                                    <a:pt x="449" y="194"/>
                                  </a:lnTo>
                                  <a:lnTo>
                                    <a:pt x="437" y="205"/>
                                  </a:lnTo>
                                  <a:lnTo>
                                    <a:pt x="423" y="215"/>
                                  </a:lnTo>
                                  <a:lnTo>
                                    <a:pt x="408" y="224"/>
                                  </a:lnTo>
                                  <a:lnTo>
                                    <a:pt x="392" y="233"/>
                                  </a:lnTo>
                                  <a:lnTo>
                                    <a:pt x="372" y="240"/>
                                  </a:lnTo>
                                  <a:lnTo>
                                    <a:pt x="353" y="247"/>
                                  </a:lnTo>
                                  <a:lnTo>
                                    <a:pt x="332" y="252"/>
                                  </a:lnTo>
                                  <a:lnTo>
                                    <a:pt x="310" y="256"/>
                                  </a:lnTo>
                                  <a:lnTo>
                                    <a:pt x="287" y="260"/>
                                  </a:lnTo>
                                  <a:lnTo>
                                    <a:pt x="264" y="262"/>
                                  </a:lnTo>
                                  <a:lnTo>
                                    <a:pt x="238" y="262"/>
                                  </a:lnTo>
                                  <a:lnTo>
                                    <a:pt x="238" y="262"/>
                                  </a:lnTo>
                                  <a:lnTo>
                                    <a:pt x="214" y="262"/>
                                  </a:lnTo>
                                  <a:lnTo>
                                    <a:pt x="191" y="260"/>
                                  </a:lnTo>
                                  <a:lnTo>
                                    <a:pt x="168" y="256"/>
                                  </a:lnTo>
                                  <a:lnTo>
                                    <a:pt x="147" y="252"/>
                                  </a:lnTo>
                                  <a:lnTo>
                                    <a:pt x="125" y="247"/>
                                  </a:lnTo>
                                  <a:lnTo>
                                    <a:pt x="106" y="240"/>
                                  </a:lnTo>
                                  <a:lnTo>
                                    <a:pt x="87" y="233"/>
                                  </a:lnTo>
                                  <a:lnTo>
                                    <a:pt x="70" y="224"/>
                                  </a:lnTo>
                                  <a:lnTo>
                                    <a:pt x="55" y="215"/>
                                  </a:lnTo>
                                  <a:lnTo>
                                    <a:pt x="41" y="205"/>
                                  </a:lnTo>
                                  <a:lnTo>
                                    <a:pt x="29" y="194"/>
                                  </a:lnTo>
                                  <a:lnTo>
                                    <a:pt x="19" y="182"/>
                                  </a:lnTo>
                                  <a:lnTo>
                                    <a:pt x="11" y="171"/>
                                  </a:lnTo>
                                  <a:lnTo>
                                    <a:pt x="5" y="158"/>
                                  </a:lnTo>
                                  <a:lnTo>
                                    <a:pt x="1" y="144"/>
                                  </a:lnTo>
                                  <a:lnTo>
                                    <a:pt x="0" y="131"/>
                                  </a:lnTo>
                                  <a:lnTo>
                                    <a:pt x="0" y="131"/>
                                  </a:lnTo>
                                  <a:close/>
                                </a:path>
                              </a:pathLst>
                            </a:custGeom>
                            <a:solidFill>
                              <a:srgbClr val="2B77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2" name="Freeform 3766"/>
                          <wps:cNvSpPr>
                            <a:spLocks/>
                          </wps:cNvSpPr>
                          <wps:spPr bwMode="auto">
                            <a:xfrm>
                              <a:off x="733" y="4037"/>
                              <a:ext cx="464" cy="254"/>
                            </a:xfrm>
                            <a:custGeom>
                              <a:avLst/>
                              <a:gdLst>
                                <a:gd name="T0" fmla="*/ 0 w 464"/>
                                <a:gd name="T1" fmla="*/ 127 h 254"/>
                                <a:gd name="T2" fmla="*/ 5 w 464"/>
                                <a:gd name="T3" fmla="*/ 101 h 254"/>
                                <a:gd name="T4" fmla="*/ 19 w 464"/>
                                <a:gd name="T5" fmla="*/ 77 h 254"/>
                                <a:gd name="T6" fmla="*/ 39 w 464"/>
                                <a:gd name="T7" fmla="*/ 56 h 254"/>
                                <a:gd name="T8" fmla="*/ 69 w 464"/>
                                <a:gd name="T9" fmla="*/ 36 h 254"/>
                                <a:gd name="T10" fmla="*/ 102 w 464"/>
                                <a:gd name="T11" fmla="*/ 21 h 254"/>
                                <a:gd name="T12" fmla="*/ 142 w 464"/>
                                <a:gd name="T13" fmla="*/ 10 h 254"/>
                                <a:gd name="T14" fmla="*/ 185 w 464"/>
                                <a:gd name="T15" fmla="*/ 2 h 254"/>
                                <a:gd name="T16" fmla="*/ 232 w 464"/>
                                <a:gd name="T17" fmla="*/ 0 h 254"/>
                                <a:gd name="T18" fmla="*/ 256 w 464"/>
                                <a:gd name="T19" fmla="*/ 1 h 254"/>
                                <a:gd name="T20" fmla="*/ 301 w 464"/>
                                <a:gd name="T21" fmla="*/ 6 h 254"/>
                                <a:gd name="T22" fmla="*/ 343 w 464"/>
                                <a:gd name="T23" fmla="*/ 15 h 254"/>
                                <a:gd name="T24" fmla="*/ 380 w 464"/>
                                <a:gd name="T25" fmla="*/ 29 h 254"/>
                                <a:gd name="T26" fmla="*/ 411 w 464"/>
                                <a:gd name="T27" fmla="*/ 45 h 254"/>
                                <a:gd name="T28" fmla="*/ 436 w 464"/>
                                <a:gd name="T29" fmla="*/ 66 h 254"/>
                                <a:gd name="T30" fmla="*/ 454 w 464"/>
                                <a:gd name="T31" fmla="*/ 89 h 254"/>
                                <a:gd name="T32" fmla="*/ 463 w 464"/>
                                <a:gd name="T33" fmla="*/ 114 h 254"/>
                                <a:gd name="T34" fmla="*/ 464 w 464"/>
                                <a:gd name="T35" fmla="*/ 127 h 254"/>
                                <a:gd name="T36" fmla="*/ 459 w 464"/>
                                <a:gd name="T37" fmla="*/ 152 h 254"/>
                                <a:gd name="T38" fmla="*/ 447 w 464"/>
                                <a:gd name="T39" fmla="*/ 176 h 254"/>
                                <a:gd name="T40" fmla="*/ 425 w 464"/>
                                <a:gd name="T41" fmla="*/ 198 h 254"/>
                                <a:gd name="T42" fmla="*/ 397 w 464"/>
                                <a:gd name="T43" fmla="*/ 217 h 254"/>
                                <a:gd name="T44" fmla="*/ 362 w 464"/>
                                <a:gd name="T45" fmla="*/ 232 h 254"/>
                                <a:gd name="T46" fmla="*/ 323 w 464"/>
                                <a:gd name="T47" fmla="*/ 244 h 254"/>
                                <a:gd name="T48" fmla="*/ 279 w 464"/>
                                <a:gd name="T49" fmla="*/ 252 h 254"/>
                                <a:gd name="T50" fmla="*/ 232 w 464"/>
                                <a:gd name="T51" fmla="*/ 254 h 254"/>
                                <a:gd name="T52" fmla="*/ 209 w 464"/>
                                <a:gd name="T53" fmla="*/ 254 h 254"/>
                                <a:gd name="T54" fmla="*/ 163 w 464"/>
                                <a:gd name="T55" fmla="*/ 249 h 254"/>
                                <a:gd name="T56" fmla="*/ 121 w 464"/>
                                <a:gd name="T57" fmla="*/ 239 h 254"/>
                                <a:gd name="T58" fmla="*/ 84 w 464"/>
                                <a:gd name="T59" fmla="*/ 225 h 254"/>
                                <a:gd name="T60" fmla="*/ 53 w 464"/>
                                <a:gd name="T61" fmla="*/ 208 h 254"/>
                                <a:gd name="T62" fmla="*/ 28 w 464"/>
                                <a:gd name="T63" fmla="*/ 188 h 254"/>
                                <a:gd name="T64" fmla="*/ 10 w 464"/>
                                <a:gd name="T65" fmla="*/ 165 h 254"/>
                                <a:gd name="T66" fmla="*/ 1 w 464"/>
                                <a:gd name="T67" fmla="*/ 140 h 254"/>
                                <a:gd name="T68" fmla="*/ 0 w 464"/>
                                <a:gd name="T69" fmla="*/ 127 h 2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64" h="254">
                                  <a:moveTo>
                                    <a:pt x="0" y="127"/>
                                  </a:moveTo>
                                  <a:lnTo>
                                    <a:pt x="0" y="127"/>
                                  </a:lnTo>
                                  <a:lnTo>
                                    <a:pt x="1" y="114"/>
                                  </a:lnTo>
                                  <a:lnTo>
                                    <a:pt x="5" y="101"/>
                                  </a:lnTo>
                                  <a:lnTo>
                                    <a:pt x="10" y="89"/>
                                  </a:lnTo>
                                  <a:lnTo>
                                    <a:pt x="19" y="77"/>
                                  </a:lnTo>
                                  <a:lnTo>
                                    <a:pt x="28" y="66"/>
                                  </a:lnTo>
                                  <a:lnTo>
                                    <a:pt x="39" y="56"/>
                                  </a:lnTo>
                                  <a:lnTo>
                                    <a:pt x="53" y="45"/>
                                  </a:lnTo>
                                  <a:lnTo>
                                    <a:pt x="69" y="36"/>
                                  </a:lnTo>
                                  <a:lnTo>
                                    <a:pt x="84" y="29"/>
                                  </a:lnTo>
                                  <a:lnTo>
                                    <a:pt x="102" y="21"/>
                                  </a:lnTo>
                                  <a:lnTo>
                                    <a:pt x="121" y="15"/>
                                  </a:lnTo>
                                  <a:lnTo>
                                    <a:pt x="142" y="10"/>
                                  </a:lnTo>
                                  <a:lnTo>
                                    <a:pt x="163" y="6"/>
                                  </a:lnTo>
                                  <a:lnTo>
                                    <a:pt x="185" y="2"/>
                                  </a:lnTo>
                                  <a:lnTo>
                                    <a:pt x="209" y="1"/>
                                  </a:lnTo>
                                  <a:lnTo>
                                    <a:pt x="232" y="0"/>
                                  </a:lnTo>
                                  <a:lnTo>
                                    <a:pt x="232" y="0"/>
                                  </a:lnTo>
                                  <a:lnTo>
                                    <a:pt x="256" y="1"/>
                                  </a:lnTo>
                                  <a:lnTo>
                                    <a:pt x="279" y="2"/>
                                  </a:lnTo>
                                  <a:lnTo>
                                    <a:pt x="301" y="6"/>
                                  </a:lnTo>
                                  <a:lnTo>
                                    <a:pt x="323" y="10"/>
                                  </a:lnTo>
                                  <a:lnTo>
                                    <a:pt x="343" y="15"/>
                                  </a:lnTo>
                                  <a:lnTo>
                                    <a:pt x="362" y="21"/>
                                  </a:lnTo>
                                  <a:lnTo>
                                    <a:pt x="380" y="29"/>
                                  </a:lnTo>
                                  <a:lnTo>
                                    <a:pt x="397" y="36"/>
                                  </a:lnTo>
                                  <a:lnTo>
                                    <a:pt x="411" y="45"/>
                                  </a:lnTo>
                                  <a:lnTo>
                                    <a:pt x="425" y="56"/>
                                  </a:lnTo>
                                  <a:lnTo>
                                    <a:pt x="436" y="66"/>
                                  </a:lnTo>
                                  <a:lnTo>
                                    <a:pt x="447" y="77"/>
                                  </a:lnTo>
                                  <a:lnTo>
                                    <a:pt x="454" y="89"/>
                                  </a:lnTo>
                                  <a:lnTo>
                                    <a:pt x="459" y="101"/>
                                  </a:lnTo>
                                  <a:lnTo>
                                    <a:pt x="463" y="114"/>
                                  </a:lnTo>
                                  <a:lnTo>
                                    <a:pt x="464" y="127"/>
                                  </a:lnTo>
                                  <a:lnTo>
                                    <a:pt x="464" y="127"/>
                                  </a:lnTo>
                                  <a:lnTo>
                                    <a:pt x="463" y="140"/>
                                  </a:lnTo>
                                  <a:lnTo>
                                    <a:pt x="459" y="152"/>
                                  </a:lnTo>
                                  <a:lnTo>
                                    <a:pt x="454" y="165"/>
                                  </a:lnTo>
                                  <a:lnTo>
                                    <a:pt x="447" y="176"/>
                                  </a:lnTo>
                                  <a:lnTo>
                                    <a:pt x="436" y="188"/>
                                  </a:lnTo>
                                  <a:lnTo>
                                    <a:pt x="425" y="198"/>
                                  </a:lnTo>
                                  <a:lnTo>
                                    <a:pt x="411" y="208"/>
                                  </a:lnTo>
                                  <a:lnTo>
                                    <a:pt x="397" y="217"/>
                                  </a:lnTo>
                                  <a:lnTo>
                                    <a:pt x="380" y="225"/>
                                  </a:lnTo>
                                  <a:lnTo>
                                    <a:pt x="362" y="232"/>
                                  </a:lnTo>
                                  <a:lnTo>
                                    <a:pt x="343" y="239"/>
                                  </a:lnTo>
                                  <a:lnTo>
                                    <a:pt x="323" y="244"/>
                                  </a:lnTo>
                                  <a:lnTo>
                                    <a:pt x="301" y="249"/>
                                  </a:lnTo>
                                  <a:lnTo>
                                    <a:pt x="279" y="252"/>
                                  </a:lnTo>
                                  <a:lnTo>
                                    <a:pt x="256" y="254"/>
                                  </a:lnTo>
                                  <a:lnTo>
                                    <a:pt x="232" y="254"/>
                                  </a:lnTo>
                                  <a:lnTo>
                                    <a:pt x="232" y="254"/>
                                  </a:lnTo>
                                  <a:lnTo>
                                    <a:pt x="209" y="254"/>
                                  </a:lnTo>
                                  <a:lnTo>
                                    <a:pt x="185" y="252"/>
                                  </a:lnTo>
                                  <a:lnTo>
                                    <a:pt x="163" y="249"/>
                                  </a:lnTo>
                                  <a:lnTo>
                                    <a:pt x="142" y="244"/>
                                  </a:lnTo>
                                  <a:lnTo>
                                    <a:pt x="121" y="239"/>
                                  </a:lnTo>
                                  <a:lnTo>
                                    <a:pt x="102" y="232"/>
                                  </a:lnTo>
                                  <a:lnTo>
                                    <a:pt x="84" y="225"/>
                                  </a:lnTo>
                                  <a:lnTo>
                                    <a:pt x="69" y="217"/>
                                  </a:lnTo>
                                  <a:lnTo>
                                    <a:pt x="53" y="208"/>
                                  </a:lnTo>
                                  <a:lnTo>
                                    <a:pt x="39" y="198"/>
                                  </a:lnTo>
                                  <a:lnTo>
                                    <a:pt x="28" y="188"/>
                                  </a:lnTo>
                                  <a:lnTo>
                                    <a:pt x="19" y="176"/>
                                  </a:lnTo>
                                  <a:lnTo>
                                    <a:pt x="10" y="165"/>
                                  </a:lnTo>
                                  <a:lnTo>
                                    <a:pt x="5" y="152"/>
                                  </a:lnTo>
                                  <a:lnTo>
                                    <a:pt x="1" y="140"/>
                                  </a:lnTo>
                                  <a:lnTo>
                                    <a:pt x="0" y="127"/>
                                  </a:lnTo>
                                  <a:lnTo>
                                    <a:pt x="0" y="127"/>
                                  </a:lnTo>
                                  <a:close/>
                                </a:path>
                              </a:pathLst>
                            </a:custGeom>
                            <a:solidFill>
                              <a:srgbClr val="2D79A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3" name="Freeform 3767"/>
                          <wps:cNvSpPr>
                            <a:spLocks/>
                          </wps:cNvSpPr>
                          <wps:spPr bwMode="auto">
                            <a:xfrm>
                              <a:off x="738" y="4039"/>
                              <a:ext cx="450" cy="246"/>
                            </a:xfrm>
                            <a:custGeom>
                              <a:avLst/>
                              <a:gdLst>
                                <a:gd name="T0" fmla="*/ 0 w 450"/>
                                <a:gd name="T1" fmla="*/ 122 h 246"/>
                                <a:gd name="T2" fmla="*/ 5 w 450"/>
                                <a:gd name="T3" fmla="*/ 98 h 246"/>
                                <a:gd name="T4" fmla="*/ 18 w 450"/>
                                <a:gd name="T5" fmla="*/ 75 h 246"/>
                                <a:gd name="T6" fmla="*/ 38 w 450"/>
                                <a:gd name="T7" fmla="*/ 54 h 246"/>
                                <a:gd name="T8" fmla="*/ 66 w 450"/>
                                <a:gd name="T9" fmla="*/ 36 h 246"/>
                                <a:gd name="T10" fmla="*/ 100 w 450"/>
                                <a:gd name="T11" fmla="*/ 20 h 246"/>
                                <a:gd name="T12" fmla="*/ 138 w 450"/>
                                <a:gd name="T13" fmla="*/ 9 h 246"/>
                                <a:gd name="T14" fmla="*/ 180 w 450"/>
                                <a:gd name="T15" fmla="*/ 1 h 246"/>
                                <a:gd name="T16" fmla="*/ 226 w 450"/>
                                <a:gd name="T17" fmla="*/ 0 h 246"/>
                                <a:gd name="T18" fmla="*/ 249 w 450"/>
                                <a:gd name="T19" fmla="*/ 0 h 246"/>
                                <a:gd name="T20" fmla="*/ 292 w 450"/>
                                <a:gd name="T21" fmla="*/ 5 h 246"/>
                                <a:gd name="T22" fmla="*/ 333 w 450"/>
                                <a:gd name="T23" fmla="*/ 14 h 246"/>
                                <a:gd name="T24" fmla="*/ 369 w 450"/>
                                <a:gd name="T25" fmla="*/ 28 h 246"/>
                                <a:gd name="T26" fmla="*/ 399 w 450"/>
                                <a:gd name="T27" fmla="*/ 45 h 246"/>
                                <a:gd name="T28" fmla="*/ 424 w 450"/>
                                <a:gd name="T29" fmla="*/ 64 h 246"/>
                                <a:gd name="T30" fmla="*/ 440 w 450"/>
                                <a:gd name="T31" fmla="*/ 87 h 246"/>
                                <a:gd name="T32" fmla="*/ 449 w 450"/>
                                <a:gd name="T33" fmla="*/ 110 h 246"/>
                                <a:gd name="T34" fmla="*/ 450 w 450"/>
                                <a:gd name="T35" fmla="*/ 122 h 246"/>
                                <a:gd name="T36" fmla="*/ 447 w 450"/>
                                <a:gd name="T37" fmla="*/ 148 h 246"/>
                                <a:gd name="T38" fmla="*/ 433 w 450"/>
                                <a:gd name="T39" fmla="*/ 171 h 246"/>
                                <a:gd name="T40" fmla="*/ 412 w 450"/>
                                <a:gd name="T41" fmla="*/ 191 h 246"/>
                                <a:gd name="T42" fmla="*/ 384 w 450"/>
                                <a:gd name="T43" fmla="*/ 210 h 246"/>
                                <a:gd name="T44" fmla="*/ 351 w 450"/>
                                <a:gd name="T45" fmla="*/ 225 h 246"/>
                                <a:gd name="T46" fmla="*/ 313 w 450"/>
                                <a:gd name="T47" fmla="*/ 237 h 246"/>
                                <a:gd name="T48" fmla="*/ 271 w 450"/>
                                <a:gd name="T49" fmla="*/ 243 h 246"/>
                                <a:gd name="T50" fmla="*/ 226 w 450"/>
                                <a:gd name="T51" fmla="*/ 246 h 246"/>
                                <a:gd name="T52" fmla="*/ 203 w 450"/>
                                <a:gd name="T53" fmla="*/ 246 h 246"/>
                                <a:gd name="T54" fmla="*/ 158 w 450"/>
                                <a:gd name="T55" fmla="*/ 241 h 246"/>
                                <a:gd name="T56" fmla="*/ 119 w 450"/>
                                <a:gd name="T57" fmla="*/ 230 h 246"/>
                                <a:gd name="T58" fmla="*/ 83 w 450"/>
                                <a:gd name="T59" fmla="*/ 218 h 246"/>
                                <a:gd name="T60" fmla="*/ 52 w 450"/>
                                <a:gd name="T61" fmla="*/ 201 h 246"/>
                                <a:gd name="T62" fmla="*/ 28 w 450"/>
                                <a:gd name="T63" fmla="*/ 181 h 246"/>
                                <a:gd name="T64" fmla="*/ 10 w 450"/>
                                <a:gd name="T65" fmla="*/ 159 h 246"/>
                                <a:gd name="T66" fmla="*/ 1 w 450"/>
                                <a:gd name="T67" fmla="*/ 135 h 246"/>
                                <a:gd name="T68" fmla="*/ 0 w 450"/>
                                <a:gd name="T69" fmla="*/ 122 h 2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50" h="246">
                                  <a:moveTo>
                                    <a:pt x="0" y="122"/>
                                  </a:moveTo>
                                  <a:lnTo>
                                    <a:pt x="0" y="122"/>
                                  </a:lnTo>
                                  <a:lnTo>
                                    <a:pt x="1" y="110"/>
                                  </a:lnTo>
                                  <a:lnTo>
                                    <a:pt x="5" y="98"/>
                                  </a:lnTo>
                                  <a:lnTo>
                                    <a:pt x="10" y="87"/>
                                  </a:lnTo>
                                  <a:lnTo>
                                    <a:pt x="18" y="75"/>
                                  </a:lnTo>
                                  <a:lnTo>
                                    <a:pt x="28" y="64"/>
                                  </a:lnTo>
                                  <a:lnTo>
                                    <a:pt x="38" y="54"/>
                                  </a:lnTo>
                                  <a:lnTo>
                                    <a:pt x="52" y="45"/>
                                  </a:lnTo>
                                  <a:lnTo>
                                    <a:pt x="66" y="36"/>
                                  </a:lnTo>
                                  <a:lnTo>
                                    <a:pt x="83" y="28"/>
                                  </a:lnTo>
                                  <a:lnTo>
                                    <a:pt x="100" y="20"/>
                                  </a:lnTo>
                                  <a:lnTo>
                                    <a:pt x="119" y="14"/>
                                  </a:lnTo>
                                  <a:lnTo>
                                    <a:pt x="138" y="9"/>
                                  </a:lnTo>
                                  <a:lnTo>
                                    <a:pt x="158" y="5"/>
                                  </a:lnTo>
                                  <a:lnTo>
                                    <a:pt x="180" y="1"/>
                                  </a:lnTo>
                                  <a:lnTo>
                                    <a:pt x="203" y="0"/>
                                  </a:lnTo>
                                  <a:lnTo>
                                    <a:pt x="226" y="0"/>
                                  </a:lnTo>
                                  <a:lnTo>
                                    <a:pt x="226" y="0"/>
                                  </a:lnTo>
                                  <a:lnTo>
                                    <a:pt x="249" y="0"/>
                                  </a:lnTo>
                                  <a:lnTo>
                                    <a:pt x="271" y="1"/>
                                  </a:lnTo>
                                  <a:lnTo>
                                    <a:pt x="292" y="5"/>
                                  </a:lnTo>
                                  <a:lnTo>
                                    <a:pt x="313" y="9"/>
                                  </a:lnTo>
                                  <a:lnTo>
                                    <a:pt x="333" y="14"/>
                                  </a:lnTo>
                                  <a:lnTo>
                                    <a:pt x="351" y="20"/>
                                  </a:lnTo>
                                  <a:lnTo>
                                    <a:pt x="369" y="28"/>
                                  </a:lnTo>
                                  <a:lnTo>
                                    <a:pt x="384" y="36"/>
                                  </a:lnTo>
                                  <a:lnTo>
                                    <a:pt x="399" y="45"/>
                                  </a:lnTo>
                                  <a:lnTo>
                                    <a:pt x="412" y="54"/>
                                  </a:lnTo>
                                  <a:lnTo>
                                    <a:pt x="424" y="64"/>
                                  </a:lnTo>
                                  <a:lnTo>
                                    <a:pt x="433" y="75"/>
                                  </a:lnTo>
                                  <a:lnTo>
                                    <a:pt x="440" y="87"/>
                                  </a:lnTo>
                                  <a:lnTo>
                                    <a:pt x="447" y="98"/>
                                  </a:lnTo>
                                  <a:lnTo>
                                    <a:pt x="449" y="110"/>
                                  </a:lnTo>
                                  <a:lnTo>
                                    <a:pt x="450" y="122"/>
                                  </a:lnTo>
                                  <a:lnTo>
                                    <a:pt x="450" y="122"/>
                                  </a:lnTo>
                                  <a:lnTo>
                                    <a:pt x="449" y="135"/>
                                  </a:lnTo>
                                  <a:lnTo>
                                    <a:pt x="447" y="148"/>
                                  </a:lnTo>
                                  <a:lnTo>
                                    <a:pt x="440" y="159"/>
                                  </a:lnTo>
                                  <a:lnTo>
                                    <a:pt x="433" y="171"/>
                                  </a:lnTo>
                                  <a:lnTo>
                                    <a:pt x="424" y="181"/>
                                  </a:lnTo>
                                  <a:lnTo>
                                    <a:pt x="412" y="191"/>
                                  </a:lnTo>
                                  <a:lnTo>
                                    <a:pt x="399" y="201"/>
                                  </a:lnTo>
                                  <a:lnTo>
                                    <a:pt x="384" y="210"/>
                                  </a:lnTo>
                                  <a:lnTo>
                                    <a:pt x="369" y="218"/>
                                  </a:lnTo>
                                  <a:lnTo>
                                    <a:pt x="351" y="225"/>
                                  </a:lnTo>
                                  <a:lnTo>
                                    <a:pt x="333" y="230"/>
                                  </a:lnTo>
                                  <a:lnTo>
                                    <a:pt x="313" y="237"/>
                                  </a:lnTo>
                                  <a:lnTo>
                                    <a:pt x="292" y="241"/>
                                  </a:lnTo>
                                  <a:lnTo>
                                    <a:pt x="271" y="243"/>
                                  </a:lnTo>
                                  <a:lnTo>
                                    <a:pt x="249" y="246"/>
                                  </a:lnTo>
                                  <a:lnTo>
                                    <a:pt x="226" y="246"/>
                                  </a:lnTo>
                                  <a:lnTo>
                                    <a:pt x="226" y="246"/>
                                  </a:lnTo>
                                  <a:lnTo>
                                    <a:pt x="203" y="246"/>
                                  </a:lnTo>
                                  <a:lnTo>
                                    <a:pt x="180" y="243"/>
                                  </a:lnTo>
                                  <a:lnTo>
                                    <a:pt x="158" y="241"/>
                                  </a:lnTo>
                                  <a:lnTo>
                                    <a:pt x="138" y="237"/>
                                  </a:lnTo>
                                  <a:lnTo>
                                    <a:pt x="119" y="230"/>
                                  </a:lnTo>
                                  <a:lnTo>
                                    <a:pt x="100" y="225"/>
                                  </a:lnTo>
                                  <a:lnTo>
                                    <a:pt x="83" y="218"/>
                                  </a:lnTo>
                                  <a:lnTo>
                                    <a:pt x="66" y="210"/>
                                  </a:lnTo>
                                  <a:lnTo>
                                    <a:pt x="52" y="201"/>
                                  </a:lnTo>
                                  <a:lnTo>
                                    <a:pt x="38" y="191"/>
                                  </a:lnTo>
                                  <a:lnTo>
                                    <a:pt x="28" y="181"/>
                                  </a:lnTo>
                                  <a:lnTo>
                                    <a:pt x="18" y="171"/>
                                  </a:lnTo>
                                  <a:lnTo>
                                    <a:pt x="10" y="159"/>
                                  </a:lnTo>
                                  <a:lnTo>
                                    <a:pt x="5" y="148"/>
                                  </a:lnTo>
                                  <a:lnTo>
                                    <a:pt x="1" y="135"/>
                                  </a:lnTo>
                                  <a:lnTo>
                                    <a:pt x="0" y="122"/>
                                  </a:lnTo>
                                  <a:lnTo>
                                    <a:pt x="0" y="122"/>
                                  </a:lnTo>
                                  <a:close/>
                                </a:path>
                              </a:pathLst>
                            </a:custGeom>
                            <a:solidFill>
                              <a:srgbClr val="307C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4" name="Freeform 3768"/>
                          <wps:cNvSpPr>
                            <a:spLocks/>
                          </wps:cNvSpPr>
                          <wps:spPr bwMode="auto">
                            <a:xfrm>
                              <a:off x="743" y="4040"/>
                              <a:ext cx="437" cy="238"/>
                            </a:xfrm>
                            <a:custGeom>
                              <a:avLst/>
                              <a:gdLst>
                                <a:gd name="T0" fmla="*/ 0 w 437"/>
                                <a:gd name="T1" fmla="*/ 120 h 238"/>
                                <a:gd name="T2" fmla="*/ 5 w 437"/>
                                <a:gd name="T3" fmla="*/ 96 h 238"/>
                                <a:gd name="T4" fmla="*/ 18 w 437"/>
                                <a:gd name="T5" fmla="*/ 73 h 238"/>
                                <a:gd name="T6" fmla="*/ 38 w 437"/>
                                <a:gd name="T7" fmla="*/ 53 h 238"/>
                                <a:gd name="T8" fmla="*/ 65 w 437"/>
                                <a:gd name="T9" fmla="*/ 35 h 238"/>
                                <a:gd name="T10" fmla="*/ 97 w 437"/>
                                <a:gd name="T11" fmla="*/ 21 h 238"/>
                                <a:gd name="T12" fmla="*/ 134 w 437"/>
                                <a:gd name="T13" fmla="*/ 9 h 238"/>
                                <a:gd name="T14" fmla="*/ 175 w 437"/>
                                <a:gd name="T15" fmla="*/ 3 h 238"/>
                                <a:gd name="T16" fmla="*/ 218 w 437"/>
                                <a:gd name="T17" fmla="*/ 0 h 238"/>
                                <a:gd name="T18" fmla="*/ 241 w 437"/>
                                <a:gd name="T19" fmla="*/ 0 h 238"/>
                                <a:gd name="T20" fmla="*/ 283 w 437"/>
                                <a:gd name="T21" fmla="*/ 5 h 238"/>
                                <a:gd name="T22" fmla="*/ 323 w 437"/>
                                <a:gd name="T23" fmla="*/ 14 h 238"/>
                                <a:gd name="T24" fmla="*/ 357 w 437"/>
                                <a:gd name="T25" fmla="*/ 27 h 238"/>
                                <a:gd name="T26" fmla="*/ 387 w 437"/>
                                <a:gd name="T27" fmla="*/ 44 h 238"/>
                                <a:gd name="T28" fmla="*/ 411 w 437"/>
                                <a:gd name="T29" fmla="*/ 63 h 238"/>
                                <a:gd name="T30" fmla="*/ 428 w 437"/>
                                <a:gd name="T31" fmla="*/ 84 h 238"/>
                                <a:gd name="T32" fmla="*/ 435 w 437"/>
                                <a:gd name="T33" fmla="*/ 107 h 238"/>
                                <a:gd name="T34" fmla="*/ 437 w 437"/>
                                <a:gd name="T35" fmla="*/ 120 h 238"/>
                                <a:gd name="T36" fmla="*/ 433 w 437"/>
                                <a:gd name="T37" fmla="*/ 143 h 238"/>
                                <a:gd name="T38" fmla="*/ 420 w 437"/>
                                <a:gd name="T39" fmla="*/ 166 h 238"/>
                                <a:gd name="T40" fmla="*/ 400 w 437"/>
                                <a:gd name="T41" fmla="*/ 186 h 238"/>
                                <a:gd name="T42" fmla="*/ 373 w 437"/>
                                <a:gd name="T43" fmla="*/ 204 h 238"/>
                                <a:gd name="T44" fmla="*/ 341 w 437"/>
                                <a:gd name="T45" fmla="*/ 218 h 238"/>
                                <a:gd name="T46" fmla="*/ 304 w 437"/>
                                <a:gd name="T47" fmla="*/ 229 h 238"/>
                                <a:gd name="T48" fmla="*/ 263 w 437"/>
                                <a:gd name="T49" fmla="*/ 236 h 238"/>
                                <a:gd name="T50" fmla="*/ 218 w 437"/>
                                <a:gd name="T51" fmla="*/ 238 h 238"/>
                                <a:gd name="T52" fmla="*/ 197 w 437"/>
                                <a:gd name="T53" fmla="*/ 238 h 238"/>
                                <a:gd name="T54" fmla="*/ 154 w 437"/>
                                <a:gd name="T55" fmla="*/ 233 h 238"/>
                                <a:gd name="T56" fmla="*/ 115 w 437"/>
                                <a:gd name="T57" fmla="*/ 224 h 238"/>
                                <a:gd name="T58" fmla="*/ 80 w 437"/>
                                <a:gd name="T59" fmla="*/ 212 h 238"/>
                                <a:gd name="T60" fmla="*/ 50 w 437"/>
                                <a:gd name="T61" fmla="*/ 195 h 238"/>
                                <a:gd name="T62" fmla="*/ 27 w 437"/>
                                <a:gd name="T63" fmla="*/ 176 h 238"/>
                                <a:gd name="T64" fmla="*/ 10 w 437"/>
                                <a:gd name="T65" fmla="*/ 154 h 238"/>
                                <a:gd name="T66" fmla="*/ 1 w 437"/>
                                <a:gd name="T67" fmla="*/ 131 h 238"/>
                                <a:gd name="T68" fmla="*/ 0 w 437"/>
                                <a:gd name="T69" fmla="*/ 120 h 2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37" h="238">
                                  <a:moveTo>
                                    <a:pt x="0" y="120"/>
                                  </a:moveTo>
                                  <a:lnTo>
                                    <a:pt x="0" y="120"/>
                                  </a:lnTo>
                                  <a:lnTo>
                                    <a:pt x="1" y="107"/>
                                  </a:lnTo>
                                  <a:lnTo>
                                    <a:pt x="5" y="96"/>
                                  </a:lnTo>
                                  <a:lnTo>
                                    <a:pt x="10" y="84"/>
                                  </a:lnTo>
                                  <a:lnTo>
                                    <a:pt x="18" y="73"/>
                                  </a:lnTo>
                                  <a:lnTo>
                                    <a:pt x="27" y="63"/>
                                  </a:lnTo>
                                  <a:lnTo>
                                    <a:pt x="38" y="53"/>
                                  </a:lnTo>
                                  <a:lnTo>
                                    <a:pt x="50" y="44"/>
                                  </a:lnTo>
                                  <a:lnTo>
                                    <a:pt x="65" y="35"/>
                                  </a:lnTo>
                                  <a:lnTo>
                                    <a:pt x="80" y="27"/>
                                  </a:lnTo>
                                  <a:lnTo>
                                    <a:pt x="97" y="21"/>
                                  </a:lnTo>
                                  <a:lnTo>
                                    <a:pt x="115" y="14"/>
                                  </a:lnTo>
                                  <a:lnTo>
                                    <a:pt x="134" y="9"/>
                                  </a:lnTo>
                                  <a:lnTo>
                                    <a:pt x="154" y="5"/>
                                  </a:lnTo>
                                  <a:lnTo>
                                    <a:pt x="175" y="3"/>
                                  </a:lnTo>
                                  <a:lnTo>
                                    <a:pt x="197" y="0"/>
                                  </a:lnTo>
                                  <a:lnTo>
                                    <a:pt x="218" y="0"/>
                                  </a:lnTo>
                                  <a:lnTo>
                                    <a:pt x="218" y="0"/>
                                  </a:lnTo>
                                  <a:lnTo>
                                    <a:pt x="241" y="0"/>
                                  </a:lnTo>
                                  <a:lnTo>
                                    <a:pt x="263" y="3"/>
                                  </a:lnTo>
                                  <a:lnTo>
                                    <a:pt x="283" y="5"/>
                                  </a:lnTo>
                                  <a:lnTo>
                                    <a:pt x="304" y="9"/>
                                  </a:lnTo>
                                  <a:lnTo>
                                    <a:pt x="323" y="14"/>
                                  </a:lnTo>
                                  <a:lnTo>
                                    <a:pt x="341" y="21"/>
                                  </a:lnTo>
                                  <a:lnTo>
                                    <a:pt x="357" y="27"/>
                                  </a:lnTo>
                                  <a:lnTo>
                                    <a:pt x="373" y="35"/>
                                  </a:lnTo>
                                  <a:lnTo>
                                    <a:pt x="387" y="44"/>
                                  </a:lnTo>
                                  <a:lnTo>
                                    <a:pt x="400" y="53"/>
                                  </a:lnTo>
                                  <a:lnTo>
                                    <a:pt x="411" y="63"/>
                                  </a:lnTo>
                                  <a:lnTo>
                                    <a:pt x="420" y="73"/>
                                  </a:lnTo>
                                  <a:lnTo>
                                    <a:pt x="428" y="84"/>
                                  </a:lnTo>
                                  <a:lnTo>
                                    <a:pt x="433" y="96"/>
                                  </a:lnTo>
                                  <a:lnTo>
                                    <a:pt x="435" y="107"/>
                                  </a:lnTo>
                                  <a:lnTo>
                                    <a:pt x="437" y="120"/>
                                  </a:lnTo>
                                  <a:lnTo>
                                    <a:pt x="437" y="120"/>
                                  </a:lnTo>
                                  <a:lnTo>
                                    <a:pt x="435" y="131"/>
                                  </a:lnTo>
                                  <a:lnTo>
                                    <a:pt x="433" y="143"/>
                                  </a:lnTo>
                                  <a:lnTo>
                                    <a:pt x="428" y="154"/>
                                  </a:lnTo>
                                  <a:lnTo>
                                    <a:pt x="420" y="166"/>
                                  </a:lnTo>
                                  <a:lnTo>
                                    <a:pt x="411" y="176"/>
                                  </a:lnTo>
                                  <a:lnTo>
                                    <a:pt x="400" y="186"/>
                                  </a:lnTo>
                                  <a:lnTo>
                                    <a:pt x="387" y="195"/>
                                  </a:lnTo>
                                  <a:lnTo>
                                    <a:pt x="373" y="204"/>
                                  </a:lnTo>
                                  <a:lnTo>
                                    <a:pt x="357" y="212"/>
                                  </a:lnTo>
                                  <a:lnTo>
                                    <a:pt x="341" y="218"/>
                                  </a:lnTo>
                                  <a:lnTo>
                                    <a:pt x="323" y="224"/>
                                  </a:lnTo>
                                  <a:lnTo>
                                    <a:pt x="304" y="229"/>
                                  </a:lnTo>
                                  <a:lnTo>
                                    <a:pt x="283" y="233"/>
                                  </a:lnTo>
                                  <a:lnTo>
                                    <a:pt x="263" y="236"/>
                                  </a:lnTo>
                                  <a:lnTo>
                                    <a:pt x="241" y="238"/>
                                  </a:lnTo>
                                  <a:lnTo>
                                    <a:pt x="218" y="238"/>
                                  </a:lnTo>
                                  <a:lnTo>
                                    <a:pt x="218" y="238"/>
                                  </a:lnTo>
                                  <a:lnTo>
                                    <a:pt x="197" y="238"/>
                                  </a:lnTo>
                                  <a:lnTo>
                                    <a:pt x="175" y="236"/>
                                  </a:lnTo>
                                  <a:lnTo>
                                    <a:pt x="154" y="233"/>
                                  </a:lnTo>
                                  <a:lnTo>
                                    <a:pt x="134" y="229"/>
                                  </a:lnTo>
                                  <a:lnTo>
                                    <a:pt x="115" y="224"/>
                                  </a:lnTo>
                                  <a:lnTo>
                                    <a:pt x="97" y="218"/>
                                  </a:lnTo>
                                  <a:lnTo>
                                    <a:pt x="80" y="212"/>
                                  </a:lnTo>
                                  <a:lnTo>
                                    <a:pt x="65" y="204"/>
                                  </a:lnTo>
                                  <a:lnTo>
                                    <a:pt x="50" y="195"/>
                                  </a:lnTo>
                                  <a:lnTo>
                                    <a:pt x="38" y="186"/>
                                  </a:lnTo>
                                  <a:lnTo>
                                    <a:pt x="27" y="176"/>
                                  </a:lnTo>
                                  <a:lnTo>
                                    <a:pt x="18" y="166"/>
                                  </a:lnTo>
                                  <a:lnTo>
                                    <a:pt x="10" y="154"/>
                                  </a:lnTo>
                                  <a:lnTo>
                                    <a:pt x="5" y="143"/>
                                  </a:lnTo>
                                  <a:lnTo>
                                    <a:pt x="1" y="131"/>
                                  </a:lnTo>
                                  <a:lnTo>
                                    <a:pt x="0" y="120"/>
                                  </a:lnTo>
                                  <a:lnTo>
                                    <a:pt x="0" y="120"/>
                                  </a:lnTo>
                                  <a:close/>
                                </a:path>
                              </a:pathLst>
                            </a:custGeom>
                            <a:solidFill>
                              <a:srgbClr val="347D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5" name="Freeform 3769"/>
                          <wps:cNvSpPr>
                            <a:spLocks/>
                          </wps:cNvSpPr>
                          <wps:spPr bwMode="auto">
                            <a:xfrm>
                              <a:off x="749" y="4042"/>
                              <a:ext cx="423" cy="230"/>
                            </a:xfrm>
                            <a:custGeom>
                              <a:avLst/>
                              <a:gdLst>
                                <a:gd name="T0" fmla="*/ 0 w 423"/>
                                <a:gd name="T1" fmla="*/ 115 h 230"/>
                                <a:gd name="T2" fmla="*/ 4 w 423"/>
                                <a:gd name="T3" fmla="*/ 93 h 230"/>
                                <a:gd name="T4" fmla="*/ 17 w 423"/>
                                <a:gd name="T5" fmla="*/ 71 h 230"/>
                                <a:gd name="T6" fmla="*/ 36 w 423"/>
                                <a:gd name="T7" fmla="*/ 51 h 230"/>
                                <a:gd name="T8" fmla="*/ 62 w 423"/>
                                <a:gd name="T9" fmla="*/ 34 h 230"/>
                                <a:gd name="T10" fmla="*/ 94 w 423"/>
                                <a:gd name="T11" fmla="*/ 20 h 230"/>
                                <a:gd name="T12" fmla="*/ 129 w 423"/>
                                <a:gd name="T13" fmla="*/ 9 h 230"/>
                                <a:gd name="T14" fmla="*/ 169 w 423"/>
                                <a:gd name="T15" fmla="*/ 2 h 230"/>
                                <a:gd name="T16" fmla="*/ 211 w 423"/>
                                <a:gd name="T17" fmla="*/ 0 h 230"/>
                                <a:gd name="T18" fmla="*/ 233 w 423"/>
                                <a:gd name="T19" fmla="*/ 1 h 230"/>
                                <a:gd name="T20" fmla="*/ 274 w 423"/>
                                <a:gd name="T21" fmla="*/ 5 h 230"/>
                                <a:gd name="T22" fmla="*/ 312 w 423"/>
                                <a:gd name="T23" fmla="*/ 14 h 230"/>
                                <a:gd name="T24" fmla="*/ 345 w 423"/>
                                <a:gd name="T25" fmla="*/ 26 h 230"/>
                                <a:gd name="T26" fmla="*/ 374 w 423"/>
                                <a:gd name="T27" fmla="*/ 42 h 230"/>
                                <a:gd name="T28" fmla="*/ 397 w 423"/>
                                <a:gd name="T29" fmla="*/ 61 h 230"/>
                                <a:gd name="T30" fmla="*/ 413 w 423"/>
                                <a:gd name="T31" fmla="*/ 81 h 230"/>
                                <a:gd name="T32" fmla="*/ 422 w 423"/>
                                <a:gd name="T33" fmla="*/ 104 h 230"/>
                                <a:gd name="T34" fmla="*/ 423 w 423"/>
                                <a:gd name="T35" fmla="*/ 115 h 230"/>
                                <a:gd name="T36" fmla="*/ 418 w 423"/>
                                <a:gd name="T37" fmla="*/ 138 h 230"/>
                                <a:gd name="T38" fmla="*/ 406 w 423"/>
                                <a:gd name="T39" fmla="*/ 160 h 230"/>
                                <a:gd name="T40" fmla="*/ 386 w 423"/>
                                <a:gd name="T41" fmla="*/ 179 h 230"/>
                                <a:gd name="T42" fmla="*/ 360 w 423"/>
                                <a:gd name="T43" fmla="*/ 197 h 230"/>
                                <a:gd name="T44" fmla="*/ 330 w 423"/>
                                <a:gd name="T45" fmla="*/ 211 h 230"/>
                                <a:gd name="T46" fmla="*/ 293 w 423"/>
                                <a:gd name="T47" fmla="*/ 221 h 230"/>
                                <a:gd name="T48" fmla="*/ 253 w 423"/>
                                <a:gd name="T49" fmla="*/ 227 h 230"/>
                                <a:gd name="T50" fmla="*/ 211 w 423"/>
                                <a:gd name="T51" fmla="*/ 230 h 230"/>
                                <a:gd name="T52" fmla="*/ 189 w 423"/>
                                <a:gd name="T53" fmla="*/ 230 h 230"/>
                                <a:gd name="T54" fmla="*/ 148 w 423"/>
                                <a:gd name="T55" fmla="*/ 225 h 230"/>
                                <a:gd name="T56" fmla="*/ 110 w 423"/>
                                <a:gd name="T57" fmla="*/ 216 h 230"/>
                                <a:gd name="T58" fmla="*/ 77 w 423"/>
                                <a:gd name="T59" fmla="*/ 205 h 230"/>
                                <a:gd name="T60" fmla="*/ 48 w 423"/>
                                <a:gd name="T61" fmla="*/ 188 h 230"/>
                                <a:gd name="T62" fmla="*/ 26 w 423"/>
                                <a:gd name="T63" fmla="*/ 170 h 230"/>
                                <a:gd name="T64" fmla="*/ 9 w 423"/>
                                <a:gd name="T65" fmla="*/ 150 h 230"/>
                                <a:gd name="T66" fmla="*/ 0 w 423"/>
                                <a:gd name="T67" fmla="*/ 127 h 230"/>
                                <a:gd name="T68" fmla="*/ 0 w 423"/>
                                <a:gd name="T69" fmla="*/ 115 h 2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23" h="230">
                                  <a:moveTo>
                                    <a:pt x="0" y="115"/>
                                  </a:moveTo>
                                  <a:lnTo>
                                    <a:pt x="0" y="115"/>
                                  </a:lnTo>
                                  <a:lnTo>
                                    <a:pt x="0" y="104"/>
                                  </a:lnTo>
                                  <a:lnTo>
                                    <a:pt x="4" y="93"/>
                                  </a:lnTo>
                                  <a:lnTo>
                                    <a:pt x="9" y="81"/>
                                  </a:lnTo>
                                  <a:lnTo>
                                    <a:pt x="17" y="71"/>
                                  </a:lnTo>
                                  <a:lnTo>
                                    <a:pt x="26" y="61"/>
                                  </a:lnTo>
                                  <a:lnTo>
                                    <a:pt x="36" y="51"/>
                                  </a:lnTo>
                                  <a:lnTo>
                                    <a:pt x="48" y="42"/>
                                  </a:lnTo>
                                  <a:lnTo>
                                    <a:pt x="62" y="34"/>
                                  </a:lnTo>
                                  <a:lnTo>
                                    <a:pt x="77" y="26"/>
                                  </a:lnTo>
                                  <a:lnTo>
                                    <a:pt x="94" y="20"/>
                                  </a:lnTo>
                                  <a:lnTo>
                                    <a:pt x="110" y="14"/>
                                  </a:lnTo>
                                  <a:lnTo>
                                    <a:pt x="129" y="9"/>
                                  </a:lnTo>
                                  <a:lnTo>
                                    <a:pt x="148" y="5"/>
                                  </a:lnTo>
                                  <a:lnTo>
                                    <a:pt x="169" y="2"/>
                                  </a:lnTo>
                                  <a:lnTo>
                                    <a:pt x="189" y="1"/>
                                  </a:lnTo>
                                  <a:lnTo>
                                    <a:pt x="211" y="0"/>
                                  </a:lnTo>
                                  <a:lnTo>
                                    <a:pt x="211" y="0"/>
                                  </a:lnTo>
                                  <a:lnTo>
                                    <a:pt x="233" y="1"/>
                                  </a:lnTo>
                                  <a:lnTo>
                                    <a:pt x="253" y="2"/>
                                  </a:lnTo>
                                  <a:lnTo>
                                    <a:pt x="274" y="5"/>
                                  </a:lnTo>
                                  <a:lnTo>
                                    <a:pt x="293" y="9"/>
                                  </a:lnTo>
                                  <a:lnTo>
                                    <a:pt x="312" y="14"/>
                                  </a:lnTo>
                                  <a:lnTo>
                                    <a:pt x="330" y="20"/>
                                  </a:lnTo>
                                  <a:lnTo>
                                    <a:pt x="345" y="26"/>
                                  </a:lnTo>
                                  <a:lnTo>
                                    <a:pt x="360" y="34"/>
                                  </a:lnTo>
                                  <a:lnTo>
                                    <a:pt x="374" y="42"/>
                                  </a:lnTo>
                                  <a:lnTo>
                                    <a:pt x="386" y="51"/>
                                  </a:lnTo>
                                  <a:lnTo>
                                    <a:pt x="397" y="61"/>
                                  </a:lnTo>
                                  <a:lnTo>
                                    <a:pt x="406" y="71"/>
                                  </a:lnTo>
                                  <a:lnTo>
                                    <a:pt x="413" y="81"/>
                                  </a:lnTo>
                                  <a:lnTo>
                                    <a:pt x="418" y="93"/>
                                  </a:lnTo>
                                  <a:lnTo>
                                    <a:pt x="422" y="104"/>
                                  </a:lnTo>
                                  <a:lnTo>
                                    <a:pt x="423" y="115"/>
                                  </a:lnTo>
                                  <a:lnTo>
                                    <a:pt x="423" y="115"/>
                                  </a:lnTo>
                                  <a:lnTo>
                                    <a:pt x="422" y="127"/>
                                  </a:lnTo>
                                  <a:lnTo>
                                    <a:pt x="418" y="138"/>
                                  </a:lnTo>
                                  <a:lnTo>
                                    <a:pt x="413" y="150"/>
                                  </a:lnTo>
                                  <a:lnTo>
                                    <a:pt x="406" y="160"/>
                                  </a:lnTo>
                                  <a:lnTo>
                                    <a:pt x="397" y="170"/>
                                  </a:lnTo>
                                  <a:lnTo>
                                    <a:pt x="386" y="179"/>
                                  </a:lnTo>
                                  <a:lnTo>
                                    <a:pt x="374" y="188"/>
                                  </a:lnTo>
                                  <a:lnTo>
                                    <a:pt x="360" y="197"/>
                                  </a:lnTo>
                                  <a:lnTo>
                                    <a:pt x="345" y="205"/>
                                  </a:lnTo>
                                  <a:lnTo>
                                    <a:pt x="330" y="211"/>
                                  </a:lnTo>
                                  <a:lnTo>
                                    <a:pt x="312" y="216"/>
                                  </a:lnTo>
                                  <a:lnTo>
                                    <a:pt x="293" y="221"/>
                                  </a:lnTo>
                                  <a:lnTo>
                                    <a:pt x="274" y="225"/>
                                  </a:lnTo>
                                  <a:lnTo>
                                    <a:pt x="253" y="227"/>
                                  </a:lnTo>
                                  <a:lnTo>
                                    <a:pt x="233" y="230"/>
                                  </a:lnTo>
                                  <a:lnTo>
                                    <a:pt x="211" y="230"/>
                                  </a:lnTo>
                                  <a:lnTo>
                                    <a:pt x="211" y="230"/>
                                  </a:lnTo>
                                  <a:lnTo>
                                    <a:pt x="189" y="230"/>
                                  </a:lnTo>
                                  <a:lnTo>
                                    <a:pt x="169" y="227"/>
                                  </a:lnTo>
                                  <a:lnTo>
                                    <a:pt x="148" y="225"/>
                                  </a:lnTo>
                                  <a:lnTo>
                                    <a:pt x="129" y="221"/>
                                  </a:lnTo>
                                  <a:lnTo>
                                    <a:pt x="110" y="216"/>
                                  </a:lnTo>
                                  <a:lnTo>
                                    <a:pt x="94" y="211"/>
                                  </a:lnTo>
                                  <a:lnTo>
                                    <a:pt x="77" y="205"/>
                                  </a:lnTo>
                                  <a:lnTo>
                                    <a:pt x="62" y="197"/>
                                  </a:lnTo>
                                  <a:lnTo>
                                    <a:pt x="48" y="188"/>
                                  </a:lnTo>
                                  <a:lnTo>
                                    <a:pt x="36" y="179"/>
                                  </a:lnTo>
                                  <a:lnTo>
                                    <a:pt x="26" y="170"/>
                                  </a:lnTo>
                                  <a:lnTo>
                                    <a:pt x="17" y="160"/>
                                  </a:lnTo>
                                  <a:lnTo>
                                    <a:pt x="9" y="150"/>
                                  </a:lnTo>
                                  <a:lnTo>
                                    <a:pt x="4" y="138"/>
                                  </a:lnTo>
                                  <a:lnTo>
                                    <a:pt x="0" y="127"/>
                                  </a:lnTo>
                                  <a:lnTo>
                                    <a:pt x="0" y="115"/>
                                  </a:lnTo>
                                  <a:lnTo>
                                    <a:pt x="0" y="115"/>
                                  </a:lnTo>
                                  <a:close/>
                                </a:path>
                              </a:pathLst>
                            </a:custGeom>
                            <a:solidFill>
                              <a:srgbClr val="387F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6" name="Freeform 3770"/>
                          <wps:cNvSpPr>
                            <a:spLocks/>
                          </wps:cNvSpPr>
                          <wps:spPr bwMode="auto">
                            <a:xfrm>
                              <a:off x="755" y="4044"/>
                              <a:ext cx="408" cy="222"/>
                            </a:xfrm>
                            <a:custGeom>
                              <a:avLst/>
                              <a:gdLst>
                                <a:gd name="T0" fmla="*/ 0 w 408"/>
                                <a:gd name="T1" fmla="*/ 111 h 222"/>
                                <a:gd name="T2" fmla="*/ 3 w 408"/>
                                <a:gd name="T3" fmla="*/ 88 h 222"/>
                                <a:gd name="T4" fmla="*/ 15 w 408"/>
                                <a:gd name="T5" fmla="*/ 68 h 222"/>
                                <a:gd name="T6" fmla="*/ 34 w 408"/>
                                <a:gd name="T7" fmla="*/ 49 h 222"/>
                                <a:gd name="T8" fmla="*/ 60 w 408"/>
                                <a:gd name="T9" fmla="*/ 32 h 222"/>
                                <a:gd name="T10" fmla="*/ 89 w 408"/>
                                <a:gd name="T11" fmla="*/ 19 h 222"/>
                                <a:gd name="T12" fmla="*/ 123 w 408"/>
                                <a:gd name="T13" fmla="*/ 9 h 222"/>
                                <a:gd name="T14" fmla="*/ 162 w 408"/>
                                <a:gd name="T15" fmla="*/ 3 h 222"/>
                                <a:gd name="T16" fmla="*/ 204 w 408"/>
                                <a:gd name="T17" fmla="*/ 0 h 222"/>
                                <a:gd name="T18" fmla="*/ 224 w 408"/>
                                <a:gd name="T19" fmla="*/ 0 h 222"/>
                                <a:gd name="T20" fmla="*/ 264 w 408"/>
                                <a:gd name="T21" fmla="*/ 5 h 222"/>
                                <a:gd name="T22" fmla="*/ 301 w 408"/>
                                <a:gd name="T23" fmla="*/ 13 h 222"/>
                                <a:gd name="T24" fmla="*/ 334 w 408"/>
                                <a:gd name="T25" fmla="*/ 26 h 222"/>
                                <a:gd name="T26" fmla="*/ 361 w 408"/>
                                <a:gd name="T27" fmla="*/ 41 h 222"/>
                                <a:gd name="T28" fmla="*/ 382 w 408"/>
                                <a:gd name="T29" fmla="*/ 57 h 222"/>
                                <a:gd name="T30" fmla="*/ 399 w 408"/>
                                <a:gd name="T31" fmla="*/ 78 h 222"/>
                                <a:gd name="T32" fmla="*/ 407 w 408"/>
                                <a:gd name="T33" fmla="*/ 99 h 222"/>
                                <a:gd name="T34" fmla="*/ 408 w 408"/>
                                <a:gd name="T35" fmla="*/ 111 h 222"/>
                                <a:gd name="T36" fmla="*/ 404 w 408"/>
                                <a:gd name="T37" fmla="*/ 134 h 222"/>
                                <a:gd name="T38" fmla="*/ 391 w 408"/>
                                <a:gd name="T39" fmla="*/ 154 h 222"/>
                                <a:gd name="T40" fmla="*/ 372 w 408"/>
                                <a:gd name="T41" fmla="*/ 173 h 222"/>
                                <a:gd name="T42" fmla="*/ 348 w 408"/>
                                <a:gd name="T43" fmla="*/ 190 h 222"/>
                                <a:gd name="T44" fmla="*/ 317 w 408"/>
                                <a:gd name="T45" fmla="*/ 203 h 222"/>
                                <a:gd name="T46" fmla="*/ 283 w 408"/>
                                <a:gd name="T47" fmla="*/ 213 h 222"/>
                                <a:gd name="T48" fmla="*/ 245 w 408"/>
                                <a:gd name="T49" fmla="*/ 220 h 222"/>
                                <a:gd name="T50" fmla="*/ 204 w 408"/>
                                <a:gd name="T51" fmla="*/ 222 h 222"/>
                                <a:gd name="T52" fmla="*/ 182 w 408"/>
                                <a:gd name="T53" fmla="*/ 222 h 222"/>
                                <a:gd name="T54" fmla="*/ 142 w 408"/>
                                <a:gd name="T55" fmla="*/ 217 h 222"/>
                                <a:gd name="T56" fmla="*/ 105 w 408"/>
                                <a:gd name="T57" fmla="*/ 209 h 222"/>
                                <a:gd name="T58" fmla="*/ 74 w 408"/>
                                <a:gd name="T59" fmla="*/ 196 h 222"/>
                                <a:gd name="T60" fmla="*/ 45 w 408"/>
                                <a:gd name="T61" fmla="*/ 182 h 222"/>
                                <a:gd name="T62" fmla="*/ 24 w 408"/>
                                <a:gd name="T63" fmla="*/ 164 h 222"/>
                                <a:gd name="T64" fmla="*/ 8 w 408"/>
                                <a:gd name="T65" fmla="*/ 144 h 222"/>
                                <a:gd name="T66" fmla="*/ 0 w 408"/>
                                <a:gd name="T67" fmla="*/ 122 h 222"/>
                                <a:gd name="T68" fmla="*/ 0 w 408"/>
                                <a:gd name="T69" fmla="*/ 111 h 2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08" h="222">
                                  <a:moveTo>
                                    <a:pt x="0" y="111"/>
                                  </a:moveTo>
                                  <a:lnTo>
                                    <a:pt x="0" y="111"/>
                                  </a:lnTo>
                                  <a:lnTo>
                                    <a:pt x="0" y="99"/>
                                  </a:lnTo>
                                  <a:lnTo>
                                    <a:pt x="3" y="88"/>
                                  </a:lnTo>
                                  <a:lnTo>
                                    <a:pt x="8" y="78"/>
                                  </a:lnTo>
                                  <a:lnTo>
                                    <a:pt x="15" y="68"/>
                                  </a:lnTo>
                                  <a:lnTo>
                                    <a:pt x="24" y="57"/>
                                  </a:lnTo>
                                  <a:lnTo>
                                    <a:pt x="34" y="49"/>
                                  </a:lnTo>
                                  <a:lnTo>
                                    <a:pt x="45" y="41"/>
                                  </a:lnTo>
                                  <a:lnTo>
                                    <a:pt x="60" y="32"/>
                                  </a:lnTo>
                                  <a:lnTo>
                                    <a:pt x="74" y="26"/>
                                  </a:lnTo>
                                  <a:lnTo>
                                    <a:pt x="89" y="19"/>
                                  </a:lnTo>
                                  <a:lnTo>
                                    <a:pt x="105" y="13"/>
                                  </a:lnTo>
                                  <a:lnTo>
                                    <a:pt x="123" y="9"/>
                                  </a:lnTo>
                                  <a:lnTo>
                                    <a:pt x="142" y="5"/>
                                  </a:lnTo>
                                  <a:lnTo>
                                    <a:pt x="162" y="3"/>
                                  </a:lnTo>
                                  <a:lnTo>
                                    <a:pt x="182" y="0"/>
                                  </a:lnTo>
                                  <a:lnTo>
                                    <a:pt x="204" y="0"/>
                                  </a:lnTo>
                                  <a:lnTo>
                                    <a:pt x="204" y="0"/>
                                  </a:lnTo>
                                  <a:lnTo>
                                    <a:pt x="224" y="0"/>
                                  </a:lnTo>
                                  <a:lnTo>
                                    <a:pt x="245" y="3"/>
                                  </a:lnTo>
                                  <a:lnTo>
                                    <a:pt x="264" y="5"/>
                                  </a:lnTo>
                                  <a:lnTo>
                                    <a:pt x="283" y="9"/>
                                  </a:lnTo>
                                  <a:lnTo>
                                    <a:pt x="301" y="13"/>
                                  </a:lnTo>
                                  <a:lnTo>
                                    <a:pt x="317" y="19"/>
                                  </a:lnTo>
                                  <a:lnTo>
                                    <a:pt x="334" y="26"/>
                                  </a:lnTo>
                                  <a:lnTo>
                                    <a:pt x="348" y="32"/>
                                  </a:lnTo>
                                  <a:lnTo>
                                    <a:pt x="361" y="41"/>
                                  </a:lnTo>
                                  <a:lnTo>
                                    <a:pt x="372" y="49"/>
                                  </a:lnTo>
                                  <a:lnTo>
                                    <a:pt x="382" y="57"/>
                                  </a:lnTo>
                                  <a:lnTo>
                                    <a:pt x="391" y="68"/>
                                  </a:lnTo>
                                  <a:lnTo>
                                    <a:pt x="399" y="78"/>
                                  </a:lnTo>
                                  <a:lnTo>
                                    <a:pt x="404" y="88"/>
                                  </a:lnTo>
                                  <a:lnTo>
                                    <a:pt x="407" y="99"/>
                                  </a:lnTo>
                                  <a:lnTo>
                                    <a:pt x="408" y="111"/>
                                  </a:lnTo>
                                  <a:lnTo>
                                    <a:pt x="408" y="111"/>
                                  </a:lnTo>
                                  <a:lnTo>
                                    <a:pt x="407" y="122"/>
                                  </a:lnTo>
                                  <a:lnTo>
                                    <a:pt x="404" y="134"/>
                                  </a:lnTo>
                                  <a:lnTo>
                                    <a:pt x="399" y="144"/>
                                  </a:lnTo>
                                  <a:lnTo>
                                    <a:pt x="391" y="154"/>
                                  </a:lnTo>
                                  <a:lnTo>
                                    <a:pt x="382" y="164"/>
                                  </a:lnTo>
                                  <a:lnTo>
                                    <a:pt x="372" y="173"/>
                                  </a:lnTo>
                                  <a:lnTo>
                                    <a:pt x="361" y="182"/>
                                  </a:lnTo>
                                  <a:lnTo>
                                    <a:pt x="348" y="190"/>
                                  </a:lnTo>
                                  <a:lnTo>
                                    <a:pt x="334" y="196"/>
                                  </a:lnTo>
                                  <a:lnTo>
                                    <a:pt x="317" y="203"/>
                                  </a:lnTo>
                                  <a:lnTo>
                                    <a:pt x="301" y="209"/>
                                  </a:lnTo>
                                  <a:lnTo>
                                    <a:pt x="283" y="213"/>
                                  </a:lnTo>
                                  <a:lnTo>
                                    <a:pt x="264" y="217"/>
                                  </a:lnTo>
                                  <a:lnTo>
                                    <a:pt x="245" y="220"/>
                                  </a:lnTo>
                                  <a:lnTo>
                                    <a:pt x="224" y="222"/>
                                  </a:lnTo>
                                  <a:lnTo>
                                    <a:pt x="204" y="222"/>
                                  </a:lnTo>
                                  <a:lnTo>
                                    <a:pt x="204" y="222"/>
                                  </a:lnTo>
                                  <a:lnTo>
                                    <a:pt x="182" y="222"/>
                                  </a:lnTo>
                                  <a:lnTo>
                                    <a:pt x="162" y="220"/>
                                  </a:lnTo>
                                  <a:lnTo>
                                    <a:pt x="142" y="217"/>
                                  </a:lnTo>
                                  <a:lnTo>
                                    <a:pt x="123" y="213"/>
                                  </a:lnTo>
                                  <a:lnTo>
                                    <a:pt x="105" y="209"/>
                                  </a:lnTo>
                                  <a:lnTo>
                                    <a:pt x="89" y="203"/>
                                  </a:lnTo>
                                  <a:lnTo>
                                    <a:pt x="74" y="196"/>
                                  </a:lnTo>
                                  <a:lnTo>
                                    <a:pt x="60" y="190"/>
                                  </a:lnTo>
                                  <a:lnTo>
                                    <a:pt x="45" y="182"/>
                                  </a:lnTo>
                                  <a:lnTo>
                                    <a:pt x="34" y="173"/>
                                  </a:lnTo>
                                  <a:lnTo>
                                    <a:pt x="24" y="164"/>
                                  </a:lnTo>
                                  <a:lnTo>
                                    <a:pt x="15" y="154"/>
                                  </a:lnTo>
                                  <a:lnTo>
                                    <a:pt x="8" y="144"/>
                                  </a:lnTo>
                                  <a:lnTo>
                                    <a:pt x="3" y="134"/>
                                  </a:lnTo>
                                  <a:lnTo>
                                    <a:pt x="0" y="122"/>
                                  </a:lnTo>
                                  <a:lnTo>
                                    <a:pt x="0" y="111"/>
                                  </a:lnTo>
                                  <a:lnTo>
                                    <a:pt x="0" y="111"/>
                                  </a:lnTo>
                                  <a:close/>
                                </a:path>
                              </a:pathLst>
                            </a:custGeom>
                            <a:solidFill>
                              <a:srgbClr val="3B81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7" name="Freeform 3771"/>
                          <wps:cNvSpPr>
                            <a:spLocks/>
                          </wps:cNvSpPr>
                          <wps:spPr bwMode="auto">
                            <a:xfrm>
                              <a:off x="760" y="4045"/>
                              <a:ext cx="394" cy="214"/>
                            </a:xfrm>
                            <a:custGeom>
                              <a:avLst/>
                              <a:gdLst>
                                <a:gd name="T0" fmla="*/ 0 w 394"/>
                                <a:gd name="T1" fmla="*/ 107 h 214"/>
                                <a:gd name="T2" fmla="*/ 3 w 394"/>
                                <a:gd name="T3" fmla="*/ 86 h 214"/>
                                <a:gd name="T4" fmla="*/ 15 w 394"/>
                                <a:gd name="T5" fmla="*/ 67 h 214"/>
                                <a:gd name="T6" fmla="*/ 33 w 394"/>
                                <a:gd name="T7" fmla="*/ 48 h 214"/>
                                <a:gd name="T8" fmla="*/ 57 w 394"/>
                                <a:gd name="T9" fmla="*/ 32 h 214"/>
                                <a:gd name="T10" fmla="*/ 86 w 394"/>
                                <a:gd name="T11" fmla="*/ 20 h 214"/>
                                <a:gd name="T12" fmla="*/ 120 w 394"/>
                                <a:gd name="T13" fmla="*/ 9 h 214"/>
                                <a:gd name="T14" fmla="*/ 157 w 394"/>
                                <a:gd name="T15" fmla="*/ 3 h 214"/>
                                <a:gd name="T16" fmla="*/ 196 w 394"/>
                                <a:gd name="T17" fmla="*/ 0 h 214"/>
                                <a:gd name="T18" fmla="*/ 217 w 394"/>
                                <a:gd name="T19" fmla="*/ 2 h 214"/>
                                <a:gd name="T20" fmla="*/ 255 w 394"/>
                                <a:gd name="T21" fmla="*/ 6 h 214"/>
                                <a:gd name="T22" fmla="*/ 291 w 394"/>
                                <a:gd name="T23" fmla="*/ 13 h 214"/>
                                <a:gd name="T24" fmla="*/ 323 w 394"/>
                                <a:gd name="T25" fmla="*/ 25 h 214"/>
                                <a:gd name="T26" fmla="*/ 349 w 394"/>
                                <a:gd name="T27" fmla="*/ 40 h 214"/>
                                <a:gd name="T28" fmla="*/ 370 w 394"/>
                                <a:gd name="T29" fmla="*/ 56 h 214"/>
                                <a:gd name="T30" fmla="*/ 385 w 394"/>
                                <a:gd name="T31" fmla="*/ 76 h 214"/>
                                <a:gd name="T32" fmla="*/ 393 w 394"/>
                                <a:gd name="T33" fmla="*/ 97 h 214"/>
                                <a:gd name="T34" fmla="*/ 394 w 394"/>
                                <a:gd name="T35" fmla="*/ 107 h 214"/>
                                <a:gd name="T36" fmla="*/ 390 w 394"/>
                                <a:gd name="T37" fmla="*/ 129 h 214"/>
                                <a:gd name="T38" fmla="*/ 379 w 394"/>
                                <a:gd name="T39" fmla="*/ 149 h 214"/>
                                <a:gd name="T40" fmla="*/ 361 w 394"/>
                                <a:gd name="T41" fmla="*/ 167 h 214"/>
                                <a:gd name="T42" fmla="*/ 337 w 394"/>
                                <a:gd name="T43" fmla="*/ 184 h 214"/>
                                <a:gd name="T44" fmla="*/ 307 w 394"/>
                                <a:gd name="T45" fmla="*/ 196 h 214"/>
                                <a:gd name="T46" fmla="*/ 274 w 394"/>
                                <a:gd name="T47" fmla="*/ 207 h 214"/>
                                <a:gd name="T48" fmla="*/ 237 w 394"/>
                                <a:gd name="T49" fmla="*/ 213 h 214"/>
                                <a:gd name="T50" fmla="*/ 196 w 394"/>
                                <a:gd name="T51" fmla="*/ 214 h 214"/>
                                <a:gd name="T52" fmla="*/ 177 w 394"/>
                                <a:gd name="T53" fmla="*/ 214 h 214"/>
                                <a:gd name="T54" fmla="*/ 137 w 394"/>
                                <a:gd name="T55" fmla="*/ 210 h 214"/>
                                <a:gd name="T56" fmla="*/ 103 w 394"/>
                                <a:gd name="T57" fmla="*/ 202 h 214"/>
                                <a:gd name="T58" fmla="*/ 71 w 394"/>
                                <a:gd name="T59" fmla="*/ 190 h 214"/>
                                <a:gd name="T60" fmla="*/ 44 w 394"/>
                                <a:gd name="T61" fmla="*/ 176 h 214"/>
                                <a:gd name="T62" fmla="*/ 23 w 394"/>
                                <a:gd name="T63" fmla="*/ 158 h 214"/>
                                <a:gd name="T64" fmla="*/ 9 w 394"/>
                                <a:gd name="T65" fmla="*/ 139 h 214"/>
                                <a:gd name="T66" fmla="*/ 1 w 394"/>
                                <a:gd name="T67" fmla="*/ 119 h 214"/>
                                <a:gd name="T68" fmla="*/ 0 w 394"/>
                                <a:gd name="T69" fmla="*/ 107 h 2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94" h="214">
                                  <a:moveTo>
                                    <a:pt x="0" y="107"/>
                                  </a:moveTo>
                                  <a:lnTo>
                                    <a:pt x="0" y="107"/>
                                  </a:lnTo>
                                  <a:lnTo>
                                    <a:pt x="1" y="97"/>
                                  </a:lnTo>
                                  <a:lnTo>
                                    <a:pt x="3" y="86"/>
                                  </a:lnTo>
                                  <a:lnTo>
                                    <a:pt x="9" y="76"/>
                                  </a:lnTo>
                                  <a:lnTo>
                                    <a:pt x="15" y="67"/>
                                  </a:lnTo>
                                  <a:lnTo>
                                    <a:pt x="23" y="56"/>
                                  </a:lnTo>
                                  <a:lnTo>
                                    <a:pt x="33" y="48"/>
                                  </a:lnTo>
                                  <a:lnTo>
                                    <a:pt x="44" y="40"/>
                                  </a:lnTo>
                                  <a:lnTo>
                                    <a:pt x="57" y="32"/>
                                  </a:lnTo>
                                  <a:lnTo>
                                    <a:pt x="71" y="25"/>
                                  </a:lnTo>
                                  <a:lnTo>
                                    <a:pt x="86" y="20"/>
                                  </a:lnTo>
                                  <a:lnTo>
                                    <a:pt x="103" y="13"/>
                                  </a:lnTo>
                                  <a:lnTo>
                                    <a:pt x="120" y="9"/>
                                  </a:lnTo>
                                  <a:lnTo>
                                    <a:pt x="137" y="6"/>
                                  </a:lnTo>
                                  <a:lnTo>
                                    <a:pt x="157" y="3"/>
                                  </a:lnTo>
                                  <a:lnTo>
                                    <a:pt x="177" y="2"/>
                                  </a:lnTo>
                                  <a:lnTo>
                                    <a:pt x="196" y="0"/>
                                  </a:lnTo>
                                  <a:lnTo>
                                    <a:pt x="196" y="0"/>
                                  </a:lnTo>
                                  <a:lnTo>
                                    <a:pt x="217" y="2"/>
                                  </a:lnTo>
                                  <a:lnTo>
                                    <a:pt x="237" y="3"/>
                                  </a:lnTo>
                                  <a:lnTo>
                                    <a:pt x="255" y="6"/>
                                  </a:lnTo>
                                  <a:lnTo>
                                    <a:pt x="274" y="9"/>
                                  </a:lnTo>
                                  <a:lnTo>
                                    <a:pt x="291" y="13"/>
                                  </a:lnTo>
                                  <a:lnTo>
                                    <a:pt x="307" y="20"/>
                                  </a:lnTo>
                                  <a:lnTo>
                                    <a:pt x="323" y="25"/>
                                  </a:lnTo>
                                  <a:lnTo>
                                    <a:pt x="337" y="32"/>
                                  </a:lnTo>
                                  <a:lnTo>
                                    <a:pt x="349" y="40"/>
                                  </a:lnTo>
                                  <a:lnTo>
                                    <a:pt x="361" y="48"/>
                                  </a:lnTo>
                                  <a:lnTo>
                                    <a:pt x="370" y="56"/>
                                  </a:lnTo>
                                  <a:lnTo>
                                    <a:pt x="379" y="67"/>
                                  </a:lnTo>
                                  <a:lnTo>
                                    <a:pt x="385" y="76"/>
                                  </a:lnTo>
                                  <a:lnTo>
                                    <a:pt x="390" y="86"/>
                                  </a:lnTo>
                                  <a:lnTo>
                                    <a:pt x="393" y="97"/>
                                  </a:lnTo>
                                  <a:lnTo>
                                    <a:pt x="394" y="107"/>
                                  </a:lnTo>
                                  <a:lnTo>
                                    <a:pt x="394" y="107"/>
                                  </a:lnTo>
                                  <a:lnTo>
                                    <a:pt x="393" y="119"/>
                                  </a:lnTo>
                                  <a:lnTo>
                                    <a:pt x="390" y="129"/>
                                  </a:lnTo>
                                  <a:lnTo>
                                    <a:pt x="385" y="139"/>
                                  </a:lnTo>
                                  <a:lnTo>
                                    <a:pt x="379" y="149"/>
                                  </a:lnTo>
                                  <a:lnTo>
                                    <a:pt x="370" y="158"/>
                                  </a:lnTo>
                                  <a:lnTo>
                                    <a:pt x="361" y="167"/>
                                  </a:lnTo>
                                  <a:lnTo>
                                    <a:pt x="349" y="176"/>
                                  </a:lnTo>
                                  <a:lnTo>
                                    <a:pt x="337" y="184"/>
                                  </a:lnTo>
                                  <a:lnTo>
                                    <a:pt x="323" y="190"/>
                                  </a:lnTo>
                                  <a:lnTo>
                                    <a:pt x="307" y="196"/>
                                  </a:lnTo>
                                  <a:lnTo>
                                    <a:pt x="291" y="202"/>
                                  </a:lnTo>
                                  <a:lnTo>
                                    <a:pt x="274" y="207"/>
                                  </a:lnTo>
                                  <a:lnTo>
                                    <a:pt x="255" y="210"/>
                                  </a:lnTo>
                                  <a:lnTo>
                                    <a:pt x="237" y="213"/>
                                  </a:lnTo>
                                  <a:lnTo>
                                    <a:pt x="217" y="214"/>
                                  </a:lnTo>
                                  <a:lnTo>
                                    <a:pt x="196" y="214"/>
                                  </a:lnTo>
                                  <a:lnTo>
                                    <a:pt x="196" y="214"/>
                                  </a:lnTo>
                                  <a:lnTo>
                                    <a:pt x="177" y="214"/>
                                  </a:lnTo>
                                  <a:lnTo>
                                    <a:pt x="157" y="213"/>
                                  </a:lnTo>
                                  <a:lnTo>
                                    <a:pt x="137" y="210"/>
                                  </a:lnTo>
                                  <a:lnTo>
                                    <a:pt x="120" y="207"/>
                                  </a:lnTo>
                                  <a:lnTo>
                                    <a:pt x="103" y="202"/>
                                  </a:lnTo>
                                  <a:lnTo>
                                    <a:pt x="86" y="196"/>
                                  </a:lnTo>
                                  <a:lnTo>
                                    <a:pt x="71" y="190"/>
                                  </a:lnTo>
                                  <a:lnTo>
                                    <a:pt x="57" y="184"/>
                                  </a:lnTo>
                                  <a:lnTo>
                                    <a:pt x="44" y="176"/>
                                  </a:lnTo>
                                  <a:lnTo>
                                    <a:pt x="33" y="167"/>
                                  </a:lnTo>
                                  <a:lnTo>
                                    <a:pt x="23" y="158"/>
                                  </a:lnTo>
                                  <a:lnTo>
                                    <a:pt x="15" y="149"/>
                                  </a:lnTo>
                                  <a:lnTo>
                                    <a:pt x="9" y="139"/>
                                  </a:lnTo>
                                  <a:lnTo>
                                    <a:pt x="3" y="129"/>
                                  </a:lnTo>
                                  <a:lnTo>
                                    <a:pt x="1" y="119"/>
                                  </a:lnTo>
                                  <a:lnTo>
                                    <a:pt x="0" y="107"/>
                                  </a:lnTo>
                                  <a:lnTo>
                                    <a:pt x="0" y="107"/>
                                  </a:lnTo>
                                  <a:close/>
                                </a:path>
                              </a:pathLst>
                            </a:custGeom>
                            <a:solidFill>
                              <a:srgbClr val="3F83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8" name="Freeform 3772"/>
                          <wps:cNvSpPr>
                            <a:spLocks/>
                          </wps:cNvSpPr>
                          <wps:spPr bwMode="auto">
                            <a:xfrm>
                              <a:off x="765" y="4048"/>
                              <a:ext cx="380" cy="205"/>
                            </a:xfrm>
                            <a:custGeom>
                              <a:avLst/>
                              <a:gdLst>
                                <a:gd name="T0" fmla="*/ 0 w 380"/>
                                <a:gd name="T1" fmla="*/ 103 h 205"/>
                                <a:gd name="T2" fmla="*/ 4 w 380"/>
                                <a:gd name="T3" fmla="*/ 81 h 205"/>
                                <a:gd name="T4" fmla="*/ 15 w 380"/>
                                <a:gd name="T5" fmla="*/ 62 h 205"/>
                                <a:gd name="T6" fmla="*/ 32 w 380"/>
                                <a:gd name="T7" fmla="*/ 45 h 205"/>
                                <a:gd name="T8" fmla="*/ 56 w 380"/>
                                <a:gd name="T9" fmla="*/ 29 h 205"/>
                                <a:gd name="T10" fmla="*/ 84 w 380"/>
                                <a:gd name="T11" fmla="*/ 17 h 205"/>
                                <a:gd name="T12" fmla="*/ 116 w 380"/>
                                <a:gd name="T13" fmla="*/ 8 h 205"/>
                                <a:gd name="T14" fmla="*/ 152 w 380"/>
                                <a:gd name="T15" fmla="*/ 1 h 205"/>
                                <a:gd name="T16" fmla="*/ 190 w 380"/>
                                <a:gd name="T17" fmla="*/ 0 h 205"/>
                                <a:gd name="T18" fmla="*/ 209 w 380"/>
                                <a:gd name="T19" fmla="*/ 0 h 205"/>
                                <a:gd name="T20" fmla="*/ 246 w 380"/>
                                <a:gd name="T21" fmla="*/ 4 h 205"/>
                                <a:gd name="T22" fmla="*/ 281 w 380"/>
                                <a:gd name="T23" fmla="*/ 11 h 205"/>
                                <a:gd name="T24" fmla="*/ 311 w 380"/>
                                <a:gd name="T25" fmla="*/ 23 h 205"/>
                                <a:gd name="T26" fmla="*/ 337 w 380"/>
                                <a:gd name="T27" fmla="*/ 37 h 205"/>
                                <a:gd name="T28" fmla="*/ 357 w 380"/>
                                <a:gd name="T29" fmla="*/ 53 h 205"/>
                                <a:gd name="T30" fmla="*/ 372 w 380"/>
                                <a:gd name="T31" fmla="*/ 71 h 205"/>
                                <a:gd name="T32" fmla="*/ 379 w 380"/>
                                <a:gd name="T33" fmla="*/ 92 h 205"/>
                                <a:gd name="T34" fmla="*/ 380 w 380"/>
                                <a:gd name="T35" fmla="*/ 103 h 205"/>
                                <a:gd name="T36" fmla="*/ 376 w 380"/>
                                <a:gd name="T37" fmla="*/ 123 h 205"/>
                                <a:gd name="T38" fmla="*/ 366 w 380"/>
                                <a:gd name="T39" fmla="*/ 143 h 205"/>
                                <a:gd name="T40" fmla="*/ 348 w 380"/>
                                <a:gd name="T41" fmla="*/ 160 h 205"/>
                                <a:gd name="T42" fmla="*/ 325 w 380"/>
                                <a:gd name="T43" fmla="*/ 176 h 205"/>
                                <a:gd name="T44" fmla="*/ 296 w 380"/>
                                <a:gd name="T45" fmla="*/ 188 h 205"/>
                                <a:gd name="T46" fmla="*/ 264 w 380"/>
                                <a:gd name="T47" fmla="*/ 197 h 205"/>
                                <a:gd name="T48" fmla="*/ 228 w 380"/>
                                <a:gd name="T49" fmla="*/ 204 h 205"/>
                                <a:gd name="T50" fmla="*/ 190 w 380"/>
                                <a:gd name="T51" fmla="*/ 205 h 205"/>
                                <a:gd name="T52" fmla="*/ 171 w 380"/>
                                <a:gd name="T53" fmla="*/ 205 h 205"/>
                                <a:gd name="T54" fmla="*/ 134 w 380"/>
                                <a:gd name="T55" fmla="*/ 201 h 205"/>
                                <a:gd name="T56" fmla="*/ 99 w 380"/>
                                <a:gd name="T57" fmla="*/ 193 h 205"/>
                                <a:gd name="T58" fmla="*/ 69 w 380"/>
                                <a:gd name="T59" fmla="*/ 182 h 205"/>
                                <a:gd name="T60" fmla="*/ 43 w 380"/>
                                <a:gd name="T61" fmla="*/ 168 h 205"/>
                                <a:gd name="T62" fmla="*/ 23 w 380"/>
                                <a:gd name="T63" fmla="*/ 151 h 205"/>
                                <a:gd name="T64" fmla="*/ 9 w 380"/>
                                <a:gd name="T65" fmla="*/ 134 h 205"/>
                                <a:gd name="T66" fmla="*/ 1 w 380"/>
                                <a:gd name="T67" fmla="*/ 113 h 205"/>
                                <a:gd name="T68" fmla="*/ 0 w 380"/>
                                <a:gd name="T69" fmla="*/ 103 h 2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80" h="205">
                                  <a:moveTo>
                                    <a:pt x="0" y="103"/>
                                  </a:moveTo>
                                  <a:lnTo>
                                    <a:pt x="0" y="103"/>
                                  </a:lnTo>
                                  <a:lnTo>
                                    <a:pt x="1" y="92"/>
                                  </a:lnTo>
                                  <a:lnTo>
                                    <a:pt x="4" y="81"/>
                                  </a:lnTo>
                                  <a:lnTo>
                                    <a:pt x="9" y="71"/>
                                  </a:lnTo>
                                  <a:lnTo>
                                    <a:pt x="15" y="62"/>
                                  </a:lnTo>
                                  <a:lnTo>
                                    <a:pt x="23" y="53"/>
                                  </a:lnTo>
                                  <a:lnTo>
                                    <a:pt x="32" y="45"/>
                                  </a:lnTo>
                                  <a:lnTo>
                                    <a:pt x="43" y="37"/>
                                  </a:lnTo>
                                  <a:lnTo>
                                    <a:pt x="56" y="29"/>
                                  </a:lnTo>
                                  <a:lnTo>
                                    <a:pt x="69" y="23"/>
                                  </a:lnTo>
                                  <a:lnTo>
                                    <a:pt x="84" y="17"/>
                                  </a:lnTo>
                                  <a:lnTo>
                                    <a:pt x="99" y="11"/>
                                  </a:lnTo>
                                  <a:lnTo>
                                    <a:pt x="116" y="8"/>
                                  </a:lnTo>
                                  <a:lnTo>
                                    <a:pt x="134" y="4"/>
                                  </a:lnTo>
                                  <a:lnTo>
                                    <a:pt x="152" y="1"/>
                                  </a:lnTo>
                                  <a:lnTo>
                                    <a:pt x="171" y="0"/>
                                  </a:lnTo>
                                  <a:lnTo>
                                    <a:pt x="190" y="0"/>
                                  </a:lnTo>
                                  <a:lnTo>
                                    <a:pt x="190" y="0"/>
                                  </a:lnTo>
                                  <a:lnTo>
                                    <a:pt x="209" y="0"/>
                                  </a:lnTo>
                                  <a:lnTo>
                                    <a:pt x="228" y="1"/>
                                  </a:lnTo>
                                  <a:lnTo>
                                    <a:pt x="246" y="4"/>
                                  </a:lnTo>
                                  <a:lnTo>
                                    <a:pt x="264" y="8"/>
                                  </a:lnTo>
                                  <a:lnTo>
                                    <a:pt x="281" y="11"/>
                                  </a:lnTo>
                                  <a:lnTo>
                                    <a:pt x="296" y="17"/>
                                  </a:lnTo>
                                  <a:lnTo>
                                    <a:pt x="311" y="23"/>
                                  </a:lnTo>
                                  <a:lnTo>
                                    <a:pt x="325" y="29"/>
                                  </a:lnTo>
                                  <a:lnTo>
                                    <a:pt x="337" y="37"/>
                                  </a:lnTo>
                                  <a:lnTo>
                                    <a:pt x="348" y="45"/>
                                  </a:lnTo>
                                  <a:lnTo>
                                    <a:pt x="357" y="53"/>
                                  </a:lnTo>
                                  <a:lnTo>
                                    <a:pt x="366" y="62"/>
                                  </a:lnTo>
                                  <a:lnTo>
                                    <a:pt x="372" y="71"/>
                                  </a:lnTo>
                                  <a:lnTo>
                                    <a:pt x="376" y="81"/>
                                  </a:lnTo>
                                  <a:lnTo>
                                    <a:pt x="379" y="92"/>
                                  </a:lnTo>
                                  <a:lnTo>
                                    <a:pt x="380" y="103"/>
                                  </a:lnTo>
                                  <a:lnTo>
                                    <a:pt x="380" y="103"/>
                                  </a:lnTo>
                                  <a:lnTo>
                                    <a:pt x="379" y="113"/>
                                  </a:lnTo>
                                  <a:lnTo>
                                    <a:pt x="376" y="123"/>
                                  </a:lnTo>
                                  <a:lnTo>
                                    <a:pt x="372" y="134"/>
                                  </a:lnTo>
                                  <a:lnTo>
                                    <a:pt x="366" y="143"/>
                                  </a:lnTo>
                                  <a:lnTo>
                                    <a:pt x="357" y="151"/>
                                  </a:lnTo>
                                  <a:lnTo>
                                    <a:pt x="348" y="160"/>
                                  </a:lnTo>
                                  <a:lnTo>
                                    <a:pt x="337" y="168"/>
                                  </a:lnTo>
                                  <a:lnTo>
                                    <a:pt x="325" y="176"/>
                                  </a:lnTo>
                                  <a:lnTo>
                                    <a:pt x="311" y="182"/>
                                  </a:lnTo>
                                  <a:lnTo>
                                    <a:pt x="296" y="188"/>
                                  </a:lnTo>
                                  <a:lnTo>
                                    <a:pt x="281" y="193"/>
                                  </a:lnTo>
                                  <a:lnTo>
                                    <a:pt x="264" y="197"/>
                                  </a:lnTo>
                                  <a:lnTo>
                                    <a:pt x="246" y="201"/>
                                  </a:lnTo>
                                  <a:lnTo>
                                    <a:pt x="228" y="204"/>
                                  </a:lnTo>
                                  <a:lnTo>
                                    <a:pt x="209" y="205"/>
                                  </a:lnTo>
                                  <a:lnTo>
                                    <a:pt x="190" y="205"/>
                                  </a:lnTo>
                                  <a:lnTo>
                                    <a:pt x="190" y="205"/>
                                  </a:lnTo>
                                  <a:lnTo>
                                    <a:pt x="171" y="205"/>
                                  </a:lnTo>
                                  <a:lnTo>
                                    <a:pt x="152" y="204"/>
                                  </a:lnTo>
                                  <a:lnTo>
                                    <a:pt x="134" y="201"/>
                                  </a:lnTo>
                                  <a:lnTo>
                                    <a:pt x="116" y="197"/>
                                  </a:lnTo>
                                  <a:lnTo>
                                    <a:pt x="99" y="193"/>
                                  </a:lnTo>
                                  <a:lnTo>
                                    <a:pt x="84" y="188"/>
                                  </a:lnTo>
                                  <a:lnTo>
                                    <a:pt x="69" y="182"/>
                                  </a:lnTo>
                                  <a:lnTo>
                                    <a:pt x="56" y="176"/>
                                  </a:lnTo>
                                  <a:lnTo>
                                    <a:pt x="43" y="168"/>
                                  </a:lnTo>
                                  <a:lnTo>
                                    <a:pt x="32" y="160"/>
                                  </a:lnTo>
                                  <a:lnTo>
                                    <a:pt x="23" y="151"/>
                                  </a:lnTo>
                                  <a:lnTo>
                                    <a:pt x="15" y="143"/>
                                  </a:lnTo>
                                  <a:lnTo>
                                    <a:pt x="9" y="134"/>
                                  </a:lnTo>
                                  <a:lnTo>
                                    <a:pt x="4" y="123"/>
                                  </a:lnTo>
                                  <a:lnTo>
                                    <a:pt x="1" y="113"/>
                                  </a:lnTo>
                                  <a:lnTo>
                                    <a:pt x="0" y="103"/>
                                  </a:lnTo>
                                  <a:lnTo>
                                    <a:pt x="0" y="103"/>
                                  </a:lnTo>
                                  <a:close/>
                                </a:path>
                              </a:pathLst>
                            </a:custGeom>
                            <a:solidFill>
                              <a:srgbClr val="4485B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9" name="Freeform 3773"/>
                          <wps:cNvSpPr>
                            <a:spLocks/>
                          </wps:cNvSpPr>
                          <wps:spPr bwMode="auto">
                            <a:xfrm>
                              <a:off x="770" y="4049"/>
                              <a:ext cx="366" cy="198"/>
                            </a:xfrm>
                            <a:custGeom>
                              <a:avLst/>
                              <a:gdLst>
                                <a:gd name="T0" fmla="*/ 0 w 366"/>
                                <a:gd name="T1" fmla="*/ 100 h 198"/>
                                <a:gd name="T2" fmla="*/ 4 w 366"/>
                                <a:gd name="T3" fmla="*/ 79 h 198"/>
                                <a:gd name="T4" fmla="*/ 14 w 366"/>
                                <a:gd name="T5" fmla="*/ 61 h 198"/>
                                <a:gd name="T6" fmla="*/ 30 w 366"/>
                                <a:gd name="T7" fmla="*/ 44 h 198"/>
                                <a:gd name="T8" fmla="*/ 53 w 366"/>
                                <a:gd name="T9" fmla="*/ 30 h 198"/>
                                <a:gd name="T10" fmla="*/ 80 w 366"/>
                                <a:gd name="T11" fmla="*/ 17 h 198"/>
                                <a:gd name="T12" fmla="*/ 112 w 366"/>
                                <a:gd name="T13" fmla="*/ 8 h 198"/>
                                <a:gd name="T14" fmla="*/ 147 w 366"/>
                                <a:gd name="T15" fmla="*/ 3 h 198"/>
                                <a:gd name="T16" fmla="*/ 184 w 366"/>
                                <a:gd name="T17" fmla="*/ 0 h 198"/>
                                <a:gd name="T18" fmla="*/ 202 w 366"/>
                                <a:gd name="T19" fmla="*/ 2 h 198"/>
                                <a:gd name="T20" fmla="*/ 237 w 366"/>
                                <a:gd name="T21" fmla="*/ 5 h 198"/>
                                <a:gd name="T22" fmla="*/ 270 w 366"/>
                                <a:gd name="T23" fmla="*/ 12 h 198"/>
                                <a:gd name="T24" fmla="*/ 300 w 366"/>
                                <a:gd name="T25" fmla="*/ 23 h 198"/>
                                <a:gd name="T26" fmla="*/ 325 w 366"/>
                                <a:gd name="T27" fmla="*/ 36 h 198"/>
                                <a:gd name="T28" fmla="*/ 344 w 366"/>
                                <a:gd name="T29" fmla="*/ 52 h 198"/>
                                <a:gd name="T30" fmla="*/ 358 w 366"/>
                                <a:gd name="T31" fmla="*/ 70 h 198"/>
                                <a:gd name="T32" fmla="*/ 366 w 366"/>
                                <a:gd name="T33" fmla="*/ 89 h 198"/>
                                <a:gd name="T34" fmla="*/ 366 w 366"/>
                                <a:gd name="T35" fmla="*/ 100 h 198"/>
                                <a:gd name="T36" fmla="*/ 364 w 366"/>
                                <a:gd name="T37" fmla="*/ 119 h 198"/>
                                <a:gd name="T38" fmla="*/ 352 w 366"/>
                                <a:gd name="T39" fmla="*/ 138 h 198"/>
                                <a:gd name="T40" fmla="*/ 335 w 366"/>
                                <a:gd name="T41" fmla="*/ 154 h 198"/>
                                <a:gd name="T42" fmla="*/ 313 w 366"/>
                                <a:gd name="T43" fmla="*/ 170 h 198"/>
                                <a:gd name="T44" fmla="*/ 286 w 366"/>
                                <a:gd name="T45" fmla="*/ 181 h 198"/>
                                <a:gd name="T46" fmla="*/ 255 w 366"/>
                                <a:gd name="T47" fmla="*/ 190 h 198"/>
                                <a:gd name="T48" fmla="*/ 221 w 366"/>
                                <a:gd name="T49" fmla="*/ 196 h 198"/>
                                <a:gd name="T50" fmla="*/ 184 w 366"/>
                                <a:gd name="T51" fmla="*/ 198 h 198"/>
                                <a:gd name="T52" fmla="*/ 164 w 366"/>
                                <a:gd name="T53" fmla="*/ 198 h 198"/>
                                <a:gd name="T54" fmla="*/ 129 w 366"/>
                                <a:gd name="T55" fmla="*/ 194 h 198"/>
                                <a:gd name="T56" fmla="*/ 96 w 366"/>
                                <a:gd name="T57" fmla="*/ 186 h 198"/>
                                <a:gd name="T58" fmla="*/ 66 w 366"/>
                                <a:gd name="T59" fmla="*/ 176 h 198"/>
                                <a:gd name="T60" fmla="*/ 42 w 366"/>
                                <a:gd name="T61" fmla="*/ 162 h 198"/>
                                <a:gd name="T62" fmla="*/ 22 w 366"/>
                                <a:gd name="T63" fmla="*/ 147 h 198"/>
                                <a:gd name="T64" fmla="*/ 8 w 366"/>
                                <a:gd name="T65" fmla="*/ 129 h 198"/>
                                <a:gd name="T66" fmla="*/ 1 w 366"/>
                                <a:gd name="T67" fmla="*/ 110 h 198"/>
                                <a:gd name="T68" fmla="*/ 0 w 366"/>
                                <a:gd name="T69" fmla="*/ 100 h 1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66" h="198">
                                  <a:moveTo>
                                    <a:pt x="0" y="100"/>
                                  </a:moveTo>
                                  <a:lnTo>
                                    <a:pt x="0" y="100"/>
                                  </a:lnTo>
                                  <a:lnTo>
                                    <a:pt x="1" y="89"/>
                                  </a:lnTo>
                                  <a:lnTo>
                                    <a:pt x="4" y="79"/>
                                  </a:lnTo>
                                  <a:lnTo>
                                    <a:pt x="8" y="70"/>
                                  </a:lnTo>
                                  <a:lnTo>
                                    <a:pt x="14" y="61"/>
                                  </a:lnTo>
                                  <a:lnTo>
                                    <a:pt x="22" y="52"/>
                                  </a:lnTo>
                                  <a:lnTo>
                                    <a:pt x="30" y="44"/>
                                  </a:lnTo>
                                  <a:lnTo>
                                    <a:pt x="42" y="36"/>
                                  </a:lnTo>
                                  <a:lnTo>
                                    <a:pt x="53" y="30"/>
                                  </a:lnTo>
                                  <a:lnTo>
                                    <a:pt x="66" y="23"/>
                                  </a:lnTo>
                                  <a:lnTo>
                                    <a:pt x="80" y="17"/>
                                  </a:lnTo>
                                  <a:lnTo>
                                    <a:pt x="96" y="12"/>
                                  </a:lnTo>
                                  <a:lnTo>
                                    <a:pt x="112" y="8"/>
                                  </a:lnTo>
                                  <a:lnTo>
                                    <a:pt x="129" y="5"/>
                                  </a:lnTo>
                                  <a:lnTo>
                                    <a:pt x="147" y="3"/>
                                  </a:lnTo>
                                  <a:lnTo>
                                    <a:pt x="164" y="2"/>
                                  </a:lnTo>
                                  <a:lnTo>
                                    <a:pt x="184" y="0"/>
                                  </a:lnTo>
                                  <a:lnTo>
                                    <a:pt x="184" y="0"/>
                                  </a:lnTo>
                                  <a:lnTo>
                                    <a:pt x="202" y="2"/>
                                  </a:lnTo>
                                  <a:lnTo>
                                    <a:pt x="221" y="3"/>
                                  </a:lnTo>
                                  <a:lnTo>
                                    <a:pt x="237" y="5"/>
                                  </a:lnTo>
                                  <a:lnTo>
                                    <a:pt x="255" y="8"/>
                                  </a:lnTo>
                                  <a:lnTo>
                                    <a:pt x="270" y="12"/>
                                  </a:lnTo>
                                  <a:lnTo>
                                    <a:pt x="286" y="17"/>
                                  </a:lnTo>
                                  <a:lnTo>
                                    <a:pt x="300" y="23"/>
                                  </a:lnTo>
                                  <a:lnTo>
                                    <a:pt x="313" y="30"/>
                                  </a:lnTo>
                                  <a:lnTo>
                                    <a:pt x="325" y="36"/>
                                  </a:lnTo>
                                  <a:lnTo>
                                    <a:pt x="335" y="44"/>
                                  </a:lnTo>
                                  <a:lnTo>
                                    <a:pt x="344" y="52"/>
                                  </a:lnTo>
                                  <a:lnTo>
                                    <a:pt x="352" y="61"/>
                                  </a:lnTo>
                                  <a:lnTo>
                                    <a:pt x="358" y="70"/>
                                  </a:lnTo>
                                  <a:lnTo>
                                    <a:pt x="364" y="79"/>
                                  </a:lnTo>
                                  <a:lnTo>
                                    <a:pt x="366" y="89"/>
                                  </a:lnTo>
                                  <a:lnTo>
                                    <a:pt x="366" y="100"/>
                                  </a:lnTo>
                                  <a:lnTo>
                                    <a:pt x="366" y="100"/>
                                  </a:lnTo>
                                  <a:lnTo>
                                    <a:pt x="366" y="110"/>
                                  </a:lnTo>
                                  <a:lnTo>
                                    <a:pt x="364" y="119"/>
                                  </a:lnTo>
                                  <a:lnTo>
                                    <a:pt x="358" y="129"/>
                                  </a:lnTo>
                                  <a:lnTo>
                                    <a:pt x="352" y="138"/>
                                  </a:lnTo>
                                  <a:lnTo>
                                    <a:pt x="344" y="147"/>
                                  </a:lnTo>
                                  <a:lnTo>
                                    <a:pt x="335" y="154"/>
                                  </a:lnTo>
                                  <a:lnTo>
                                    <a:pt x="325" y="162"/>
                                  </a:lnTo>
                                  <a:lnTo>
                                    <a:pt x="313" y="170"/>
                                  </a:lnTo>
                                  <a:lnTo>
                                    <a:pt x="300" y="176"/>
                                  </a:lnTo>
                                  <a:lnTo>
                                    <a:pt x="286" y="181"/>
                                  </a:lnTo>
                                  <a:lnTo>
                                    <a:pt x="270" y="186"/>
                                  </a:lnTo>
                                  <a:lnTo>
                                    <a:pt x="255" y="190"/>
                                  </a:lnTo>
                                  <a:lnTo>
                                    <a:pt x="237" y="194"/>
                                  </a:lnTo>
                                  <a:lnTo>
                                    <a:pt x="221" y="196"/>
                                  </a:lnTo>
                                  <a:lnTo>
                                    <a:pt x="202" y="198"/>
                                  </a:lnTo>
                                  <a:lnTo>
                                    <a:pt x="184" y="198"/>
                                  </a:lnTo>
                                  <a:lnTo>
                                    <a:pt x="184" y="198"/>
                                  </a:lnTo>
                                  <a:lnTo>
                                    <a:pt x="164" y="198"/>
                                  </a:lnTo>
                                  <a:lnTo>
                                    <a:pt x="147" y="196"/>
                                  </a:lnTo>
                                  <a:lnTo>
                                    <a:pt x="129" y="194"/>
                                  </a:lnTo>
                                  <a:lnTo>
                                    <a:pt x="112" y="190"/>
                                  </a:lnTo>
                                  <a:lnTo>
                                    <a:pt x="96" y="186"/>
                                  </a:lnTo>
                                  <a:lnTo>
                                    <a:pt x="80" y="181"/>
                                  </a:lnTo>
                                  <a:lnTo>
                                    <a:pt x="66" y="176"/>
                                  </a:lnTo>
                                  <a:lnTo>
                                    <a:pt x="53" y="170"/>
                                  </a:lnTo>
                                  <a:lnTo>
                                    <a:pt x="42" y="162"/>
                                  </a:lnTo>
                                  <a:lnTo>
                                    <a:pt x="30" y="154"/>
                                  </a:lnTo>
                                  <a:lnTo>
                                    <a:pt x="22" y="147"/>
                                  </a:lnTo>
                                  <a:lnTo>
                                    <a:pt x="14" y="138"/>
                                  </a:lnTo>
                                  <a:lnTo>
                                    <a:pt x="8" y="129"/>
                                  </a:lnTo>
                                  <a:lnTo>
                                    <a:pt x="4" y="119"/>
                                  </a:lnTo>
                                  <a:lnTo>
                                    <a:pt x="1" y="110"/>
                                  </a:lnTo>
                                  <a:lnTo>
                                    <a:pt x="0" y="100"/>
                                  </a:lnTo>
                                  <a:lnTo>
                                    <a:pt x="0" y="100"/>
                                  </a:lnTo>
                                  <a:close/>
                                </a:path>
                              </a:pathLst>
                            </a:custGeom>
                            <a:solidFill>
                              <a:srgbClr val="4688B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0" name="Freeform 3774"/>
                          <wps:cNvSpPr>
                            <a:spLocks/>
                          </wps:cNvSpPr>
                          <wps:spPr bwMode="auto">
                            <a:xfrm>
                              <a:off x="775" y="4052"/>
                              <a:ext cx="353" cy="188"/>
                            </a:xfrm>
                            <a:custGeom>
                              <a:avLst/>
                              <a:gdLst>
                                <a:gd name="T0" fmla="*/ 0 w 353"/>
                                <a:gd name="T1" fmla="*/ 94 h 188"/>
                                <a:gd name="T2" fmla="*/ 4 w 353"/>
                                <a:gd name="T3" fmla="*/ 75 h 188"/>
                                <a:gd name="T4" fmla="*/ 14 w 353"/>
                                <a:gd name="T5" fmla="*/ 57 h 188"/>
                                <a:gd name="T6" fmla="*/ 31 w 353"/>
                                <a:gd name="T7" fmla="*/ 41 h 188"/>
                                <a:gd name="T8" fmla="*/ 51 w 353"/>
                                <a:gd name="T9" fmla="*/ 27 h 188"/>
                                <a:gd name="T10" fmla="*/ 78 w 353"/>
                                <a:gd name="T11" fmla="*/ 15 h 188"/>
                                <a:gd name="T12" fmla="*/ 107 w 353"/>
                                <a:gd name="T13" fmla="*/ 6 h 188"/>
                                <a:gd name="T14" fmla="*/ 140 w 353"/>
                                <a:gd name="T15" fmla="*/ 1 h 188"/>
                                <a:gd name="T16" fmla="*/ 176 w 353"/>
                                <a:gd name="T17" fmla="*/ 0 h 188"/>
                                <a:gd name="T18" fmla="*/ 194 w 353"/>
                                <a:gd name="T19" fmla="*/ 0 h 188"/>
                                <a:gd name="T20" fmla="*/ 228 w 353"/>
                                <a:gd name="T21" fmla="*/ 4 h 188"/>
                                <a:gd name="T22" fmla="*/ 260 w 353"/>
                                <a:gd name="T23" fmla="*/ 11 h 188"/>
                                <a:gd name="T24" fmla="*/ 288 w 353"/>
                                <a:gd name="T25" fmla="*/ 21 h 188"/>
                                <a:gd name="T26" fmla="*/ 313 w 353"/>
                                <a:gd name="T27" fmla="*/ 34 h 188"/>
                                <a:gd name="T28" fmla="*/ 332 w 353"/>
                                <a:gd name="T29" fmla="*/ 49 h 188"/>
                                <a:gd name="T30" fmla="*/ 345 w 353"/>
                                <a:gd name="T31" fmla="*/ 66 h 188"/>
                                <a:gd name="T32" fmla="*/ 352 w 353"/>
                                <a:gd name="T33" fmla="*/ 84 h 188"/>
                                <a:gd name="T34" fmla="*/ 353 w 353"/>
                                <a:gd name="T35" fmla="*/ 94 h 188"/>
                                <a:gd name="T36" fmla="*/ 350 w 353"/>
                                <a:gd name="T37" fmla="*/ 113 h 188"/>
                                <a:gd name="T38" fmla="*/ 339 w 353"/>
                                <a:gd name="T39" fmla="*/ 131 h 188"/>
                                <a:gd name="T40" fmla="*/ 323 w 353"/>
                                <a:gd name="T41" fmla="*/ 147 h 188"/>
                                <a:gd name="T42" fmla="*/ 301 w 353"/>
                                <a:gd name="T43" fmla="*/ 161 h 188"/>
                                <a:gd name="T44" fmla="*/ 276 w 353"/>
                                <a:gd name="T45" fmla="*/ 173 h 188"/>
                                <a:gd name="T46" fmla="*/ 245 w 353"/>
                                <a:gd name="T47" fmla="*/ 182 h 188"/>
                                <a:gd name="T48" fmla="*/ 212 w 353"/>
                                <a:gd name="T49" fmla="*/ 187 h 188"/>
                                <a:gd name="T50" fmla="*/ 176 w 353"/>
                                <a:gd name="T51" fmla="*/ 188 h 188"/>
                                <a:gd name="T52" fmla="*/ 158 w 353"/>
                                <a:gd name="T53" fmla="*/ 188 h 188"/>
                                <a:gd name="T54" fmla="*/ 124 w 353"/>
                                <a:gd name="T55" fmla="*/ 184 h 188"/>
                                <a:gd name="T56" fmla="*/ 92 w 353"/>
                                <a:gd name="T57" fmla="*/ 177 h 188"/>
                                <a:gd name="T58" fmla="*/ 64 w 353"/>
                                <a:gd name="T59" fmla="*/ 167 h 188"/>
                                <a:gd name="T60" fmla="*/ 41 w 353"/>
                                <a:gd name="T61" fmla="*/ 154 h 188"/>
                                <a:gd name="T62" fmla="*/ 22 w 353"/>
                                <a:gd name="T63" fmla="*/ 140 h 188"/>
                                <a:gd name="T64" fmla="*/ 8 w 353"/>
                                <a:gd name="T65" fmla="*/ 122 h 188"/>
                                <a:gd name="T66" fmla="*/ 1 w 353"/>
                                <a:gd name="T67" fmla="*/ 104 h 188"/>
                                <a:gd name="T68" fmla="*/ 0 w 353"/>
                                <a:gd name="T69" fmla="*/ 94 h 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53" h="188">
                                  <a:moveTo>
                                    <a:pt x="0" y="94"/>
                                  </a:moveTo>
                                  <a:lnTo>
                                    <a:pt x="0" y="94"/>
                                  </a:lnTo>
                                  <a:lnTo>
                                    <a:pt x="1" y="84"/>
                                  </a:lnTo>
                                  <a:lnTo>
                                    <a:pt x="4" y="75"/>
                                  </a:lnTo>
                                  <a:lnTo>
                                    <a:pt x="8" y="66"/>
                                  </a:lnTo>
                                  <a:lnTo>
                                    <a:pt x="14" y="57"/>
                                  </a:lnTo>
                                  <a:lnTo>
                                    <a:pt x="22" y="49"/>
                                  </a:lnTo>
                                  <a:lnTo>
                                    <a:pt x="31" y="41"/>
                                  </a:lnTo>
                                  <a:lnTo>
                                    <a:pt x="41" y="34"/>
                                  </a:lnTo>
                                  <a:lnTo>
                                    <a:pt x="51" y="27"/>
                                  </a:lnTo>
                                  <a:lnTo>
                                    <a:pt x="64" y="21"/>
                                  </a:lnTo>
                                  <a:lnTo>
                                    <a:pt x="78" y="15"/>
                                  </a:lnTo>
                                  <a:lnTo>
                                    <a:pt x="92" y="11"/>
                                  </a:lnTo>
                                  <a:lnTo>
                                    <a:pt x="107" y="6"/>
                                  </a:lnTo>
                                  <a:lnTo>
                                    <a:pt x="124" y="4"/>
                                  </a:lnTo>
                                  <a:lnTo>
                                    <a:pt x="140" y="1"/>
                                  </a:lnTo>
                                  <a:lnTo>
                                    <a:pt x="158" y="0"/>
                                  </a:lnTo>
                                  <a:lnTo>
                                    <a:pt x="176" y="0"/>
                                  </a:lnTo>
                                  <a:lnTo>
                                    <a:pt x="176" y="0"/>
                                  </a:lnTo>
                                  <a:lnTo>
                                    <a:pt x="194" y="0"/>
                                  </a:lnTo>
                                  <a:lnTo>
                                    <a:pt x="212" y="1"/>
                                  </a:lnTo>
                                  <a:lnTo>
                                    <a:pt x="228" y="4"/>
                                  </a:lnTo>
                                  <a:lnTo>
                                    <a:pt x="245" y="6"/>
                                  </a:lnTo>
                                  <a:lnTo>
                                    <a:pt x="260" y="11"/>
                                  </a:lnTo>
                                  <a:lnTo>
                                    <a:pt x="276" y="15"/>
                                  </a:lnTo>
                                  <a:lnTo>
                                    <a:pt x="288" y="21"/>
                                  </a:lnTo>
                                  <a:lnTo>
                                    <a:pt x="301" y="27"/>
                                  </a:lnTo>
                                  <a:lnTo>
                                    <a:pt x="313" y="34"/>
                                  </a:lnTo>
                                  <a:lnTo>
                                    <a:pt x="323" y="41"/>
                                  </a:lnTo>
                                  <a:lnTo>
                                    <a:pt x="332" y="49"/>
                                  </a:lnTo>
                                  <a:lnTo>
                                    <a:pt x="339" y="57"/>
                                  </a:lnTo>
                                  <a:lnTo>
                                    <a:pt x="345" y="66"/>
                                  </a:lnTo>
                                  <a:lnTo>
                                    <a:pt x="350" y="75"/>
                                  </a:lnTo>
                                  <a:lnTo>
                                    <a:pt x="352" y="84"/>
                                  </a:lnTo>
                                  <a:lnTo>
                                    <a:pt x="353" y="94"/>
                                  </a:lnTo>
                                  <a:lnTo>
                                    <a:pt x="353" y="94"/>
                                  </a:lnTo>
                                  <a:lnTo>
                                    <a:pt x="352" y="104"/>
                                  </a:lnTo>
                                  <a:lnTo>
                                    <a:pt x="350" y="113"/>
                                  </a:lnTo>
                                  <a:lnTo>
                                    <a:pt x="345" y="122"/>
                                  </a:lnTo>
                                  <a:lnTo>
                                    <a:pt x="339" y="131"/>
                                  </a:lnTo>
                                  <a:lnTo>
                                    <a:pt x="332" y="140"/>
                                  </a:lnTo>
                                  <a:lnTo>
                                    <a:pt x="323" y="147"/>
                                  </a:lnTo>
                                  <a:lnTo>
                                    <a:pt x="313" y="154"/>
                                  </a:lnTo>
                                  <a:lnTo>
                                    <a:pt x="301" y="161"/>
                                  </a:lnTo>
                                  <a:lnTo>
                                    <a:pt x="288" y="167"/>
                                  </a:lnTo>
                                  <a:lnTo>
                                    <a:pt x="276" y="173"/>
                                  </a:lnTo>
                                  <a:lnTo>
                                    <a:pt x="260" y="177"/>
                                  </a:lnTo>
                                  <a:lnTo>
                                    <a:pt x="245" y="182"/>
                                  </a:lnTo>
                                  <a:lnTo>
                                    <a:pt x="228" y="184"/>
                                  </a:lnTo>
                                  <a:lnTo>
                                    <a:pt x="212" y="187"/>
                                  </a:lnTo>
                                  <a:lnTo>
                                    <a:pt x="194" y="188"/>
                                  </a:lnTo>
                                  <a:lnTo>
                                    <a:pt x="176" y="188"/>
                                  </a:lnTo>
                                  <a:lnTo>
                                    <a:pt x="176" y="188"/>
                                  </a:lnTo>
                                  <a:lnTo>
                                    <a:pt x="158" y="188"/>
                                  </a:lnTo>
                                  <a:lnTo>
                                    <a:pt x="140" y="187"/>
                                  </a:lnTo>
                                  <a:lnTo>
                                    <a:pt x="124" y="184"/>
                                  </a:lnTo>
                                  <a:lnTo>
                                    <a:pt x="107" y="182"/>
                                  </a:lnTo>
                                  <a:lnTo>
                                    <a:pt x="92" y="177"/>
                                  </a:lnTo>
                                  <a:lnTo>
                                    <a:pt x="78" y="173"/>
                                  </a:lnTo>
                                  <a:lnTo>
                                    <a:pt x="64" y="167"/>
                                  </a:lnTo>
                                  <a:lnTo>
                                    <a:pt x="51" y="161"/>
                                  </a:lnTo>
                                  <a:lnTo>
                                    <a:pt x="41" y="154"/>
                                  </a:lnTo>
                                  <a:lnTo>
                                    <a:pt x="31" y="147"/>
                                  </a:lnTo>
                                  <a:lnTo>
                                    <a:pt x="22" y="140"/>
                                  </a:lnTo>
                                  <a:lnTo>
                                    <a:pt x="14" y="131"/>
                                  </a:lnTo>
                                  <a:lnTo>
                                    <a:pt x="8" y="122"/>
                                  </a:lnTo>
                                  <a:lnTo>
                                    <a:pt x="4" y="113"/>
                                  </a:lnTo>
                                  <a:lnTo>
                                    <a:pt x="1" y="104"/>
                                  </a:lnTo>
                                  <a:lnTo>
                                    <a:pt x="0" y="94"/>
                                  </a:lnTo>
                                  <a:lnTo>
                                    <a:pt x="0" y="94"/>
                                  </a:lnTo>
                                  <a:close/>
                                </a:path>
                              </a:pathLst>
                            </a:custGeom>
                            <a:solidFill>
                              <a:srgbClr val="4B8AB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1" name="Freeform 3775"/>
                          <wps:cNvSpPr>
                            <a:spLocks/>
                          </wps:cNvSpPr>
                          <wps:spPr bwMode="auto">
                            <a:xfrm>
                              <a:off x="780" y="4053"/>
                              <a:ext cx="340" cy="182"/>
                            </a:xfrm>
                            <a:custGeom>
                              <a:avLst/>
                              <a:gdLst>
                                <a:gd name="T0" fmla="*/ 0 w 340"/>
                                <a:gd name="T1" fmla="*/ 90 h 182"/>
                                <a:gd name="T2" fmla="*/ 4 w 340"/>
                                <a:gd name="T3" fmla="*/ 73 h 182"/>
                                <a:gd name="T4" fmla="*/ 14 w 340"/>
                                <a:gd name="T5" fmla="*/ 56 h 182"/>
                                <a:gd name="T6" fmla="*/ 29 w 340"/>
                                <a:gd name="T7" fmla="*/ 40 h 182"/>
                                <a:gd name="T8" fmla="*/ 50 w 340"/>
                                <a:gd name="T9" fmla="*/ 27 h 182"/>
                                <a:gd name="T10" fmla="*/ 75 w 340"/>
                                <a:gd name="T11" fmla="*/ 15 h 182"/>
                                <a:gd name="T12" fmla="*/ 103 w 340"/>
                                <a:gd name="T13" fmla="*/ 8 h 182"/>
                                <a:gd name="T14" fmla="*/ 135 w 340"/>
                                <a:gd name="T15" fmla="*/ 1 h 182"/>
                                <a:gd name="T16" fmla="*/ 170 w 340"/>
                                <a:gd name="T17" fmla="*/ 0 h 182"/>
                                <a:gd name="T18" fmla="*/ 188 w 340"/>
                                <a:gd name="T19" fmla="*/ 0 h 182"/>
                                <a:gd name="T20" fmla="*/ 220 w 340"/>
                                <a:gd name="T21" fmla="*/ 4 h 182"/>
                                <a:gd name="T22" fmla="*/ 250 w 340"/>
                                <a:gd name="T23" fmla="*/ 12 h 182"/>
                                <a:gd name="T24" fmla="*/ 278 w 340"/>
                                <a:gd name="T25" fmla="*/ 20 h 182"/>
                                <a:gd name="T26" fmla="*/ 301 w 340"/>
                                <a:gd name="T27" fmla="*/ 33 h 182"/>
                                <a:gd name="T28" fmla="*/ 319 w 340"/>
                                <a:gd name="T29" fmla="*/ 47 h 182"/>
                                <a:gd name="T30" fmla="*/ 332 w 340"/>
                                <a:gd name="T31" fmla="*/ 64 h 182"/>
                                <a:gd name="T32" fmla="*/ 338 w 340"/>
                                <a:gd name="T33" fmla="*/ 82 h 182"/>
                                <a:gd name="T34" fmla="*/ 340 w 340"/>
                                <a:gd name="T35" fmla="*/ 90 h 182"/>
                                <a:gd name="T36" fmla="*/ 336 w 340"/>
                                <a:gd name="T37" fmla="*/ 110 h 182"/>
                                <a:gd name="T38" fmla="*/ 325 w 340"/>
                                <a:gd name="T39" fmla="*/ 126 h 182"/>
                                <a:gd name="T40" fmla="*/ 310 w 340"/>
                                <a:gd name="T41" fmla="*/ 141 h 182"/>
                                <a:gd name="T42" fmla="*/ 290 w 340"/>
                                <a:gd name="T43" fmla="*/ 155 h 182"/>
                                <a:gd name="T44" fmla="*/ 264 w 340"/>
                                <a:gd name="T45" fmla="*/ 166 h 182"/>
                                <a:gd name="T46" fmla="*/ 236 w 340"/>
                                <a:gd name="T47" fmla="*/ 174 h 182"/>
                                <a:gd name="T48" fmla="*/ 204 w 340"/>
                                <a:gd name="T49" fmla="*/ 180 h 182"/>
                                <a:gd name="T50" fmla="*/ 170 w 340"/>
                                <a:gd name="T51" fmla="*/ 182 h 182"/>
                                <a:gd name="T52" fmla="*/ 152 w 340"/>
                                <a:gd name="T53" fmla="*/ 181 h 182"/>
                                <a:gd name="T54" fmla="*/ 119 w 340"/>
                                <a:gd name="T55" fmla="*/ 177 h 182"/>
                                <a:gd name="T56" fmla="*/ 89 w 340"/>
                                <a:gd name="T57" fmla="*/ 171 h 182"/>
                                <a:gd name="T58" fmla="*/ 61 w 340"/>
                                <a:gd name="T59" fmla="*/ 160 h 182"/>
                                <a:gd name="T60" fmla="*/ 38 w 340"/>
                                <a:gd name="T61" fmla="*/ 149 h 182"/>
                                <a:gd name="T62" fmla="*/ 20 w 340"/>
                                <a:gd name="T63" fmla="*/ 134 h 182"/>
                                <a:gd name="T64" fmla="*/ 8 w 340"/>
                                <a:gd name="T65" fmla="*/ 117 h 182"/>
                                <a:gd name="T66" fmla="*/ 1 w 340"/>
                                <a:gd name="T67" fmla="*/ 101 h 182"/>
                                <a:gd name="T68" fmla="*/ 0 w 340"/>
                                <a:gd name="T69" fmla="*/ 90 h 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40" h="182">
                                  <a:moveTo>
                                    <a:pt x="0" y="90"/>
                                  </a:moveTo>
                                  <a:lnTo>
                                    <a:pt x="0" y="90"/>
                                  </a:lnTo>
                                  <a:lnTo>
                                    <a:pt x="1" y="82"/>
                                  </a:lnTo>
                                  <a:lnTo>
                                    <a:pt x="4" y="73"/>
                                  </a:lnTo>
                                  <a:lnTo>
                                    <a:pt x="8" y="64"/>
                                  </a:lnTo>
                                  <a:lnTo>
                                    <a:pt x="14" y="56"/>
                                  </a:lnTo>
                                  <a:lnTo>
                                    <a:pt x="20" y="47"/>
                                  </a:lnTo>
                                  <a:lnTo>
                                    <a:pt x="29" y="40"/>
                                  </a:lnTo>
                                  <a:lnTo>
                                    <a:pt x="38" y="33"/>
                                  </a:lnTo>
                                  <a:lnTo>
                                    <a:pt x="50" y="27"/>
                                  </a:lnTo>
                                  <a:lnTo>
                                    <a:pt x="61" y="20"/>
                                  </a:lnTo>
                                  <a:lnTo>
                                    <a:pt x="75" y="15"/>
                                  </a:lnTo>
                                  <a:lnTo>
                                    <a:pt x="89" y="12"/>
                                  </a:lnTo>
                                  <a:lnTo>
                                    <a:pt x="103" y="8"/>
                                  </a:lnTo>
                                  <a:lnTo>
                                    <a:pt x="119" y="4"/>
                                  </a:lnTo>
                                  <a:lnTo>
                                    <a:pt x="135" y="1"/>
                                  </a:lnTo>
                                  <a:lnTo>
                                    <a:pt x="152" y="0"/>
                                  </a:lnTo>
                                  <a:lnTo>
                                    <a:pt x="170" y="0"/>
                                  </a:lnTo>
                                  <a:lnTo>
                                    <a:pt x="170" y="0"/>
                                  </a:lnTo>
                                  <a:lnTo>
                                    <a:pt x="188" y="0"/>
                                  </a:lnTo>
                                  <a:lnTo>
                                    <a:pt x="204" y="1"/>
                                  </a:lnTo>
                                  <a:lnTo>
                                    <a:pt x="220" y="4"/>
                                  </a:lnTo>
                                  <a:lnTo>
                                    <a:pt x="236" y="8"/>
                                  </a:lnTo>
                                  <a:lnTo>
                                    <a:pt x="250" y="12"/>
                                  </a:lnTo>
                                  <a:lnTo>
                                    <a:pt x="264" y="15"/>
                                  </a:lnTo>
                                  <a:lnTo>
                                    <a:pt x="278" y="20"/>
                                  </a:lnTo>
                                  <a:lnTo>
                                    <a:pt x="290" y="27"/>
                                  </a:lnTo>
                                  <a:lnTo>
                                    <a:pt x="301" y="33"/>
                                  </a:lnTo>
                                  <a:lnTo>
                                    <a:pt x="310" y="40"/>
                                  </a:lnTo>
                                  <a:lnTo>
                                    <a:pt x="319" y="47"/>
                                  </a:lnTo>
                                  <a:lnTo>
                                    <a:pt x="325" y="56"/>
                                  </a:lnTo>
                                  <a:lnTo>
                                    <a:pt x="332" y="64"/>
                                  </a:lnTo>
                                  <a:lnTo>
                                    <a:pt x="336" y="73"/>
                                  </a:lnTo>
                                  <a:lnTo>
                                    <a:pt x="338" y="82"/>
                                  </a:lnTo>
                                  <a:lnTo>
                                    <a:pt x="340" y="90"/>
                                  </a:lnTo>
                                  <a:lnTo>
                                    <a:pt x="340" y="90"/>
                                  </a:lnTo>
                                  <a:lnTo>
                                    <a:pt x="338" y="101"/>
                                  </a:lnTo>
                                  <a:lnTo>
                                    <a:pt x="336" y="110"/>
                                  </a:lnTo>
                                  <a:lnTo>
                                    <a:pt x="332" y="117"/>
                                  </a:lnTo>
                                  <a:lnTo>
                                    <a:pt x="325" y="126"/>
                                  </a:lnTo>
                                  <a:lnTo>
                                    <a:pt x="319" y="134"/>
                                  </a:lnTo>
                                  <a:lnTo>
                                    <a:pt x="310" y="141"/>
                                  </a:lnTo>
                                  <a:lnTo>
                                    <a:pt x="301" y="149"/>
                                  </a:lnTo>
                                  <a:lnTo>
                                    <a:pt x="290" y="155"/>
                                  </a:lnTo>
                                  <a:lnTo>
                                    <a:pt x="278" y="160"/>
                                  </a:lnTo>
                                  <a:lnTo>
                                    <a:pt x="264" y="166"/>
                                  </a:lnTo>
                                  <a:lnTo>
                                    <a:pt x="250" y="171"/>
                                  </a:lnTo>
                                  <a:lnTo>
                                    <a:pt x="236" y="174"/>
                                  </a:lnTo>
                                  <a:lnTo>
                                    <a:pt x="220" y="177"/>
                                  </a:lnTo>
                                  <a:lnTo>
                                    <a:pt x="204" y="180"/>
                                  </a:lnTo>
                                  <a:lnTo>
                                    <a:pt x="188" y="181"/>
                                  </a:lnTo>
                                  <a:lnTo>
                                    <a:pt x="170" y="182"/>
                                  </a:lnTo>
                                  <a:lnTo>
                                    <a:pt x="170" y="182"/>
                                  </a:lnTo>
                                  <a:lnTo>
                                    <a:pt x="152" y="181"/>
                                  </a:lnTo>
                                  <a:lnTo>
                                    <a:pt x="135" y="180"/>
                                  </a:lnTo>
                                  <a:lnTo>
                                    <a:pt x="119" y="177"/>
                                  </a:lnTo>
                                  <a:lnTo>
                                    <a:pt x="103" y="174"/>
                                  </a:lnTo>
                                  <a:lnTo>
                                    <a:pt x="89" y="171"/>
                                  </a:lnTo>
                                  <a:lnTo>
                                    <a:pt x="75" y="166"/>
                                  </a:lnTo>
                                  <a:lnTo>
                                    <a:pt x="61" y="160"/>
                                  </a:lnTo>
                                  <a:lnTo>
                                    <a:pt x="50" y="155"/>
                                  </a:lnTo>
                                  <a:lnTo>
                                    <a:pt x="38" y="149"/>
                                  </a:lnTo>
                                  <a:lnTo>
                                    <a:pt x="29" y="141"/>
                                  </a:lnTo>
                                  <a:lnTo>
                                    <a:pt x="20" y="134"/>
                                  </a:lnTo>
                                  <a:lnTo>
                                    <a:pt x="14" y="126"/>
                                  </a:lnTo>
                                  <a:lnTo>
                                    <a:pt x="8" y="117"/>
                                  </a:lnTo>
                                  <a:lnTo>
                                    <a:pt x="4" y="110"/>
                                  </a:lnTo>
                                  <a:lnTo>
                                    <a:pt x="1" y="101"/>
                                  </a:lnTo>
                                  <a:lnTo>
                                    <a:pt x="0" y="90"/>
                                  </a:lnTo>
                                  <a:lnTo>
                                    <a:pt x="0" y="90"/>
                                  </a:lnTo>
                                  <a:close/>
                                </a:path>
                              </a:pathLst>
                            </a:custGeom>
                            <a:solidFill>
                              <a:srgbClr val="4E8C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2" name="Freeform 3776"/>
                          <wps:cNvSpPr>
                            <a:spLocks/>
                          </wps:cNvSpPr>
                          <wps:spPr bwMode="auto">
                            <a:xfrm>
                              <a:off x="785" y="4054"/>
                              <a:ext cx="326" cy="175"/>
                            </a:xfrm>
                            <a:custGeom>
                              <a:avLst/>
                              <a:gdLst>
                                <a:gd name="T0" fmla="*/ 0 w 326"/>
                                <a:gd name="T1" fmla="*/ 87 h 175"/>
                                <a:gd name="T2" fmla="*/ 4 w 326"/>
                                <a:gd name="T3" fmla="*/ 70 h 175"/>
                                <a:gd name="T4" fmla="*/ 13 w 326"/>
                                <a:gd name="T5" fmla="*/ 54 h 175"/>
                                <a:gd name="T6" fmla="*/ 28 w 326"/>
                                <a:gd name="T7" fmla="*/ 39 h 175"/>
                                <a:gd name="T8" fmla="*/ 47 w 326"/>
                                <a:gd name="T9" fmla="*/ 26 h 175"/>
                                <a:gd name="T10" fmla="*/ 72 w 326"/>
                                <a:gd name="T11" fmla="*/ 16 h 175"/>
                                <a:gd name="T12" fmla="*/ 100 w 326"/>
                                <a:gd name="T13" fmla="*/ 8 h 175"/>
                                <a:gd name="T14" fmla="*/ 130 w 326"/>
                                <a:gd name="T15" fmla="*/ 3 h 175"/>
                                <a:gd name="T16" fmla="*/ 164 w 326"/>
                                <a:gd name="T17" fmla="*/ 0 h 175"/>
                                <a:gd name="T18" fmla="*/ 180 w 326"/>
                                <a:gd name="T19" fmla="*/ 2 h 175"/>
                                <a:gd name="T20" fmla="*/ 212 w 326"/>
                                <a:gd name="T21" fmla="*/ 4 h 175"/>
                                <a:gd name="T22" fmla="*/ 240 w 326"/>
                                <a:gd name="T23" fmla="*/ 12 h 175"/>
                                <a:gd name="T24" fmla="*/ 267 w 326"/>
                                <a:gd name="T25" fmla="*/ 21 h 175"/>
                                <a:gd name="T26" fmla="*/ 289 w 326"/>
                                <a:gd name="T27" fmla="*/ 32 h 175"/>
                                <a:gd name="T28" fmla="*/ 306 w 326"/>
                                <a:gd name="T29" fmla="*/ 46 h 175"/>
                                <a:gd name="T30" fmla="*/ 318 w 326"/>
                                <a:gd name="T31" fmla="*/ 61 h 175"/>
                                <a:gd name="T32" fmla="*/ 324 w 326"/>
                                <a:gd name="T33" fmla="*/ 79 h 175"/>
                                <a:gd name="T34" fmla="*/ 326 w 326"/>
                                <a:gd name="T35" fmla="*/ 87 h 175"/>
                                <a:gd name="T36" fmla="*/ 323 w 326"/>
                                <a:gd name="T37" fmla="*/ 105 h 175"/>
                                <a:gd name="T38" fmla="*/ 313 w 326"/>
                                <a:gd name="T39" fmla="*/ 121 h 175"/>
                                <a:gd name="T40" fmla="*/ 298 w 326"/>
                                <a:gd name="T41" fmla="*/ 137 h 175"/>
                                <a:gd name="T42" fmla="*/ 278 w 326"/>
                                <a:gd name="T43" fmla="*/ 149 h 175"/>
                                <a:gd name="T44" fmla="*/ 254 w 326"/>
                                <a:gd name="T45" fmla="*/ 159 h 175"/>
                                <a:gd name="T46" fmla="*/ 226 w 326"/>
                                <a:gd name="T47" fmla="*/ 167 h 175"/>
                                <a:gd name="T48" fmla="*/ 195 w 326"/>
                                <a:gd name="T49" fmla="*/ 172 h 175"/>
                                <a:gd name="T50" fmla="*/ 164 w 326"/>
                                <a:gd name="T51" fmla="*/ 175 h 175"/>
                                <a:gd name="T52" fmla="*/ 147 w 326"/>
                                <a:gd name="T53" fmla="*/ 173 h 175"/>
                                <a:gd name="T54" fmla="*/ 115 w 326"/>
                                <a:gd name="T55" fmla="*/ 170 h 175"/>
                                <a:gd name="T56" fmla="*/ 86 w 326"/>
                                <a:gd name="T57" fmla="*/ 163 h 175"/>
                                <a:gd name="T58" fmla="*/ 60 w 326"/>
                                <a:gd name="T59" fmla="*/ 154 h 175"/>
                                <a:gd name="T60" fmla="*/ 37 w 326"/>
                                <a:gd name="T61" fmla="*/ 143 h 175"/>
                                <a:gd name="T62" fmla="*/ 21 w 326"/>
                                <a:gd name="T63" fmla="*/ 129 h 175"/>
                                <a:gd name="T64" fmla="*/ 8 w 326"/>
                                <a:gd name="T65" fmla="*/ 114 h 175"/>
                                <a:gd name="T66" fmla="*/ 1 w 326"/>
                                <a:gd name="T67" fmla="*/ 96 h 175"/>
                                <a:gd name="T68" fmla="*/ 0 w 326"/>
                                <a:gd name="T69" fmla="*/ 87 h 1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26" h="175">
                                  <a:moveTo>
                                    <a:pt x="0" y="87"/>
                                  </a:moveTo>
                                  <a:lnTo>
                                    <a:pt x="0" y="87"/>
                                  </a:lnTo>
                                  <a:lnTo>
                                    <a:pt x="1" y="79"/>
                                  </a:lnTo>
                                  <a:lnTo>
                                    <a:pt x="4" y="70"/>
                                  </a:lnTo>
                                  <a:lnTo>
                                    <a:pt x="8" y="61"/>
                                  </a:lnTo>
                                  <a:lnTo>
                                    <a:pt x="13" y="54"/>
                                  </a:lnTo>
                                  <a:lnTo>
                                    <a:pt x="21" y="46"/>
                                  </a:lnTo>
                                  <a:lnTo>
                                    <a:pt x="28" y="39"/>
                                  </a:lnTo>
                                  <a:lnTo>
                                    <a:pt x="37" y="32"/>
                                  </a:lnTo>
                                  <a:lnTo>
                                    <a:pt x="47" y="26"/>
                                  </a:lnTo>
                                  <a:lnTo>
                                    <a:pt x="60" y="21"/>
                                  </a:lnTo>
                                  <a:lnTo>
                                    <a:pt x="72" y="16"/>
                                  </a:lnTo>
                                  <a:lnTo>
                                    <a:pt x="86" y="12"/>
                                  </a:lnTo>
                                  <a:lnTo>
                                    <a:pt x="100" y="8"/>
                                  </a:lnTo>
                                  <a:lnTo>
                                    <a:pt x="115" y="4"/>
                                  </a:lnTo>
                                  <a:lnTo>
                                    <a:pt x="130" y="3"/>
                                  </a:lnTo>
                                  <a:lnTo>
                                    <a:pt x="147" y="2"/>
                                  </a:lnTo>
                                  <a:lnTo>
                                    <a:pt x="164" y="0"/>
                                  </a:lnTo>
                                  <a:lnTo>
                                    <a:pt x="164" y="0"/>
                                  </a:lnTo>
                                  <a:lnTo>
                                    <a:pt x="180" y="2"/>
                                  </a:lnTo>
                                  <a:lnTo>
                                    <a:pt x="195" y="3"/>
                                  </a:lnTo>
                                  <a:lnTo>
                                    <a:pt x="212" y="4"/>
                                  </a:lnTo>
                                  <a:lnTo>
                                    <a:pt x="226" y="8"/>
                                  </a:lnTo>
                                  <a:lnTo>
                                    <a:pt x="240" y="12"/>
                                  </a:lnTo>
                                  <a:lnTo>
                                    <a:pt x="254" y="16"/>
                                  </a:lnTo>
                                  <a:lnTo>
                                    <a:pt x="267" y="21"/>
                                  </a:lnTo>
                                  <a:lnTo>
                                    <a:pt x="278" y="26"/>
                                  </a:lnTo>
                                  <a:lnTo>
                                    <a:pt x="289" y="32"/>
                                  </a:lnTo>
                                  <a:lnTo>
                                    <a:pt x="298" y="39"/>
                                  </a:lnTo>
                                  <a:lnTo>
                                    <a:pt x="306" y="46"/>
                                  </a:lnTo>
                                  <a:lnTo>
                                    <a:pt x="313" y="54"/>
                                  </a:lnTo>
                                  <a:lnTo>
                                    <a:pt x="318" y="61"/>
                                  </a:lnTo>
                                  <a:lnTo>
                                    <a:pt x="323" y="70"/>
                                  </a:lnTo>
                                  <a:lnTo>
                                    <a:pt x="324" y="79"/>
                                  </a:lnTo>
                                  <a:lnTo>
                                    <a:pt x="326" y="87"/>
                                  </a:lnTo>
                                  <a:lnTo>
                                    <a:pt x="326" y="87"/>
                                  </a:lnTo>
                                  <a:lnTo>
                                    <a:pt x="324" y="96"/>
                                  </a:lnTo>
                                  <a:lnTo>
                                    <a:pt x="323" y="105"/>
                                  </a:lnTo>
                                  <a:lnTo>
                                    <a:pt x="318" y="114"/>
                                  </a:lnTo>
                                  <a:lnTo>
                                    <a:pt x="313" y="121"/>
                                  </a:lnTo>
                                  <a:lnTo>
                                    <a:pt x="306" y="129"/>
                                  </a:lnTo>
                                  <a:lnTo>
                                    <a:pt x="298" y="137"/>
                                  </a:lnTo>
                                  <a:lnTo>
                                    <a:pt x="289" y="143"/>
                                  </a:lnTo>
                                  <a:lnTo>
                                    <a:pt x="278" y="149"/>
                                  </a:lnTo>
                                  <a:lnTo>
                                    <a:pt x="267" y="154"/>
                                  </a:lnTo>
                                  <a:lnTo>
                                    <a:pt x="254" y="159"/>
                                  </a:lnTo>
                                  <a:lnTo>
                                    <a:pt x="240" y="163"/>
                                  </a:lnTo>
                                  <a:lnTo>
                                    <a:pt x="226" y="167"/>
                                  </a:lnTo>
                                  <a:lnTo>
                                    <a:pt x="212" y="170"/>
                                  </a:lnTo>
                                  <a:lnTo>
                                    <a:pt x="195" y="172"/>
                                  </a:lnTo>
                                  <a:lnTo>
                                    <a:pt x="180" y="173"/>
                                  </a:lnTo>
                                  <a:lnTo>
                                    <a:pt x="164" y="175"/>
                                  </a:lnTo>
                                  <a:lnTo>
                                    <a:pt x="164" y="175"/>
                                  </a:lnTo>
                                  <a:lnTo>
                                    <a:pt x="147" y="173"/>
                                  </a:lnTo>
                                  <a:lnTo>
                                    <a:pt x="130" y="172"/>
                                  </a:lnTo>
                                  <a:lnTo>
                                    <a:pt x="115" y="170"/>
                                  </a:lnTo>
                                  <a:lnTo>
                                    <a:pt x="100" y="167"/>
                                  </a:lnTo>
                                  <a:lnTo>
                                    <a:pt x="86" y="163"/>
                                  </a:lnTo>
                                  <a:lnTo>
                                    <a:pt x="72" y="159"/>
                                  </a:lnTo>
                                  <a:lnTo>
                                    <a:pt x="60" y="154"/>
                                  </a:lnTo>
                                  <a:lnTo>
                                    <a:pt x="47" y="149"/>
                                  </a:lnTo>
                                  <a:lnTo>
                                    <a:pt x="37" y="143"/>
                                  </a:lnTo>
                                  <a:lnTo>
                                    <a:pt x="28" y="137"/>
                                  </a:lnTo>
                                  <a:lnTo>
                                    <a:pt x="21" y="129"/>
                                  </a:lnTo>
                                  <a:lnTo>
                                    <a:pt x="13" y="121"/>
                                  </a:lnTo>
                                  <a:lnTo>
                                    <a:pt x="8" y="114"/>
                                  </a:lnTo>
                                  <a:lnTo>
                                    <a:pt x="4" y="105"/>
                                  </a:lnTo>
                                  <a:lnTo>
                                    <a:pt x="1" y="96"/>
                                  </a:lnTo>
                                  <a:lnTo>
                                    <a:pt x="0" y="87"/>
                                  </a:lnTo>
                                  <a:lnTo>
                                    <a:pt x="0" y="87"/>
                                  </a:lnTo>
                                  <a:close/>
                                </a:path>
                              </a:pathLst>
                            </a:custGeom>
                            <a:solidFill>
                              <a:srgbClr val="518E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3" name="Freeform 3777"/>
                          <wps:cNvSpPr>
                            <a:spLocks/>
                          </wps:cNvSpPr>
                          <wps:spPr bwMode="auto">
                            <a:xfrm>
                              <a:off x="790" y="4057"/>
                              <a:ext cx="312" cy="165"/>
                            </a:xfrm>
                            <a:custGeom>
                              <a:avLst/>
                              <a:gdLst>
                                <a:gd name="T0" fmla="*/ 0 w 312"/>
                                <a:gd name="T1" fmla="*/ 83 h 165"/>
                                <a:gd name="T2" fmla="*/ 4 w 312"/>
                                <a:gd name="T3" fmla="*/ 66 h 165"/>
                                <a:gd name="T4" fmla="*/ 13 w 312"/>
                                <a:gd name="T5" fmla="*/ 50 h 165"/>
                                <a:gd name="T6" fmla="*/ 27 w 312"/>
                                <a:gd name="T7" fmla="*/ 36 h 165"/>
                                <a:gd name="T8" fmla="*/ 46 w 312"/>
                                <a:gd name="T9" fmla="*/ 24 h 165"/>
                                <a:gd name="T10" fmla="*/ 69 w 312"/>
                                <a:gd name="T11" fmla="*/ 14 h 165"/>
                                <a:gd name="T12" fmla="*/ 96 w 312"/>
                                <a:gd name="T13" fmla="*/ 6 h 165"/>
                                <a:gd name="T14" fmla="*/ 125 w 312"/>
                                <a:gd name="T15" fmla="*/ 1 h 165"/>
                                <a:gd name="T16" fmla="*/ 156 w 312"/>
                                <a:gd name="T17" fmla="*/ 0 h 165"/>
                                <a:gd name="T18" fmla="*/ 173 w 312"/>
                                <a:gd name="T19" fmla="*/ 0 h 165"/>
                                <a:gd name="T20" fmla="*/ 203 w 312"/>
                                <a:gd name="T21" fmla="*/ 4 h 165"/>
                                <a:gd name="T22" fmla="*/ 230 w 312"/>
                                <a:gd name="T23" fmla="*/ 10 h 165"/>
                                <a:gd name="T24" fmla="*/ 256 w 312"/>
                                <a:gd name="T25" fmla="*/ 19 h 165"/>
                                <a:gd name="T26" fmla="*/ 276 w 312"/>
                                <a:gd name="T27" fmla="*/ 29 h 165"/>
                                <a:gd name="T28" fmla="*/ 294 w 312"/>
                                <a:gd name="T29" fmla="*/ 43 h 165"/>
                                <a:gd name="T30" fmla="*/ 305 w 312"/>
                                <a:gd name="T31" fmla="*/ 57 h 165"/>
                                <a:gd name="T32" fmla="*/ 312 w 312"/>
                                <a:gd name="T33" fmla="*/ 74 h 165"/>
                                <a:gd name="T34" fmla="*/ 312 w 312"/>
                                <a:gd name="T35" fmla="*/ 83 h 165"/>
                                <a:gd name="T36" fmla="*/ 309 w 312"/>
                                <a:gd name="T37" fmla="*/ 99 h 165"/>
                                <a:gd name="T38" fmla="*/ 300 w 312"/>
                                <a:gd name="T39" fmla="*/ 114 h 165"/>
                                <a:gd name="T40" fmla="*/ 285 w 312"/>
                                <a:gd name="T41" fmla="*/ 128 h 165"/>
                                <a:gd name="T42" fmla="*/ 267 w 312"/>
                                <a:gd name="T43" fmla="*/ 141 h 165"/>
                                <a:gd name="T44" fmla="*/ 244 w 312"/>
                                <a:gd name="T45" fmla="*/ 151 h 165"/>
                                <a:gd name="T46" fmla="*/ 217 w 312"/>
                                <a:gd name="T47" fmla="*/ 159 h 165"/>
                                <a:gd name="T48" fmla="*/ 188 w 312"/>
                                <a:gd name="T49" fmla="*/ 163 h 165"/>
                                <a:gd name="T50" fmla="*/ 156 w 312"/>
                                <a:gd name="T51" fmla="*/ 165 h 165"/>
                                <a:gd name="T52" fmla="*/ 141 w 312"/>
                                <a:gd name="T53" fmla="*/ 164 h 165"/>
                                <a:gd name="T54" fmla="*/ 110 w 312"/>
                                <a:gd name="T55" fmla="*/ 162 h 165"/>
                                <a:gd name="T56" fmla="*/ 82 w 312"/>
                                <a:gd name="T57" fmla="*/ 155 h 165"/>
                                <a:gd name="T58" fmla="*/ 58 w 312"/>
                                <a:gd name="T59" fmla="*/ 146 h 165"/>
                                <a:gd name="T60" fmla="*/ 36 w 312"/>
                                <a:gd name="T61" fmla="*/ 135 h 165"/>
                                <a:gd name="T62" fmla="*/ 19 w 312"/>
                                <a:gd name="T63" fmla="*/ 122 h 165"/>
                                <a:gd name="T64" fmla="*/ 8 w 312"/>
                                <a:gd name="T65" fmla="*/ 107 h 165"/>
                                <a:gd name="T66" fmla="*/ 2 w 312"/>
                                <a:gd name="T67" fmla="*/ 90 h 165"/>
                                <a:gd name="T68" fmla="*/ 0 w 312"/>
                                <a:gd name="T69" fmla="*/ 83 h 1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12" h="165">
                                  <a:moveTo>
                                    <a:pt x="0" y="83"/>
                                  </a:moveTo>
                                  <a:lnTo>
                                    <a:pt x="0" y="83"/>
                                  </a:lnTo>
                                  <a:lnTo>
                                    <a:pt x="2" y="74"/>
                                  </a:lnTo>
                                  <a:lnTo>
                                    <a:pt x="4" y="66"/>
                                  </a:lnTo>
                                  <a:lnTo>
                                    <a:pt x="8" y="57"/>
                                  </a:lnTo>
                                  <a:lnTo>
                                    <a:pt x="13" y="50"/>
                                  </a:lnTo>
                                  <a:lnTo>
                                    <a:pt x="19" y="43"/>
                                  </a:lnTo>
                                  <a:lnTo>
                                    <a:pt x="27" y="36"/>
                                  </a:lnTo>
                                  <a:lnTo>
                                    <a:pt x="36" y="29"/>
                                  </a:lnTo>
                                  <a:lnTo>
                                    <a:pt x="46" y="24"/>
                                  </a:lnTo>
                                  <a:lnTo>
                                    <a:pt x="58" y="19"/>
                                  </a:lnTo>
                                  <a:lnTo>
                                    <a:pt x="69" y="14"/>
                                  </a:lnTo>
                                  <a:lnTo>
                                    <a:pt x="82" y="10"/>
                                  </a:lnTo>
                                  <a:lnTo>
                                    <a:pt x="96" y="6"/>
                                  </a:lnTo>
                                  <a:lnTo>
                                    <a:pt x="110" y="4"/>
                                  </a:lnTo>
                                  <a:lnTo>
                                    <a:pt x="125" y="1"/>
                                  </a:lnTo>
                                  <a:lnTo>
                                    <a:pt x="141" y="0"/>
                                  </a:lnTo>
                                  <a:lnTo>
                                    <a:pt x="156" y="0"/>
                                  </a:lnTo>
                                  <a:lnTo>
                                    <a:pt x="156" y="0"/>
                                  </a:lnTo>
                                  <a:lnTo>
                                    <a:pt x="173" y="0"/>
                                  </a:lnTo>
                                  <a:lnTo>
                                    <a:pt x="188" y="1"/>
                                  </a:lnTo>
                                  <a:lnTo>
                                    <a:pt x="203" y="4"/>
                                  </a:lnTo>
                                  <a:lnTo>
                                    <a:pt x="217" y="6"/>
                                  </a:lnTo>
                                  <a:lnTo>
                                    <a:pt x="230" y="10"/>
                                  </a:lnTo>
                                  <a:lnTo>
                                    <a:pt x="244" y="14"/>
                                  </a:lnTo>
                                  <a:lnTo>
                                    <a:pt x="256" y="19"/>
                                  </a:lnTo>
                                  <a:lnTo>
                                    <a:pt x="267" y="24"/>
                                  </a:lnTo>
                                  <a:lnTo>
                                    <a:pt x="276" y="29"/>
                                  </a:lnTo>
                                  <a:lnTo>
                                    <a:pt x="285" y="36"/>
                                  </a:lnTo>
                                  <a:lnTo>
                                    <a:pt x="294" y="43"/>
                                  </a:lnTo>
                                  <a:lnTo>
                                    <a:pt x="300" y="50"/>
                                  </a:lnTo>
                                  <a:lnTo>
                                    <a:pt x="305" y="57"/>
                                  </a:lnTo>
                                  <a:lnTo>
                                    <a:pt x="309" y="66"/>
                                  </a:lnTo>
                                  <a:lnTo>
                                    <a:pt x="312" y="74"/>
                                  </a:lnTo>
                                  <a:lnTo>
                                    <a:pt x="312" y="83"/>
                                  </a:lnTo>
                                  <a:lnTo>
                                    <a:pt x="312" y="83"/>
                                  </a:lnTo>
                                  <a:lnTo>
                                    <a:pt x="312" y="90"/>
                                  </a:lnTo>
                                  <a:lnTo>
                                    <a:pt x="309" y="99"/>
                                  </a:lnTo>
                                  <a:lnTo>
                                    <a:pt x="305" y="107"/>
                                  </a:lnTo>
                                  <a:lnTo>
                                    <a:pt x="300" y="114"/>
                                  </a:lnTo>
                                  <a:lnTo>
                                    <a:pt x="294" y="122"/>
                                  </a:lnTo>
                                  <a:lnTo>
                                    <a:pt x="285" y="128"/>
                                  </a:lnTo>
                                  <a:lnTo>
                                    <a:pt x="276" y="135"/>
                                  </a:lnTo>
                                  <a:lnTo>
                                    <a:pt x="267" y="141"/>
                                  </a:lnTo>
                                  <a:lnTo>
                                    <a:pt x="256" y="146"/>
                                  </a:lnTo>
                                  <a:lnTo>
                                    <a:pt x="244" y="151"/>
                                  </a:lnTo>
                                  <a:lnTo>
                                    <a:pt x="230" y="155"/>
                                  </a:lnTo>
                                  <a:lnTo>
                                    <a:pt x="217" y="159"/>
                                  </a:lnTo>
                                  <a:lnTo>
                                    <a:pt x="203" y="162"/>
                                  </a:lnTo>
                                  <a:lnTo>
                                    <a:pt x="188" y="163"/>
                                  </a:lnTo>
                                  <a:lnTo>
                                    <a:pt x="173" y="164"/>
                                  </a:lnTo>
                                  <a:lnTo>
                                    <a:pt x="156" y="165"/>
                                  </a:lnTo>
                                  <a:lnTo>
                                    <a:pt x="156" y="165"/>
                                  </a:lnTo>
                                  <a:lnTo>
                                    <a:pt x="141" y="164"/>
                                  </a:lnTo>
                                  <a:lnTo>
                                    <a:pt x="125" y="163"/>
                                  </a:lnTo>
                                  <a:lnTo>
                                    <a:pt x="110" y="162"/>
                                  </a:lnTo>
                                  <a:lnTo>
                                    <a:pt x="96" y="159"/>
                                  </a:lnTo>
                                  <a:lnTo>
                                    <a:pt x="82" y="155"/>
                                  </a:lnTo>
                                  <a:lnTo>
                                    <a:pt x="69" y="151"/>
                                  </a:lnTo>
                                  <a:lnTo>
                                    <a:pt x="58" y="146"/>
                                  </a:lnTo>
                                  <a:lnTo>
                                    <a:pt x="46" y="141"/>
                                  </a:lnTo>
                                  <a:lnTo>
                                    <a:pt x="36" y="135"/>
                                  </a:lnTo>
                                  <a:lnTo>
                                    <a:pt x="27" y="128"/>
                                  </a:lnTo>
                                  <a:lnTo>
                                    <a:pt x="19" y="122"/>
                                  </a:lnTo>
                                  <a:lnTo>
                                    <a:pt x="13" y="114"/>
                                  </a:lnTo>
                                  <a:lnTo>
                                    <a:pt x="8" y="107"/>
                                  </a:lnTo>
                                  <a:lnTo>
                                    <a:pt x="4" y="99"/>
                                  </a:lnTo>
                                  <a:lnTo>
                                    <a:pt x="2" y="90"/>
                                  </a:lnTo>
                                  <a:lnTo>
                                    <a:pt x="0" y="83"/>
                                  </a:lnTo>
                                  <a:lnTo>
                                    <a:pt x="0" y="83"/>
                                  </a:lnTo>
                                  <a:close/>
                                </a:path>
                              </a:pathLst>
                            </a:custGeom>
                            <a:solidFill>
                              <a:srgbClr val="5690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4" name="Freeform 3778"/>
                          <wps:cNvSpPr>
                            <a:spLocks/>
                          </wps:cNvSpPr>
                          <wps:spPr bwMode="auto">
                            <a:xfrm>
                              <a:off x="795" y="4058"/>
                              <a:ext cx="299" cy="158"/>
                            </a:xfrm>
                            <a:custGeom>
                              <a:avLst/>
                              <a:gdLst>
                                <a:gd name="T0" fmla="*/ 0 w 299"/>
                                <a:gd name="T1" fmla="*/ 79 h 158"/>
                                <a:gd name="T2" fmla="*/ 4 w 299"/>
                                <a:gd name="T3" fmla="*/ 64 h 158"/>
                                <a:gd name="T4" fmla="*/ 12 w 299"/>
                                <a:gd name="T5" fmla="*/ 49 h 158"/>
                                <a:gd name="T6" fmla="*/ 26 w 299"/>
                                <a:gd name="T7" fmla="*/ 35 h 158"/>
                                <a:gd name="T8" fmla="*/ 44 w 299"/>
                                <a:gd name="T9" fmla="*/ 23 h 158"/>
                                <a:gd name="T10" fmla="*/ 67 w 299"/>
                                <a:gd name="T11" fmla="*/ 14 h 158"/>
                                <a:gd name="T12" fmla="*/ 92 w 299"/>
                                <a:gd name="T13" fmla="*/ 7 h 158"/>
                                <a:gd name="T14" fmla="*/ 119 w 299"/>
                                <a:gd name="T15" fmla="*/ 3 h 158"/>
                                <a:gd name="T16" fmla="*/ 150 w 299"/>
                                <a:gd name="T17" fmla="*/ 0 h 158"/>
                                <a:gd name="T18" fmla="*/ 165 w 299"/>
                                <a:gd name="T19" fmla="*/ 1 h 158"/>
                                <a:gd name="T20" fmla="*/ 194 w 299"/>
                                <a:gd name="T21" fmla="*/ 4 h 158"/>
                                <a:gd name="T22" fmla="*/ 221 w 299"/>
                                <a:gd name="T23" fmla="*/ 10 h 158"/>
                                <a:gd name="T24" fmla="*/ 244 w 299"/>
                                <a:gd name="T25" fmla="*/ 18 h 158"/>
                                <a:gd name="T26" fmla="*/ 265 w 299"/>
                                <a:gd name="T27" fmla="*/ 29 h 158"/>
                                <a:gd name="T28" fmla="*/ 280 w 299"/>
                                <a:gd name="T29" fmla="*/ 42 h 158"/>
                                <a:gd name="T30" fmla="*/ 291 w 299"/>
                                <a:gd name="T31" fmla="*/ 56 h 158"/>
                                <a:gd name="T32" fmla="*/ 298 w 299"/>
                                <a:gd name="T33" fmla="*/ 71 h 158"/>
                                <a:gd name="T34" fmla="*/ 299 w 299"/>
                                <a:gd name="T35" fmla="*/ 79 h 158"/>
                                <a:gd name="T36" fmla="*/ 295 w 299"/>
                                <a:gd name="T37" fmla="*/ 94 h 158"/>
                                <a:gd name="T38" fmla="*/ 286 w 299"/>
                                <a:gd name="T39" fmla="*/ 110 h 158"/>
                                <a:gd name="T40" fmla="*/ 273 w 299"/>
                                <a:gd name="T41" fmla="*/ 122 h 158"/>
                                <a:gd name="T42" fmla="*/ 254 w 299"/>
                                <a:gd name="T43" fmla="*/ 135 h 158"/>
                                <a:gd name="T44" fmla="*/ 233 w 299"/>
                                <a:gd name="T45" fmla="*/ 144 h 158"/>
                                <a:gd name="T46" fmla="*/ 207 w 299"/>
                                <a:gd name="T47" fmla="*/ 152 h 158"/>
                                <a:gd name="T48" fmla="*/ 179 w 299"/>
                                <a:gd name="T49" fmla="*/ 155 h 158"/>
                                <a:gd name="T50" fmla="*/ 150 w 299"/>
                                <a:gd name="T51" fmla="*/ 158 h 158"/>
                                <a:gd name="T52" fmla="*/ 134 w 299"/>
                                <a:gd name="T53" fmla="*/ 157 h 158"/>
                                <a:gd name="T54" fmla="*/ 105 w 299"/>
                                <a:gd name="T55" fmla="*/ 154 h 158"/>
                                <a:gd name="T56" fmla="*/ 78 w 299"/>
                                <a:gd name="T57" fmla="*/ 148 h 158"/>
                                <a:gd name="T58" fmla="*/ 55 w 299"/>
                                <a:gd name="T59" fmla="*/ 140 h 158"/>
                                <a:gd name="T60" fmla="*/ 35 w 299"/>
                                <a:gd name="T61" fmla="*/ 129 h 158"/>
                                <a:gd name="T62" fmla="*/ 18 w 299"/>
                                <a:gd name="T63" fmla="*/ 116 h 158"/>
                                <a:gd name="T64" fmla="*/ 8 w 299"/>
                                <a:gd name="T65" fmla="*/ 102 h 158"/>
                                <a:gd name="T66" fmla="*/ 2 w 299"/>
                                <a:gd name="T67" fmla="*/ 87 h 158"/>
                                <a:gd name="T68" fmla="*/ 0 w 299"/>
                                <a:gd name="T69" fmla="*/ 79 h 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99" h="158">
                                  <a:moveTo>
                                    <a:pt x="0" y="79"/>
                                  </a:moveTo>
                                  <a:lnTo>
                                    <a:pt x="0" y="79"/>
                                  </a:lnTo>
                                  <a:lnTo>
                                    <a:pt x="2" y="71"/>
                                  </a:lnTo>
                                  <a:lnTo>
                                    <a:pt x="4" y="64"/>
                                  </a:lnTo>
                                  <a:lnTo>
                                    <a:pt x="8" y="56"/>
                                  </a:lnTo>
                                  <a:lnTo>
                                    <a:pt x="12" y="49"/>
                                  </a:lnTo>
                                  <a:lnTo>
                                    <a:pt x="18" y="42"/>
                                  </a:lnTo>
                                  <a:lnTo>
                                    <a:pt x="26" y="35"/>
                                  </a:lnTo>
                                  <a:lnTo>
                                    <a:pt x="35" y="29"/>
                                  </a:lnTo>
                                  <a:lnTo>
                                    <a:pt x="44" y="23"/>
                                  </a:lnTo>
                                  <a:lnTo>
                                    <a:pt x="55" y="18"/>
                                  </a:lnTo>
                                  <a:lnTo>
                                    <a:pt x="67" y="14"/>
                                  </a:lnTo>
                                  <a:lnTo>
                                    <a:pt x="78" y="10"/>
                                  </a:lnTo>
                                  <a:lnTo>
                                    <a:pt x="92" y="7"/>
                                  </a:lnTo>
                                  <a:lnTo>
                                    <a:pt x="105" y="4"/>
                                  </a:lnTo>
                                  <a:lnTo>
                                    <a:pt x="119" y="3"/>
                                  </a:lnTo>
                                  <a:lnTo>
                                    <a:pt x="134" y="1"/>
                                  </a:lnTo>
                                  <a:lnTo>
                                    <a:pt x="150" y="0"/>
                                  </a:lnTo>
                                  <a:lnTo>
                                    <a:pt x="150" y="0"/>
                                  </a:lnTo>
                                  <a:lnTo>
                                    <a:pt x="165" y="1"/>
                                  </a:lnTo>
                                  <a:lnTo>
                                    <a:pt x="179" y="3"/>
                                  </a:lnTo>
                                  <a:lnTo>
                                    <a:pt x="194" y="4"/>
                                  </a:lnTo>
                                  <a:lnTo>
                                    <a:pt x="207" y="7"/>
                                  </a:lnTo>
                                  <a:lnTo>
                                    <a:pt x="221" y="10"/>
                                  </a:lnTo>
                                  <a:lnTo>
                                    <a:pt x="233" y="14"/>
                                  </a:lnTo>
                                  <a:lnTo>
                                    <a:pt x="244" y="18"/>
                                  </a:lnTo>
                                  <a:lnTo>
                                    <a:pt x="254" y="23"/>
                                  </a:lnTo>
                                  <a:lnTo>
                                    <a:pt x="265" y="29"/>
                                  </a:lnTo>
                                  <a:lnTo>
                                    <a:pt x="273" y="35"/>
                                  </a:lnTo>
                                  <a:lnTo>
                                    <a:pt x="280" y="42"/>
                                  </a:lnTo>
                                  <a:lnTo>
                                    <a:pt x="286" y="49"/>
                                  </a:lnTo>
                                  <a:lnTo>
                                    <a:pt x="291" y="56"/>
                                  </a:lnTo>
                                  <a:lnTo>
                                    <a:pt x="295" y="64"/>
                                  </a:lnTo>
                                  <a:lnTo>
                                    <a:pt x="298" y="71"/>
                                  </a:lnTo>
                                  <a:lnTo>
                                    <a:pt x="299" y="79"/>
                                  </a:lnTo>
                                  <a:lnTo>
                                    <a:pt x="299" y="79"/>
                                  </a:lnTo>
                                  <a:lnTo>
                                    <a:pt x="298" y="87"/>
                                  </a:lnTo>
                                  <a:lnTo>
                                    <a:pt x="295" y="94"/>
                                  </a:lnTo>
                                  <a:lnTo>
                                    <a:pt x="291" y="102"/>
                                  </a:lnTo>
                                  <a:lnTo>
                                    <a:pt x="286" y="110"/>
                                  </a:lnTo>
                                  <a:lnTo>
                                    <a:pt x="280" y="116"/>
                                  </a:lnTo>
                                  <a:lnTo>
                                    <a:pt x="273" y="122"/>
                                  </a:lnTo>
                                  <a:lnTo>
                                    <a:pt x="265" y="129"/>
                                  </a:lnTo>
                                  <a:lnTo>
                                    <a:pt x="254" y="135"/>
                                  </a:lnTo>
                                  <a:lnTo>
                                    <a:pt x="244" y="140"/>
                                  </a:lnTo>
                                  <a:lnTo>
                                    <a:pt x="233" y="144"/>
                                  </a:lnTo>
                                  <a:lnTo>
                                    <a:pt x="221" y="148"/>
                                  </a:lnTo>
                                  <a:lnTo>
                                    <a:pt x="207" y="152"/>
                                  </a:lnTo>
                                  <a:lnTo>
                                    <a:pt x="194" y="154"/>
                                  </a:lnTo>
                                  <a:lnTo>
                                    <a:pt x="179" y="155"/>
                                  </a:lnTo>
                                  <a:lnTo>
                                    <a:pt x="165" y="157"/>
                                  </a:lnTo>
                                  <a:lnTo>
                                    <a:pt x="150" y="158"/>
                                  </a:lnTo>
                                  <a:lnTo>
                                    <a:pt x="150" y="158"/>
                                  </a:lnTo>
                                  <a:lnTo>
                                    <a:pt x="134" y="157"/>
                                  </a:lnTo>
                                  <a:lnTo>
                                    <a:pt x="119" y="155"/>
                                  </a:lnTo>
                                  <a:lnTo>
                                    <a:pt x="105" y="154"/>
                                  </a:lnTo>
                                  <a:lnTo>
                                    <a:pt x="92" y="152"/>
                                  </a:lnTo>
                                  <a:lnTo>
                                    <a:pt x="78" y="148"/>
                                  </a:lnTo>
                                  <a:lnTo>
                                    <a:pt x="67" y="144"/>
                                  </a:lnTo>
                                  <a:lnTo>
                                    <a:pt x="55" y="140"/>
                                  </a:lnTo>
                                  <a:lnTo>
                                    <a:pt x="44" y="135"/>
                                  </a:lnTo>
                                  <a:lnTo>
                                    <a:pt x="35" y="129"/>
                                  </a:lnTo>
                                  <a:lnTo>
                                    <a:pt x="26" y="122"/>
                                  </a:lnTo>
                                  <a:lnTo>
                                    <a:pt x="18" y="116"/>
                                  </a:lnTo>
                                  <a:lnTo>
                                    <a:pt x="12" y="110"/>
                                  </a:lnTo>
                                  <a:lnTo>
                                    <a:pt x="8" y="102"/>
                                  </a:lnTo>
                                  <a:lnTo>
                                    <a:pt x="4" y="94"/>
                                  </a:lnTo>
                                  <a:lnTo>
                                    <a:pt x="2" y="87"/>
                                  </a:lnTo>
                                  <a:lnTo>
                                    <a:pt x="0" y="79"/>
                                  </a:lnTo>
                                  <a:lnTo>
                                    <a:pt x="0" y="79"/>
                                  </a:lnTo>
                                  <a:close/>
                                </a:path>
                              </a:pathLst>
                            </a:custGeom>
                            <a:solidFill>
                              <a:srgbClr val="5991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5" name="Freeform 3779"/>
                          <wps:cNvSpPr>
                            <a:spLocks/>
                          </wps:cNvSpPr>
                          <wps:spPr bwMode="auto">
                            <a:xfrm>
                              <a:off x="800" y="4061"/>
                              <a:ext cx="285" cy="149"/>
                            </a:xfrm>
                            <a:custGeom>
                              <a:avLst/>
                              <a:gdLst>
                                <a:gd name="T0" fmla="*/ 0 w 285"/>
                                <a:gd name="T1" fmla="*/ 74 h 149"/>
                                <a:gd name="T2" fmla="*/ 4 w 285"/>
                                <a:gd name="T3" fmla="*/ 58 h 149"/>
                                <a:gd name="T4" fmla="*/ 12 w 285"/>
                                <a:gd name="T5" fmla="*/ 44 h 149"/>
                                <a:gd name="T6" fmla="*/ 25 w 285"/>
                                <a:gd name="T7" fmla="*/ 33 h 149"/>
                                <a:gd name="T8" fmla="*/ 43 w 285"/>
                                <a:gd name="T9" fmla="*/ 21 h 149"/>
                                <a:gd name="T10" fmla="*/ 63 w 285"/>
                                <a:gd name="T11" fmla="*/ 12 h 149"/>
                                <a:gd name="T12" fmla="*/ 87 w 285"/>
                                <a:gd name="T13" fmla="*/ 5 h 149"/>
                                <a:gd name="T14" fmla="*/ 128 w 285"/>
                                <a:gd name="T15" fmla="*/ 0 h 149"/>
                                <a:gd name="T16" fmla="*/ 143 w 285"/>
                                <a:gd name="T17" fmla="*/ 0 h 149"/>
                                <a:gd name="T18" fmla="*/ 172 w 285"/>
                                <a:gd name="T19" fmla="*/ 1 h 149"/>
                                <a:gd name="T20" fmla="*/ 211 w 285"/>
                                <a:gd name="T21" fmla="*/ 9 h 149"/>
                                <a:gd name="T22" fmla="*/ 233 w 285"/>
                                <a:gd name="T23" fmla="*/ 16 h 149"/>
                                <a:gd name="T24" fmla="*/ 252 w 285"/>
                                <a:gd name="T25" fmla="*/ 26 h 149"/>
                                <a:gd name="T26" fmla="*/ 267 w 285"/>
                                <a:gd name="T27" fmla="*/ 38 h 149"/>
                                <a:gd name="T28" fmla="*/ 279 w 285"/>
                                <a:gd name="T29" fmla="*/ 52 h 149"/>
                                <a:gd name="T30" fmla="*/ 284 w 285"/>
                                <a:gd name="T31" fmla="*/ 66 h 149"/>
                                <a:gd name="T32" fmla="*/ 285 w 285"/>
                                <a:gd name="T33" fmla="*/ 74 h 149"/>
                                <a:gd name="T34" fmla="*/ 281 w 285"/>
                                <a:gd name="T35" fmla="*/ 89 h 149"/>
                                <a:gd name="T36" fmla="*/ 274 w 285"/>
                                <a:gd name="T37" fmla="*/ 103 h 149"/>
                                <a:gd name="T38" fmla="*/ 261 w 285"/>
                                <a:gd name="T39" fmla="*/ 116 h 149"/>
                                <a:gd name="T40" fmla="*/ 243 w 285"/>
                                <a:gd name="T41" fmla="*/ 127 h 149"/>
                                <a:gd name="T42" fmla="*/ 223 w 285"/>
                                <a:gd name="T43" fmla="*/ 136 h 149"/>
                                <a:gd name="T44" fmla="*/ 198 w 285"/>
                                <a:gd name="T45" fmla="*/ 142 h 149"/>
                                <a:gd name="T46" fmla="*/ 157 w 285"/>
                                <a:gd name="T47" fmla="*/ 147 h 149"/>
                                <a:gd name="T48" fmla="*/ 143 w 285"/>
                                <a:gd name="T49" fmla="*/ 149 h 149"/>
                                <a:gd name="T50" fmla="*/ 114 w 285"/>
                                <a:gd name="T51" fmla="*/ 147 h 149"/>
                                <a:gd name="T52" fmla="*/ 76 w 285"/>
                                <a:gd name="T53" fmla="*/ 140 h 149"/>
                                <a:gd name="T54" fmla="*/ 53 w 285"/>
                                <a:gd name="T55" fmla="*/ 131 h 149"/>
                                <a:gd name="T56" fmla="*/ 34 w 285"/>
                                <a:gd name="T57" fmla="*/ 121 h 149"/>
                                <a:gd name="T58" fmla="*/ 18 w 285"/>
                                <a:gd name="T59" fmla="*/ 109 h 149"/>
                                <a:gd name="T60" fmla="*/ 7 w 285"/>
                                <a:gd name="T61" fmla="*/ 96 h 149"/>
                                <a:gd name="T62" fmla="*/ 2 w 285"/>
                                <a:gd name="T63" fmla="*/ 81 h 149"/>
                                <a:gd name="T64" fmla="*/ 0 w 285"/>
                                <a:gd name="T65" fmla="*/ 74 h 1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85" h="149">
                                  <a:moveTo>
                                    <a:pt x="0" y="74"/>
                                  </a:moveTo>
                                  <a:lnTo>
                                    <a:pt x="0" y="74"/>
                                  </a:lnTo>
                                  <a:lnTo>
                                    <a:pt x="2" y="66"/>
                                  </a:lnTo>
                                  <a:lnTo>
                                    <a:pt x="4" y="58"/>
                                  </a:lnTo>
                                  <a:lnTo>
                                    <a:pt x="7" y="52"/>
                                  </a:lnTo>
                                  <a:lnTo>
                                    <a:pt x="12" y="44"/>
                                  </a:lnTo>
                                  <a:lnTo>
                                    <a:pt x="18" y="38"/>
                                  </a:lnTo>
                                  <a:lnTo>
                                    <a:pt x="25" y="33"/>
                                  </a:lnTo>
                                  <a:lnTo>
                                    <a:pt x="34" y="26"/>
                                  </a:lnTo>
                                  <a:lnTo>
                                    <a:pt x="43" y="21"/>
                                  </a:lnTo>
                                  <a:lnTo>
                                    <a:pt x="53" y="16"/>
                                  </a:lnTo>
                                  <a:lnTo>
                                    <a:pt x="63" y="12"/>
                                  </a:lnTo>
                                  <a:lnTo>
                                    <a:pt x="76" y="9"/>
                                  </a:lnTo>
                                  <a:lnTo>
                                    <a:pt x="87" y="5"/>
                                  </a:lnTo>
                                  <a:lnTo>
                                    <a:pt x="114" y="1"/>
                                  </a:lnTo>
                                  <a:lnTo>
                                    <a:pt x="128" y="0"/>
                                  </a:lnTo>
                                  <a:lnTo>
                                    <a:pt x="143" y="0"/>
                                  </a:lnTo>
                                  <a:lnTo>
                                    <a:pt x="143" y="0"/>
                                  </a:lnTo>
                                  <a:lnTo>
                                    <a:pt x="157" y="0"/>
                                  </a:lnTo>
                                  <a:lnTo>
                                    <a:pt x="172" y="1"/>
                                  </a:lnTo>
                                  <a:lnTo>
                                    <a:pt x="198" y="5"/>
                                  </a:lnTo>
                                  <a:lnTo>
                                    <a:pt x="211" y="9"/>
                                  </a:lnTo>
                                  <a:lnTo>
                                    <a:pt x="223" y="12"/>
                                  </a:lnTo>
                                  <a:lnTo>
                                    <a:pt x="233" y="16"/>
                                  </a:lnTo>
                                  <a:lnTo>
                                    <a:pt x="243" y="21"/>
                                  </a:lnTo>
                                  <a:lnTo>
                                    <a:pt x="252" y="26"/>
                                  </a:lnTo>
                                  <a:lnTo>
                                    <a:pt x="261" y="33"/>
                                  </a:lnTo>
                                  <a:lnTo>
                                    <a:pt x="267" y="38"/>
                                  </a:lnTo>
                                  <a:lnTo>
                                    <a:pt x="274" y="44"/>
                                  </a:lnTo>
                                  <a:lnTo>
                                    <a:pt x="279" y="52"/>
                                  </a:lnTo>
                                  <a:lnTo>
                                    <a:pt x="281" y="58"/>
                                  </a:lnTo>
                                  <a:lnTo>
                                    <a:pt x="284" y="66"/>
                                  </a:lnTo>
                                  <a:lnTo>
                                    <a:pt x="285" y="74"/>
                                  </a:lnTo>
                                  <a:lnTo>
                                    <a:pt x="285" y="74"/>
                                  </a:lnTo>
                                  <a:lnTo>
                                    <a:pt x="284" y="81"/>
                                  </a:lnTo>
                                  <a:lnTo>
                                    <a:pt x="281" y="89"/>
                                  </a:lnTo>
                                  <a:lnTo>
                                    <a:pt x="279" y="96"/>
                                  </a:lnTo>
                                  <a:lnTo>
                                    <a:pt x="274" y="103"/>
                                  </a:lnTo>
                                  <a:lnTo>
                                    <a:pt x="267" y="109"/>
                                  </a:lnTo>
                                  <a:lnTo>
                                    <a:pt x="261" y="116"/>
                                  </a:lnTo>
                                  <a:lnTo>
                                    <a:pt x="252" y="121"/>
                                  </a:lnTo>
                                  <a:lnTo>
                                    <a:pt x="243" y="127"/>
                                  </a:lnTo>
                                  <a:lnTo>
                                    <a:pt x="233" y="131"/>
                                  </a:lnTo>
                                  <a:lnTo>
                                    <a:pt x="223" y="136"/>
                                  </a:lnTo>
                                  <a:lnTo>
                                    <a:pt x="211" y="140"/>
                                  </a:lnTo>
                                  <a:lnTo>
                                    <a:pt x="198" y="142"/>
                                  </a:lnTo>
                                  <a:lnTo>
                                    <a:pt x="172" y="147"/>
                                  </a:lnTo>
                                  <a:lnTo>
                                    <a:pt x="157" y="147"/>
                                  </a:lnTo>
                                  <a:lnTo>
                                    <a:pt x="143" y="149"/>
                                  </a:lnTo>
                                  <a:lnTo>
                                    <a:pt x="143" y="149"/>
                                  </a:lnTo>
                                  <a:lnTo>
                                    <a:pt x="128" y="147"/>
                                  </a:lnTo>
                                  <a:lnTo>
                                    <a:pt x="114" y="147"/>
                                  </a:lnTo>
                                  <a:lnTo>
                                    <a:pt x="87" y="142"/>
                                  </a:lnTo>
                                  <a:lnTo>
                                    <a:pt x="76" y="140"/>
                                  </a:lnTo>
                                  <a:lnTo>
                                    <a:pt x="63" y="136"/>
                                  </a:lnTo>
                                  <a:lnTo>
                                    <a:pt x="53" y="131"/>
                                  </a:lnTo>
                                  <a:lnTo>
                                    <a:pt x="43" y="127"/>
                                  </a:lnTo>
                                  <a:lnTo>
                                    <a:pt x="34" y="121"/>
                                  </a:lnTo>
                                  <a:lnTo>
                                    <a:pt x="25" y="116"/>
                                  </a:lnTo>
                                  <a:lnTo>
                                    <a:pt x="18" y="109"/>
                                  </a:lnTo>
                                  <a:lnTo>
                                    <a:pt x="12" y="103"/>
                                  </a:lnTo>
                                  <a:lnTo>
                                    <a:pt x="7" y="96"/>
                                  </a:lnTo>
                                  <a:lnTo>
                                    <a:pt x="4" y="89"/>
                                  </a:lnTo>
                                  <a:lnTo>
                                    <a:pt x="2" y="81"/>
                                  </a:lnTo>
                                  <a:lnTo>
                                    <a:pt x="0" y="74"/>
                                  </a:lnTo>
                                  <a:lnTo>
                                    <a:pt x="0" y="74"/>
                                  </a:lnTo>
                                  <a:close/>
                                </a:path>
                              </a:pathLst>
                            </a:custGeom>
                            <a:solidFill>
                              <a:srgbClr val="5E94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6" name="Freeform 3780"/>
                          <wps:cNvSpPr>
                            <a:spLocks/>
                          </wps:cNvSpPr>
                          <wps:spPr bwMode="auto">
                            <a:xfrm>
                              <a:off x="806" y="4062"/>
                              <a:ext cx="270" cy="141"/>
                            </a:xfrm>
                            <a:custGeom>
                              <a:avLst/>
                              <a:gdLst>
                                <a:gd name="T0" fmla="*/ 0 w 270"/>
                                <a:gd name="T1" fmla="*/ 70 h 141"/>
                                <a:gd name="T2" fmla="*/ 0 w 270"/>
                                <a:gd name="T3" fmla="*/ 70 h 141"/>
                                <a:gd name="T4" fmla="*/ 1 w 270"/>
                                <a:gd name="T5" fmla="*/ 64 h 141"/>
                                <a:gd name="T6" fmla="*/ 3 w 270"/>
                                <a:gd name="T7" fmla="*/ 56 h 141"/>
                                <a:gd name="T8" fmla="*/ 6 w 270"/>
                                <a:gd name="T9" fmla="*/ 50 h 141"/>
                                <a:gd name="T10" fmla="*/ 11 w 270"/>
                                <a:gd name="T11" fmla="*/ 43 h 141"/>
                                <a:gd name="T12" fmla="*/ 16 w 270"/>
                                <a:gd name="T13" fmla="*/ 37 h 141"/>
                                <a:gd name="T14" fmla="*/ 24 w 270"/>
                                <a:gd name="T15" fmla="*/ 32 h 141"/>
                                <a:gd name="T16" fmla="*/ 32 w 270"/>
                                <a:gd name="T17" fmla="*/ 25 h 141"/>
                                <a:gd name="T18" fmla="*/ 39 w 270"/>
                                <a:gd name="T19" fmla="*/ 20 h 141"/>
                                <a:gd name="T20" fmla="*/ 49 w 270"/>
                                <a:gd name="T21" fmla="*/ 17 h 141"/>
                                <a:gd name="T22" fmla="*/ 60 w 270"/>
                                <a:gd name="T23" fmla="*/ 13 h 141"/>
                                <a:gd name="T24" fmla="*/ 83 w 270"/>
                                <a:gd name="T25" fmla="*/ 6 h 141"/>
                                <a:gd name="T26" fmla="*/ 108 w 270"/>
                                <a:gd name="T27" fmla="*/ 1 h 141"/>
                                <a:gd name="T28" fmla="*/ 135 w 270"/>
                                <a:gd name="T29" fmla="*/ 0 h 141"/>
                                <a:gd name="T30" fmla="*/ 135 w 270"/>
                                <a:gd name="T31" fmla="*/ 0 h 141"/>
                                <a:gd name="T32" fmla="*/ 163 w 270"/>
                                <a:gd name="T33" fmla="*/ 1 h 141"/>
                                <a:gd name="T34" fmla="*/ 187 w 270"/>
                                <a:gd name="T35" fmla="*/ 6 h 141"/>
                                <a:gd name="T36" fmla="*/ 210 w 270"/>
                                <a:gd name="T37" fmla="*/ 13 h 141"/>
                                <a:gd name="T38" fmla="*/ 220 w 270"/>
                                <a:gd name="T39" fmla="*/ 17 h 141"/>
                                <a:gd name="T40" fmla="*/ 231 w 270"/>
                                <a:gd name="T41" fmla="*/ 20 h 141"/>
                                <a:gd name="T42" fmla="*/ 240 w 270"/>
                                <a:gd name="T43" fmla="*/ 25 h 141"/>
                                <a:gd name="T44" fmla="*/ 247 w 270"/>
                                <a:gd name="T45" fmla="*/ 32 h 141"/>
                                <a:gd name="T46" fmla="*/ 254 w 270"/>
                                <a:gd name="T47" fmla="*/ 37 h 141"/>
                                <a:gd name="T48" fmla="*/ 260 w 270"/>
                                <a:gd name="T49" fmla="*/ 43 h 141"/>
                                <a:gd name="T50" fmla="*/ 264 w 270"/>
                                <a:gd name="T51" fmla="*/ 50 h 141"/>
                                <a:gd name="T52" fmla="*/ 268 w 270"/>
                                <a:gd name="T53" fmla="*/ 56 h 141"/>
                                <a:gd name="T54" fmla="*/ 269 w 270"/>
                                <a:gd name="T55" fmla="*/ 64 h 141"/>
                                <a:gd name="T56" fmla="*/ 270 w 270"/>
                                <a:gd name="T57" fmla="*/ 70 h 141"/>
                                <a:gd name="T58" fmla="*/ 270 w 270"/>
                                <a:gd name="T59" fmla="*/ 70 h 141"/>
                                <a:gd name="T60" fmla="*/ 269 w 270"/>
                                <a:gd name="T61" fmla="*/ 78 h 141"/>
                                <a:gd name="T62" fmla="*/ 268 w 270"/>
                                <a:gd name="T63" fmla="*/ 85 h 141"/>
                                <a:gd name="T64" fmla="*/ 264 w 270"/>
                                <a:gd name="T65" fmla="*/ 92 h 141"/>
                                <a:gd name="T66" fmla="*/ 260 w 270"/>
                                <a:gd name="T67" fmla="*/ 98 h 141"/>
                                <a:gd name="T68" fmla="*/ 254 w 270"/>
                                <a:gd name="T69" fmla="*/ 104 h 141"/>
                                <a:gd name="T70" fmla="*/ 247 w 270"/>
                                <a:gd name="T71" fmla="*/ 109 h 141"/>
                                <a:gd name="T72" fmla="*/ 240 w 270"/>
                                <a:gd name="T73" fmla="*/ 116 h 141"/>
                                <a:gd name="T74" fmla="*/ 231 w 270"/>
                                <a:gd name="T75" fmla="*/ 121 h 141"/>
                                <a:gd name="T76" fmla="*/ 220 w 270"/>
                                <a:gd name="T77" fmla="*/ 125 h 141"/>
                                <a:gd name="T78" fmla="*/ 210 w 270"/>
                                <a:gd name="T79" fmla="*/ 129 h 141"/>
                                <a:gd name="T80" fmla="*/ 187 w 270"/>
                                <a:gd name="T81" fmla="*/ 135 h 141"/>
                                <a:gd name="T82" fmla="*/ 163 w 270"/>
                                <a:gd name="T83" fmla="*/ 140 h 141"/>
                                <a:gd name="T84" fmla="*/ 135 w 270"/>
                                <a:gd name="T85" fmla="*/ 141 h 141"/>
                                <a:gd name="T86" fmla="*/ 135 w 270"/>
                                <a:gd name="T87" fmla="*/ 141 h 141"/>
                                <a:gd name="T88" fmla="*/ 108 w 270"/>
                                <a:gd name="T89" fmla="*/ 140 h 141"/>
                                <a:gd name="T90" fmla="*/ 83 w 270"/>
                                <a:gd name="T91" fmla="*/ 135 h 141"/>
                                <a:gd name="T92" fmla="*/ 60 w 270"/>
                                <a:gd name="T93" fmla="*/ 129 h 141"/>
                                <a:gd name="T94" fmla="*/ 49 w 270"/>
                                <a:gd name="T95" fmla="*/ 125 h 141"/>
                                <a:gd name="T96" fmla="*/ 39 w 270"/>
                                <a:gd name="T97" fmla="*/ 121 h 141"/>
                                <a:gd name="T98" fmla="*/ 32 w 270"/>
                                <a:gd name="T99" fmla="*/ 116 h 141"/>
                                <a:gd name="T100" fmla="*/ 24 w 270"/>
                                <a:gd name="T101" fmla="*/ 109 h 141"/>
                                <a:gd name="T102" fmla="*/ 16 w 270"/>
                                <a:gd name="T103" fmla="*/ 104 h 141"/>
                                <a:gd name="T104" fmla="*/ 11 w 270"/>
                                <a:gd name="T105" fmla="*/ 98 h 141"/>
                                <a:gd name="T106" fmla="*/ 6 w 270"/>
                                <a:gd name="T107" fmla="*/ 92 h 141"/>
                                <a:gd name="T108" fmla="*/ 3 w 270"/>
                                <a:gd name="T109" fmla="*/ 85 h 141"/>
                                <a:gd name="T110" fmla="*/ 1 w 270"/>
                                <a:gd name="T111" fmla="*/ 78 h 141"/>
                                <a:gd name="T112" fmla="*/ 0 w 270"/>
                                <a:gd name="T113" fmla="*/ 70 h 141"/>
                                <a:gd name="T114" fmla="*/ 0 w 270"/>
                                <a:gd name="T115" fmla="*/ 70 h 1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270" h="141">
                                  <a:moveTo>
                                    <a:pt x="0" y="70"/>
                                  </a:moveTo>
                                  <a:lnTo>
                                    <a:pt x="0" y="70"/>
                                  </a:lnTo>
                                  <a:lnTo>
                                    <a:pt x="1" y="64"/>
                                  </a:lnTo>
                                  <a:lnTo>
                                    <a:pt x="3" y="56"/>
                                  </a:lnTo>
                                  <a:lnTo>
                                    <a:pt x="6" y="50"/>
                                  </a:lnTo>
                                  <a:lnTo>
                                    <a:pt x="11" y="43"/>
                                  </a:lnTo>
                                  <a:lnTo>
                                    <a:pt x="16" y="37"/>
                                  </a:lnTo>
                                  <a:lnTo>
                                    <a:pt x="24" y="32"/>
                                  </a:lnTo>
                                  <a:lnTo>
                                    <a:pt x="32" y="25"/>
                                  </a:lnTo>
                                  <a:lnTo>
                                    <a:pt x="39" y="20"/>
                                  </a:lnTo>
                                  <a:lnTo>
                                    <a:pt x="49" y="17"/>
                                  </a:lnTo>
                                  <a:lnTo>
                                    <a:pt x="60" y="13"/>
                                  </a:lnTo>
                                  <a:lnTo>
                                    <a:pt x="83" y="6"/>
                                  </a:lnTo>
                                  <a:lnTo>
                                    <a:pt x="108" y="1"/>
                                  </a:lnTo>
                                  <a:lnTo>
                                    <a:pt x="135" y="0"/>
                                  </a:lnTo>
                                  <a:lnTo>
                                    <a:pt x="135" y="0"/>
                                  </a:lnTo>
                                  <a:lnTo>
                                    <a:pt x="163" y="1"/>
                                  </a:lnTo>
                                  <a:lnTo>
                                    <a:pt x="187" y="6"/>
                                  </a:lnTo>
                                  <a:lnTo>
                                    <a:pt x="210" y="13"/>
                                  </a:lnTo>
                                  <a:lnTo>
                                    <a:pt x="220" y="17"/>
                                  </a:lnTo>
                                  <a:lnTo>
                                    <a:pt x="231" y="20"/>
                                  </a:lnTo>
                                  <a:lnTo>
                                    <a:pt x="240" y="25"/>
                                  </a:lnTo>
                                  <a:lnTo>
                                    <a:pt x="247" y="32"/>
                                  </a:lnTo>
                                  <a:lnTo>
                                    <a:pt x="254" y="37"/>
                                  </a:lnTo>
                                  <a:lnTo>
                                    <a:pt x="260" y="43"/>
                                  </a:lnTo>
                                  <a:lnTo>
                                    <a:pt x="264" y="50"/>
                                  </a:lnTo>
                                  <a:lnTo>
                                    <a:pt x="268" y="56"/>
                                  </a:lnTo>
                                  <a:lnTo>
                                    <a:pt x="269" y="64"/>
                                  </a:lnTo>
                                  <a:lnTo>
                                    <a:pt x="270" y="70"/>
                                  </a:lnTo>
                                  <a:lnTo>
                                    <a:pt x="270" y="70"/>
                                  </a:lnTo>
                                  <a:lnTo>
                                    <a:pt x="269" y="78"/>
                                  </a:lnTo>
                                  <a:lnTo>
                                    <a:pt x="268" y="85"/>
                                  </a:lnTo>
                                  <a:lnTo>
                                    <a:pt x="264" y="92"/>
                                  </a:lnTo>
                                  <a:lnTo>
                                    <a:pt x="260" y="98"/>
                                  </a:lnTo>
                                  <a:lnTo>
                                    <a:pt x="254" y="104"/>
                                  </a:lnTo>
                                  <a:lnTo>
                                    <a:pt x="247" y="109"/>
                                  </a:lnTo>
                                  <a:lnTo>
                                    <a:pt x="240" y="116"/>
                                  </a:lnTo>
                                  <a:lnTo>
                                    <a:pt x="231" y="121"/>
                                  </a:lnTo>
                                  <a:lnTo>
                                    <a:pt x="220" y="125"/>
                                  </a:lnTo>
                                  <a:lnTo>
                                    <a:pt x="210" y="129"/>
                                  </a:lnTo>
                                  <a:lnTo>
                                    <a:pt x="187" y="135"/>
                                  </a:lnTo>
                                  <a:lnTo>
                                    <a:pt x="163" y="140"/>
                                  </a:lnTo>
                                  <a:lnTo>
                                    <a:pt x="135" y="141"/>
                                  </a:lnTo>
                                  <a:lnTo>
                                    <a:pt x="135" y="141"/>
                                  </a:lnTo>
                                  <a:lnTo>
                                    <a:pt x="108" y="140"/>
                                  </a:lnTo>
                                  <a:lnTo>
                                    <a:pt x="83" y="135"/>
                                  </a:lnTo>
                                  <a:lnTo>
                                    <a:pt x="60" y="129"/>
                                  </a:lnTo>
                                  <a:lnTo>
                                    <a:pt x="49" y="125"/>
                                  </a:lnTo>
                                  <a:lnTo>
                                    <a:pt x="39" y="121"/>
                                  </a:lnTo>
                                  <a:lnTo>
                                    <a:pt x="32" y="116"/>
                                  </a:lnTo>
                                  <a:lnTo>
                                    <a:pt x="24" y="109"/>
                                  </a:lnTo>
                                  <a:lnTo>
                                    <a:pt x="16" y="104"/>
                                  </a:lnTo>
                                  <a:lnTo>
                                    <a:pt x="11" y="98"/>
                                  </a:lnTo>
                                  <a:lnTo>
                                    <a:pt x="6" y="92"/>
                                  </a:lnTo>
                                  <a:lnTo>
                                    <a:pt x="3" y="85"/>
                                  </a:lnTo>
                                  <a:lnTo>
                                    <a:pt x="1" y="78"/>
                                  </a:lnTo>
                                  <a:lnTo>
                                    <a:pt x="0" y="70"/>
                                  </a:lnTo>
                                  <a:lnTo>
                                    <a:pt x="0" y="70"/>
                                  </a:lnTo>
                                  <a:close/>
                                </a:path>
                              </a:pathLst>
                            </a:custGeom>
                            <a:solidFill>
                              <a:srgbClr val="6196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7" name="Freeform 3781"/>
                          <wps:cNvSpPr>
                            <a:spLocks/>
                          </wps:cNvSpPr>
                          <wps:spPr bwMode="auto">
                            <a:xfrm>
                              <a:off x="812" y="4065"/>
                              <a:ext cx="255" cy="132"/>
                            </a:xfrm>
                            <a:custGeom>
                              <a:avLst/>
                              <a:gdLst>
                                <a:gd name="T0" fmla="*/ 0 w 255"/>
                                <a:gd name="T1" fmla="*/ 66 h 132"/>
                                <a:gd name="T2" fmla="*/ 0 w 255"/>
                                <a:gd name="T3" fmla="*/ 66 h 132"/>
                                <a:gd name="T4" fmla="*/ 0 w 255"/>
                                <a:gd name="T5" fmla="*/ 58 h 132"/>
                                <a:gd name="T6" fmla="*/ 3 w 255"/>
                                <a:gd name="T7" fmla="*/ 52 h 132"/>
                                <a:gd name="T8" fmla="*/ 5 w 255"/>
                                <a:gd name="T9" fmla="*/ 45 h 132"/>
                                <a:gd name="T10" fmla="*/ 9 w 255"/>
                                <a:gd name="T11" fmla="*/ 39 h 132"/>
                                <a:gd name="T12" fmla="*/ 15 w 255"/>
                                <a:gd name="T13" fmla="*/ 34 h 132"/>
                                <a:gd name="T14" fmla="*/ 22 w 255"/>
                                <a:gd name="T15" fmla="*/ 29 h 132"/>
                                <a:gd name="T16" fmla="*/ 28 w 255"/>
                                <a:gd name="T17" fmla="*/ 24 h 132"/>
                                <a:gd name="T18" fmla="*/ 37 w 255"/>
                                <a:gd name="T19" fmla="*/ 19 h 132"/>
                                <a:gd name="T20" fmla="*/ 56 w 255"/>
                                <a:gd name="T21" fmla="*/ 10 h 132"/>
                                <a:gd name="T22" fmla="*/ 78 w 255"/>
                                <a:gd name="T23" fmla="*/ 5 h 132"/>
                                <a:gd name="T24" fmla="*/ 102 w 255"/>
                                <a:gd name="T25" fmla="*/ 1 h 132"/>
                                <a:gd name="T26" fmla="*/ 128 w 255"/>
                                <a:gd name="T27" fmla="*/ 0 h 132"/>
                                <a:gd name="T28" fmla="*/ 128 w 255"/>
                                <a:gd name="T29" fmla="*/ 0 h 132"/>
                                <a:gd name="T30" fmla="*/ 153 w 255"/>
                                <a:gd name="T31" fmla="*/ 1 h 132"/>
                                <a:gd name="T32" fmla="*/ 177 w 255"/>
                                <a:gd name="T33" fmla="*/ 5 h 132"/>
                                <a:gd name="T34" fmla="*/ 199 w 255"/>
                                <a:gd name="T35" fmla="*/ 10 h 132"/>
                                <a:gd name="T36" fmla="*/ 218 w 255"/>
                                <a:gd name="T37" fmla="*/ 19 h 132"/>
                                <a:gd name="T38" fmla="*/ 226 w 255"/>
                                <a:gd name="T39" fmla="*/ 24 h 132"/>
                                <a:gd name="T40" fmla="*/ 234 w 255"/>
                                <a:gd name="T41" fmla="*/ 29 h 132"/>
                                <a:gd name="T42" fmla="*/ 240 w 255"/>
                                <a:gd name="T43" fmla="*/ 34 h 132"/>
                                <a:gd name="T44" fmla="*/ 245 w 255"/>
                                <a:gd name="T45" fmla="*/ 39 h 132"/>
                                <a:gd name="T46" fmla="*/ 250 w 255"/>
                                <a:gd name="T47" fmla="*/ 45 h 132"/>
                                <a:gd name="T48" fmla="*/ 253 w 255"/>
                                <a:gd name="T49" fmla="*/ 52 h 132"/>
                                <a:gd name="T50" fmla="*/ 255 w 255"/>
                                <a:gd name="T51" fmla="*/ 58 h 132"/>
                                <a:gd name="T52" fmla="*/ 255 w 255"/>
                                <a:gd name="T53" fmla="*/ 66 h 132"/>
                                <a:gd name="T54" fmla="*/ 255 w 255"/>
                                <a:gd name="T55" fmla="*/ 66 h 132"/>
                                <a:gd name="T56" fmla="*/ 255 w 255"/>
                                <a:gd name="T57" fmla="*/ 72 h 132"/>
                                <a:gd name="T58" fmla="*/ 253 w 255"/>
                                <a:gd name="T59" fmla="*/ 78 h 132"/>
                                <a:gd name="T60" fmla="*/ 250 w 255"/>
                                <a:gd name="T61" fmla="*/ 85 h 132"/>
                                <a:gd name="T62" fmla="*/ 245 w 255"/>
                                <a:gd name="T63" fmla="*/ 91 h 132"/>
                                <a:gd name="T64" fmla="*/ 240 w 255"/>
                                <a:gd name="T65" fmla="*/ 98 h 132"/>
                                <a:gd name="T66" fmla="*/ 234 w 255"/>
                                <a:gd name="T67" fmla="*/ 103 h 132"/>
                                <a:gd name="T68" fmla="*/ 226 w 255"/>
                                <a:gd name="T69" fmla="*/ 108 h 132"/>
                                <a:gd name="T70" fmla="*/ 218 w 255"/>
                                <a:gd name="T71" fmla="*/ 113 h 132"/>
                                <a:gd name="T72" fmla="*/ 199 w 255"/>
                                <a:gd name="T73" fmla="*/ 120 h 132"/>
                                <a:gd name="T74" fmla="*/ 177 w 255"/>
                                <a:gd name="T75" fmla="*/ 127 h 132"/>
                                <a:gd name="T76" fmla="*/ 153 w 255"/>
                                <a:gd name="T77" fmla="*/ 131 h 132"/>
                                <a:gd name="T78" fmla="*/ 128 w 255"/>
                                <a:gd name="T79" fmla="*/ 132 h 132"/>
                                <a:gd name="T80" fmla="*/ 128 w 255"/>
                                <a:gd name="T81" fmla="*/ 132 h 132"/>
                                <a:gd name="T82" fmla="*/ 102 w 255"/>
                                <a:gd name="T83" fmla="*/ 131 h 132"/>
                                <a:gd name="T84" fmla="*/ 78 w 255"/>
                                <a:gd name="T85" fmla="*/ 127 h 132"/>
                                <a:gd name="T86" fmla="*/ 56 w 255"/>
                                <a:gd name="T87" fmla="*/ 120 h 132"/>
                                <a:gd name="T88" fmla="*/ 37 w 255"/>
                                <a:gd name="T89" fmla="*/ 113 h 132"/>
                                <a:gd name="T90" fmla="*/ 28 w 255"/>
                                <a:gd name="T91" fmla="*/ 108 h 132"/>
                                <a:gd name="T92" fmla="*/ 22 w 255"/>
                                <a:gd name="T93" fmla="*/ 103 h 132"/>
                                <a:gd name="T94" fmla="*/ 15 w 255"/>
                                <a:gd name="T95" fmla="*/ 98 h 132"/>
                                <a:gd name="T96" fmla="*/ 9 w 255"/>
                                <a:gd name="T97" fmla="*/ 91 h 132"/>
                                <a:gd name="T98" fmla="*/ 5 w 255"/>
                                <a:gd name="T99" fmla="*/ 85 h 132"/>
                                <a:gd name="T100" fmla="*/ 3 w 255"/>
                                <a:gd name="T101" fmla="*/ 78 h 132"/>
                                <a:gd name="T102" fmla="*/ 0 w 255"/>
                                <a:gd name="T103" fmla="*/ 72 h 132"/>
                                <a:gd name="T104" fmla="*/ 0 w 255"/>
                                <a:gd name="T105" fmla="*/ 66 h 132"/>
                                <a:gd name="T106" fmla="*/ 0 w 255"/>
                                <a:gd name="T107"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255" h="132">
                                  <a:moveTo>
                                    <a:pt x="0" y="66"/>
                                  </a:moveTo>
                                  <a:lnTo>
                                    <a:pt x="0" y="66"/>
                                  </a:lnTo>
                                  <a:lnTo>
                                    <a:pt x="0" y="58"/>
                                  </a:lnTo>
                                  <a:lnTo>
                                    <a:pt x="3" y="52"/>
                                  </a:lnTo>
                                  <a:lnTo>
                                    <a:pt x="5" y="45"/>
                                  </a:lnTo>
                                  <a:lnTo>
                                    <a:pt x="9" y="39"/>
                                  </a:lnTo>
                                  <a:lnTo>
                                    <a:pt x="15" y="34"/>
                                  </a:lnTo>
                                  <a:lnTo>
                                    <a:pt x="22" y="29"/>
                                  </a:lnTo>
                                  <a:lnTo>
                                    <a:pt x="28" y="24"/>
                                  </a:lnTo>
                                  <a:lnTo>
                                    <a:pt x="37" y="19"/>
                                  </a:lnTo>
                                  <a:lnTo>
                                    <a:pt x="56" y="10"/>
                                  </a:lnTo>
                                  <a:lnTo>
                                    <a:pt x="78" y="5"/>
                                  </a:lnTo>
                                  <a:lnTo>
                                    <a:pt x="102" y="1"/>
                                  </a:lnTo>
                                  <a:lnTo>
                                    <a:pt x="128" y="0"/>
                                  </a:lnTo>
                                  <a:lnTo>
                                    <a:pt x="128" y="0"/>
                                  </a:lnTo>
                                  <a:lnTo>
                                    <a:pt x="153" y="1"/>
                                  </a:lnTo>
                                  <a:lnTo>
                                    <a:pt x="177" y="5"/>
                                  </a:lnTo>
                                  <a:lnTo>
                                    <a:pt x="199" y="10"/>
                                  </a:lnTo>
                                  <a:lnTo>
                                    <a:pt x="218" y="19"/>
                                  </a:lnTo>
                                  <a:lnTo>
                                    <a:pt x="226" y="24"/>
                                  </a:lnTo>
                                  <a:lnTo>
                                    <a:pt x="234" y="29"/>
                                  </a:lnTo>
                                  <a:lnTo>
                                    <a:pt x="240" y="34"/>
                                  </a:lnTo>
                                  <a:lnTo>
                                    <a:pt x="245" y="39"/>
                                  </a:lnTo>
                                  <a:lnTo>
                                    <a:pt x="250" y="45"/>
                                  </a:lnTo>
                                  <a:lnTo>
                                    <a:pt x="253" y="52"/>
                                  </a:lnTo>
                                  <a:lnTo>
                                    <a:pt x="255" y="58"/>
                                  </a:lnTo>
                                  <a:lnTo>
                                    <a:pt x="255" y="66"/>
                                  </a:lnTo>
                                  <a:lnTo>
                                    <a:pt x="255" y="66"/>
                                  </a:lnTo>
                                  <a:lnTo>
                                    <a:pt x="255" y="72"/>
                                  </a:lnTo>
                                  <a:lnTo>
                                    <a:pt x="253" y="78"/>
                                  </a:lnTo>
                                  <a:lnTo>
                                    <a:pt x="250" y="85"/>
                                  </a:lnTo>
                                  <a:lnTo>
                                    <a:pt x="245" y="91"/>
                                  </a:lnTo>
                                  <a:lnTo>
                                    <a:pt x="240" y="98"/>
                                  </a:lnTo>
                                  <a:lnTo>
                                    <a:pt x="234" y="103"/>
                                  </a:lnTo>
                                  <a:lnTo>
                                    <a:pt x="226" y="108"/>
                                  </a:lnTo>
                                  <a:lnTo>
                                    <a:pt x="218" y="113"/>
                                  </a:lnTo>
                                  <a:lnTo>
                                    <a:pt x="199" y="120"/>
                                  </a:lnTo>
                                  <a:lnTo>
                                    <a:pt x="177" y="127"/>
                                  </a:lnTo>
                                  <a:lnTo>
                                    <a:pt x="153" y="131"/>
                                  </a:lnTo>
                                  <a:lnTo>
                                    <a:pt x="128" y="132"/>
                                  </a:lnTo>
                                  <a:lnTo>
                                    <a:pt x="128" y="132"/>
                                  </a:lnTo>
                                  <a:lnTo>
                                    <a:pt x="102" y="131"/>
                                  </a:lnTo>
                                  <a:lnTo>
                                    <a:pt x="78" y="127"/>
                                  </a:lnTo>
                                  <a:lnTo>
                                    <a:pt x="56" y="120"/>
                                  </a:lnTo>
                                  <a:lnTo>
                                    <a:pt x="37" y="113"/>
                                  </a:lnTo>
                                  <a:lnTo>
                                    <a:pt x="28" y="108"/>
                                  </a:lnTo>
                                  <a:lnTo>
                                    <a:pt x="22" y="103"/>
                                  </a:lnTo>
                                  <a:lnTo>
                                    <a:pt x="15" y="98"/>
                                  </a:lnTo>
                                  <a:lnTo>
                                    <a:pt x="9" y="91"/>
                                  </a:lnTo>
                                  <a:lnTo>
                                    <a:pt x="5" y="85"/>
                                  </a:lnTo>
                                  <a:lnTo>
                                    <a:pt x="3" y="78"/>
                                  </a:lnTo>
                                  <a:lnTo>
                                    <a:pt x="0" y="72"/>
                                  </a:lnTo>
                                  <a:lnTo>
                                    <a:pt x="0" y="66"/>
                                  </a:lnTo>
                                  <a:lnTo>
                                    <a:pt x="0" y="66"/>
                                  </a:lnTo>
                                  <a:close/>
                                </a:path>
                              </a:pathLst>
                            </a:custGeom>
                            <a:solidFill>
                              <a:srgbClr val="6599B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8" name="Freeform 3782"/>
                          <wps:cNvSpPr>
                            <a:spLocks/>
                          </wps:cNvSpPr>
                          <wps:spPr bwMode="auto">
                            <a:xfrm>
                              <a:off x="817" y="4066"/>
                              <a:ext cx="241" cy="125"/>
                            </a:xfrm>
                            <a:custGeom>
                              <a:avLst/>
                              <a:gdLst>
                                <a:gd name="T0" fmla="*/ 0 w 241"/>
                                <a:gd name="T1" fmla="*/ 62 h 125"/>
                                <a:gd name="T2" fmla="*/ 0 w 241"/>
                                <a:gd name="T3" fmla="*/ 62 h 125"/>
                                <a:gd name="T4" fmla="*/ 0 w 241"/>
                                <a:gd name="T5" fmla="*/ 56 h 125"/>
                                <a:gd name="T6" fmla="*/ 3 w 241"/>
                                <a:gd name="T7" fmla="*/ 49 h 125"/>
                                <a:gd name="T8" fmla="*/ 5 w 241"/>
                                <a:gd name="T9" fmla="*/ 43 h 125"/>
                                <a:gd name="T10" fmla="*/ 9 w 241"/>
                                <a:gd name="T11" fmla="*/ 38 h 125"/>
                                <a:gd name="T12" fmla="*/ 14 w 241"/>
                                <a:gd name="T13" fmla="*/ 33 h 125"/>
                                <a:gd name="T14" fmla="*/ 21 w 241"/>
                                <a:gd name="T15" fmla="*/ 28 h 125"/>
                                <a:gd name="T16" fmla="*/ 35 w 241"/>
                                <a:gd name="T17" fmla="*/ 18 h 125"/>
                                <a:gd name="T18" fmla="*/ 52 w 241"/>
                                <a:gd name="T19" fmla="*/ 10 h 125"/>
                                <a:gd name="T20" fmla="*/ 74 w 241"/>
                                <a:gd name="T21" fmla="*/ 5 h 125"/>
                                <a:gd name="T22" fmla="*/ 96 w 241"/>
                                <a:gd name="T23" fmla="*/ 1 h 125"/>
                                <a:gd name="T24" fmla="*/ 121 w 241"/>
                                <a:gd name="T25" fmla="*/ 0 h 125"/>
                                <a:gd name="T26" fmla="*/ 121 w 241"/>
                                <a:gd name="T27" fmla="*/ 0 h 125"/>
                                <a:gd name="T28" fmla="*/ 146 w 241"/>
                                <a:gd name="T29" fmla="*/ 1 h 125"/>
                                <a:gd name="T30" fmla="*/ 167 w 241"/>
                                <a:gd name="T31" fmla="*/ 5 h 125"/>
                                <a:gd name="T32" fmla="*/ 189 w 241"/>
                                <a:gd name="T33" fmla="*/ 10 h 125"/>
                                <a:gd name="T34" fmla="*/ 207 w 241"/>
                                <a:gd name="T35" fmla="*/ 18 h 125"/>
                                <a:gd name="T36" fmla="*/ 221 w 241"/>
                                <a:gd name="T37" fmla="*/ 28 h 125"/>
                                <a:gd name="T38" fmla="*/ 227 w 241"/>
                                <a:gd name="T39" fmla="*/ 33 h 125"/>
                                <a:gd name="T40" fmla="*/ 232 w 241"/>
                                <a:gd name="T41" fmla="*/ 38 h 125"/>
                                <a:gd name="T42" fmla="*/ 236 w 241"/>
                                <a:gd name="T43" fmla="*/ 43 h 125"/>
                                <a:gd name="T44" fmla="*/ 239 w 241"/>
                                <a:gd name="T45" fmla="*/ 49 h 125"/>
                                <a:gd name="T46" fmla="*/ 241 w 241"/>
                                <a:gd name="T47" fmla="*/ 56 h 125"/>
                                <a:gd name="T48" fmla="*/ 241 w 241"/>
                                <a:gd name="T49" fmla="*/ 62 h 125"/>
                                <a:gd name="T50" fmla="*/ 241 w 241"/>
                                <a:gd name="T51" fmla="*/ 62 h 125"/>
                                <a:gd name="T52" fmla="*/ 241 w 241"/>
                                <a:gd name="T53" fmla="*/ 69 h 125"/>
                                <a:gd name="T54" fmla="*/ 239 w 241"/>
                                <a:gd name="T55" fmla="*/ 75 h 125"/>
                                <a:gd name="T56" fmla="*/ 236 w 241"/>
                                <a:gd name="T57" fmla="*/ 80 h 125"/>
                                <a:gd name="T58" fmla="*/ 232 w 241"/>
                                <a:gd name="T59" fmla="*/ 86 h 125"/>
                                <a:gd name="T60" fmla="*/ 227 w 241"/>
                                <a:gd name="T61" fmla="*/ 91 h 125"/>
                                <a:gd name="T62" fmla="*/ 221 w 241"/>
                                <a:gd name="T63" fmla="*/ 97 h 125"/>
                                <a:gd name="T64" fmla="*/ 207 w 241"/>
                                <a:gd name="T65" fmla="*/ 105 h 125"/>
                                <a:gd name="T66" fmla="*/ 189 w 241"/>
                                <a:gd name="T67" fmla="*/ 113 h 125"/>
                                <a:gd name="T68" fmla="*/ 167 w 241"/>
                                <a:gd name="T69" fmla="*/ 119 h 125"/>
                                <a:gd name="T70" fmla="*/ 146 w 241"/>
                                <a:gd name="T71" fmla="*/ 123 h 125"/>
                                <a:gd name="T72" fmla="*/ 121 w 241"/>
                                <a:gd name="T73" fmla="*/ 125 h 125"/>
                                <a:gd name="T74" fmla="*/ 121 w 241"/>
                                <a:gd name="T75" fmla="*/ 125 h 125"/>
                                <a:gd name="T76" fmla="*/ 96 w 241"/>
                                <a:gd name="T77" fmla="*/ 123 h 125"/>
                                <a:gd name="T78" fmla="*/ 74 w 241"/>
                                <a:gd name="T79" fmla="*/ 119 h 125"/>
                                <a:gd name="T80" fmla="*/ 52 w 241"/>
                                <a:gd name="T81" fmla="*/ 113 h 125"/>
                                <a:gd name="T82" fmla="*/ 35 w 241"/>
                                <a:gd name="T83" fmla="*/ 105 h 125"/>
                                <a:gd name="T84" fmla="*/ 21 w 241"/>
                                <a:gd name="T85" fmla="*/ 97 h 125"/>
                                <a:gd name="T86" fmla="*/ 14 w 241"/>
                                <a:gd name="T87" fmla="*/ 91 h 125"/>
                                <a:gd name="T88" fmla="*/ 9 w 241"/>
                                <a:gd name="T89" fmla="*/ 86 h 125"/>
                                <a:gd name="T90" fmla="*/ 5 w 241"/>
                                <a:gd name="T91" fmla="*/ 80 h 125"/>
                                <a:gd name="T92" fmla="*/ 3 w 241"/>
                                <a:gd name="T93" fmla="*/ 75 h 125"/>
                                <a:gd name="T94" fmla="*/ 0 w 241"/>
                                <a:gd name="T95" fmla="*/ 69 h 125"/>
                                <a:gd name="T96" fmla="*/ 0 w 241"/>
                                <a:gd name="T97" fmla="*/ 62 h 125"/>
                                <a:gd name="T98" fmla="*/ 0 w 241"/>
                                <a:gd name="T99" fmla="*/ 62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41" h="125">
                                  <a:moveTo>
                                    <a:pt x="0" y="62"/>
                                  </a:moveTo>
                                  <a:lnTo>
                                    <a:pt x="0" y="62"/>
                                  </a:lnTo>
                                  <a:lnTo>
                                    <a:pt x="0" y="56"/>
                                  </a:lnTo>
                                  <a:lnTo>
                                    <a:pt x="3" y="49"/>
                                  </a:lnTo>
                                  <a:lnTo>
                                    <a:pt x="5" y="43"/>
                                  </a:lnTo>
                                  <a:lnTo>
                                    <a:pt x="9" y="38"/>
                                  </a:lnTo>
                                  <a:lnTo>
                                    <a:pt x="14" y="33"/>
                                  </a:lnTo>
                                  <a:lnTo>
                                    <a:pt x="21" y="28"/>
                                  </a:lnTo>
                                  <a:lnTo>
                                    <a:pt x="35" y="18"/>
                                  </a:lnTo>
                                  <a:lnTo>
                                    <a:pt x="52" y="10"/>
                                  </a:lnTo>
                                  <a:lnTo>
                                    <a:pt x="74" y="5"/>
                                  </a:lnTo>
                                  <a:lnTo>
                                    <a:pt x="96" y="1"/>
                                  </a:lnTo>
                                  <a:lnTo>
                                    <a:pt x="121" y="0"/>
                                  </a:lnTo>
                                  <a:lnTo>
                                    <a:pt x="121" y="0"/>
                                  </a:lnTo>
                                  <a:lnTo>
                                    <a:pt x="146" y="1"/>
                                  </a:lnTo>
                                  <a:lnTo>
                                    <a:pt x="167" y="5"/>
                                  </a:lnTo>
                                  <a:lnTo>
                                    <a:pt x="189" y="10"/>
                                  </a:lnTo>
                                  <a:lnTo>
                                    <a:pt x="207" y="18"/>
                                  </a:lnTo>
                                  <a:lnTo>
                                    <a:pt x="221" y="28"/>
                                  </a:lnTo>
                                  <a:lnTo>
                                    <a:pt x="227" y="33"/>
                                  </a:lnTo>
                                  <a:lnTo>
                                    <a:pt x="232" y="38"/>
                                  </a:lnTo>
                                  <a:lnTo>
                                    <a:pt x="236" y="43"/>
                                  </a:lnTo>
                                  <a:lnTo>
                                    <a:pt x="239" y="49"/>
                                  </a:lnTo>
                                  <a:lnTo>
                                    <a:pt x="241" y="56"/>
                                  </a:lnTo>
                                  <a:lnTo>
                                    <a:pt x="241" y="62"/>
                                  </a:lnTo>
                                  <a:lnTo>
                                    <a:pt x="241" y="62"/>
                                  </a:lnTo>
                                  <a:lnTo>
                                    <a:pt x="241" y="69"/>
                                  </a:lnTo>
                                  <a:lnTo>
                                    <a:pt x="239" y="75"/>
                                  </a:lnTo>
                                  <a:lnTo>
                                    <a:pt x="236" y="80"/>
                                  </a:lnTo>
                                  <a:lnTo>
                                    <a:pt x="232" y="86"/>
                                  </a:lnTo>
                                  <a:lnTo>
                                    <a:pt x="227" y="91"/>
                                  </a:lnTo>
                                  <a:lnTo>
                                    <a:pt x="221" y="97"/>
                                  </a:lnTo>
                                  <a:lnTo>
                                    <a:pt x="207" y="105"/>
                                  </a:lnTo>
                                  <a:lnTo>
                                    <a:pt x="189" y="113"/>
                                  </a:lnTo>
                                  <a:lnTo>
                                    <a:pt x="167" y="119"/>
                                  </a:lnTo>
                                  <a:lnTo>
                                    <a:pt x="146" y="123"/>
                                  </a:lnTo>
                                  <a:lnTo>
                                    <a:pt x="121" y="125"/>
                                  </a:lnTo>
                                  <a:lnTo>
                                    <a:pt x="121" y="125"/>
                                  </a:lnTo>
                                  <a:lnTo>
                                    <a:pt x="96" y="123"/>
                                  </a:lnTo>
                                  <a:lnTo>
                                    <a:pt x="74" y="119"/>
                                  </a:lnTo>
                                  <a:lnTo>
                                    <a:pt x="52" y="113"/>
                                  </a:lnTo>
                                  <a:lnTo>
                                    <a:pt x="35" y="105"/>
                                  </a:lnTo>
                                  <a:lnTo>
                                    <a:pt x="21" y="97"/>
                                  </a:lnTo>
                                  <a:lnTo>
                                    <a:pt x="14" y="91"/>
                                  </a:lnTo>
                                  <a:lnTo>
                                    <a:pt x="9" y="86"/>
                                  </a:lnTo>
                                  <a:lnTo>
                                    <a:pt x="5" y="80"/>
                                  </a:lnTo>
                                  <a:lnTo>
                                    <a:pt x="3" y="75"/>
                                  </a:lnTo>
                                  <a:lnTo>
                                    <a:pt x="0" y="69"/>
                                  </a:lnTo>
                                  <a:lnTo>
                                    <a:pt x="0" y="62"/>
                                  </a:lnTo>
                                  <a:lnTo>
                                    <a:pt x="0" y="62"/>
                                  </a:lnTo>
                                  <a:close/>
                                </a:path>
                              </a:pathLst>
                            </a:custGeom>
                            <a:solidFill>
                              <a:srgbClr val="699B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9" name="Freeform 3783"/>
                          <wps:cNvSpPr>
                            <a:spLocks/>
                          </wps:cNvSpPr>
                          <wps:spPr bwMode="auto">
                            <a:xfrm>
                              <a:off x="822" y="4067"/>
                              <a:ext cx="229" cy="117"/>
                            </a:xfrm>
                            <a:custGeom>
                              <a:avLst/>
                              <a:gdLst>
                                <a:gd name="T0" fmla="*/ 0 w 229"/>
                                <a:gd name="T1" fmla="*/ 59 h 117"/>
                                <a:gd name="T2" fmla="*/ 0 w 229"/>
                                <a:gd name="T3" fmla="*/ 59 h 117"/>
                                <a:gd name="T4" fmla="*/ 0 w 229"/>
                                <a:gd name="T5" fmla="*/ 52 h 117"/>
                                <a:gd name="T6" fmla="*/ 3 w 229"/>
                                <a:gd name="T7" fmla="*/ 47 h 117"/>
                                <a:gd name="T8" fmla="*/ 5 w 229"/>
                                <a:gd name="T9" fmla="*/ 42 h 117"/>
                                <a:gd name="T10" fmla="*/ 9 w 229"/>
                                <a:gd name="T11" fmla="*/ 36 h 117"/>
                                <a:gd name="T12" fmla="*/ 14 w 229"/>
                                <a:gd name="T13" fmla="*/ 31 h 117"/>
                                <a:gd name="T14" fmla="*/ 19 w 229"/>
                                <a:gd name="T15" fmla="*/ 27 h 117"/>
                                <a:gd name="T16" fmla="*/ 33 w 229"/>
                                <a:gd name="T17" fmla="*/ 18 h 117"/>
                                <a:gd name="T18" fmla="*/ 50 w 229"/>
                                <a:gd name="T19" fmla="*/ 10 h 117"/>
                                <a:gd name="T20" fmla="*/ 69 w 229"/>
                                <a:gd name="T21" fmla="*/ 5 h 117"/>
                                <a:gd name="T22" fmla="*/ 91 w 229"/>
                                <a:gd name="T23" fmla="*/ 1 h 117"/>
                                <a:gd name="T24" fmla="*/ 114 w 229"/>
                                <a:gd name="T25" fmla="*/ 0 h 117"/>
                                <a:gd name="T26" fmla="*/ 114 w 229"/>
                                <a:gd name="T27" fmla="*/ 0 h 117"/>
                                <a:gd name="T28" fmla="*/ 137 w 229"/>
                                <a:gd name="T29" fmla="*/ 1 h 117"/>
                                <a:gd name="T30" fmla="*/ 158 w 229"/>
                                <a:gd name="T31" fmla="*/ 5 h 117"/>
                                <a:gd name="T32" fmla="*/ 178 w 229"/>
                                <a:gd name="T33" fmla="*/ 10 h 117"/>
                                <a:gd name="T34" fmla="*/ 194 w 229"/>
                                <a:gd name="T35" fmla="*/ 18 h 117"/>
                                <a:gd name="T36" fmla="*/ 208 w 229"/>
                                <a:gd name="T37" fmla="*/ 27 h 117"/>
                                <a:gd name="T38" fmla="*/ 215 w 229"/>
                                <a:gd name="T39" fmla="*/ 31 h 117"/>
                                <a:gd name="T40" fmla="*/ 220 w 229"/>
                                <a:gd name="T41" fmla="*/ 36 h 117"/>
                                <a:gd name="T42" fmla="*/ 224 w 229"/>
                                <a:gd name="T43" fmla="*/ 42 h 117"/>
                                <a:gd name="T44" fmla="*/ 226 w 229"/>
                                <a:gd name="T45" fmla="*/ 47 h 117"/>
                                <a:gd name="T46" fmla="*/ 227 w 229"/>
                                <a:gd name="T47" fmla="*/ 52 h 117"/>
                                <a:gd name="T48" fmla="*/ 229 w 229"/>
                                <a:gd name="T49" fmla="*/ 59 h 117"/>
                                <a:gd name="T50" fmla="*/ 229 w 229"/>
                                <a:gd name="T51" fmla="*/ 59 h 117"/>
                                <a:gd name="T52" fmla="*/ 227 w 229"/>
                                <a:gd name="T53" fmla="*/ 65 h 117"/>
                                <a:gd name="T54" fmla="*/ 226 w 229"/>
                                <a:gd name="T55" fmla="*/ 70 h 117"/>
                                <a:gd name="T56" fmla="*/ 224 w 229"/>
                                <a:gd name="T57" fmla="*/ 76 h 117"/>
                                <a:gd name="T58" fmla="*/ 220 w 229"/>
                                <a:gd name="T59" fmla="*/ 82 h 117"/>
                                <a:gd name="T60" fmla="*/ 215 w 229"/>
                                <a:gd name="T61" fmla="*/ 87 h 117"/>
                                <a:gd name="T62" fmla="*/ 208 w 229"/>
                                <a:gd name="T63" fmla="*/ 92 h 117"/>
                                <a:gd name="T64" fmla="*/ 194 w 229"/>
                                <a:gd name="T65" fmla="*/ 99 h 117"/>
                                <a:gd name="T66" fmla="*/ 178 w 229"/>
                                <a:gd name="T67" fmla="*/ 107 h 117"/>
                                <a:gd name="T68" fmla="*/ 158 w 229"/>
                                <a:gd name="T69" fmla="*/ 112 h 117"/>
                                <a:gd name="T70" fmla="*/ 137 w 229"/>
                                <a:gd name="T71" fmla="*/ 116 h 117"/>
                                <a:gd name="T72" fmla="*/ 114 w 229"/>
                                <a:gd name="T73" fmla="*/ 117 h 117"/>
                                <a:gd name="T74" fmla="*/ 114 w 229"/>
                                <a:gd name="T75" fmla="*/ 117 h 117"/>
                                <a:gd name="T76" fmla="*/ 91 w 229"/>
                                <a:gd name="T77" fmla="*/ 116 h 117"/>
                                <a:gd name="T78" fmla="*/ 69 w 229"/>
                                <a:gd name="T79" fmla="*/ 112 h 117"/>
                                <a:gd name="T80" fmla="*/ 50 w 229"/>
                                <a:gd name="T81" fmla="*/ 107 h 117"/>
                                <a:gd name="T82" fmla="*/ 33 w 229"/>
                                <a:gd name="T83" fmla="*/ 99 h 117"/>
                                <a:gd name="T84" fmla="*/ 19 w 229"/>
                                <a:gd name="T85" fmla="*/ 92 h 117"/>
                                <a:gd name="T86" fmla="*/ 14 w 229"/>
                                <a:gd name="T87" fmla="*/ 87 h 117"/>
                                <a:gd name="T88" fmla="*/ 9 w 229"/>
                                <a:gd name="T89" fmla="*/ 82 h 117"/>
                                <a:gd name="T90" fmla="*/ 5 w 229"/>
                                <a:gd name="T91" fmla="*/ 76 h 117"/>
                                <a:gd name="T92" fmla="*/ 3 w 229"/>
                                <a:gd name="T93" fmla="*/ 70 h 117"/>
                                <a:gd name="T94" fmla="*/ 0 w 229"/>
                                <a:gd name="T95" fmla="*/ 65 h 117"/>
                                <a:gd name="T96" fmla="*/ 0 w 229"/>
                                <a:gd name="T97" fmla="*/ 59 h 117"/>
                                <a:gd name="T98" fmla="*/ 0 w 229"/>
                                <a:gd name="T99" fmla="*/ 59 h 1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29" h="117">
                                  <a:moveTo>
                                    <a:pt x="0" y="59"/>
                                  </a:moveTo>
                                  <a:lnTo>
                                    <a:pt x="0" y="59"/>
                                  </a:lnTo>
                                  <a:lnTo>
                                    <a:pt x="0" y="52"/>
                                  </a:lnTo>
                                  <a:lnTo>
                                    <a:pt x="3" y="47"/>
                                  </a:lnTo>
                                  <a:lnTo>
                                    <a:pt x="5" y="42"/>
                                  </a:lnTo>
                                  <a:lnTo>
                                    <a:pt x="9" y="36"/>
                                  </a:lnTo>
                                  <a:lnTo>
                                    <a:pt x="14" y="31"/>
                                  </a:lnTo>
                                  <a:lnTo>
                                    <a:pt x="19" y="27"/>
                                  </a:lnTo>
                                  <a:lnTo>
                                    <a:pt x="33" y="18"/>
                                  </a:lnTo>
                                  <a:lnTo>
                                    <a:pt x="50" y="10"/>
                                  </a:lnTo>
                                  <a:lnTo>
                                    <a:pt x="69" y="5"/>
                                  </a:lnTo>
                                  <a:lnTo>
                                    <a:pt x="91" y="1"/>
                                  </a:lnTo>
                                  <a:lnTo>
                                    <a:pt x="114" y="0"/>
                                  </a:lnTo>
                                  <a:lnTo>
                                    <a:pt x="114" y="0"/>
                                  </a:lnTo>
                                  <a:lnTo>
                                    <a:pt x="137" y="1"/>
                                  </a:lnTo>
                                  <a:lnTo>
                                    <a:pt x="158" y="5"/>
                                  </a:lnTo>
                                  <a:lnTo>
                                    <a:pt x="178" y="10"/>
                                  </a:lnTo>
                                  <a:lnTo>
                                    <a:pt x="194" y="18"/>
                                  </a:lnTo>
                                  <a:lnTo>
                                    <a:pt x="208" y="27"/>
                                  </a:lnTo>
                                  <a:lnTo>
                                    <a:pt x="215" y="31"/>
                                  </a:lnTo>
                                  <a:lnTo>
                                    <a:pt x="220" y="36"/>
                                  </a:lnTo>
                                  <a:lnTo>
                                    <a:pt x="224" y="42"/>
                                  </a:lnTo>
                                  <a:lnTo>
                                    <a:pt x="226" y="47"/>
                                  </a:lnTo>
                                  <a:lnTo>
                                    <a:pt x="227" y="52"/>
                                  </a:lnTo>
                                  <a:lnTo>
                                    <a:pt x="229" y="59"/>
                                  </a:lnTo>
                                  <a:lnTo>
                                    <a:pt x="229" y="59"/>
                                  </a:lnTo>
                                  <a:lnTo>
                                    <a:pt x="227" y="65"/>
                                  </a:lnTo>
                                  <a:lnTo>
                                    <a:pt x="226" y="70"/>
                                  </a:lnTo>
                                  <a:lnTo>
                                    <a:pt x="224" y="76"/>
                                  </a:lnTo>
                                  <a:lnTo>
                                    <a:pt x="220" y="82"/>
                                  </a:lnTo>
                                  <a:lnTo>
                                    <a:pt x="215" y="87"/>
                                  </a:lnTo>
                                  <a:lnTo>
                                    <a:pt x="208" y="92"/>
                                  </a:lnTo>
                                  <a:lnTo>
                                    <a:pt x="194" y="99"/>
                                  </a:lnTo>
                                  <a:lnTo>
                                    <a:pt x="178" y="107"/>
                                  </a:lnTo>
                                  <a:lnTo>
                                    <a:pt x="158" y="112"/>
                                  </a:lnTo>
                                  <a:lnTo>
                                    <a:pt x="137" y="116"/>
                                  </a:lnTo>
                                  <a:lnTo>
                                    <a:pt x="114" y="117"/>
                                  </a:lnTo>
                                  <a:lnTo>
                                    <a:pt x="114" y="117"/>
                                  </a:lnTo>
                                  <a:lnTo>
                                    <a:pt x="91" y="116"/>
                                  </a:lnTo>
                                  <a:lnTo>
                                    <a:pt x="69" y="112"/>
                                  </a:lnTo>
                                  <a:lnTo>
                                    <a:pt x="50" y="107"/>
                                  </a:lnTo>
                                  <a:lnTo>
                                    <a:pt x="33" y="99"/>
                                  </a:lnTo>
                                  <a:lnTo>
                                    <a:pt x="19" y="92"/>
                                  </a:lnTo>
                                  <a:lnTo>
                                    <a:pt x="14" y="87"/>
                                  </a:lnTo>
                                  <a:lnTo>
                                    <a:pt x="9" y="82"/>
                                  </a:lnTo>
                                  <a:lnTo>
                                    <a:pt x="5" y="76"/>
                                  </a:lnTo>
                                  <a:lnTo>
                                    <a:pt x="3" y="70"/>
                                  </a:lnTo>
                                  <a:lnTo>
                                    <a:pt x="0" y="65"/>
                                  </a:lnTo>
                                  <a:lnTo>
                                    <a:pt x="0" y="59"/>
                                  </a:lnTo>
                                  <a:lnTo>
                                    <a:pt x="0" y="59"/>
                                  </a:lnTo>
                                  <a:close/>
                                </a:path>
                              </a:pathLst>
                            </a:custGeom>
                            <a:solidFill>
                              <a:srgbClr val="6C9D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50" name="Freeform 3784"/>
                          <wps:cNvSpPr>
                            <a:spLocks/>
                          </wps:cNvSpPr>
                          <wps:spPr bwMode="auto">
                            <a:xfrm>
                              <a:off x="827" y="4070"/>
                              <a:ext cx="215" cy="108"/>
                            </a:xfrm>
                            <a:custGeom>
                              <a:avLst/>
                              <a:gdLst>
                                <a:gd name="T0" fmla="*/ 215 w 215"/>
                                <a:gd name="T1" fmla="*/ 53 h 108"/>
                                <a:gd name="T2" fmla="*/ 215 w 215"/>
                                <a:gd name="T3" fmla="*/ 53 h 108"/>
                                <a:gd name="T4" fmla="*/ 213 w 215"/>
                                <a:gd name="T5" fmla="*/ 59 h 108"/>
                                <a:gd name="T6" fmla="*/ 212 w 215"/>
                                <a:gd name="T7" fmla="*/ 65 h 108"/>
                                <a:gd name="T8" fmla="*/ 210 w 215"/>
                                <a:gd name="T9" fmla="*/ 70 h 108"/>
                                <a:gd name="T10" fmla="*/ 206 w 215"/>
                                <a:gd name="T11" fmla="*/ 75 h 108"/>
                                <a:gd name="T12" fmla="*/ 202 w 215"/>
                                <a:gd name="T13" fmla="*/ 80 h 108"/>
                                <a:gd name="T14" fmla="*/ 196 w 215"/>
                                <a:gd name="T15" fmla="*/ 84 h 108"/>
                                <a:gd name="T16" fmla="*/ 183 w 215"/>
                                <a:gd name="T17" fmla="*/ 91 h 108"/>
                                <a:gd name="T18" fmla="*/ 167 w 215"/>
                                <a:gd name="T19" fmla="*/ 99 h 108"/>
                                <a:gd name="T20" fmla="*/ 150 w 215"/>
                                <a:gd name="T21" fmla="*/ 104 h 108"/>
                                <a:gd name="T22" fmla="*/ 129 w 215"/>
                                <a:gd name="T23" fmla="*/ 107 h 108"/>
                                <a:gd name="T24" fmla="*/ 107 w 215"/>
                                <a:gd name="T25" fmla="*/ 108 h 108"/>
                                <a:gd name="T26" fmla="*/ 107 w 215"/>
                                <a:gd name="T27" fmla="*/ 108 h 108"/>
                                <a:gd name="T28" fmla="*/ 86 w 215"/>
                                <a:gd name="T29" fmla="*/ 107 h 108"/>
                                <a:gd name="T30" fmla="*/ 65 w 215"/>
                                <a:gd name="T31" fmla="*/ 104 h 108"/>
                                <a:gd name="T32" fmla="*/ 48 w 215"/>
                                <a:gd name="T33" fmla="*/ 99 h 108"/>
                                <a:gd name="T34" fmla="*/ 31 w 215"/>
                                <a:gd name="T35" fmla="*/ 91 h 108"/>
                                <a:gd name="T36" fmla="*/ 18 w 215"/>
                                <a:gd name="T37" fmla="*/ 84 h 108"/>
                                <a:gd name="T38" fmla="*/ 13 w 215"/>
                                <a:gd name="T39" fmla="*/ 80 h 108"/>
                                <a:gd name="T40" fmla="*/ 8 w 215"/>
                                <a:gd name="T41" fmla="*/ 75 h 108"/>
                                <a:gd name="T42" fmla="*/ 5 w 215"/>
                                <a:gd name="T43" fmla="*/ 70 h 108"/>
                                <a:gd name="T44" fmla="*/ 3 w 215"/>
                                <a:gd name="T45" fmla="*/ 65 h 108"/>
                                <a:gd name="T46" fmla="*/ 0 w 215"/>
                                <a:gd name="T47" fmla="*/ 59 h 108"/>
                                <a:gd name="T48" fmla="*/ 0 w 215"/>
                                <a:gd name="T49" fmla="*/ 53 h 108"/>
                                <a:gd name="T50" fmla="*/ 0 w 215"/>
                                <a:gd name="T51" fmla="*/ 53 h 108"/>
                                <a:gd name="T52" fmla="*/ 0 w 215"/>
                                <a:gd name="T53" fmla="*/ 48 h 108"/>
                                <a:gd name="T54" fmla="*/ 3 w 215"/>
                                <a:gd name="T55" fmla="*/ 43 h 108"/>
                                <a:gd name="T56" fmla="*/ 5 w 215"/>
                                <a:gd name="T57" fmla="*/ 38 h 108"/>
                                <a:gd name="T58" fmla="*/ 8 w 215"/>
                                <a:gd name="T59" fmla="*/ 33 h 108"/>
                                <a:gd name="T60" fmla="*/ 13 w 215"/>
                                <a:gd name="T61" fmla="*/ 28 h 108"/>
                                <a:gd name="T62" fmla="*/ 18 w 215"/>
                                <a:gd name="T63" fmla="*/ 24 h 108"/>
                                <a:gd name="T64" fmla="*/ 31 w 215"/>
                                <a:gd name="T65" fmla="*/ 15 h 108"/>
                                <a:gd name="T66" fmla="*/ 48 w 215"/>
                                <a:gd name="T67" fmla="*/ 9 h 108"/>
                                <a:gd name="T68" fmla="*/ 65 w 215"/>
                                <a:gd name="T69" fmla="*/ 3 h 108"/>
                                <a:gd name="T70" fmla="*/ 86 w 215"/>
                                <a:gd name="T71" fmla="*/ 1 h 108"/>
                                <a:gd name="T72" fmla="*/ 107 w 215"/>
                                <a:gd name="T73" fmla="*/ 0 h 108"/>
                                <a:gd name="T74" fmla="*/ 107 w 215"/>
                                <a:gd name="T75" fmla="*/ 0 h 108"/>
                                <a:gd name="T76" fmla="*/ 129 w 215"/>
                                <a:gd name="T77" fmla="*/ 1 h 108"/>
                                <a:gd name="T78" fmla="*/ 150 w 215"/>
                                <a:gd name="T79" fmla="*/ 3 h 108"/>
                                <a:gd name="T80" fmla="*/ 167 w 215"/>
                                <a:gd name="T81" fmla="*/ 9 h 108"/>
                                <a:gd name="T82" fmla="*/ 183 w 215"/>
                                <a:gd name="T83" fmla="*/ 15 h 108"/>
                                <a:gd name="T84" fmla="*/ 196 w 215"/>
                                <a:gd name="T85" fmla="*/ 24 h 108"/>
                                <a:gd name="T86" fmla="*/ 202 w 215"/>
                                <a:gd name="T87" fmla="*/ 28 h 108"/>
                                <a:gd name="T88" fmla="*/ 206 w 215"/>
                                <a:gd name="T89" fmla="*/ 33 h 108"/>
                                <a:gd name="T90" fmla="*/ 210 w 215"/>
                                <a:gd name="T91" fmla="*/ 38 h 108"/>
                                <a:gd name="T92" fmla="*/ 212 w 215"/>
                                <a:gd name="T93" fmla="*/ 43 h 108"/>
                                <a:gd name="T94" fmla="*/ 213 w 215"/>
                                <a:gd name="T95" fmla="*/ 48 h 108"/>
                                <a:gd name="T96" fmla="*/ 215 w 215"/>
                                <a:gd name="T97" fmla="*/ 53 h 108"/>
                                <a:gd name="T98" fmla="*/ 215 w 215"/>
                                <a:gd name="T99" fmla="*/ 53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15" h="108">
                                  <a:moveTo>
                                    <a:pt x="215" y="53"/>
                                  </a:moveTo>
                                  <a:lnTo>
                                    <a:pt x="215" y="53"/>
                                  </a:lnTo>
                                  <a:lnTo>
                                    <a:pt x="213" y="59"/>
                                  </a:lnTo>
                                  <a:lnTo>
                                    <a:pt x="212" y="65"/>
                                  </a:lnTo>
                                  <a:lnTo>
                                    <a:pt x="210" y="70"/>
                                  </a:lnTo>
                                  <a:lnTo>
                                    <a:pt x="206" y="75"/>
                                  </a:lnTo>
                                  <a:lnTo>
                                    <a:pt x="202" y="80"/>
                                  </a:lnTo>
                                  <a:lnTo>
                                    <a:pt x="196" y="84"/>
                                  </a:lnTo>
                                  <a:lnTo>
                                    <a:pt x="183" y="91"/>
                                  </a:lnTo>
                                  <a:lnTo>
                                    <a:pt x="167" y="99"/>
                                  </a:lnTo>
                                  <a:lnTo>
                                    <a:pt x="150" y="104"/>
                                  </a:lnTo>
                                  <a:lnTo>
                                    <a:pt x="129" y="107"/>
                                  </a:lnTo>
                                  <a:lnTo>
                                    <a:pt x="107" y="108"/>
                                  </a:lnTo>
                                  <a:lnTo>
                                    <a:pt x="107" y="108"/>
                                  </a:lnTo>
                                  <a:lnTo>
                                    <a:pt x="86" y="107"/>
                                  </a:lnTo>
                                  <a:lnTo>
                                    <a:pt x="65" y="104"/>
                                  </a:lnTo>
                                  <a:lnTo>
                                    <a:pt x="48" y="99"/>
                                  </a:lnTo>
                                  <a:lnTo>
                                    <a:pt x="31" y="91"/>
                                  </a:lnTo>
                                  <a:lnTo>
                                    <a:pt x="18" y="84"/>
                                  </a:lnTo>
                                  <a:lnTo>
                                    <a:pt x="13" y="80"/>
                                  </a:lnTo>
                                  <a:lnTo>
                                    <a:pt x="8" y="75"/>
                                  </a:lnTo>
                                  <a:lnTo>
                                    <a:pt x="5" y="70"/>
                                  </a:lnTo>
                                  <a:lnTo>
                                    <a:pt x="3" y="65"/>
                                  </a:lnTo>
                                  <a:lnTo>
                                    <a:pt x="0" y="59"/>
                                  </a:lnTo>
                                  <a:lnTo>
                                    <a:pt x="0" y="53"/>
                                  </a:lnTo>
                                  <a:lnTo>
                                    <a:pt x="0" y="53"/>
                                  </a:lnTo>
                                  <a:lnTo>
                                    <a:pt x="0" y="48"/>
                                  </a:lnTo>
                                  <a:lnTo>
                                    <a:pt x="3" y="43"/>
                                  </a:lnTo>
                                  <a:lnTo>
                                    <a:pt x="5" y="38"/>
                                  </a:lnTo>
                                  <a:lnTo>
                                    <a:pt x="8" y="33"/>
                                  </a:lnTo>
                                  <a:lnTo>
                                    <a:pt x="13" y="28"/>
                                  </a:lnTo>
                                  <a:lnTo>
                                    <a:pt x="18" y="24"/>
                                  </a:lnTo>
                                  <a:lnTo>
                                    <a:pt x="31" y="15"/>
                                  </a:lnTo>
                                  <a:lnTo>
                                    <a:pt x="48" y="9"/>
                                  </a:lnTo>
                                  <a:lnTo>
                                    <a:pt x="65" y="3"/>
                                  </a:lnTo>
                                  <a:lnTo>
                                    <a:pt x="86" y="1"/>
                                  </a:lnTo>
                                  <a:lnTo>
                                    <a:pt x="107" y="0"/>
                                  </a:lnTo>
                                  <a:lnTo>
                                    <a:pt x="107" y="0"/>
                                  </a:lnTo>
                                  <a:lnTo>
                                    <a:pt x="129" y="1"/>
                                  </a:lnTo>
                                  <a:lnTo>
                                    <a:pt x="150" y="3"/>
                                  </a:lnTo>
                                  <a:lnTo>
                                    <a:pt x="167" y="9"/>
                                  </a:lnTo>
                                  <a:lnTo>
                                    <a:pt x="183" y="15"/>
                                  </a:lnTo>
                                  <a:lnTo>
                                    <a:pt x="196" y="24"/>
                                  </a:lnTo>
                                  <a:lnTo>
                                    <a:pt x="202" y="28"/>
                                  </a:lnTo>
                                  <a:lnTo>
                                    <a:pt x="206" y="33"/>
                                  </a:lnTo>
                                  <a:lnTo>
                                    <a:pt x="210" y="38"/>
                                  </a:lnTo>
                                  <a:lnTo>
                                    <a:pt x="212" y="43"/>
                                  </a:lnTo>
                                  <a:lnTo>
                                    <a:pt x="213" y="48"/>
                                  </a:lnTo>
                                  <a:lnTo>
                                    <a:pt x="215" y="53"/>
                                  </a:lnTo>
                                  <a:lnTo>
                                    <a:pt x="215" y="53"/>
                                  </a:lnTo>
                                  <a:close/>
                                </a:path>
                              </a:pathLst>
                            </a:custGeom>
                            <a:solidFill>
                              <a:srgbClr val="719F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3651" name="Freeform 3785"/>
                        <wps:cNvSpPr>
                          <a:spLocks noEditPoints="1"/>
                        </wps:cNvSpPr>
                        <wps:spPr bwMode="auto">
                          <a:xfrm>
                            <a:off x="3983355" y="768985"/>
                            <a:ext cx="1219200" cy="317500"/>
                          </a:xfrm>
                          <a:custGeom>
                            <a:avLst/>
                            <a:gdLst>
                              <a:gd name="T0" fmla="*/ 469 w 469"/>
                              <a:gd name="T1" fmla="*/ 7 h 1009"/>
                              <a:gd name="T2" fmla="*/ 60 w 469"/>
                              <a:gd name="T3" fmla="*/ 909 h 1009"/>
                              <a:gd name="T4" fmla="*/ 45 w 469"/>
                              <a:gd name="T5" fmla="*/ 902 h 1009"/>
                              <a:gd name="T6" fmla="*/ 454 w 469"/>
                              <a:gd name="T7" fmla="*/ 0 h 1009"/>
                              <a:gd name="T8" fmla="*/ 469 w 469"/>
                              <a:gd name="T9" fmla="*/ 7 h 1009"/>
                              <a:gd name="T10" fmla="*/ 116 w 469"/>
                              <a:gd name="T11" fmla="*/ 920 h 1009"/>
                              <a:gd name="T12" fmla="*/ 6 w 469"/>
                              <a:gd name="T13" fmla="*/ 1009 h 1009"/>
                              <a:gd name="T14" fmla="*/ 0 w 469"/>
                              <a:gd name="T15" fmla="*/ 868 h 1009"/>
                              <a:gd name="T16" fmla="*/ 116 w 469"/>
                              <a:gd name="T17" fmla="*/ 920 h 10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69" h="1009">
                                <a:moveTo>
                                  <a:pt x="469" y="7"/>
                                </a:moveTo>
                                <a:lnTo>
                                  <a:pt x="60" y="909"/>
                                </a:lnTo>
                                <a:lnTo>
                                  <a:pt x="45" y="902"/>
                                </a:lnTo>
                                <a:lnTo>
                                  <a:pt x="454" y="0"/>
                                </a:lnTo>
                                <a:lnTo>
                                  <a:pt x="469" y="7"/>
                                </a:lnTo>
                                <a:close/>
                                <a:moveTo>
                                  <a:pt x="116" y="920"/>
                                </a:moveTo>
                                <a:lnTo>
                                  <a:pt x="6" y="1009"/>
                                </a:lnTo>
                                <a:lnTo>
                                  <a:pt x="0" y="868"/>
                                </a:lnTo>
                                <a:lnTo>
                                  <a:pt x="116" y="920"/>
                                </a:lnTo>
                                <a:close/>
                              </a:path>
                            </a:pathLst>
                          </a:custGeom>
                          <a:solidFill>
                            <a:srgbClr val="333399"/>
                          </a:solidFill>
                          <a:ln w="4445" cap="flat">
                            <a:solidFill>
                              <a:srgbClr val="333399"/>
                            </a:solidFill>
                            <a:prstDash val="solid"/>
                            <a:bevel/>
                            <a:headEnd/>
                            <a:tailEnd/>
                          </a:ln>
                        </wps:spPr>
                        <wps:bodyPr rot="0" vert="horz" wrap="square" lIns="91440" tIns="45720" rIns="91440" bIns="45720" anchor="t" anchorCtr="0" upright="1">
                          <a:noAutofit/>
                        </wps:bodyPr>
                      </wps:wsp>
                      <wps:wsp>
                        <wps:cNvPr id="3652" name="Freeform 3786"/>
                        <wps:cNvSpPr>
                          <a:spLocks noEditPoints="1"/>
                        </wps:cNvSpPr>
                        <wps:spPr bwMode="auto">
                          <a:xfrm>
                            <a:off x="1364615" y="857250"/>
                            <a:ext cx="648335" cy="413385"/>
                          </a:xfrm>
                          <a:custGeom>
                            <a:avLst/>
                            <a:gdLst>
                              <a:gd name="T0" fmla="*/ 4 w 1435"/>
                              <a:gd name="T1" fmla="*/ 0 h 337"/>
                              <a:gd name="T2" fmla="*/ 1325 w 1435"/>
                              <a:gd name="T3" fmla="*/ 269 h 337"/>
                              <a:gd name="T4" fmla="*/ 1322 w 1435"/>
                              <a:gd name="T5" fmla="*/ 285 h 337"/>
                              <a:gd name="T6" fmla="*/ 0 w 1435"/>
                              <a:gd name="T7" fmla="*/ 15 h 337"/>
                              <a:gd name="T8" fmla="*/ 4 w 1435"/>
                              <a:gd name="T9" fmla="*/ 0 h 337"/>
                              <a:gd name="T10" fmla="*/ 1324 w 1435"/>
                              <a:gd name="T11" fmla="*/ 213 h 337"/>
                              <a:gd name="T12" fmla="*/ 1435 w 1435"/>
                              <a:gd name="T13" fmla="*/ 300 h 337"/>
                              <a:gd name="T14" fmla="*/ 1298 w 1435"/>
                              <a:gd name="T15" fmla="*/ 337 h 337"/>
                              <a:gd name="T16" fmla="*/ 1324 w 1435"/>
                              <a:gd name="T17" fmla="*/ 213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35" h="337">
                                <a:moveTo>
                                  <a:pt x="4" y="0"/>
                                </a:moveTo>
                                <a:lnTo>
                                  <a:pt x="1325" y="269"/>
                                </a:lnTo>
                                <a:lnTo>
                                  <a:pt x="1322" y="285"/>
                                </a:lnTo>
                                <a:lnTo>
                                  <a:pt x="0" y="15"/>
                                </a:lnTo>
                                <a:lnTo>
                                  <a:pt x="4" y="0"/>
                                </a:lnTo>
                                <a:close/>
                                <a:moveTo>
                                  <a:pt x="1324" y="213"/>
                                </a:moveTo>
                                <a:lnTo>
                                  <a:pt x="1435" y="300"/>
                                </a:lnTo>
                                <a:lnTo>
                                  <a:pt x="1298" y="337"/>
                                </a:lnTo>
                                <a:lnTo>
                                  <a:pt x="1324" y="213"/>
                                </a:lnTo>
                                <a:close/>
                              </a:path>
                            </a:pathLst>
                          </a:custGeom>
                          <a:solidFill>
                            <a:srgbClr val="333399"/>
                          </a:solidFill>
                          <a:ln w="1270" cap="flat">
                            <a:solidFill>
                              <a:srgbClr val="333399"/>
                            </a:solidFill>
                            <a:prstDash val="solid"/>
                            <a:bevel/>
                            <a:headEnd/>
                            <a:tailEnd/>
                          </a:ln>
                        </wps:spPr>
                        <wps:bodyPr rot="0" vert="horz" wrap="square" lIns="91440" tIns="45720" rIns="91440" bIns="45720" anchor="t" anchorCtr="0" upright="1">
                          <a:noAutofit/>
                        </wps:bodyPr>
                      </wps:wsp>
                      <wps:wsp>
                        <wps:cNvPr id="3653" name="Rectangle 3787"/>
                        <wps:cNvSpPr>
                          <a:spLocks noChangeArrowheads="1"/>
                        </wps:cNvSpPr>
                        <wps:spPr bwMode="auto">
                          <a:xfrm>
                            <a:off x="2424430" y="461645"/>
                            <a:ext cx="1221740" cy="528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pPr>
                                <w:spacing w:before="0"/>
                                <w:rPr>
                                  <w:color w:val="000000"/>
                                  <w:sz w:val="22"/>
                                  <w:szCs w:val="22"/>
                                </w:rPr>
                              </w:pPr>
                              <w:r>
                                <w:rPr>
                                  <w:rFonts w:hint="eastAsia"/>
                                  <w:color w:val="000000"/>
                                  <w:sz w:val="22"/>
                                  <w:szCs w:val="22"/>
                                </w:rPr>
                                <w:t>Early Warning</w:t>
                              </w:r>
                            </w:p>
                            <w:p w:rsidR="00592680" w:rsidRDefault="00592680" w:rsidP="00EA6019">
                              <w:pPr>
                                <w:numPr>
                                  <w:ilvl w:val="0"/>
                                  <w:numId w:val="9"/>
                                </w:numPr>
                                <w:tabs>
                                  <w:tab w:val="clear" w:pos="360"/>
                                  <w:tab w:val="num" w:pos="142"/>
                                  <w:tab w:val="left" w:pos="794"/>
                                  <w:tab w:val="left" w:pos="1191"/>
                                  <w:tab w:val="left" w:pos="1588"/>
                                  <w:tab w:val="left" w:pos="1985"/>
                                </w:tabs>
                                <w:overflowPunct w:val="0"/>
                                <w:autoSpaceDE w:val="0"/>
                                <w:autoSpaceDN w:val="0"/>
                                <w:adjustRightInd w:val="0"/>
                                <w:spacing w:before="0"/>
                                <w:textAlignment w:val="baseline"/>
                                <w:rPr>
                                  <w:sz w:val="22"/>
                                  <w:szCs w:val="22"/>
                                </w:rPr>
                              </w:pPr>
                              <w:r>
                                <w:rPr>
                                  <w:rFonts w:hint="eastAsia"/>
                                  <w:sz w:val="22"/>
                                  <w:szCs w:val="22"/>
                                </w:rPr>
                                <w:t>Relief information</w:t>
                              </w:r>
                            </w:p>
                            <w:p w:rsidR="00592680" w:rsidRDefault="00592680" w:rsidP="00EA6019">
                              <w:pPr>
                                <w:numPr>
                                  <w:ilvl w:val="0"/>
                                  <w:numId w:val="9"/>
                                </w:numPr>
                                <w:tabs>
                                  <w:tab w:val="clear" w:pos="360"/>
                                  <w:tab w:val="num" w:pos="142"/>
                                  <w:tab w:val="left" w:pos="794"/>
                                  <w:tab w:val="left" w:pos="1191"/>
                                  <w:tab w:val="left" w:pos="1588"/>
                                  <w:tab w:val="left" w:pos="1985"/>
                                </w:tabs>
                                <w:overflowPunct w:val="0"/>
                                <w:autoSpaceDE w:val="0"/>
                                <w:autoSpaceDN w:val="0"/>
                                <w:adjustRightInd w:val="0"/>
                                <w:spacing w:before="0"/>
                                <w:textAlignment w:val="baseline"/>
                                <w:rPr>
                                  <w:sz w:val="22"/>
                                  <w:szCs w:val="22"/>
                                </w:rPr>
                              </w:pPr>
                              <w:r>
                                <w:rPr>
                                  <w:rFonts w:hint="eastAsia"/>
                                  <w:sz w:val="22"/>
                                  <w:szCs w:val="22"/>
                                </w:rPr>
                                <w:t>News</w:t>
                              </w:r>
                            </w:p>
                          </w:txbxContent>
                        </wps:txbx>
                        <wps:bodyPr rot="0" vert="horz" wrap="square" lIns="0" tIns="0" rIns="0" bIns="0" anchor="t" anchorCtr="0" upright="1">
                          <a:noAutofit/>
                        </wps:bodyPr>
                      </wps:wsp>
                      <wps:wsp>
                        <wps:cNvPr id="3654" name="Rectangle 3788"/>
                        <wps:cNvSpPr>
                          <a:spLocks noChangeArrowheads="1"/>
                        </wps:cNvSpPr>
                        <wps:spPr bwMode="auto">
                          <a:xfrm>
                            <a:off x="4136390" y="1376045"/>
                            <a:ext cx="11493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txbxContent>
                        </wps:txbx>
                        <wps:bodyPr rot="0" vert="horz" wrap="square" lIns="0" tIns="0" rIns="0" bIns="0" anchor="t" anchorCtr="0" upright="1">
                          <a:noAutofit/>
                        </wps:bodyPr>
                      </wps:wsp>
                      <wpg:wgp>
                        <wpg:cNvPr id="3655" name="Group 3789"/>
                        <wpg:cNvGrpSpPr>
                          <a:grpSpLocks/>
                        </wpg:cNvGrpSpPr>
                        <wpg:grpSpPr bwMode="auto">
                          <a:xfrm>
                            <a:off x="836295" y="449580"/>
                            <a:ext cx="476885" cy="457200"/>
                            <a:chOff x="1364" y="676"/>
                            <a:chExt cx="751" cy="718"/>
                          </a:xfrm>
                        </wpg:grpSpPr>
                        <wps:wsp>
                          <wps:cNvPr id="3656" name="Freeform 3790"/>
                          <wps:cNvSpPr>
                            <a:spLocks/>
                          </wps:cNvSpPr>
                          <wps:spPr bwMode="auto">
                            <a:xfrm>
                              <a:off x="1364" y="704"/>
                              <a:ext cx="148" cy="53"/>
                            </a:xfrm>
                            <a:custGeom>
                              <a:avLst/>
                              <a:gdLst>
                                <a:gd name="T0" fmla="*/ 148 w 148"/>
                                <a:gd name="T1" fmla="*/ 0 h 53"/>
                                <a:gd name="T2" fmla="*/ 129 w 148"/>
                                <a:gd name="T3" fmla="*/ 5 h 53"/>
                                <a:gd name="T4" fmla="*/ 111 w 148"/>
                                <a:gd name="T5" fmla="*/ 11 h 53"/>
                                <a:gd name="T6" fmla="*/ 92 w 148"/>
                                <a:gd name="T7" fmla="*/ 16 h 53"/>
                                <a:gd name="T8" fmla="*/ 74 w 148"/>
                                <a:gd name="T9" fmla="*/ 22 h 53"/>
                                <a:gd name="T10" fmla="*/ 55 w 148"/>
                                <a:gd name="T11" fmla="*/ 28 h 53"/>
                                <a:gd name="T12" fmla="*/ 37 w 148"/>
                                <a:gd name="T13" fmla="*/ 34 h 53"/>
                                <a:gd name="T14" fmla="*/ 18 w 148"/>
                                <a:gd name="T15" fmla="*/ 40 h 53"/>
                                <a:gd name="T16" fmla="*/ 0 w 148"/>
                                <a:gd name="T17" fmla="*/ 45 h 53"/>
                                <a:gd name="T18" fmla="*/ 2 w 148"/>
                                <a:gd name="T19" fmla="*/ 46 h 53"/>
                                <a:gd name="T20" fmla="*/ 5 w 148"/>
                                <a:gd name="T21" fmla="*/ 47 h 53"/>
                                <a:gd name="T22" fmla="*/ 8 w 148"/>
                                <a:gd name="T23" fmla="*/ 48 h 53"/>
                                <a:gd name="T24" fmla="*/ 10 w 148"/>
                                <a:gd name="T25" fmla="*/ 49 h 53"/>
                                <a:gd name="T26" fmla="*/ 13 w 148"/>
                                <a:gd name="T27" fmla="*/ 50 h 53"/>
                                <a:gd name="T28" fmla="*/ 16 w 148"/>
                                <a:gd name="T29" fmla="*/ 51 h 53"/>
                                <a:gd name="T30" fmla="*/ 18 w 148"/>
                                <a:gd name="T31" fmla="*/ 52 h 53"/>
                                <a:gd name="T32" fmla="*/ 21 w 148"/>
                                <a:gd name="T33" fmla="*/ 53 h 53"/>
                                <a:gd name="T34" fmla="*/ 37 w 148"/>
                                <a:gd name="T35" fmla="*/ 49 h 53"/>
                                <a:gd name="T36" fmla="*/ 53 w 148"/>
                                <a:gd name="T37" fmla="*/ 46 h 53"/>
                                <a:gd name="T38" fmla="*/ 68 w 148"/>
                                <a:gd name="T39" fmla="*/ 42 h 53"/>
                                <a:gd name="T40" fmla="*/ 84 w 148"/>
                                <a:gd name="T41" fmla="*/ 39 h 53"/>
                                <a:gd name="T42" fmla="*/ 100 w 148"/>
                                <a:gd name="T43" fmla="*/ 35 h 53"/>
                                <a:gd name="T44" fmla="*/ 116 w 148"/>
                                <a:gd name="T45" fmla="*/ 32 h 53"/>
                                <a:gd name="T46" fmla="*/ 132 w 148"/>
                                <a:gd name="T47" fmla="*/ 28 h 53"/>
                                <a:gd name="T48" fmla="*/ 148 w 148"/>
                                <a:gd name="T49" fmla="*/ 25 h 53"/>
                                <a:gd name="T50" fmla="*/ 148 w 148"/>
                                <a:gd name="T51" fmla="*/ 22 h 53"/>
                                <a:gd name="T52" fmla="*/ 148 w 148"/>
                                <a:gd name="T53" fmla="*/ 18 h 53"/>
                                <a:gd name="T54" fmla="*/ 148 w 148"/>
                                <a:gd name="T55" fmla="*/ 15 h 53"/>
                                <a:gd name="T56" fmla="*/ 148 w 148"/>
                                <a:gd name="T57" fmla="*/ 12 h 53"/>
                                <a:gd name="T58" fmla="*/ 148 w 148"/>
                                <a:gd name="T59" fmla="*/ 9 h 53"/>
                                <a:gd name="T60" fmla="*/ 148 w 148"/>
                                <a:gd name="T61" fmla="*/ 6 h 53"/>
                                <a:gd name="T62" fmla="*/ 148 w 148"/>
                                <a:gd name="T63" fmla="*/ 3 h 53"/>
                                <a:gd name="T64" fmla="*/ 148 w 148"/>
                                <a:gd name="T65"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48" h="53">
                                  <a:moveTo>
                                    <a:pt x="148" y="0"/>
                                  </a:moveTo>
                                  <a:lnTo>
                                    <a:pt x="129" y="5"/>
                                  </a:lnTo>
                                  <a:lnTo>
                                    <a:pt x="111" y="11"/>
                                  </a:lnTo>
                                  <a:lnTo>
                                    <a:pt x="92" y="16"/>
                                  </a:lnTo>
                                  <a:lnTo>
                                    <a:pt x="74" y="22"/>
                                  </a:lnTo>
                                  <a:lnTo>
                                    <a:pt x="55" y="28"/>
                                  </a:lnTo>
                                  <a:lnTo>
                                    <a:pt x="37" y="34"/>
                                  </a:lnTo>
                                  <a:lnTo>
                                    <a:pt x="18" y="40"/>
                                  </a:lnTo>
                                  <a:lnTo>
                                    <a:pt x="0" y="45"/>
                                  </a:lnTo>
                                  <a:lnTo>
                                    <a:pt x="2" y="46"/>
                                  </a:lnTo>
                                  <a:lnTo>
                                    <a:pt x="5" y="47"/>
                                  </a:lnTo>
                                  <a:lnTo>
                                    <a:pt x="8" y="48"/>
                                  </a:lnTo>
                                  <a:lnTo>
                                    <a:pt x="10" y="49"/>
                                  </a:lnTo>
                                  <a:lnTo>
                                    <a:pt x="13" y="50"/>
                                  </a:lnTo>
                                  <a:lnTo>
                                    <a:pt x="16" y="51"/>
                                  </a:lnTo>
                                  <a:lnTo>
                                    <a:pt x="18" y="52"/>
                                  </a:lnTo>
                                  <a:lnTo>
                                    <a:pt x="21" y="53"/>
                                  </a:lnTo>
                                  <a:lnTo>
                                    <a:pt x="37" y="49"/>
                                  </a:lnTo>
                                  <a:lnTo>
                                    <a:pt x="53" y="46"/>
                                  </a:lnTo>
                                  <a:lnTo>
                                    <a:pt x="68" y="42"/>
                                  </a:lnTo>
                                  <a:lnTo>
                                    <a:pt x="84" y="39"/>
                                  </a:lnTo>
                                  <a:lnTo>
                                    <a:pt x="100" y="35"/>
                                  </a:lnTo>
                                  <a:lnTo>
                                    <a:pt x="116" y="32"/>
                                  </a:lnTo>
                                  <a:lnTo>
                                    <a:pt x="132" y="28"/>
                                  </a:lnTo>
                                  <a:lnTo>
                                    <a:pt x="148" y="25"/>
                                  </a:lnTo>
                                  <a:lnTo>
                                    <a:pt x="148" y="22"/>
                                  </a:lnTo>
                                  <a:lnTo>
                                    <a:pt x="148" y="18"/>
                                  </a:lnTo>
                                  <a:lnTo>
                                    <a:pt x="148" y="15"/>
                                  </a:lnTo>
                                  <a:lnTo>
                                    <a:pt x="148" y="12"/>
                                  </a:lnTo>
                                  <a:lnTo>
                                    <a:pt x="148" y="9"/>
                                  </a:lnTo>
                                  <a:lnTo>
                                    <a:pt x="148" y="6"/>
                                  </a:lnTo>
                                  <a:lnTo>
                                    <a:pt x="148" y="3"/>
                                  </a:lnTo>
                                  <a:lnTo>
                                    <a:pt x="148" y="0"/>
                                  </a:lnTo>
                                  <a:close/>
                                </a:path>
                              </a:pathLst>
                            </a:custGeom>
                            <a:solidFill>
                              <a:srgbClr val="ADAB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57" name="Freeform 3791"/>
                          <wps:cNvSpPr>
                            <a:spLocks/>
                          </wps:cNvSpPr>
                          <wps:spPr bwMode="auto">
                            <a:xfrm>
                              <a:off x="1364" y="700"/>
                              <a:ext cx="152" cy="50"/>
                            </a:xfrm>
                            <a:custGeom>
                              <a:avLst/>
                              <a:gdLst>
                                <a:gd name="T0" fmla="*/ 0 w 152"/>
                                <a:gd name="T1" fmla="*/ 43 h 50"/>
                                <a:gd name="T2" fmla="*/ 19 w 152"/>
                                <a:gd name="T3" fmla="*/ 37 h 50"/>
                                <a:gd name="T4" fmla="*/ 38 w 152"/>
                                <a:gd name="T5" fmla="*/ 32 h 50"/>
                                <a:gd name="T6" fmla="*/ 57 w 152"/>
                                <a:gd name="T7" fmla="*/ 27 h 50"/>
                                <a:gd name="T8" fmla="*/ 76 w 152"/>
                                <a:gd name="T9" fmla="*/ 21 h 50"/>
                                <a:gd name="T10" fmla="*/ 95 w 152"/>
                                <a:gd name="T11" fmla="*/ 16 h 50"/>
                                <a:gd name="T12" fmla="*/ 114 w 152"/>
                                <a:gd name="T13" fmla="*/ 10 h 50"/>
                                <a:gd name="T14" fmla="*/ 133 w 152"/>
                                <a:gd name="T15" fmla="*/ 5 h 50"/>
                                <a:gd name="T16" fmla="*/ 152 w 152"/>
                                <a:gd name="T17" fmla="*/ 0 h 50"/>
                                <a:gd name="T18" fmla="*/ 152 w 152"/>
                                <a:gd name="T19" fmla="*/ 2 h 50"/>
                                <a:gd name="T20" fmla="*/ 152 w 152"/>
                                <a:gd name="T21" fmla="*/ 4 h 50"/>
                                <a:gd name="T22" fmla="*/ 152 w 152"/>
                                <a:gd name="T23" fmla="*/ 6 h 50"/>
                                <a:gd name="T24" fmla="*/ 152 w 152"/>
                                <a:gd name="T25" fmla="*/ 8 h 50"/>
                                <a:gd name="T26" fmla="*/ 133 w 152"/>
                                <a:gd name="T27" fmla="*/ 13 h 50"/>
                                <a:gd name="T28" fmla="*/ 114 w 152"/>
                                <a:gd name="T29" fmla="*/ 18 h 50"/>
                                <a:gd name="T30" fmla="*/ 95 w 152"/>
                                <a:gd name="T31" fmla="*/ 23 h 50"/>
                                <a:gd name="T32" fmla="*/ 76 w 152"/>
                                <a:gd name="T33" fmla="*/ 29 h 50"/>
                                <a:gd name="T34" fmla="*/ 57 w 152"/>
                                <a:gd name="T35" fmla="*/ 34 h 50"/>
                                <a:gd name="T36" fmla="*/ 38 w 152"/>
                                <a:gd name="T37" fmla="*/ 39 h 50"/>
                                <a:gd name="T38" fmla="*/ 19 w 152"/>
                                <a:gd name="T39" fmla="*/ 45 h 50"/>
                                <a:gd name="T40" fmla="*/ 0 w 152"/>
                                <a:gd name="T41" fmla="*/ 50 h 50"/>
                                <a:gd name="T42" fmla="*/ 0 w 152"/>
                                <a:gd name="T43" fmla="*/ 48 h 50"/>
                                <a:gd name="T44" fmla="*/ 0 w 152"/>
                                <a:gd name="T45" fmla="*/ 46 h 50"/>
                                <a:gd name="T46" fmla="*/ 0 w 152"/>
                                <a:gd name="T47" fmla="*/ 45 h 50"/>
                                <a:gd name="T48" fmla="*/ 0 w 152"/>
                                <a:gd name="T49" fmla="*/ 43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52" h="50">
                                  <a:moveTo>
                                    <a:pt x="0" y="43"/>
                                  </a:moveTo>
                                  <a:lnTo>
                                    <a:pt x="19" y="37"/>
                                  </a:lnTo>
                                  <a:lnTo>
                                    <a:pt x="38" y="32"/>
                                  </a:lnTo>
                                  <a:lnTo>
                                    <a:pt x="57" y="27"/>
                                  </a:lnTo>
                                  <a:lnTo>
                                    <a:pt x="76" y="21"/>
                                  </a:lnTo>
                                  <a:lnTo>
                                    <a:pt x="95" y="16"/>
                                  </a:lnTo>
                                  <a:lnTo>
                                    <a:pt x="114" y="10"/>
                                  </a:lnTo>
                                  <a:lnTo>
                                    <a:pt x="133" y="5"/>
                                  </a:lnTo>
                                  <a:lnTo>
                                    <a:pt x="152" y="0"/>
                                  </a:lnTo>
                                  <a:lnTo>
                                    <a:pt x="152" y="2"/>
                                  </a:lnTo>
                                  <a:lnTo>
                                    <a:pt x="152" y="4"/>
                                  </a:lnTo>
                                  <a:lnTo>
                                    <a:pt x="152" y="6"/>
                                  </a:lnTo>
                                  <a:lnTo>
                                    <a:pt x="152" y="8"/>
                                  </a:lnTo>
                                  <a:lnTo>
                                    <a:pt x="133" y="13"/>
                                  </a:lnTo>
                                  <a:lnTo>
                                    <a:pt x="114" y="18"/>
                                  </a:lnTo>
                                  <a:lnTo>
                                    <a:pt x="95" y="23"/>
                                  </a:lnTo>
                                  <a:lnTo>
                                    <a:pt x="76" y="29"/>
                                  </a:lnTo>
                                  <a:lnTo>
                                    <a:pt x="57" y="34"/>
                                  </a:lnTo>
                                  <a:lnTo>
                                    <a:pt x="38" y="39"/>
                                  </a:lnTo>
                                  <a:lnTo>
                                    <a:pt x="19" y="45"/>
                                  </a:lnTo>
                                  <a:lnTo>
                                    <a:pt x="0" y="50"/>
                                  </a:lnTo>
                                  <a:lnTo>
                                    <a:pt x="0" y="48"/>
                                  </a:lnTo>
                                  <a:lnTo>
                                    <a:pt x="0" y="46"/>
                                  </a:lnTo>
                                  <a:lnTo>
                                    <a:pt x="0" y="45"/>
                                  </a:lnTo>
                                  <a:lnTo>
                                    <a:pt x="0" y="43"/>
                                  </a:lnTo>
                                  <a:close/>
                                </a:path>
                              </a:pathLst>
                            </a:custGeom>
                            <a:solidFill>
                              <a:srgbClr val="FFFFFA"/>
                            </a:solidFill>
                            <a:ln w="635">
                              <a:solidFill>
                                <a:srgbClr val="BFBFBF"/>
                              </a:solidFill>
                              <a:prstDash val="solid"/>
                              <a:round/>
                              <a:headEnd/>
                              <a:tailEnd/>
                            </a:ln>
                          </wps:spPr>
                          <wps:bodyPr rot="0" vert="horz" wrap="square" lIns="91440" tIns="45720" rIns="91440" bIns="45720" anchor="t" anchorCtr="0" upright="1">
                            <a:noAutofit/>
                          </wps:bodyPr>
                        </wps:wsp>
                        <wps:wsp>
                          <wps:cNvPr id="3658" name="Freeform 3792"/>
                          <wps:cNvSpPr>
                            <a:spLocks/>
                          </wps:cNvSpPr>
                          <wps:spPr bwMode="auto">
                            <a:xfrm>
                              <a:off x="1463" y="695"/>
                              <a:ext cx="68" cy="29"/>
                            </a:xfrm>
                            <a:custGeom>
                              <a:avLst/>
                              <a:gdLst>
                                <a:gd name="T0" fmla="*/ 28 w 68"/>
                                <a:gd name="T1" fmla="*/ 0 h 29"/>
                                <a:gd name="T2" fmla="*/ 24 w 68"/>
                                <a:gd name="T3" fmla="*/ 1 h 29"/>
                                <a:gd name="T4" fmla="*/ 20 w 68"/>
                                <a:gd name="T5" fmla="*/ 2 h 29"/>
                                <a:gd name="T6" fmla="*/ 17 w 68"/>
                                <a:gd name="T7" fmla="*/ 3 h 29"/>
                                <a:gd name="T8" fmla="*/ 14 w 68"/>
                                <a:gd name="T9" fmla="*/ 5 h 29"/>
                                <a:gd name="T10" fmla="*/ 10 w 68"/>
                                <a:gd name="T11" fmla="*/ 6 h 29"/>
                                <a:gd name="T12" fmla="*/ 6 w 68"/>
                                <a:gd name="T13" fmla="*/ 8 h 29"/>
                                <a:gd name="T14" fmla="*/ 3 w 68"/>
                                <a:gd name="T15" fmla="*/ 9 h 29"/>
                                <a:gd name="T16" fmla="*/ 0 w 68"/>
                                <a:gd name="T17" fmla="*/ 11 h 29"/>
                                <a:gd name="T18" fmla="*/ 3 w 68"/>
                                <a:gd name="T19" fmla="*/ 13 h 29"/>
                                <a:gd name="T20" fmla="*/ 7 w 68"/>
                                <a:gd name="T21" fmla="*/ 15 h 29"/>
                                <a:gd name="T22" fmla="*/ 11 w 68"/>
                                <a:gd name="T23" fmla="*/ 16 h 29"/>
                                <a:gd name="T24" fmla="*/ 14 w 68"/>
                                <a:gd name="T25" fmla="*/ 18 h 29"/>
                                <a:gd name="T26" fmla="*/ 18 w 68"/>
                                <a:gd name="T27" fmla="*/ 20 h 29"/>
                                <a:gd name="T28" fmla="*/ 22 w 68"/>
                                <a:gd name="T29" fmla="*/ 22 h 29"/>
                                <a:gd name="T30" fmla="*/ 26 w 68"/>
                                <a:gd name="T31" fmla="*/ 24 h 29"/>
                                <a:gd name="T32" fmla="*/ 29 w 68"/>
                                <a:gd name="T33" fmla="*/ 27 h 29"/>
                                <a:gd name="T34" fmla="*/ 34 w 68"/>
                                <a:gd name="T35" fmla="*/ 27 h 29"/>
                                <a:gd name="T36" fmla="*/ 39 w 68"/>
                                <a:gd name="T37" fmla="*/ 27 h 29"/>
                                <a:gd name="T38" fmla="*/ 44 w 68"/>
                                <a:gd name="T39" fmla="*/ 27 h 29"/>
                                <a:gd name="T40" fmla="*/ 49 w 68"/>
                                <a:gd name="T41" fmla="*/ 28 h 29"/>
                                <a:gd name="T42" fmla="*/ 53 w 68"/>
                                <a:gd name="T43" fmla="*/ 28 h 29"/>
                                <a:gd name="T44" fmla="*/ 58 w 68"/>
                                <a:gd name="T45" fmla="*/ 28 h 29"/>
                                <a:gd name="T46" fmla="*/ 63 w 68"/>
                                <a:gd name="T47" fmla="*/ 28 h 29"/>
                                <a:gd name="T48" fmla="*/ 68 w 68"/>
                                <a:gd name="T49" fmla="*/ 29 h 29"/>
                                <a:gd name="T50" fmla="*/ 62 w 68"/>
                                <a:gd name="T51" fmla="*/ 25 h 29"/>
                                <a:gd name="T52" fmla="*/ 58 w 68"/>
                                <a:gd name="T53" fmla="*/ 21 h 29"/>
                                <a:gd name="T54" fmla="*/ 52 w 68"/>
                                <a:gd name="T55" fmla="*/ 17 h 29"/>
                                <a:gd name="T56" fmla="*/ 48 w 68"/>
                                <a:gd name="T57" fmla="*/ 14 h 29"/>
                                <a:gd name="T58" fmla="*/ 43 w 68"/>
                                <a:gd name="T59" fmla="*/ 10 h 29"/>
                                <a:gd name="T60" fmla="*/ 38 w 68"/>
                                <a:gd name="T61" fmla="*/ 7 h 29"/>
                                <a:gd name="T62" fmla="*/ 32 w 68"/>
                                <a:gd name="T63" fmla="*/ 3 h 29"/>
                                <a:gd name="T64" fmla="*/ 28 w 68"/>
                                <a:gd name="T65" fmla="*/ 0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68" h="29">
                                  <a:moveTo>
                                    <a:pt x="28" y="0"/>
                                  </a:moveTo>
                                  <a:lnTo>
                                    <a:pt x="24" y="1"/>
                                  </a:lnTo>
                                  <a:lnTo>
                                    <a:pt x="20" y="2"/>
                                  </a:lnTo>
                                  <a:lnTo>
                                    <a:pt x="17" y="3"/>
                                  </a:lnTo>
                                  <a:lnTo>
                                    <a:pt x="14" y="5"/>
                                  </a:lnTo>
                                  <a:lnTo>
                                    <a:pt x="10" y="6"/>
                                  </a:lnTo>
                                  <a:lnTo>
                                    <a:pt x="6" y="8"/>
                                  </a:lnTo>
                                  <a:lnTo>
                                    <a:pt x="3" y="9"/>
                                  </a:lnTo>
                                  <a:lnTo>
                                    <a:pt x="0" y="11"/>
                                  </a:lnTo>
                                  <a:lnTo>
                                    <a:pt x="3" y="13"/>
                                  </a:lnTo>
                                  <a:lnTo>
                                    <a:pt x="7" y="15"/>
                                  </a:lnTo>
                                  <a:lnTo>
                                    <a:pt x="11" y="16"/>
                                  </a:lnTo>
                                  <a:lnTo>
                                    <a:pt x="14" y="18"/>
                                  </a:lnTo>
                                  <a:lnTo>
                                    <a:pt x="18" y="20"/>
                                  </a:lnTo>
                                  <a:lnTo>
                                    <a:pt x="22" y="22"/>
                                  </a:lnTo>
                                  <a:lnTo>
                                    <a:pt x="26" y="24"/>
                                  </a:lnTo>
                                  <a:lnTo>
                                    <a:pt x="29" y="27"/>
                                  </a:lnTo>
                                  <a:lnTo>
                                    <a:pt x="34" y="27"/>
                                  </a:lnTo>
                                  <a:lnTo>
                                    <a:pt x="39" y="27"/>
                                  </a:lnTo>
                                  <a:lnTo>
                                    <a:pt x="44" y="27"/>
                                  </a:lnTo>
                                  <a:lnTo>
                                    <a:pt x="49" y="28"/>
                                  </a:lnTo>
                                  <a:lnTo>
                                    <a:pt x="53" y="28"/>
                                  </a:lnTo>
                                  <a:lnTo>
                                    <a:pt x="58" y="28"/>
                                  </a:lnTo>
                                  <a:lnTo>
                                    <a:pt x="63" y="28"/>
                                  </a:lnTo>
                                  <a:lnTo>
                                    <a:pt x="68" y="29"/>
                                  </a:lnTo>
                                  <a:lnTo>
                                    <a:pt x="62" y="25"/>
                                  </a:lnTo>
                                  <a:lnTo>
                                    <a:pt x="58" y="21"/>
                                  </a:lnTo>
                                  <a:lnTo>
                                    <a:pt x="52" y="17"/>
                                  </a:lnTo>
                                  <a:lnTo>
                                    <a:pt x="48" y="14"/>
                                  </a:lnTo>
                                  <a:lnTo>
                                    <a:pt x="43" y="10"/>
                                  </a:lnTo>
                                  <a:lnTo>
                                    <a:pt x="38" y="7"/>
                                  </a:lnTo>
                                  <a:lnTo>
                                    <a:pt x="32" y="3"/>
                                  </a:lnTo>
                                  <a:lnTo>
                                    <a:pt x="28" y="0"/>
                                  </a:lnTo>
                                  <a:close/>
                                </a:path>
                              </a:pathLst>
                            </a:custGeom>
                            <a:solidFill>
                              <a:srgbClr val="8785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59" name="Freeform 3793"/>
                          <wps:cNvSpPr>
                            <a:spLocks/>
                          </wps:cNvSpPr>
                          <wps:spPr bwMode="auto">
                            <a:xfrm>
                              <a:off x="1491" y="693"/>
                              <a:ext cx="167" cy="86"/>
                            </a:xfrm>
                            <a:custGeom>
                              <a:avLst/>
                              <a:gdLst>
                                <a:gd name="T0" fmla="*/ 12 w 167"/>
                                <a:gd name="T1" fmla="*/ 34 h 86"/>
                                <a:gd name="T2" fmla="*/ 22 w 167"/>
                                <a:gd name="T3" fmla="*/ 37 h 86"/>
                                <a:gd name="T4" fmla="*/ 32 w 167"/>
                                <a:gd name="T5" fmla="*/ 40 h 86"/>
                                <a:gd name="T6" fmla="*/ 42 w 167"/>
                                <a:gd name="T7" fmla="*/ 44 h 86"/>
                                <a:gd name="T8" fmla="*/ 52 w 167"/>
                                <a:gd name="T9" fmla="*/ 47 h 86"/>
                                <a:gd name="T10" fmla="*/ 62 w 167"/>
                                <a:gd name="T11" fmla="*/ 51 h 86"/>
                                <a:gd name="T12" fmla="*/ 72 w 167"/>
                                <a:gd name="T13" fmla="*/ 54 h 86"/>
                                <a:gd name="T14" fmla="*/ 81 w 167"/>
                                <a:gd name="T15" fmla="*/ 57 h 86"/>
                                <a:gd name="T16" fmla="*/ 91 w 167"/>
                                <a:gd name="T17" fmla="*/ 61 h 86"/>
                                <a:gd name="T18" fmla="*/ 100 w 167"/>
                                <a:gd name="T19" fmla="*/ 64 h 86"/>
                                <a:gd name="T20" fmla="*/ 109 w 167"/>
                                <a:gd name="T21" fmla="*/ 67 h 86"/>
                                <a:gd name="T22" fmla="*/ 118 w 167"/>
                                <a:gd name="T23" fmla="*/ 70 h 86"/>
                                <a:gd name="T24" fmla="*/ 127 w 167"/>
                                <a:gd name="T25" fmla="*/ 73 h 86"/>
                                <a:gd name="T26" fmla="*/ 136 w 167"/>
                                <a:gd name="T27" fmla="*/ 76 h 86"/>
                                <a:gd name="T28" fmla="*/ 145 w 167"/>
                                <a:gd name="T29" fmla="*/ 80 h 86"/>
                                <a:gd name="T30" fmla="*/ 154 w 167"/>
                                <a:gd name="T31" fmla="*/ 83 h 86"/>
                                <a:gd name="T32" fmla="*/ 162 w 167"/>
                                <a:gd name="T33" fmla="*/ 86 h 86"/>
                                <a:gd name="T34" fmla="*/ 163 w 167"/>
                                <a:gd name="T35" fmla="*/ 83 h 86"/>
                                <a:gd name="T36" fmla="*/ 163 w 167"/>
                                <a:gd name="T37" fmla="*/ 80 h 86"/>
                                <a:gd name="T38" fmla="*/ 164 w 167"/>
                                <a:gd name="T39" fmla="*/ 77 h 86"/>
                                <a:gd name="T40" fmla="*/ 165 w 167"/>
                                <a:gd name="T41" fmla="*/ 74 h 86"/>
                                <a:gd name="T42" fmla="*/ 165 w 167"/>
                                <a:gd name="T43" fmla="*/ 71 h 86"/>
                                <a:gd name="T44" fmla="*/ 166 w 167"/>
                                <a:gd name="T45" fmla="*/ 69 h 86"/>
                                <a:gd name="T46" fmla="*/ 167 w 167"/>
                                <a:gd name="T47" fmla="*/ 66 h 86"/>
                                <a:gd name="T48" fmla="*/ 167 w 167"/>
                                <a:gd name="T49" fmla="*/ 63 h 86"/>
                                <a:gd name="T50" fmla="*/ 158 w 167"/>
                                <a:gd name="T51" fmla="*/ 60 h 86"/>
                                <a:gd name="T52" fmla="*/ 149 w 167"/>
                                <a:gd name="T53" fmla="*/ 56 h 86"/>
                                <a:gd name="T54" fmla="*/ 139 w 167"/>
                                <a:gd name="T55" fmla="*/ 53 h 86"/>
                                <a:gd name="T56" fmla="*/ 129 w 167"/>
                                <a:gd name="T57" fmla="*/ 49 h 86"/>
                                <a:gd name="T58" fmla="*/ 119 w 167"/>
                                <a:gd name="T59" fmla="*/ 45 h 86"/>
                                <a:gd name="T60" fmla="*/ 109 w 167"/>
                                <a:gd name="T61" fmla="*/ 41 h 86"/>
                                <a:gd name="T62" fmla="*/ 99 w 167"/>
                                <a:gd name="T63" fmla="*/ 37 h 86"/>
                                <a:gd name="T64" fmla="*/ 89 w 167"/>
                                <a:gd name="T65" fmla="*/ 34 h 86"/>
                                <a:gd name="T66" fmla="*/ 78 w 167"/>
                                <a:gd name="T67" fmla="*/ 30 h 86"/>
                                <a:gd name="T68" fmla="*/ 67 w 167"/>
                                <a:gd name="T69" fmla="*/ 26 h 86"/>
                                <a:gd name="T70" fmla="*/ 56 w 167"/>
                                <a:gd name="T71" fmla="*/ 21 h 86"/>
                                <a:gd name="T72" fmla="*/ 45 w 167"/>
                                <a:gd name="T73" fmla="*/ 17 h 86"/>
                                <a:gd name="T74" fmla="*/ 34 w 167"/>
                                <a:gd name="T75" fmla="*/ 13 h 86"/>
                                <a:gd name="T76" fmla="*/ 23 w 167"/>
                                <a:gd name="T77" fmla="*/ 9 h 86"/>
                                <a:gd name="T78" fmla="*/ 12 w 167"/>
                                <a:gd name="T79" fmla="*/ 4 h 86"/>
                                <a:gd name="T80" fmla="*/ 0 w 167"/>
                                <a:gd name="T81" fmla="*/ 0 h 86"/>
                                <a:gd name="T82" fmla="*/ 1 w 167"/>
                                <a:gd name="T83" fmla="*/ 4 h 86"/>
                                <a:gd name="T84" fmla="*/ 3 w 167"/>
                                <a:gd name="T85" fmla="*/ 8 h 86"/>
                                <a:gd name="T86" fmla="*/ 4 w 167"/>
                                <a:gd name="T87" fmla="*/ 13 h 86"/>
                                <a:gd name="T88" fmla="*/ 6 w 167"/>
                                <a:gd name="T89" fmla="*/ 17 h 86"/>
                                <a:gd name="T90" fmla="*/ 7 w 167"/>
                                <a:gd name="T91" fmla="*/ 21 h 86"/>
                                <a:gd name="T92" fmla="*/ 9 w 167"/>
                                <a:gd name="T93" fmla="*/ 25 h 86"/>
                                <a:gd name="T94" fmla="*/ 10 w 167"/>
                                <a:gd name="T95" fmla="*/ 29 h 86"/>
                                <a:gd name="T96" fmla="*/ 12 w 167"/>
                                <a:gd name="T97" fmla="*/ 3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67" h="86">
                                  <a:moveTo>
                                    <a:pt x="12" y="34"/>
                                  </a:moveTo>
                                  <a:lnTo>
                                    <a:pt x="22" y="37"/>
                                  </a:lnTo>
                                  <a:lnTo>
                                    <a:pt x="32" y="40"/>
                                  </a:lnTo>
                                  <a:lnTo>
                                    <a:pt x="42" y="44"/>
                                  </a:lnTo>
                                  <a:lnTo>
                                    <a:pt x="52" y="47"/>
                                  </a:lnTo>
                                  <a:lnTo>
                                    <a:pt x="62" y="51"/>
                                  </a:lnTo>
                                  <a:lnTo>
                                    <a:pt x="72" y="54"/>
                                  </a:lnTo>
                                  <a:lnTo>
                                    <a:pt x="81" y="57"/>
                                  </a:lnTo>
                                  <a:lnTo>
                                    <a:pt x="91" y="61"/>
                                  </a:lnTo>
                                  <a:lnTo>
                                    <a:pt x="100" y="64"/>
                                  </a:lnTo>
                                  <a:lnTo>
                                    <a:pt x="109" y="67"/>
                                  </a:lnTo>
                                  <a:lnTo>
                                    <a:pt x="118" y="70"/>
                                  </a:lnTo>
                                  <a:lnTo>
                                    <a:pt x="127" y="73"/>
                                  </a:lnTo>
                                  <a:lnTo>
                                    <a:pt x="136" y="76"/>
                                  </a:lnTo>
                                  <a:lnTo>
                                    <a:pt x="145" y="80"/>
                                  </a:lnTo>
                                  <a:lnTo>
                                    <a:pt x="154" y="83"/>
                                  </a:lnTo>
                                  <a:lnTo>
                                    <a:pt x="162" y="86"/>
                                  </a:lnTo>
                                  <a:lnTo>
                                    <a:pt x="163" y="83"/>
                                  </a:lnTo>
                                  <a:lnTo>
                                    <a:pt x="163" y="80"/>
                                  </a:lnTo>
                                  <a:lnTo>
                                    <a:pt x="164" y="77"/>
                                  </a:lnTo>
                                  <a:lnTo>
                                    <a:pt x="165" y="74"/>
                                  </a:lnTo>
                                  <a:lnTo>
                                    <a:pt x="165" y="71"/>
                                  </a:lnTo>
                                  <a:lnTo>
                                    <a:pt x="166" y="69"/>
                                  </a:lnTo>
                                  <a:lnTo>
                                    <a:pt x="167" y="66"/>
                                  </a:lnTo>
                                  <a:lnTo>
                                    <a:pt x="167" y="63"/>
                                  </a:lnTo>
                                  <a:lnTo>
                                    <a:pt x="158" y="60"/>
                                  </a:lnTo>
                                  <a:lnTo>
                                    <a:pt x="149" y="56"/>
                                  </a:lnTo>
                                  <a:lnTo>
                                    <a:pt x="139" y="53"/>
                                  </a:lnTo>
                                  <a:lnTo>
                                    <a:pt x="129" y="49"/>
                                  </a:lnTo>
                                  <a:lnTo>
                                    <a:pt x="119" y="45"/>
                                  </a:lnTo>
                                  <a:lnTo>
                                    <a:pt x="109" y="41"/>
                                  </a:lnTo>
                                  <a:lnTo>
                                    <a:pt x="99" y="37"/>
                                  </a:lnTo>
                                  <a:lnTo>
                                    <a:pt x="89" y="34"/>
                                  </a:lnTo>
                                  <a:lnTo>
                                    <a:pt x="78" y="30"/>
                                  </a:lnTo>
                                  <a:lnTo>
                                    <a:pt x="67" y="26"/>
                                  </a:lnTo>
                                  <a:lnTo>
                                    <a:pt x="56" y="21"/>
                                  </a:lnTo>
                                  <a:lnTo>
                                    <a:pt x="45" y="17"/>
                                  </a:lnTo>
                                  <a:lnTo>
                                    <a:pt x="34" y="13"/>
                                  </a:lnTo>
                                  <a:lnTo>
                                    <a:pt x="23" y="9"/>
                                  </a:lnTo>
                                  <a:lnTo>
                                    <a:pt x="12" y="4"/>
                                  </a:lnTo>
                                  <a:lnTo>
                                    <a:pt x="0" y="0"/>
                                  </a:lnTo>
                                  <a:lnTo>
                                    <a:pt x="1" y="4"/>
                                  </a:lnTo>
                                  <a:lnTo>
                                    <a:pt x="3" y="8"/>
                                  </a:lnTo>
                                  <a:lnTo>
                                    <a:pt x="4" y="13"/>
                                  </a:lnTo>
                                  <a:lnTo>
                                    <a:pt x="6" y="17"/>
                                  </a:lnTo>
                                  <a:lnTo>
                                    <a:pt x="7" y="21"/>
                                  </a:lnTo>
                                  <a:lnTo>
                                    <a:pt x="9" y="25"/>
                                  </a:lnTo>
                                  <a:lnTo>
                                    <a:pt x="10" y="29"/>
                                  </a:lnTo>
                                  <a:lnTo>
                                    <a:pt x="12" y="34"/>
                                  </a:lnTo>
                                  <a:close/>
                                </a:path>
                              </a:pathLst>
                            </a:custGeom>
                            <a:solidFill>
                              <a:srgbClr val="8785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0" name="Freeform 3794"/>
                          <wps:cNvSpPr>
                            <a:spLocks/>
                          </wps:cNvSpPr>
                          <wps:spPr bwMode="auto">
                            <a:xfrm>
                              <a:off x="1503" y="715"/>
                              <a:ext cx="147" cy="679"/>
                            </a:xfrm>
                            <a:custGeom>
                              <a:avLst/>
                              <a:gdLst>
                                <a:gd name="T0" fmla="*/ 18 w 147"/>
                                <a:gd name="T1" fmla="*/ 3 h 679"/>
                                <a:gd name="T2" fmla="*/ 36 w 147"/>
                                <a:gd name="T3" fmla="*/ 9 h 679"/>
                                <a:gd name="T4" fmla="*/ 54 w 147"/>
                                <a:gd name="T5" fmla="*/ 16 h 679"/>
                                <a:gd name="T6" fmla="*/ 72 w 147"/>
                                <a:gd name="T7" fmla="*/ 23 h 679"/>
                                <a:gd name="T8" fmla="*/ 89 w 147"/>
                                <a:gd name="T9" fmla="*/ 29 h 679"/>
                                <a:gd name="T10" fmla="*/ 105 w 147"/>
                                <a:gd name="T11" fmla="*/ 35 h 679"/>
                                <a:gd name="T12" fmla="*/ 121 w 147"/>
                                <a:gd name="T13" fmla="*/ 41 h 679"/>
                                <a:gd name="T14" fmla="*/ 137 w 147"/>
                                <a:gd name="T15" fmla="*/ 47 h 679"/>
                                <a:gd name="T16" fmla="*/ 145 w 147"/>
                                <a:gd name="T17" fmla="*/ 68 h 679"/>
                                <a:gd name="T18" fmla="*/ 145 w 147"/>
                                <a:gd name="T19" fmla="*/ 104 h 679"/>
                                <a:gd name="T20" fmla="*/ 146 w 147"/>
                                <a:gd name="T21" fmla="*/ 140 h 679"/>
                                <a:gd name="T22" fmla="*/ 146 w 147"/>
                                <a:gd name="T23" fmla="*/ 177 h 679"/>
                                <a:gd name="T24" fmla="*/ 146 w 147"/>
                                <a:gd name="T25" fmla="*/ 214 h 679"/>
                                <a:gd name="T26" fmla="*/ 146 w 147"/>
                                <a:gd name="T27" fmla="*/ 251 h 679"/>
                                <a:gd name="T28" fmla="*/ 146 w 147"/>
                                <a:gd name="T29" fmla="*/ 288 h 679"/>
                                <a:gd name="T30" fmla="*/ 146 w 147"/>
                                <a:gd name="T31" fmla="*/ 326 h 679"/>
                                <a:gd name="T32" fmla="*/ 146 w 147"/>
                                <a:gd name="T33" fmla="*/ 364 h 679"/>
                                <a:gd name="T34" fmla="*/ 146 w 147"/>
                                <a:gd name="T35" fmla="*/ 403 h 679"/>
                                <a:gd name="T36" fmla="*/ 146 w 147"/>
                                <a:gd name="T37" fmla="*/ 441 h 679"/>
                                <a:gd name="T38" fmla="*/ 146 w 147"/>
                                <a:gd name="T39" fmla="*/ 481 h 679"/>
                                <a:gd name="T40" fmla="*/ 147 w 147"/>
                                <a:gd name="T41" fmla="*/ 520 h 679"/>
                                <a:gd name="T42" fmla="*/ 147 w 147"/>
                                <a:gd name="T43" fmla="*/ 560 h 679"/>
                                <a:gd name="T44" fmla="*/ 147 w 147"/>
                                <a:gd name="T45" fmla="*/ 600 h 679"/>
                                <a:gd name="T46" fmla="*/ 147 w 147"/>
                                <a:gd name="T47" fmla="*/ 640 h 679"/>
                                <a:gd name="T48" fmla="*/ 138 w 147"/>
                                <a:gd name="T49" fmla="*/ 661 h 679"/>
                                <a:gd name="T50" fmla="*/ 121 w 147"/>
                                <a:gd name="T51" fmla="*/ 663 h 679"/>
                                <a:gd name="T52" fmla="*/ 104 w 147"/>
                                <a:gd name="T53" fmla="*/ 666 h 679"/>
                                <a:gd name="T54" fmla="*/ 86 w 147"/>
                                <a:gd name="T55" fmla="*/ 668 h 679"/>
                                <a:gd name="T56" fmla="*/ 68 w 147"/>
                                <a:gd name="T57" fmla="*/ 670 h 679"/>
                                <a:gd name="T58" fmla="*/ 49 w 147"/>
                                <a:gd name="T59" fmla="*/ 672 h 679"/>
                                <a:gd name="T60" fmla="*/ 29 w 147"/>
                                <a:gd name="T61" fmla="*/ 675 h 679"/>
                                <a:gd name="T62" fmla="*/ 9 w 147"/>
                                <a:gd name="T63" fmla="*/ 677 h 679"/>
                                <a:gd name="T64" fmla="*/ 0 w 147"/>
                                <a:gd name="T65" fmla="*/ 656 h 679"/>
                                <a:gd name="T66" fmla="*/ 0 w 147"/>
                                <a:gd name="T67" fmla="*/ 611 h 679"/>
                                <a:gd name="T68" fmla="*/ 1 w 147"/>
                                <a:gd name="T69" fmla="*/ 566 h 679"/>
                                <a:gd name="T70" fmla="*/ 1 w 147"/>
                                <a:gd name="T71" fmla="*/ 522 h 679"/>
                                <a:gd name="T72" fmla="*/ 2 w 147"/>
                                <a:gd name="T73" fmla="*/ 477 h 679"/>
                                <a:gd name="T74" fmla="*/ 3 w 147"/>
                                <a:gd name="T75" fmla="*/ 434 h 679"/>
                                <a:gd name="T76" fmla="*/ 3 w 147"/>
                                <a:gd name="T77" fmla="*/ 390 h 679"/>
                                <a:gd name="T78" fmla="*/ 4 w 147"/>
                                <a:gd name="T79" fmla="*/ 347 h 679"/>
                                <a:gd name="T80" fmla="*/ 4 w 147"/>
                                <a:gd name="T81" fmla="*/ 305 h 679"/>
                                <a:gd name="T82" fmla="*/ 5 w 147"/>
                                <a:gd name="T83" fmla="*/ 263 h 679"/>
                                <a:gd name="T84" fmla="*/ 6 w 147"/>
                                <a:gd name="T85" fmla="*/ 222 h 679"/>
                                <a:gd name="T86" fmla="*/ 6 w 147"/>
                                <a:gd name="T87" fmla="*/ 181 h 679"/>
                                <a:gd name="T88" fmla="*/ 7 w 147"/>
                                <a:gd name="T89" fmla="*/ 140 h 679"/>
                                <a:gd name="T90" fmla="*/ 7 w 147"/>
                                <a:gd name="T91" fmla="*/ 100 h 679"/>
                                <a:gd name="T92" fmla="*/ 8 w 147"/>
                                <a:gd name="T93" fmla="*/ 59 h 679"/>
                                <a:gd name="T94" fmla="*/ 8 w 147"/>
                                <a:gd name="T95" fmla="*/ 19 h 6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47" h="679">
                                  <a:moveTo>
                                    <a:pt x="9" y="0"/>
                                  </a:moveTo>
                                  <a:lnTo>
                                    <a:pt x="18" y="3"/>
                                  </a:lnTo>
                                  <a:lnTo>
                                    <a:pt x="27" y="6"/>
                                  </a:lnTo>
                                  <a:lnTo>
                                    <a:pt x="36" y="9"/>
                                  </a:lnTo>
                                  <a:lnTo>
                                    <a:pt x="45" y="13"/>
                                  </a:lnTo>
                                  <a:lnTo>
                                    <a:pt x="54" y="16"/>
                                  </a:lnTo>
                                  <a:lnTo>
                                    <a:pt x="63" y="19"/>
                                  </a:lnTo>
                                  <a:lnTo>
                                    <a:pt x="72" y="23"/>
                                  </a:lnTo>
                                  <a:lnTo>
                                    <a:pt x="81" y="26"/>
                                  </a:lnTo>
                                  <a:lnTo>
                                    <a:pt x="89" y="29"/>
                                  </a:lnTo>
                                  <a:lnTo>
                                    <a:pt x="97" y="32"/>
                                  </a:lnTo>
                                  <a:lnTo>
                                    <a:pt x="105" y="35"/>
                                  </a:lnTo>
                                  <a:lnTo>
                                    <a:pt x="114" y="38"/>
                                  </a:lnTo>
                                  <a:lnTo>
                                    <a:pt x="121" y="41"/>
                                  </a:lnTo>
                                  <a:lnTo>
                                    <a:pt x="129" y="44"/>
                                  </a:lnTo>
                                  <a:lnTo>
                                    <a:pt x="137" y="47"/>
                                  </a:lnTo>
                                  <a:lnTo>
                                    <a:pt x="145" y="50"/>
                                  </a:lnTo>
                                  <a:lnTo>
                                    <a:pt x="145" y="68"/>
                                  </a:lnTo>
                                  <a:lnTo>
                                    <a:pt x="145" y="86"/>
                                  </a:lnTo>
                                  <a:lnTo>
                                    <a:pt x="145" y="104"/>
                                  </a:lnTo>
                                  <a:lnTo>
                                    <a:pt x="146" y="122"/>
                                  </a:lnTo>
                                  <a:lnTo>
                                    <a:pt x="146" y="140"/>
                                  </a:lnTo>
                                  <a:lnTo>
                                    <a:pt x="146" y="158"/>
                                  </a:lnTo>
                                  <a:lnTo>
                                    <a:pt x="146" y="177"/>
                                  </a:lnTo>
                                  <a:lnTo>
                                    <a:pt x="146" y="195"/>
                                  </a:lnTo>
                                  <a:lnTo>
                                    <a:pt x="146" y="214"/>
                                  </a:lnTo>
                                  <a:lnTo>
                                    <a:pt x="146" y="232"/>
                                  </a:lnTo>
                                  <a:lnTo>
                                    <a:pt x="146" y="251"/>
                                  </a:lnTo>
                                  <a:lnTo>
                                    <a:pt x="146" y="270"/>
                                  </a:lnTo>
                                  <a:lnTo>
                                    <a:pt x="146" y="288"/>
                                  </a:lnTo>
                                  <a:lnTo>
                                    <a:pt x="146" y="307"/>
                                  </a:lnTo>
                                  <a:lnTo>
                                    <a:pt x="146" y="326"/>
                                  </a:lnTo>
                                  <a:lnTo>
                                    <a:pt x="146" y="345"/>
                                  </a:lnTo>
                                  <a:lnTo>
                                    <a:pt x="146" y="364"/>
                                  </a:lnTo>
                                  <a:lnTo>
                                    <a:pt x="146" y="383"/>
                                  </a:lnTo>
                                  <a:lnTo>
                                    <a:pt x="146" y="403"/>
                                  </a:lnTo>
                                  <a:lnTo>
                                    <a:pt x="146" y="422"/>
                                  </a:lnTo>
                                  <a:lnTo>
                                    <a:pt x="146" y="441"/>
                                  </a:lnTo>
                                  <a:lnTo>
                                    <a:pt x="146" y="461"/>
                                  </a:lnTo>
                                  <a:lnTo>
                                    <a:pt x="146" y="481"/>
                                  </a:lnTo>
                                  <a:lnTo>
                                    <a:pt x="147" y="501"/>
                                  </a:lnTo>
                                  <a:lnTo>
                                    <a:pt x="147" y="520"/>
                                  </a:lnTo>
                                  <a:lnTo>
                                    <a:pt x="147" y="540"/>
                                  </a:lnTo>
                                  <a:lnTo>
                                    <a:pt x="147" y="560"/>
                                  </a:lnTo>
                                  <a:lnTo>
                                    <a:pt x="147" y="580"/>
                                  </a:lnTo>
                                  <a:lnTo>
                                    <a:pt x="147" y="600"/>
                                  </a:lnTo>
                                  <a:lnTo>
                                    <a:pt x="147" y="620"/>
                                  </a:lnTo>
                                  <a:lnTo>
                                    <a:pt x="147" y="640"/>
                                  </a:lnTo>
                                  <a:lnTo>
                                    <a:pt x="147" y="660"/>
                                  </a:lnTo>
                                  <a:lnTo>
                                    <a:pt x="138" y="661"/>
                                  </a:lnTo>
                                  <a:lnTo>
                                    <a:pt x="130" y="662"/>
                                  </a:lnTo>
                                  <a:lnTo>
                                    <a:pt x="121" y="663"/>
                                  </a:lnTo>
                                  <a:lnTo>
                                    <a:pt x="113" y="665"/>
                                  </a:lnTo>
                                  <a:lnTo>
                                    <a:pt x="104" y="666"/>
                                  </a:lnTo>
                                  <a:lnTo>
                                    <a:pt x="95" y="667"/>
                                  </a:lnTo>
                                  <a:lnTo>
                                    <a:pt x="86" y="668"/>
                                  </a:lnTo>
                                  <a:lnTo>
                                    <a:pt x="78" y="669"/>
                                  </a:lnTo>
                                  <a:lnTo>
                                    <a:pt x="68" y="670"/>
                                  </a:lnTo>
                                  <a:lnTo>
                                    <a:pt x="59" y="671"/>
                                  </a:lnTo>
                                  <a:lnTo>
                                    <a:pt x="49" y="672"/>
                                  </a:lnTo>
                                  <a:lnTo>
                                    <a:pt x="39" y="674"/>
                                  </a:lnTo>
                                  <a:lnTo>
                                    <a:pt x="29" y="675"/>
                                  </a:lnTo>
                                  <a:lnTo>
                                    <a:pt x="19" y="676"/>
                                  </a:lnTo>
                                  <a:lnTo>
                                    <a:pt x="9" y="677"/>
                                  </a:lnTo>
                                  <a:lnTo>
                                    <a:pt x="0" y="679"/>
                                  </a:lnTo>
                                  <a:lnTo>
                                    <a:pt x="0" y="656"/>
                                  </a:lnTo>
                                  <a:lnTo>
                                    <a:pt x="0" y="634"/>
                                  </a:lnTo>
                                  <a:lnTo>
                                    <a:pt x="0" y="611"/>
                                  </a:lnTo>
                                  <a:lnTo>
                                    <a:pt x="1" y="589"/>
                                  </a:lnTo>
                                  <a:lnTo>
                                    <a:pt x="1" y="566"/>
                                  </a:lnTo>
                                  <a:lnTo>
                                    <a:pt x="1" y="544"/>
                                  </a:lnTo>
                                  <a:lnTo>
                                    <a:pt x="1" y="522"/>
                                  </a:lnTo>
                                  <a:lnTo>
                                    <a:pt x="2" y="500"/>
                                  </a:lnTo>
                                  <a:lnTo>
                                    <a:pt x="2" y="477"/>
                                  </a:lnTo>
                                  <a:lnTo>
                                    <a:pt x="2" y="456"/>
                                  </a:lnTo>
                                  <a:lnTo>
                                    <a:pt x="3" y="434"/>
                                  </a:lnTo>
                                  <a:lnTo>
                                    <a:pt x="3" y="412"/>
                                  </a:lnTo>
                                  <a:lnTo>
                                    <a:pt x="3" y="390"/>
                                  </a:lnTo>
                                  <a:lnTo>
                                    <a:pt x="4" y="369"/>
                                  </a:lnTo>
                                  <a:lnTo>
                                    <a:pt x="4" y="347"/>
                                  </a:lnTo>
                                  <a:lnTo>
                                    <a:pt x="4" y="326"/>
                                  </a:lnTo>
                                  <a:lnTo>
                                    <a:pt x="4" y="305"/>
                                  </a:lnTo>
                                  <a:lnTo>
                                    <a:pt x="5" y="284"/>
                                  </a:lnTo>
                                  <a:lnTo>
                                    <a:pt x="5" y="263"/>
                                  </a:lnTo>
                                  <a:lnTo>
                                    <a:pt x="5" y="243"/>
                                  </a:lnTo>
                                  <a:lnTo>
                                    <a:pt x="6" y="222"/>
                                  </a:lnTo>
                                  <a:lnTo>
                                    <a:pt x="6" y="201"/>
                                  </a:lnTo>
                                  <a:lnTo>
                                    <a:pt x="6" y="181"/>
                                  </a:lnTo>
                                  <a:lnTo>
                                    <a:pt x="7" y="160"/>
                                  </a:lnTo>
                                  <a:lnTo>
                                    <a:pt x="7" y="140"/>
                                  </a:lnTo>
                                  <a:lnTo>
                                    <a:pt x="7" y="120"/>
                                  </a:lnTo>
                                  <a:lnTo>
                                    <a:pt x="7" y="100"/>
                                  </a:lnTo>
                                  <a:lnTo>
                                    <a:pt x="8" y="80"/>
                                  </a:lnTo>
                                  <a:lnTo>
                                    <a:pt x="8" y="59"/>
                                  </a:lnTo>
                                  <a:lnTo>
                                    <a:pt x="8" y="39"/>
                                  </a:lnTo>
                                  <a:lnTo>
                                    <a:pt x="8" y="19"/>
                                  </a:lnTo>
                                  <a:lnTo>
                                    <a:pt x="9"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1" name="Freeform 3795"/>
                          <wps:cNvSpPr>
                            <a:spLocks/>
                          </wps:cNvSpPr>
                          <wps:spPr bwMode="auto">
                            <a:xfrm>
                              <a:off x="1544" y="747"/>
                              <a:ext cx="74" cy="641"/>
                            </a:xfrm>
                            <a:custGeom>
                              <a:avLst/>
                              <a:gdLst>
                                <a:gd name="T0" fmla="*/ 10 w 74"/>
                                <a:gd name="T1" fmla="*/ 1 h 641"/>
                                <a:gd name="T2" fmla="*/ 19 w 74"/>
                                <a:gd name="T3" fmla="*/ 4 h 641"/>
                                <a:gd name="T4" fmla="*/ 28 w 74"/>
                                <a:gd name="T5" fmla="*/ 7 h 641"/>
                                <a:gd name="T6" fmla="*/ 36 w 74"/>
                                <a:gd name="T7" fmla="*/ 11 h 641"/>
                                <a:gd name="T8" fmla="*/ 45 w 74"/>
                                <a:gd name="T9" fmla="*/ 14 h 641"/>
                                <a:gd name="T10" fmla="*/ 53 w 74"/>
                                <a:gd name="T11" fmla="*/ 16 h 641"/>
                                <a:gd name="T12" fmla="*/ 61 w 74"/>
                                <a:gd name="T13" fmla="*/ 19 h 641"/>
                                <a:gd name="T14" fmla="*/ 69 w 74"/>
                                <a:gd name="T15" fmla="*/ 22 h 641"/>
                                <a:gd name="T16" fmla="*/ 74 w 74"/>
                                <a:gd name="T17" fmla="*/ 41 h 641"/>
                                <a:gd name="T18" fmla="*/ 74 w 74"/>
                                <a:gd name="T19" fmla="*/ 77 h 641"/>
                                <a:gd name="T20" fmla="*/ 74 w 74"/>
                                <a:gd name="T21" fmla="*/ 114 h 641"/>
                                <a:gd name="T22" fmla="*/ 74 w 74"/>
                                <a:gd name="T23" fmla="*/ 150 h 641"/>
                                <a:gd name="T24" fmla="*/ 74 w 74"/>
                                <a:gd name="T25" fmla="*/ 187 h 641"/>
                                <a:gd name="T26" fmla="*/ 74 w 74"/>
                                <a:gd name="T27" fmla="*/ 224 h 641"/>
                                <a:gd name="T28" fmla="*/ 74 w 74"/>
                                <a:gd name="T29" fmla="*/ 261 h 641"/>
                                <a:gd name="T30" fmla="*/ 74 w 74"/>
                                <a:gd name="T31" fmla="*/ 299 h 641"/>
                                <a:gd name="T32" fmla="*/ 73 w 74"/>
                                <a:gd name="T33" fmla="*/ 337 h 641"/>
                                <a:gd name="T34" fmla="*/ 73 w 74"/>
                                <a:gd name="T35" fmla="*/ 375 h 641"/>
                                <a:gd name="T36" fmla="*/ 73 w 74"/>
                                <a:gd name="T37" fmla="*/ 414 h 641"/>
                                <a:gd name="T38" fmla="*/ 73 w 74"/>
                                <a:gd name="T39" fmla="*/ 453 h 641"/>
                                <a:gd name="T40" fmla="*/ 73 w 74"/>
                                <a:gd name="T41" fmla="*/ 493 h 641"/>
                                <a:gd name="T42" fmla="*/ 73 w 74"/>
                                <a:gd name="T43" fmla="*/ 532 h 641"/>
                                <a:gd name="T44" fmla="*/ 73 w 74"/>
                                <a:gd name="T45" fmla="*/ 572 h 641"/>
                                <a:gd name="T46" fmla="*/ 73 w 74"/>
                                <a:gd name="T47" fmla="*/ 612 h 641"/>
                                <a:gd name="T48" fmla="*/ 68 w 74"/>
                                <a:gd name="T49" fmla="*/ 633 h 641"/>
                                <a:gd name="T50" fmla="*/ 60 w 74"/>
                                <a:gd name="T51" fmla="*/ 634 h 641"/>
                                <a:gd name="T52" fmla="*/ 51 w 74"/>
                                <a:gd name="T53" fmla="*/ 635 h 641"/>
                                <a:gd name="T54" fmla="*/ 42 w 74"/>
                                <a:gd name="T55" fmla="*/ 637 h 641"/>
                                <a:gd name="T56" fmla="*/ 33 w 74"/>
                                <a:gd name="T57" fmla="*/ 638 h 641"/>
                                <a:gd name="T58" fmla="*/ 24 w 74"/>
                                <a:gd name="T59" fmla="*/ 638 h 641"/>
                                <a:gd name="T60" fmla="*/ 14 w 74"/>
                                <a:gd name="T61" fmla="*/ 639 h 641"/>
                                <a:gd name="T62" fmla="*/ 5 w 74"/>
                                <a:gd name="T63" fmla="*/ 641 h 641"/>
                                <a:gd name="T64" fmla="*/ 0 w 74"/>
                                <a:gd name="T65" fmla="*/ 620 h 641"/>
                                <a:gd name="T66" fmla="*/ 1 w 74"/>
                                <a:gd name="T67" fmla="*/ 578 h 641"/>
                                <a:gd name="T68" fmla="*/ 1 w 74"/>
                                <a:gd name="T69" fmla="*/ 535 h 641"/>
                                <a:gd name="T70" fmla="*/ 1 w 74"/>
                                <a:gd name="T71" fmla="*/ 494 h 641"/>
                                <a:gd name="T72" fmla="*/ 1 w 74"/>
                                <a:gd name="T73" fmla="*/ 452 h 641"/>
                                <a:gd name="T74" fmla="*/ 2 w 74"/>
                                <a:gd name="T75" fmla="*/ 411 h 641"/>
                                <a:gd name="T76" fmla="*/ 3 w 74"/>
                                <a:gd name="T77" fmla="*/ 370 h 641"/>
                                <a:gd name="T78" fmla="*/ 3 w 74"/>
                                <a:gd name="T79" fmla="*/ 329 h 641"/>
                                <a:gd name="T80" fmla="*/ 3 w 74"/>
                                <a:gd name="T81" fmla="*/ 289 h 641"/>
                                <a:gd name="T82" fmla="*/ 4 w 74"/>
                                <a:gd name="T83" fmla="*/ 249 h 641"/>
                                <a:gd name="T84" fmla="*/ 4 w 74"/>
                                <a:gd name="T85" fmla="*/ 210 h 641"/>
                                <a:gd name="T86" fmla="*/ 4 w 74"/>
                                <a:gd name="T87" fmla="*/ 171 h 641"/>
                                <a:gd name="T88" fmla="*/ 5 w 74"/>
                                <a:gd name="T89" fmla="*/ 133 h 641"/>
                                <a:gd name="T90" fmla="*/ 5 w 74"/>
                                <a:gd name="T91" fmla="*/ 94 h 641"/>
                                <a:gd name="T92" fmla="*/ 5 w 74"/>
                                <a:gd name="T93" fmla="*/ 56 h 641"/>
                                <a:gd name="T94" fmla="*/ 6 w 74"/>
                                <a:gd name="T95" fmla="*/ 18 h 6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74" h="641">
                                  <a:moveTo>
                                    <a:pt x="6" y="0"/>
                                  </a:moveTo>
                                  <a:lnTo>
                                    <a:pt x="10" y="1"/>
                                  </a:lnTo>
                                  <a:lnTo>
                                    <a:pt x="15" y="3"/>
                                  </a:lnTo>
                                  <a:lnTo>
                                    <a:pt x="19" y="4"/>
                                  </a:lnTo>
                                  <a:lnTo>
                                    <a:pt x="23" y="6"/>
                                  </a:lnTo>
                                  <a:lnTo>
                                    <a:pt x="28" y="7"/>
                                  </a:lnTo>
                                  <a:lnTo>
                                    <a:pt x="32" y="9"/>
                                  </a:lnTo>
                                  <a:lnTo>
                                    <a:pt x="36" y="11"/>
                                  </a:lnTo>
                                  <a:lnTo>
                                    <a:pt x="41" y="12"/>
                                  </a:lnTo>
                                  <a:lnTo>
                                    <a:pt x="45" y="14"/>
                                  </a:lnTo>
                                  <a:lnTo>
                                    <a:pt x="49" y="15"/>
                                  </a:lnTo>
                                  <a:lnTo>
                                    <a:pt x="53" y="16"/>
                                  </a:lnTo>
                                  <a:lnTo>
                                    <a:pt x="57" y="18"/>
                                  </a:lnTo>
                                  <a:lnTo>
                                    <a:pt x="61" y="19"/>
                                  </a:lnTo>
                                  <a:lnTo>
                                    <a:pt x="65" y="21"/>
                                  </a:lnTo>
                                  <a:lnTo>
                                    <a:pt x="69" y="22"/>
                                  </a:lnTo>
                                  <a:lnTo>
                                    <a:pt x="74" y="24"/>
                                  </a:lnTo>
                                  <a:lnTo>
                                    <a:pt x="74" y="41"/>
                                  </a:lnTo>
                                  <a:lnTo>
                                    <a:pt x="74" y="59"/>
                                  </a:lnTo>
                                  <a:lnTo>
                                    <a:pt x="74" y="77"/>
                                  </a:lnTo>
                                  <a:lnTo>
                                    <a:pt x="74" y="96"/>
                                  </a:lnTo>
                                  <a:lnTo>
                                    <a:pt x="74" y="114"/>
                                  </a:lnTo>
                                  <a:lnTo>
                                    <a:pt x="74" y="132"/>
                                  </a:lnTo>
                                  <a:lnTo>
                                    <a:pt x="74" y="150"/>
                                  </a:lnTo>
                                  <a:lnTo>
                                    <a:pt x="74" y="169"/>
                                  </a:lnTo>
                                  <a:lnTo>
                                    <a:pt x="74" y="187"/>
                                  </a:lnTo>
                                  <a:lnTo>
                                    <a:pt x="74" y="206"/>
                                  </a:lnTo>
                                  <a:lnTo>
                                    <a:pt x="74" y="224"/>
                                  </a:lnTo>
                                  <a:lnTo>
                                    <a:pt x="74" y="243"/>
                                  </a:lnTo>
                                  <a:lnTo>
                                    <a:pt x="74" y="261"/>
                                  </a:lnTo>
                                  <a:lnTo>
                                    <a:pt x="74" y="280"/>
                                  </a:lnTo>
                                  <a:lnTo>
                                    <a:pt x="74" y="299"/>
                                  </a:lnTo>
                                  <a:lnTo>
                                    <a:pt x="74" y="318"/>
                                  </a:lnTo>
                                  <a:lnTo>
                                    <a:pt x="73" y="337"/>
                                  </a:lnTo>
                                  <a:lnTo>
                                    <a:pt x="73" y="356"/>
                                  </a:lnTo>
                                  <a:lnTo>
                                    <a:pt x="73" y="375"/>
                                  </a:lnTo>
                                  <a:lnTo>
                                    <a:pt x="73" y="395"/>
                                  </a:lnTo>
                                  <a:lnTo>
                                    <a:pt x="73" y="414"/>
                                  </a:lnTo>
                                  <a:lnTo>
                                    <a:pt x="73" y="434"/>
                                  </a:lnTo>
                                  <a:lnTo>
                                    <a:pt x="73" y="453"/>
                                  </a:lnTo>
                                  <a:lnTo>
                                    <a:pt x="73" y="473"/>
                                  </a:lnTo>
                                  <a:lnTo>
                                    <a:pt x="73" y="493"/>
                                  </a:lnTo>
                                  <a:lnTo>
                                    <a:pt x="73" y="512"/>
                                  </a:lnTo>
                                  <a:lnTo>
                                    <a:pt x="73" y="532"/>
                                  </a:lnTo>
                                  <a:lnTo>
                                    <a:pt x="73" y="552"/>
                                  </a:lnTo>
                                  <a:lnTo>
                                    <a:pt x="73" y="572"/>
                                  </a:lnTo>
                                  <a:lnTo>
                                    <a:pt x="73" y="592"/>
                                  </a:lnTo>
                                  <a:lnTo>
                                    <a:pt x="73" y="612"/>
                                  </a:lnTo>
                                  <a:lnTo>
                                    <a:pt x="73" y="633"/>
                                  </a:lnTo>
                                  <a:lnTo>
                                    <a:pt x="68" y="633"/>
                                  </a:lnTo>
                                  <a:lnTo>
                                    <a:pt x="64" y="634"/>
                                  </a:lnTo>
                                  <a:lnTo>
                                    <a:pt x="60" y="634"/>
                                  </a:lnTo>
                                  <a:lnTo>
                                    <a:pt x="56" y="635"/>
                                  </a:lnTo>
                                  <a:lnTo>
                                    <a:pt x="51" y="635"/>
                                  </a:lnTo>
                                  <a:lnTo>
                                    <a:pt x="46" y="636"/>
                                  </a:lnTo>
                                  <a:lnTo>
                                    <a:pt x="42" y="637"/>
                                  </a:lnTo>
                                  <a:lnTo>
                                    <a:pt x="38" y="637"/>
                                  </a:lnTo>
                                  <a:lnTo>
                                    <a:pt x="33" y="638"/>
                                  </a:lnTo>
                                  <a:lnTo>
                                    <a:pt x="28" y="638"/>
                                  </a:lnTo>
                                  <a:lnTo>
                                    <a:pt x="24" y="638"/>
                                  </a:lnTo>
                                  <a:lnTo>
                                    <a:pt x="19" y="639"/>
                                  </a:lnTo>
                                  <a:lnTo>
                                    <a:pt x="14" y="639"/>
                                  </a:lnTo>
                                  <a:lnTo>
                                    <a:pt x="10" y="640"/>
                                  </a:lnTo>
                                  <a:lnTo>
                                    <a:pt x="5" y="641"/>
                                  </a:lnTo>
                                  <a:lnTo>
                                    <a:pt x="0" y="641"/>
                                  </a:lnTo>
                                  <a:lnTo>
                                    <a:pt x="0" y="620"/>
                                  </a:lnTo>
                                  <a:lnTo>
                                    <a:pt x="0" y="599"/>
                                  </a:lnTo>
                                  <a:lnTo>
                                    <a:pt x="1" y="578"/>
                                  </a:lnTo>
                                  <a:lnTo>
                                    <a:pt x="1" y="557"/>
                                  </a:lnTo>
                                  <a:lnTo>
                                    <a:pt x="1" y="535"/>
                                  </a:lnTo>
                                  <a:lnTo>
                                    <a:pt x="1" y="514"/>
                                  </a:lnTo>
                                  <a:lnTo>
                                    <a:pt x="1" y="494"/>
                                  </a:lnTo>
                                  <a:lnTo>
                                    <a:pt x="1" y="473"/>
                                  </a:lnTo>
                                  <a:lnTo>
                                    <a:pt x="1" y="452"/>
                                  </a:lnTo>
                                  <a:lnTo>
                                    <a:pt x="2" y="431"/>
                                  </a:lnTo>
                                  <a:lnTo>
                                    <a:pt x="2" y="411"/>
                                  </a:lnTo>
                                  <a:lnTo>
                                    <a:pt x="2" y="390"/>
                                  </a:lnTo>
                                  <a:lnTo>
                                    <a:pt x="3" y="370"/>
                                  </a:lnTo>
                                  <a:lnTo>
                                    <a:pt x="3" y="349"/>
                                  </a:lnTo>
                                  <a:lnTo>
                                    <a:pt x="3" y="329"/>
                                  </a:lnTo>
                                  <a:lnTo>
                                    <a:pt x="3" y="309"/>
                                  </a:lnTo>
                                  <a:lnTo>
                                    <a:pt x="3" y="289"/>
                                  </a:lnTo>
                                  <a:lnTo>
                                    <a:pt x="4" y="269"/>
                                  </a:lnTo>
                                  <a:lnTo>
                                    <a:pt x="4" y="249"/>
                                  </a:lnTo>
                                  <a:lnTo>
                                    <a:pt x="4" y="230"/>
                                  </a:lnTo>
                                  <a:lnTo>
                                    <a:pt x="4" y="210"/>
                                  </a:lnTo>
                                  <a:lnTo>
                                    <a:pt x="4" y="191"/>
                                  </a:lnTo>
                                  <a:lnTo>
                                    <a:pt x="4" y="171"/>
                                  </a:lnTo>
                                  <a:lnTo>
                                    <a:pt x="5" y="152"/>
                                  </a:lnTo>
                                  <a:lnTo>
                                    <a:pt x="5" y="133"/>
                                  </a:lnTo>
                                  <a:lnTo>
                                    <a:pt x="5" y="114"/>
                                  </a:lnTo>
                                  <a:lnTo>
                                    <a:pt x="5" y="94"/>
                                  </a:lnTo>
                                  <a:lnTo>
                                    <a:pt x="5" y="75"/>
                                  </a:lnTo>
                                  <a:lnTo>
                                    <a:pt x="5" y="56"/>
                                  </a:lnTo>
                                  <a:lnTo>
                                    <a:pt x="6" y="37"/>
                                  </a:lnTo>
                                  <a:lnTo>
                                    <a:pt x="6" y="18"/>
                                  </a:lnTo>
                                  <a:lnTo>
                                    <a:pt x="6" y="0"/>
                                  </a:lnTo>
                                  <a:close/>
                                </a:path>
                              </a:pathLst>
                            </a:custGeom>
                            <a:solidFill>
                              <a:srgbClr val="4D4A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2" name="Freeform 3796"/>
                          <wps:cNvSpPr>
                            <a:spLocks/>
                          </wps:cNvSpPr>
                          <wps:spPr bwMode="auto">
                            <a:xfrm>
                              <a:off x="1541" y="728"/>
                              <a:ext cx="15" cy="661"/>
                            </a:xfrm>
                            <a:custGeom>
                              <a:avLst/>
                              <a:gdLst>
                                <a:gd name="T0" fmla="*/ 9 w 15"/>
                                <a:gd name="T1" fmla="*/ 0 h 661"/>
                                <a:gd name="T2" fmla="*/ 13 w 15"/>
                                <a:gd name="T3" fmla="*/ 2 h 661"/>
                                <a:gd name="T4" fmla="*/ 15 w 15"/>
                                <a:gd name="T5" fmla="*/ 22 h 661"/>
                                <a:gd name="T6" fmla="*/ 15 w 15"/>
                                <a:gd name="T7" fmla="*/ 61 h 661"/>
                                <a:gd name="T8" fmla="*/ 14 w 15"/>
                                <a:gd name="T9" fmla="*/ 100 h 661"/>
                                <a:gd name="T10" fmla="*/ 14 w 15"/>
                                <a:gd name="T11" fmla="*/ 139 h 661"/>
                                <a:gd name="T12" fmla="*/ 14 w 15"/>
                                <a:gd name="T13" fmla="*/ 178 h 661"/>
                                <a:gd name="T14" fmla="*/ 13 w 15"/>
                                <a:gd name="T15" fmla="*/ 218 h 661"/>
                                <a:gd name="T16" fmla="*/ 13 w 15"/>
                                <a:gd name="T17" fmla="*/ 259 h 661"/>
                                <a:gd name="T18" fmla="*/ 13 w 15"/>
                                <a:gd name="T19" fmla="*/ 299 h 661"/>
                                <a:gd name="T20" fmla="*/ 12 w 15"/>
                                <a:gd name="T21" fmla="*/ 340 h 661"/>
                                <a:gd name="T22" fmla="*/ 12 w 15"/>
                                <a:gd name="T23" fmla="*/ 381 h 661"/>
                                <a:gd name="T24" fmla="*/ 12 w 15"/>
                                <a:gd name="T25" fmla="*/ 423 h 661"/>
                                <a:gd name="T26" fmla="*/ 11 w 15"/>
                                <a:gd name="T27" fmla="*/ 465 h 661"/>
                                <a:gd name="T28" fmla="*/ 11 w 15"/>
                                <a:gd name="T29" fmla="*/ 508 h 661"/>
                                <a:gd name="T30" fmla="*/ 11 w 15"/>
                                <a:gd name="T31" fmla="*/ 551 h 661"/>
                                <a:gd name="T32" fmla="*/ 10 w 15"/>
                                <a:gd name="T33" fmla="*/ 595 h 661"/>
                                <a:gd name="T34" fmla="*/ 10 w 15"/>
                                <a:gd name="T35" fmla="*/ 638 h 661"/>
                                <a:gd name="T36" fmla="*/ 8 w 15"/>
                                <a:gd name="T37" fmla="*/ 660 h 661"/>
                                <a:gd name="T38" fmla="*/ 2 w 15"/>
                                <a:gd name="T39" fmla="*/ 660 h 661"/>
                                <a:gd name="T40" fmla="*/ 0 w 15"/>
                                <a:gd name="T41" fmla="*/ 639 h 661"/>
                                <a:gd name="T42" fmla="*/ 0 w 15"/>
                                <a:gd name="T43" fmla="*/ 595 h 661"/>
                                <a:gd name="T44" fmla="*/ 1 w 15"/>
                                <a:gd name="T45" fmla="*/ 551 h 661"/>
                                <a:gd name="T46" fmla="*/ 1 w 15"/>
                                <a:gd name="T47" fmla="*/ 508 h 661"/>
                                <a:gd name="T48" fmla="*/ 1 w 15"/>
                                <a:gd name="T49" fmla="*/ 465 h 661"/>
                                <a:gd name="T50" fmla="*/ 2 w 15"/>
                                <a:gd name="T51" fmla="*/ 423 h 661"/>
                                <a:gd name="T52" fmla="*/ 2 w 15"/>
                                <a:gd name="T53" fmla="*/ 380 h 661"/>
                                <a:gd name="T54" fmla="*/ 3 w 15"/>
                                <a:gd name="T55" fmla="*/ 338 h 661"/>
                                <a:gd name="T56" fmla="*/ 3 w 15"/>
                                <a:gd name="T57" fmla="*/ 297 h 661"/>
                                <a:gd name="T58" fmla="*/ 3 w 15"/>
                                <a:gd name="T59" fmla="*/ 257 h 661"/>
                                <a:gd name="T60" fmla="*/ 4 w 15"/>
                                <a:gd name="T61" fmla="*/ 216 h 661"/>
                                <a:gd name="T62" fmla="*/ 4 w 15"/>
                                <a:gd name="T63" fmla="*/ 176 h 661"/>
                                <a:gd name="T64" fmla="*/ 4 w 15"/>
                                <a:gd name="T65" fmla="*/ 137 h 661"/>
                                <a:gd name="T66" fmla="*/ 5 w 15"/>
                                <a:gd name="T67" fmla="*/ 97 h 661"/>
                                <a:gd name="T68" fmla="*/ 6 w 15"/>
                                <a:gd name="T69" fmla="*/ 58 h 661"/>
                                <a:gd name="T70" fmla="*/ 6 w 15"/>
                                <a:gd name="T71" fmla="*/ 19 h 6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5" h="661">
                                  <a:moveTo>
                                    <a:pt x="6" y="0"/>
                                  </a:moveTo>
                                  <a:lnTo>
                                    <a:pt x="9" y="0"/>
                                  </a:lnTo>
                                  <a:lnTo>
                                    <a:pt x="11" y="1"/>
                                  </a:lnTo>
                                  <a:lnTo>
                                    <a:pt x="13" y="2"/>
                                  </a:lnTo>
                                  <a:lnTo>
                                    <a:pt x="15" y="3"/>
                                  </a:lnTo>
                                  <a:lnTo>
                                    <a:pt x="15" y="22"/>
                                  </a:lnTo>
                                  <a:lnTo>
                                    <a:pt x="15" y="42"/>
                                  </a:lnTo>
                                  <a:lnTo>
                                    <a:pt x="15" y="61"/>
                                  </a:lnTo>
                                  <a:lnTo>
                                    <a:pt x="15" y="81"/>
                                  </a:lnTo>
                                  <a:lnTo>
                                    <a:pt x="14" y="100"/>
                                  </a:lnTo>
                                  <a:lnTo>
                                    <a:pt x="14" y="120"/>
                                  </a:lnTo>
                                  <a:lnTo>
                                    <a:pt x="14" y="139"/>
                                  </a:lnTo>
                                  <a:lnTo>
                                    <a:pt x="14" y="159"/>
                                  </a:lnTo>
                                  <a:lnTo>
                                    <a:pt x="14" y="178"/>
                                  </a:lnTo>
                                  <a:lnTo>
                                    <a:pt x="14" y="198"/>
                                  </a:lnTo>
                                  <a:lnTo>
                                    <a:pt x="13" y="218"/>
                                  </a:lnTo>
                                  <a:lnTo>
                                    <a:pt x="13" y="239"/>
                                  </a:lnTo>
                                  <a:lnTo>
                                    <a:pt x="13" y="259"/>
                                  </a:lnTo>
                                  <a:lnTo>
                                    <a:pt x="13" y="279"/>
                                  </a:lnTo>
                                  <a:lnTo>
                                    <a:pt x="13" y="299"/>
                                  </a:lnTo>
                                  <a:lnTo>
                                    <a:pt x="13" y="320"/>
                                  </a:lnTo>
                                  <a:lnTo>
                                    <a:pt x="12" y="340"/>
                                  </a:lnTo>
                                  <a:lnTo>
                                    <a:pt x="12" y="360"/>
                                  </a:lnTo>
                                  <a:lnTo>
                                    <a:pt x="12" y="381"/>
                                  </a:lnTo>
                                  <a:lnTo>
                                    <a:pt x="12" y="402"/>
                                  </a:lnTo>
                                  <a:lnTo>
                                    <a:pt x="12" y="423"/>
                                  </a:lnTo>
                                  <a:lnTo>
                                    <a:pt x="12" y="444"/>
                                  </a:lnTo>
                                  <a:lnTo>
                                    <a:pt x="11" y="465"/>
                                  </a:lnTo>
                                  <a:lnTo>
                                    <a:pt x="11" y="487"/>
                                  </a:lnTo>
                                  <a:lnTo>
                                    <a:pt x="11" y="508"/>
                                  </a:lnTo>
                                  <a:lnTo>
                                    <a:pt x="11" y="530"/>
                                  </a:lnTo>
                                  <a:lnTo>
                                    <a:pt x="11" y="551"/>
                                  </a:lnTo>
                                  <a:lnTo>
                                    <a:pt x="11" y="573"/>
                                  </a:lnTo>
                                  <a:lnTo>
                                    <a:pt x="10" y="595"/>
                                  </a:lnTo>
                                  <a:lnTo>
                                    <a:pt x="10" y="616"/>
                                  </a:lnTo>
                                  <a:lnTo>
                                    <a:pt x="10" y="638"/>
                                  </a:lnTo>
                                  <a:lnTo>
                                    <a:pt x="10" y="660"/>
                                  </a:lnTo>
                                  <a:lnTo>
                                    <a:pt x="8" y="660"/>
                                  </a:lnTo>
                                  <a:lnTo>
                                    <a:pt x="5" y="660"/>
                                  </a:lnTo>
                                  <a:lnTo>
                                    <a:pt x="2" y="660"/>
                                  </a:lnTo>
                                  <a:lnTo>
                                    <a:pt x="0" y="661"/>
                                  </a:lnTo>
                                  <a:lnTo>
                                    <a:pt x="0" y="639"/>
                                  </a:lnTo>
                                  <a:lnTo>
                                    <a:pt x="0" y="617"/>
                                  </a:lnTo>
                                  <a:lnTo>
                                    <a:pt x="0" y="595"/>
                                  </a:lnTo>
                                  <a:lnTo>
                                    <a:pt x="1" y="573"/>
                                  </a:lnTo>
                                  <a:lnTo>
                                    <a:pt x="1" y="551"/>
                                  </a:lnTo>
                                  <a:lnTo>
                                    <a:pt x="1" y="530"/>
                                  </a:lnTo>
                                  <a:lnTo>
                                    <a:pt x="1" y="508"/>
                                  </a:lnTo>
                                  <a:lnTo>
                                    <a:pt x="1" y="487"/>
                                  </a:lnTo>
                                  <a:lnTo>
                                    <a:pt x="1" y="465"/>
                                  </a:lnTo>
                                  <a:lnTo>
                                    <a:pt x="2" y="444"/>
                                  </a:lnTo>
                                  <a:lnTo>
                                    <a:pt x="2" y="423"/>
                                  </a:lnTo>
                                  <a:lnTo>
                                    <a:pt x="2" y="402"/>
                                  </a:lnTo>
                                  <a:lnTo>
                                    <a:pt x="2" y="380"/>
                                  </a:lnTo>
                                  <a:lnTo>
                                    <a:pt x="2" y="359"/>
                                  </a:lnTo>
                                  <a:lnTo>
                                    <a:pt x="3" y="338"/>
                                  </a:lnTo>
                                  <a:lnTo>
                                    <a:pt x="3" y="318"/>
                                  </a:lnTo>
                                  <a:lnTo>
                                    <a:pt x="3" y="297"/>
                                  </a:lnTo>
                                  <a:lnTo>
                                    <a:pt x="3" y="277"/>
                                  </a:lnTo>
                                  <a:lnTo>
                                    <a:pt x="3" y="257"/>
                                  </a:lnTo>
                                  <a:lnTo>
                                    <a:pt x="4" y="237"/>
                                  </a:lnTo>
                                  <a:lnTo>
                                    <a:pt x="4" y="216"/>
                                  </a:lnTo>
                                  <a:lnTo>
                                    <a:pt x="4" y="196"/>
                                  </a:lnTo>
                                  <a:lnTo>
                                    <a:pt x="4" y="176"/>
                                  </a:lnTo>
                                  <a:lnTo>
                                    <a:pt x="4" y="157"/>
                                  </a:lnTo>
                                  <a:lnTo>
                                    <a:pt x="4" y="137"/>
                                  </a:lnTo>
                                  <a:lnTo>
                                    <a:pt x="5" y="117"/>
                                  </a:lnTo>
                                  <a:lnTo>
                                    <a:pt x="5" y="97"/>
                                  </a:lnTo>
                                  <a:lnTo>
                                    <a:pt x="5" y="78"/>
                                  </a:lnTo>
                                  <a:lnTo>
                                    <a:pt x="6" y="58"/>
                                  </a:lnTo>
                                  <a:lnTo>
                                    <a:pt x="6" y="38"/>
                                  </a:lnTo>
                                  <a:lnTo>
                                    <a:pt x="6" y="19"/>
                                  </a:lnTo>
                                  <a:lnTo>
                                    <a:pt x="6"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3" name="Freeform 3797"/>
                          <wps:cNvSpPr>
                            <a:spLocks/>
                          </wps:cNvSpPr>
                          <wps:spPr bwMode="auto">
                            <a:xfrm>
                              <a:off x="1565" y="736"/>
                              <a:ext cx="13" cy="650"/>
                            </a:xfrm>
                            <a:custGeom>
                              <a:avLst/>
                              <a:gdLst>
                                <a:gd name="T0" fmla="*/ 7 w 13"/>
                                <a:gd name="T1" fmla="*/ 1 h 650"/>
                                <a:gd name="T2" fmla="*/ 11 w 13"/>
                                <a:gd name="T3" fmla="*/ 2 h 650"/>
                                <a:gd name="T4" fmla="*/ 13 w 13"/>
                                <a:gd name="T5" fmla="*/ 22 h 650"/>
                                <a:gd name="T6" fmla="*/ 13 w 13"/>
                                <a:gd name="T7" fmla="*/ 60 h 650"/>
                                <a:gd name="T8" fmla="*/ 13 w 13"/>
                                <a:gd name="T9" fmla="*/ 98 h 650"/>
                                <a:gd name="T10" fmla="*/ 12 w 13"/>
                                <a:gd name="T11" fmla="*/ 137 h 650"/>
                                <a:gd name="T12" fmla="*/ 12 w 13"/>
                                <a:gd name="T13" fmla="*/ 176 h 650"/>
                                <a:gd name="T14" fmla="*/ 12 w 13"/>
                                <a:gd name="T15" fmla="*/ 215 h 650"/>
                                <a:gd name="T16" fmla="*/ 12 w 13"/>
                                <a:gd name="T17" fmla="*/ 255 h 650"/>
                                <a:gd name="T18" fmla="*/ 12 w 13"/>
                                <a:gd name="T19" fmla="*/ 294 h 650"/>
                                <a:gd name="T20" fmla="*/ 11 w 13"/>
                                <a:gd name="T21" fmla="*/ 334 h 650"/>
                                <a:gd name="T22" fmla="*/ 11 w 13"/>
                                <a:gd name="T23" fmla="*/ 375 h 650"/>
                                <a:gd name="T24" fmla="*/ 11 w 13"/>
                                <a:gd name="T25" fmla="*/ 417 h 650"/>
                                <a:gd name="T26" fmla="*/ 10 w 13"/>
                                <a:gd name="T27" fmla="*/ 458 h 650"/>
                                <a:gd name="T28" fmla="*/ 10 w 13"/>
                                <a:gd name="T29" fmla="*/ 500 h 650"/>
                                <a:gd name="T30" fmla="*/ 10 w 13"/>
                                <a:gd name="T31" fmla="*/ 542 h 650"/>
                                <a:gd name="T32" fmla="*/ 10 w 13"/>
                                <a:gd name="T33" fmla="*/ 584 h 650"/>
                                <a:gd name="T34" fmla="*/ 10 w 13"/>
                                <a:gd name="T35" fmla="*/ 627 h 650"/>
                                <a:gd name="T36" fmla="*/ 7 w 13"/>
                                <a:gd name="T37" fmla="*/ 649 h 650"/>
                                <a:gd name="T38" fmla="*/ 2 w 13"/>
                                <a:gd name="T39" fmla="*/ 649 h 650"/>
                                <a:gd name="T40" fmla="*/ 0 w 13"/>
                                <a:gd name="T41" fmla="*/ 628 h 650"/>
                                <a:gd name="T42" fmla="*/ 0 w 13"/>
                                <a:gd name="T43" fmla="*/ 585 h 650"/>
                                <a:gd name="T44" fmla="*/ 1 w 13"/>
                                <a:gd name="T45" fmla="*/ 542 h 650"/>
                                <a:gd name="T46" fmla="*/ 1 w 13"/>
                                <a:gd name="T47" fmla="*/ 500 h 650"/>
                                <a:gd name="T48" fmla="*/ 1 w 13"/>
                                <a:gd name="T49" fmla="*/ 458 h 650"/>
                                <a:gd name="T50" fmla="*/ 2 w 13"/>
                                <a:gd name="T51" fmla="*/ 416 h 650"/>
                                <a:gd name="T52" fmla="*/ 2 w 13"/>
                                <a:gd name="T53" fmla="*/ 375 h 650"/>
                                <a:gd name="T54" fmla="*/ 2 w 13"/>
                                <a:gd name="T55" fmla="*/ 333 h 650"/>
                                <a:gd name="T56" fmla="*/ 2 w 13"/>
                                <a:gd name="T57" fmla="*/ 293 h 650"/>
                                <a:gd name="T58" fmla="*/ 3 w 13"/>
                                <a:gd name="T59" fmla="*/ 253 h 650"/>
                                <a:gd name="T60" fmla="*/ 3 w 13"/>
                                <a:gd name="T61" fmla="*/ 213 h 650"/>
                                <a:gd name="T62" fmla="*/ 3 w 13"/>
                                <a:gd name="T63" fmla="*/ 174 h 650"/>
                                <a:gd name="T64" fmla="*/ 3 w 13"/>
                                <a:gd name="T65" fmla="*/ 134 h 650"/>
                                <a:gd name="T66" fmla="*/ 4 w 13"/>
                                <a:gd name="T67" fmla="*/ 96 h 650"/>
                                <a:gd name="T68" fmla="*/ 4 w 13"/>
                                <a:gd name="T69" fmla="*/ 57 h 650"/>
                                <a:gd name="T70" fmla="*/ 4 w 13"/>
                                <a:gd name="T71" fmla="*/ 19 h 6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3" h="650">
                                  <a:moveTo>
                                    <a:pt x="5" y="0"/>
                                  </a:moveTo>
                                  <a:lnTo>
                                    <a:pt x="7" y="1"/>
                                  </a:lnTo>
                                  <a:lnTo>
                                    <a:pt x="9" y="1"/>
                                  </a:lnTo>
                                  <a:lnTo>
                                    <a:pt x="11" y="2"/>
                                  </a:lnTo>
                                  <a:lnTo>
                                    <a:pt x="13" y="3"/>
                                  </a:lnTo>
                                  <a:lnTo>
                                    <a:pt x="13" y="22"/>
                                  </a:lnTo>
                                  <a:lnTo>
                                    <a:pt x="13" y="41"/>
                                  </a:lnTo>
                                  <a:lnTo>
                                    <a:pt x="13" y="60"/>
                                  </a:lnTo>
                                  <a:lnTo>
                                    <a:pt x="13" y="79"/>
                                  </a:lnTo>
                                  <a:lnTo>
                                    <a:pt x="13" y="98"/>
                                  </a:lnTo>
                                  <a:lnTo>
                                    <a:pt x="12" y="117"/>
                                  </a:lnTo>
                                  <a:lnTo>
                                    <a:pt x="12" y="137"/>
                                  </a:lnTo>
                                  <a:lnTo>
                                    <a:pt x="12" y="157"/>
                                  </a:lnTo>
                                  <a:lnTo>
                                    <a:pt x="12" y="176"/>
                                  </a:lnTo>
                                  <a:lnTo>
                                    <a:pt x="12" y="196"/>
                                  </a:lnTo>
                                  <a:lnTo>
                                    <a:pt x="12" y="215"/>
                                  </a:lnTo>
                                  <a:lnTo>
                                    <a:pt x="12" y="235"/>
                                  </a:lnTo>
                                  <a:lnTo>
                                    <a:pt x="12" y="255"/>
                                  </a:lnTo>
                                  <a:lnTo>
                                    <a:pt x="12" y="274"/>
                                  </a:lnTo>
                                  <a:lnTo>
                                    <a:pt x="12" y="294"/>
                                  </a:lnTo>
                                  <a:lnTo>
                                    <a:pt x="12" y="314"/>
                                  </a:lnTo>
                                  <a:lnTo>
                                    <a:pt x="11" y="334"/>
                                  </a:lnTo>
                                  <a:lnTo>
                                    <a:pt x="11" y="355"/>
                                  </a:lnTo>
                                  <a:lnTo>
                                    <a:pt x="11" y="375"/>
                                  </a:lnTo>
                                  <a:lnTo>
                                    <a:pt x="11" y="396"/>
                                  </a:lnTo>
                                  <a:lnTo>
                                    <a:pt x="11" y="417"/>
                                  </a:lnTo>
                                  <a:lnTo>
                                    <a:pt x="11" y="437"/>
                                  </a:lnTo>
                                  <a:lnTo>
                                    <a:pt x="10" y="458"/>
                                  </a:lnTo>
                                  <a:lnTo>
                                    <a:pt x="10" y="479"/>
                                  </a:lnTo>
                                  <a:lnTo>
                                    <a:pt x="10" y="500"/>
                                  </a:lnTo>
                                  <a:lnTo>
                                    <a:pt x="10" y="521"/>
                                  </a:lnTo>
                                  <a:lnTo>
                                    <a:pt x="10" y="542"/>
                                  </a:lnTo>
                                  <a:lnTo>
                                    <a:pt x="10" y="563"/>
                                  </a:lnTo>
                                  <a:lnTo>
                                    <a:pt x="10" y="584"/>
                                  </a:lnTo>
                                  <a:lnTo>
                                    <a:pt x="10" y="606"/>
                                  </a:lnTo>
                                  <a:lnTo>
                                    <a:pt x="10" y="627"/>
                                  </a:lnTo>
                                  <a:lnTo>
                                    <a:pt x="10" y="649"/>
                                  </a:lnTo>
                                  <a:lnTo>
                                    <a:pt x="7" y="649"/>
                                  </a:lnTo>
                                  <a:lnTo>
                                    <a:pt x="5" y="649"/>
                                  </a:lnTo>
                                  <a:lnTo>
                                    <a:pt x="2" y="649"/>
                                  </a:lnTo>
                                  <a:lnTo>
                                    <a:pt x="0" y="650"/>
                                  </a:lnTo>
                                  <a:lnTo>
                                    <a:pt x="0" y="628"/>
                                  </a:lnTo>
                                  <a:lnTo>
                                    <a:pt x="0" y="607"/>
                                  </a:lnTo>
                                  <a:lnTo>
                                    <a:pt x="0" y="585"/>
                                  </a:lnTo>
                                  <a:lnTo>
                                    <a:pt x="1" y="564"/>
                                  </a:lnTo>
                                  <a:lnTo>
                                    <a:pt x="1" y="542"/>
                                  </a:lnTo>
                                  <a:lnTo>
                                    <a:pt x="1" y="521"/>
                                  </a:lnTo>
                                  <a:lnTo>
                                    <a:pt x="1" y="500"/>
                                  </a:lnTo>
                                  <a:lnTo>
                                    <a:pt x="1" y="479"/>
                                  </a:lnTo>
                                  <a:lnTo>
                                    <a:pt x="1" y="458"/>
                                  </a:lnTo>
                                  <a:lnTo>
                                    <a:pt x="1" y="437"/>
                                  </a:lnTo>
                                  <a:lnTo>
                                    <a:pt x="2" y="416"/>
                                  </a:lnTo>
                                  <a:lnTo>
                                    <a:pt x="2" y="396"/>
                                  </a:lnTo>
                                  <a:lnTo>
                                    <a:pt x="2" y="375"/>
                                  </a:lnTo>
                                  <a:lnTo>
                                    <a:pt x="2" y="354"/>
                                  </a:lnTo>
                                  <a:lnTo>
                                    <a:pt x="2" y="333"/>
                                  </a:lnTo>
                                  <a:lnTo>
                                    <a:pt x="2" y="313"/>
                                  </a:lnTo>
                                  <a:lnTo>
                                    <a:pt x="2" y="293"/>
                                  </a:lnTo>
                                  <a:lnTo>
                                    <a:pt x="2" y="273"/>
                                  </a:lnTo>
                                  <a:lnTo>
                                    <a:pt x="3" y="253"/>
                                  </a:lnTo>
                                  <a:lnTo>
                                    <a:pt x="3" y="233"/>
                                  </a:lnTo>
                                  <a:lnTo>
                                    <a:pt x="3" y="213"/>
                                  </a:lnTo>
                                  <a:lnTo>
                                    <a:pt x="3" y="193"/>
                                  </a:lnTo>
                                  <a:lnTo>
                                    <a:pt x="3" y="174"/>
                                  </a:lnTo>
                                  <a:lnTo>
                                    <a:pt x="3" y="154"/>
                                  </a:lnTo>
                                  <a:lnTo>
                                    <a:pt x="3" y="134"/>
                                  </a:lnTo>
                                  <a:lnTo>
                                    <a:pt x="4" y="115"/>
                                  </a:lnTo>
                                  <a:lnTo>
                                    <a:pt x="4" y="96"/>
                                  </a:lnTo>
                                  <a:lnTo>
                                    <a:pt x="4" y="77"/>
                                  </a:lnTo>
                                  <a:lnTo>
                                    <a:pt x="4" y="57"/>
                                  </a:lnTo>
                                  <a:lnTo>
                                    <a:pt x="4" y="38"/>
                                  </a:lnTo>
                                  <a:lnTo>
                                    <a:pt x="4" y="19"/>
                                  </a:lnTo>
                                  <a:lnTo>
                                    <a:pt x="5"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4" name="Freeform 3798"/>
                          <wps:cNvSpPr>
                            <a:spLocks/>
                          </wps:cNvSpPr>
                          <wps:spPr bwMode="auto">
                            <a:xfrm>
                              <a:off x="1588" y="744"/>
                              <a:ext cx="12" cy="639"/>
                            </a:xfrm>
                            <a:custGeom>
                              <a:avLst/>
                              <a:gdLst>
                                <a:gd name="T0" fmla="*/ 5 w 12"/>
                                <a:gd name="T1" fmla="*/ 1 h 639"/>
                                <a:gd name="T2" fmla="*/ 9 w 12"/>
                                <a:gd name="T3" fmla="*/ 2 h 639"/>
                                <a:gd name="T4" fmla="*/ 11 w 12"/>
                                <a:gd name="T5" fmla="*/ 22 h 639"/>
                                <a:gd name="T6" fmla="*/ 11 w 12"/>
                                <a:gd name="T7" fmla="*/ 59 h 639"/>
                                <a:gd name="T8" fmla="*/ 11 w 12"/>
                                <a:gd name="T9" fmla="*/ 97 h 639"/>
                                <a:gd name="T10" fmla="*/ 11 w 12"/>
                                <a:gd name="T11" fmla="*/ 135 h 639"/>
                                <a:gd name="T12" fmla="*/ 11 w 12"/>
                                <a:gd name="T13" fmla="*/ 173 h 639"/>
                                <a:gd name="T14" fmla="*/ 11 w 12"/>
                                <a:gd name="T15" fmla="*/ 211 h 639"/>
                                <a:gd name="T16" fmla="*/ 11 w 12"/>
                                <a:gd name="T17" fmla="*/ 250 h 639"/>
                                <a:gd name="T18" fmla="*/ 11 w 12"/>
                                <a:gd name="T19" fmla="*/ 289 h 639"/>
                                <a:gd name="T20" fmla="*/ 11 w 12"/>
                                <a:gd name="T21" fmla="*/ 329 h 639"/>
                                <a:gd name="T22" fmla="*/ 10 w 12"/>
                                <a:gd name="T23" fmla="*/ 369 h 639"/>
                                <a:gd name="T24" fmla="*/ 10 w 12"/>
                                <a:gd name="T25" fmla="*/ 410 h 639"/>
                                <a:gd name="T26" fmla="*/ 10 w 12"/>
                                <a:gd name="T27" fmla="*/ 450 h 639"/>
                                <a:gd name="T28" fmla="*/ 10 w 12"/>
                                <a:gd name="T29" fmla="*/ 492 h 639"/>
                                <a:gd name="T30" fmla="*/ 10 w 12"/>
                                <a:gd name="T31" fmla="*/ 533 h 639"/>
                                <a:gd name="T32" fmla="*/ 10 w 12"/>
                                <a:gd name="T33" fmla="*/ 575 h 639"/>
                                <a:gd name="T34" fmla="*/ 10 w 12"/>
                                <a:gd name="T35" fmla="*/ 617 h 639"/>
                                <a:gd name="T36" fmla="*/ 7 w 12"/>
                                <a:gd name="T37" fmla="*/ 638 h 639"/>
                                <a:gd name="T38" fmla="*/ 3 w 12"/>
                                <a:gd name="T39" fmla="*/ 639 h 639"/>
                                <a:gd name="T40" fmla="*/ 0 w 12"/>
                                <a:gd name="T41" fmla="*/ 618 h 639"/>
                                <a:gd name="T42" fmla="*/ 0 w 12"/>
                                <a:gd name="T43" fmla="*/ 575 h 639"/>
                                <a:gd name="T44" fmla="*/ 1 w 12"/>
                                <a:gd name="T45" fmla="*/ 533 h 639"/>
                                <a:gd name="T46" fmla="*/ 1 w 12"/>
                                <a:gd name="T47" fmla="*/ 492 h 639"/>
                                <a:gd name="T48" fmla="*/ 1 w 12"/>
                                <a:gd name="T49" fmla="*/ 450 h 639"/>
                                <a:gd name="T50" fmla="*/ 1 w 12"/>
                                <a:gd name="T51" fmla="*/ 409 h 639"/>
                                <a:gd name="T52" fmla="*/ 1 w 12"/>
                                <a:gd name="T53" fmla="*/ 368 h 639"/>
                                <a:gd name="T54" fmla="*/ 2 w 12"/>
                                <a:gd name="T55" fmla="*/ 328 h 639"/>
                                <a:gd name="T56" fmla="*/ 2 w 12"/>
                                <a:gd name="T57" fmla="*/ 288 h 639"/>
                                <a:gd name="T58" fmla="*/ 2 w 12"/>
                                <a:gd name="T59" fmla="*/ 249 h 639"/>
                                <a:gd name="T60" fmla="*/ 2 w 12"/>
                                <a:gd name="T61" fmla="*/ 210 h 639"/>
                                <a:gd name="T62" fmla="*/ 2 w 12"/>
                                <a:gd name="T63" fmla="*/ 171 h 639"/>
                                <a:gd name="T64" fmla="*/ 2 w 12"/>
                                <a:gd name="T65" fmla="*/ 132 h 639"/>
                                <a:gd name="T66" fmla="*/ 2 w 12"/>
                                <a:gd name="T67" fmla="*/ 94 h 639"/>
                                <a:gd name="T68" fmla="*/ 3 w 12"/>
                                <a:gd name="T69" fmla="*/ 56 h 639"/>
                                <a:gd name="T70" fmla="*/ 3 w 12"/>
                                <a:gd name="T71" fmla="*/ 19 h 6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2" h="639">
                                  <a:moveTo>
                                    <a:pt x="3" y="0"/>
                                  </a:moveTo>
                                  <a:lnTo>
                                    <a:pt x="5" y="1"/>
                                  </a:lnTo>
                                  <a:lnTo>
                                    <a:pt x="7" y="2"/>
                                  </a:lnTo>
                                  <a:lnTo>
                                    <a:pt x="9" y="2"/>
                                  </a:lnTo>
                                  <a:lnTo>
                                    <a:pt x="12" y="3"/>
                                  </a:lnTo>
                                  <a:lnTo>
                                    <a:pt x="11" y="22"/>
                                  </a:lnTo>
                                  <a:lnTo>
                                    <a:pt x="11" y="40"/>
                                  </a:lnTo>
                                  <a:lnTo>
                                    <a:pt x="11" y="59"/>
                                  </a:lnTo>
                                  <a:lnTo>
                                    <a:pt x="11" y="78"/>
                                  </a:lnTo>
                                  <a:lnTo>
                                    <a:pt x="11" y="97"/>
                                  </a:lnTo>
                                  <a:lnTo>
                                    <a:pt x="11" y="116"/>
                                  </a:lnTo>
                                  <a:lnTo>
                                    <a:pt x="11" y="135"/>
                                  </a:lnTo>
                                  <a:lnTo>
                                    <a:pt x="11" y="154"/>
                                  </a:lnTo>
                                  <a:lnTo>
                                    <a:pt x="11" y="173"/>
                                  </a:lnTo>
                                  <a:lnTo>
                                    <a:pt x="11" y="192"/>
                                  </a:lnTo>
                                  <a:lnTo>
                                    <a:pt x="11" y="211"/>
                                  </a:lnTo>
                                  <a:lnTo>
                                    <a:pt x="11" y="231"/>
                                  </a:lnTo>
                                  <a:lnTo>
                                    <a:pt x="11" y="250"/>
                                  </a:lnTo>
                                  <a:lnTo>
                                    <a:pt x="11" y="270"/>
                                  </a:lnTo>
                                  <a:lnTo>
                                    <a:pt x="11" y="289"/>
                                  </a:lnTo>
                                  <a:lnTo>
                                    <a:pt x="11" y="309"/>
                                  </a:lnTo>
                                  <a:lnTo>
                                    <a:pt x="11" y="329"/>
                                  </a:lnTo>
                                  <a:lnTo>
                                    <a:pt x="11" y="349"/>
                                  </a:lnTo>
                                  <a:lnTo>
                                    <a:pt x="10" y="369"/>
                                  </a:lnTo>
                                  <a:lnTo>
                                    <a:pt x="10" y="390"/>
                                  </a:lnTo>
                                  <a:lnTo>
                                    <a:pt x="10" y="410"/>
                                  </a:lnTo>
                                  <a:lnTo>
                                    <a:pt x="10" y="430"/>
                                  </a:lnTo>
                                  <a:lnTo>
                                    <a:pt x="10" y="450"/>
                                  </a:lnTo>
                                  <a:lnTo>
                                    <a:pt x="10" y="471"/>
                                  </a:lnTo>
                                  <a:lnTo>
                                    <a:pt x="10" y="492"/>
                                  </a:lnTo>
                                  <a:lnTo>
                                    <a:pt x="10" y="512"/>
                                  </a:lnTo>
                                  <a:lnTo>
                                    <a:pt x="10" y="533"/>
                                  </a:lnTo>
                                  <a:lnTo>
                                    <a:pt x="10" y="554"/>
                                  </a:lnTo>
                                  <a:lnTo>
                                    <a:pt x="10" y="575"/>
                                  </a:lnTo>
                                  <a:lnTo>
                                    <a:pt x="10" y="596"/>
                                  </a:lnTo>
                                  <a:lnTo>
                                    <a:pt x="10" y="617"/>
                                  </a:lnTo>
                                  <a:lnTo>
                                    <a:pt x="10" y="638"/>
                                  </a:lnTo>
                                  <a:lnTo>
                                    <a:pt x="7" y="638"/>
                                  </a:lnTo>
                                  <a:lnTo>
                                    <a:pt x="5" y="639"/>
                                  </a:lnTo>
                                  <a:lnTo>
                                    <a:pt x="3" y="639"/>
                                  </a:lnTo>
                                  <a:lnTo>
                                    <a:pt x="0" y="639"/>
                                  </a:lnTo>
                                  <a:lnTo>
                                    <a:pt x="0" y="618"/>
                                  </a:lnTo>
                                  <a:lnTo>
                                    <a:pt x="0" y="597"/>
                                  </a:lnTo>
                                  <a:lnTo>
                                    <a:pt x="0" y="575"/>
                                  </a:lnTo>
                                  <a:lnTo>
                                    <a:pt x="1" y="554"/>
                                  </a:lnTo>
                                  <a:lnTo>
                                    <a:pt x="1" y="533"/>
                                  </a:lnTo>
                                  <a:lnTo>
                                    <a:pt x="1" y="513"/>
                                  </a:lnTo>
                                  <a:lnTo>
                                    <a:pt x="1" y="492"/>
                                  </a:lnTo>
                                  <a:lnTo>
                                    <a:pt x="1" y="471"/>
                                  </a:lnTo>
                                  <a:lnTo>
                                    <a:pt x="1" y="450"/>
                                  </a:lnTo>
                                  <a:lnTo>
                                    <a:pt x="1" y="430"/>
                                  </a:lnTo>
                                  <a:lnTo>
                                    <a:pt x="1" y="409"/>
                                  </a:lnTo>
                                  <a:lnTo>
                                    <a:pt x="1" y="389"/>
                                  </a:lnTo>
                                  <a:lnTo>
                                    <a:pt x="1" y="368"/>
                                  </a:lnTo>
                                  <a:lnTo>
                                    <a:pt x="1" y="348"/>
                                  </a:lnTo>
                                  <a:lnTo>
                                    <a:pt x="2" y="328"/>
                                  </a:lnTo>
                                  <a:lnTo>
                                    <a:pt x="2" y="308"/>
                                  </a:lnTo>
                                  <a:lnTo>
                                    <a:pt x="2" y="288"/>
                                  </a:lnTo>
                                  <a:lnTo>
                                    <a:pt x="2" y="268"/>
                                  </a:lnTo>
                                  <a:lnTo>
                                    <a:pt x="2" y="249"/>
                                  </a:lnTo>
                                  <a:lnTo>
                                    <a:pt x="2" y="229"/>
                                  </a:lnTo>
                                  <a:lnTo>
                                    <a:pt x="2" y="210"/>
                                  </a:lnTo>
                                  <a:lnTo>
                                    <a:pt x="2" y="190"/>
                                  </a:lnTo>
                                  <a:lnTo>
                                    <a:pt x="2" y="171"/>
                                  </a:lnTo>
                                  <a:lnTo>
                                    <a:pt x="2" y="152"/>
                                  </a:lnTo>
                                  <a:lnTo>
                                    <a:pt x="2" y="132"/>
                                  </a:lnTo>
                                  <a:lnTo>
                                    <a:pt x="2" y="113"/>
                                  </a:lnTo>
                                  <a:lnTo>
                                    <a:pt x="2" y="94"/>
                                  </a:lnTo>
                                  <a:lnTo>
                                    <a:pt x="3" y="75"/>
                                  </a:lnTo>
                                  <a:lnTo>
                                    <a:pt x="3" y="56"/>
                                  </a:lnTo>
                                  <a:lnTo>
                                    <a:pt x="3" y="37"/>
                                  </a:lnTo>
                                  <a:lnTo>
                                    <a:pt x="3" y="19"/>
                                  </a:lnTo>
                                  <a:lnTo>
                                    <a:pt x="3"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5" name="Freeform 3799"/>
                          <wps:cNvSpPr>
                            <a:spLocks/>
                          </wps:cNvSpPr>
                          <wps:spPr bwMode="auto">
                            <a:xfrm>
                              <a:off x="1611" y="751"/>
                              <a:ext cx="8" cy="629"/>
                            </a:xfrm>
                            <a:custGeom>
                              <a:avLst/>
                              <a:gdLst>
                                <a:gd name="T0" fmla="*/ 3 w 8"/>
                                <a:gd name="T1" fmla="*/ 1 h 629"/>
                                <a:gd name="T2" fmla="*/ 6 w 8"/>
                                <a:gd name="T3" fmla="*/ 2 h 629"/>
                                <a:gd name="T4" fmla="*/ 8 w 8"/>
                                <a:gd name="T5" fmla="*/ 21 h 629"/>
                                <a:gd name="T6" fmla="*/ 8 w 8"/>
                                <a:gd name="T7" fmla="*/ 59 h 629"/>
                                <a:gd name="T8" fmla="*/ 8 w 8"/>
                                <a:gd name="T9" fmla="*/ 96 h 629"/>
                                <a:gd name="T10" fmla="*/ 8 w 8"/>
                                <a:gd name="T11" fmla="*/ 133 h 629"/>
                                <a:gd name="T12" fmla="*/ 8 w 8"/>
                                <a:gd name="T13" fmla="*/ 171 h 629"/>
                                <a:gd name="T14" fmla="*/ 8 w 8"/>
                                <a:gd name="T15" fmla="*/ 209 h 629"/>
                                <a:gd name="T16" fmla="*/ 8 w 8"/>
                                <a:gd name="T17" fmla="*/ 247 h 629"/>
                                <a:gd name="T18" fmla="*/ 8 w 8"/>
                                <a:gd name="T19" fmla="*/ 285 h 629"/>
                                <a:gd name="T20" fmla="*/ 8 w 8"/>
                                <a:gd name="T21" fmla="*/ 325 h 629"/>
                                <a:gd name="T22" fmla="*/ 8 w 8"/>
                                <a:gd name="T23" fmla="*/ 364 h 629"/>
                                <a:gd name="T24" fmla="*/ 8 w 8"/>
                                <a:gd name="T25" fmla="*/ 404 h 629"/>
                                <a:gd name="T26" fmla="*/ 8 w 8"/>
                                <a:gd name="T27" fmla="*/ 444 h 629"/>
                                <a:gd name="T28" fmla="*/ 8 w 8"/>
                                <a:gd name="T29" fmla="*/ 485 h 629"/>
                                <a:gd name="T30" fmla="*/ 8 w 8"/>
                                <a:gd name="T31" fmla="*/ 525 h 629"/>
                                <a:gd name="T32" fmla="*/ 8 w 8"/>
                                <a:gd name="T33" fmla="*/ 566 h 629"/>
                                <a:gd name="T34" fmla="*/ 8 w 8"/>
                                <a:gd name="T35" fmla="*/ 608 h 629"/>
                                <a:gd name="T36" fmla="*/ 6 w 8"/>
                                <a:gd name="T37" fmla="*/ 629 h 629"/>
                                <a:gd name="T38" fmla="*/ 2 w 8"/>
                                <a:gd name="T39" fmla="*/ 629 h 629"/>
                                <a:gd name="T40" fmla="*/ 0 w 8"/>
                                <a:gd name="T41" fmla="*/ 608 h 629"/>
                                <a:gd name="T42" fmla="*/ 0 w 8"/>
                                <a:gd name="T43" fmla="*/ 567 h 629"/>
                                <a:gd name="T44" fmla="*/ 0 w 8"/>
                                <a:gd name="T45" fmla="*/ 526 h 629"/>
                                <a:gd name="T46" fmla="*/ 0 w 8"/>
                                <a:gd name="T47" fmla="*/ 485 h 629"/>
                                <a:gd name="T48" fmla="*/ 0 w 8"/>
                                <a:gd name="T49" fmla="*/ 444 h 629"/>
                                <a:gd name="T50" fmla="*/ 0 w 8"/>
                                <a:gd name="T51" fmla="*/ 403 h 629"/>
                                <a:gd name="T52" fmla="*/ 0 w 8"/>
                                <a:gd name="T53" fmla="*/ 363 h 629"/>
                                <a:gd name="T54" fmla="*/ 0 w 8"/>
                                <a:gd name="T55" fmla="*/ 324 h 629"/>
                                <a:gd name="T56" fmla="*/ 0 w 8"/>
                                <a:gd name="T57" fmla="*/ 284 h 629"/>
                                <a:gd name="T58" fmla="*/ 0 w 8"/>
                                <a:gd name="T59" fmla="*/ 245 h 629"/>
                                <a:gd name="T60" fmla="*/ 1 w 8"/>
                                <a:gd name="T61" fmla="*/ 207 h 629"/>
                                <a:gd name="T62" fmla="*/ 1 w 8"/>
                                <a:gd name="T63" fmla="*/ 169 h 629"/>
                                <a:gd name="T64" fmla="*/ 1 w 8"/>
                                <a:gd name="T65" fmla="*/ 131 h 629"/>
                                <a:gd name="T66" fmla="*/ 1 w 8"/>
                                <a:gd name="T67" fmla="*/ 93 h 629"/>
                                <a:gd name="T68" fmla="*/ 1 w 8"/>
                                <a:gd name="T69" fmla="*/ 56 h 629"/>
                                <a:gd name="T70" fmla="*/ 1 w 8"/>
                                <a:gd name="T71" fmla="*/ 19 h 6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 h="629">
                                  <a:moveTo>
                                    <a:pt x="1" y="0"/>
                                  </a:moveTo>
                                  <a:lnTo>
                                    <a:pt x="3" y="1"/>
                                  </a:lnTo>
                                  <a:lnTo>
                                    <a:pt x="5" y="2"/>
                                  </a:lnTo>
                                  <a:lnTo>
                                    <a:pt x="6" y="2"/>
                                  </a:lnTo>
                                  <a:lnTo>
                                    <a:pt x="8" y="3"/>
                                  </a:lnTo>
                                  <a:lnTo>
                                    <a:pt x="8" y="21"/>
                                  </a:lnTo>
                                  <a:lnTo>
                                    <a:pt x="8" y="40"/>
                                  </a:lnTo>
                                  <a:lnTo>
                                    <a:pt x="8" y="59"/>
                                  </a:lnTo>
                                  <a:lnTo>
                                    <a:pt x="8" y="77"/>
                                  </a:lnTo>
                                  <a:lnTo>
                                    <a:pt x="8" y="96"/>
                                  </a:lnTo>
                                  <a:lnTo>
                                    <a:pt x="8" y="115"/>
                                  </a:lnTo>
                                  <a:lnTo>
                                    <a:pt x="8" y="133"/>
                                  </a:lnTo>
                                  <a:lnTo>
                                    <a:pt x="8" y="152"/>
                                  </a:lnTo>
                                  <a:lnTo>
                                    <a:pt x="8" y="171"/>
                                  </a:lnTo>
                                  <a:lnTo>
                                    <a:pt x="8" y="190"/>
                                  </a:lnTo>
                                  <a:lnTo>
                                    <a:pt x="8" y="209"/>
                                  </a:lnTo>
                                  <a:lnTo>
                                    <a:pt x="8" y="228"/>
                                  </a:lnTo>
                                  <a:lnTo>
                                    <a:pt x="8" y="247"/>
                                  </a:lnTo>
                                  <a:lnTo>
                                    <a:pt x="8" y="266"/>
                                  </a:lnTo>
                                  <a:lnTo>
                                    <a:pt x="8" y="285"/>
                                  </a:lnTo>
                                  <a:lnTo>
                                    <a:pt x="8" y="305"/>
                                  </a:lnTo>
                                  <a:lnTo>
                                    <a:pt x="8" y="325"/>
                                  </a:lnTo>
                                  <a:lnTo>
                                    <a:pt x="8" y="344"/>
                                  </a:lnTo>
                                  <a:lnTo>
                                    <a:pt x="8" y="364"/>
                                  </a:lnTo>
                                  <a:lnTo>
                                    <a:pt x="8" y="384"/>
                                  </a:lnTo>
                                  <a:lnTo>
                                    <a:pt x="8" y="404"/>
                                  </a:lnTo>
                                  <a:lnTo>
                                    <a:pt x="8" y="424"/>
                                  </a:lnTo>
                                  <a:lnTo>
                                    <a:pt x="8" y="444"/>
                                  </a:lnTo>
                                  <a:lnTo>
                                    <a:pt x="8" y="465"/>
                                  </a:lnTo>
                                  <a:lnTo>
                                    <a:pt x="8" y="485"/>
                                  </a:lnTo>
                                  <a:lnTo>
                                    <a:pt x="8" y="505"/>
                                  </a:lnTo>
                                  <a:lnTo>
                                    <a:pt x="8" y="525"/>
                                  </a:lnTo>
                                  <a:lnTo>
                                    <a:pt x="8" y="546"/>
                                  </a:lnTo>
                                  <a:lnTo>
                                    <a:pt x="8" y="566"/>
                                  </a:lnTo>
                                  <a:lnTo>
                                    <a:pt x="8" y="587"/>
                                  </a:lnTo>
                                  <a:lnTo>
                                    <a:pt x="8" y="608"/>
                                  </a:lnTo>
                                  <a:lnTo>
                                    <a:pt x="8" y="628"/>
                                  </a:lnTo>
                                  <a:lnTo>
                                    <a:pt x="6" y="629"/>
                                  </a:lnTo>
                                  <a:lnTo>
                                    <a:pt x="4" y="629"/>
                                  </a:lnTo>
                                  <a:lnTo>
                                    <a:pt x="2" y="629"/>
                                  </a:lnTo>
                                  <a:lnTo>
                                    <a:pt x="0" y="629"/>
                                  </a:lnTo>
                                  <a:lnTo>
                                    <a:pt x="0" y="608"/>
                                  </a:lnTo>
                                  <a:lnTo>
                                    <a:pt x="0" y="587"/>
                                  </a:lnTo>
                                  <a:lnTo>
                                    <a:pt x="0" y="567"/>
                                  </a:lnTo>
                                  <a:lnTo>
                                    <a:pt x="0" y="546"/>
                                  </a:lnTo>
                                  <a:lnTo>
                                    <a:pt x="0" y="526"/>
                                  </a:lnTo>
                                  <a:lnTo>
                                    <a:pt x="0" y="505"/>
                                  </a:lnTo>
                                  <a:lnTo>
                                    <a:pt x="0" y="485"/>
                                  </a:lnTo>
                                  <a:lnTo>
                                    <a:pt x="0" y="465"/>
                                  </a:lnTo>
                                  <a:lnTo>
                                    <a:pt x="0" y="444"/>
                                  </a:lnTo>
                                  <a:lnTo>
                                    <a:pt x="0" y="424"/>
                                  </a:lnTo>
                                  <a:lnTo>
                                    <a:pt x="0" y="403"/>
                                  </a:lnTo>
                                  <a:lnTo>
                                    <a:pt x="0" y="384"/>
                                  </a:lnTo>
                                  <a:lnTo>
                                    <a:pt x="0" y="363"/>
                                  </a:lnTo>
                                  <a:lnTo>
                                    <a:pt x="0" y="343"/>
                                  </a:lnTo>
                                  <a:lnTo>
                                    <a:pt x="0" y="324"/>
                                  </a:lnTo>
                                  <a:lnTo>
                                    <a:pt x="0" y="304"/>
                                  </a:lnTo>
                                  <a:lnTo>
                                    <a:pt x="0" y="284"/>
                                  </a:lnTo>
                                  <a:lnTo>
                                    <a:pt x="0" y="265"/>
                                  </a:lnTo>
                                  <a:lnTo>
                                    <a:pt x="0" y="245"/>
                                  </a:lnTo>
                                  <a:lnTo>
                                    <a:pt x="1" y="226"/>
                                  </a:lnTo>
                                  <a:lnTo>
                                    <a:pt x="1" y="207"/>
                                  </a:lnTo>
                                  <a:lnTo>
                                    <a:pt x="1" y="188"/>
                                  </a:lnTo>
                                  <a:lnTo>
                                    <a:pt x="1" y="169"/>
                                  </a:lnTo>
                                  <a:lnTo>
                                    <a:pt x="1" y="150"/>
                                  </a:lnTo>
                                  <a:lnTo>
                                    <a:pt x="1" y="131"/>
                                  </a:lnTo>
                                  <a:lnTo>
                                    <a:pt x="1" y="112"/>
                                  </a:lnTo>
                                  <a:lnTo>
                                    <a:pt x="1" y="93"/>
                                  </a:lnTo>
                                  <a:lnTo>
                                    <a:pt x="1" y="75"/>
                                  </a:lnTo>
                                  <a:lnTo>
                                    <a:pt x="1" y="56"/>
                                  </a:lnTo>
                                  <a:lnTo>
                                    <a:pt x="1" y="37"/>
                                  </a:lnTo>
                                  <a:lnTo>
                                    <a:pt x="1" y="19"/>
                                  </a:lnTo>
                                  <a:lnTo>
                                    <a:pt x="1"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6" name="Freeform 3800"/>
                          <wps:cNvSpPr>
                            <a:spLocks/>
                          </wps:cNvSpPr>
                          <wps:spPr bwMode="auto">
                            <a:xfrm>
                              <a:off x="1516" y="765"/>
                              <a:ext cx="133" cy="66"/>
                            </a:xfrm>
                            <a:custGeom>
                              <a:avLst/>
                              <a:gdLst>
                                <a:gd name="T0" fmla="*/ 0 w 133"/>
                                <a:gd name="T1" fmla="*/ 0 h 66"/>
                                <a:gd name="T2" fmla="*/ 9 w 133"/>
                                <a:gd name="T3" fmla="*/ 3 h 66"/>
                                <a:gd name="T4" fmla="*/ 18 w 133"/>
                                <a:gd name="T5" fmla="*/ 6 h 66"/>
                                <a:gd name="T6" fmla="*/ 27 w 133"/>
                                <a:gd name="T7" fmla="*/ 9 h 66"/>
                                <a:gd name="T8" fmla="*/ 36 w 133"/>
                                <a:gd name="T9" fmla="*/ 12 h 66"/>
                                <a:gd name="T10" fmla="*/ 44 w 133"/>
                                <a:gd name="T11" fmla="*/ 15 h 66"/>
                                <a:gd name="T12" fmla="*/ 53 w 133"/>
                                <a:gd name="T13" fmla="*/ 18 h 66"/>
                                <a:gd name="T14" fmla="*/ 61 w 133"/>
                                <a:gd name="T15" fmla="*/ 21 h 66"/>
                                <a:gd name="T16" fmla="*/ 70 w 133"/>
                                <a:gd name="T17" fmla="*/ 24 h 66"/>
                                <a:gd name="T18" fmla="*/ 78 w 133"/>
                                <a:gd name="T19" fmla="*/ 26 h 66"/>
                                <a:gd name="T20" fmla="*/ 86 w 133"/>
                                <a:gd name="T21" fmla="*/ 29 h 66"/>
                                <a:gd name="T22" fmla="*/ 94 w 133"/>
                                <a:gd name="T23" fmla="*/ 31 h 66"/>
                                <a:gd name="T24" fmla="*/ 102 w 133"/>
                                <a:gd name="T25" fmla="*/ 34 h 66"/>
                                <a:gd name="T26" fmla="*/ 109 w 133"/>
                                <a:gd name="T27" fmla="*/ 36 h 66"/>
                                <a:gd name="T28" fmla="*/ 117 w 133"/>
                                <a:gd name="T29" fmla="*/ 39 h 66"/>
                                <a:gd name="T30" fmla="*/ 125 w 133"/>
                                <a:gd name="T31" fmla="*/ 41 h 66"/>
                                <a:gd name="T32" fmla="*/ 133 w 133"/>
                                <a:gd name="T33" fmla="*/ 44 h 66"/>
                                <a:gd name="T34" fmla="*/ 133 w 133"/>
                                <a:gd name="T35" fmla="*/ 47 h 66"/>
                                <a:gd name="T36" fmla="*/ 133 w 133"/>
                                <a:gd name="T37" fmla="*/ 50 h 66"/>
                                <a:gd name="T38" fmla="*/ 133 w 133"/>
                                <a:gd name="T39" fmla="*/ 52 h 66"/>
                                <a:gd name="T40" fmla="*/ 133 w 133"/>
                                <a:gd name="T41" fmla="*/ 55 h 66"/>
                                <a:gd name="T42" fmla="*/ 133 w 133"/>
                                <a:gd name="T43" fmla="*/ 58 h 66"/>
                                <a:gd name="T44" fmla="*/ 133 w 133"/>
                                <a:gd name="T45" fmla="*/ 60 h 66"/>
                                <a:gd name="T46" fmla="*/ 133 w 133"/>
                                <a:gd name="T47" fmla="*/ 63 h 66"/>
                                <a:gd name="T48" fmla="*/ 133 w 133"/>
                                <a:gd name="T49" fmla="*/ 66 h 66"/>
                                <a:gd name="T50" fmla="*/ 125 w 133"/>
                                <a:gd name="T51" fmla="*/ 63 h 66"/>
                                <a:gd name="T52" fmla="*/ 117 w 133"/>
                                <a:gd name="T53" fmla="*/ 61 h 66"/>
                                <a:gd name="T54" fmla="*/ 109 w 133"/>
                                <a:gd name="T55" fmla="*/ 58 h 66"/>
                                <a:gd name="T56" fmla="*/ 102 w 133"/>
                                <a:gd name="T57" fmla="*/ 56 h 66"/>
                                <a:gd name="T58" fmla="*/ 94 w 133"/>
                                <a:gd name="T59" fmla="*/ 53 h 66"/>
                                <a:gd name="T60" fmla="*/ 86 w 133"/>
                                <a:gd name="T61" fmla="*/ 51 h 66"/>
                                <a:gd name="T62" fmla="*/ 78 w 133"/>
                                <a:gd name="T63" fmla="*/ 48 h 66"/>
                                <a:gd name="T64" fmla="*/ 69 w 133"/>
                                <a:gd name="T65" fmla="*/ 46 h 66"/>
                                <a:gd name="T66" fmla="*/ 61 w 133"/>
                                <a:gd name="T67" fmla="*/ 43 h 66"/>
                                <a:gd name="T68" fmla="*/ 52 w 133"/>
                                <a:gd name="T69" fmla="*/ 40 h 66"/>
                                <a:gd name="T70" fmla="*/ 44 w 133"/>
                                <a:gd name="T71" fmla="*/ 37 h 66"/>
                                <a:gd name="T72" fmla="*/ 35 w 133"/>
                                <a:gd name="T73" fmla="*/ 35 h 66"/>
                                <a:gd name="T74" fmla="*/ 26 w 133"/>
                                <a:gd name="T75" fmla="*/ 32 h 66"/>
                                <a:gd name="T76" fmla="*/ 18 w 133"/>
                                <a:gd name="T77" fmla="*/ 29 h 66"/>
                                <a:gd name="T78" fmla="*/ 9 w 133"/>
                                <a:gd name="T79" fmla="*/ 27 h 66"/>
                                <a:gd name="T80" fmla="*/ 0 w 133"/>
                                <a:gd name="T81" fmla="*/ 24 h 66"/>
                                <a:gd name="T82" fmla="*/ 0 w 133"/>
                                <a:gd name="T83" fmla="*/ 21 h 66"/>
                                <a:gd name="T84" fmla="*/ 0 w 133"/>
                                <a:gd name="T85" fmla="*/ 18 h 66"/>
                                <a:gd name="T86" fmla="*/ 0 w 133"/>
                                <a:gd name="T87" fmla="*/ 15 h 66"/>
                                <a:gd name="T88" fmla="*/ 0 w 133"/>
                                <a:gd name="T89" fmla="*/ 12 h 66"/>
                                <a:gd name="T90" fmla="*/ 0 w 133"/>
                                <a:gd name="T91" fmla="*/ 9 h 66"/>
                                <a:gd name="T92" fmla="*/ 0 w 133"/>
                                <a:gd name="T93" fmla="*/ 6 h 66"/>
                                <a:gd name="T94" fmla="*/ 0 w 133"/>
                                <a:gd name="T95" fmla="*/ 3 h 66"/>
                                <a:gd name="T96" fmla="*/ 0 w 133"/>
                                <a:gd name="T97" fmla="*/ 0 h 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66">
                                  <a:moveTo>
                                    <a:pt x="0" y="0"/>
                                  </a:moveTo>
                                  <a:lnTo>
                                    <a:pt x="9" y="3"/>
                                  </a:lnTo>
                                  <a:lnTo>
                                    <a:pt x="18" y="6"/>
                                  </a:lnTo>
                                  <a:lnTo>
                                    <a:pt x="27" y="9"/>
                                  </a:lnTo>
                                  <a:lnTo>
                                    <a:pt x="36" y="12"/>
                                  </a:lnTo>
                                  <a:lnTo>
                                    <a:pt x="44" y="15"/>
                                  </a:lnTo>
                                  <a:lnTo>
                                    <a:pt x="53" y="18"/>
                                  </a:lnTo>
                                  <a:lnTo>
                                    <a:pt x="61" y="21"/>
                                  </a:lnTo>
                                  <a:lnTo>
                                    <a:pt x="70" y="24"/>
                                  </a:lnTo>
                                  <a:lnTo>
                                    <a:pt x="78" y="26"/>
                                  </a:lnTo>
                                  <a:lnTo>
                                    <a:pt x="86" y="29"/>
                                  </a:lnTo>
                                  <a:lnTo>
                                    <a:pt x="94" y="31"/>
                                  </a:lnTo>
                                  <a:lnTo>
                                    <a:pt x="102" y="34"/>
                                  </a:lnTo>
                                  <a:lnTo>
                                    <a:pt x="109" y="36"/>
                                  </a:lnTo>
                                  <a:lnTo>
                                    <a:pt x="117" y="39"/>
                                  </a:lnTo>
                                  <a:lnTo>
                                    <a:pt x="125" y="41"/>
                                  </a:lnTo>
                                  <a:lnTo>
                                    <a:pt x="133" y="44"/>
                                  </a:lnTo>
                                  <a:lnTo>
                                    <a:pt x="133" y="47"/>
                                  </a:lnTo>
                                  <a:lnTo>
                                    <a:pt x="133" y="50"/>
                                  </a:lnTo>
                                  <a:lnTo>
                                    <a:pt x="133" y="52"/>
                                  </a:lnTo>
                                  <a:lnTo>
                                    <a:pt x="133" y="55"/>
                                  </a:lnTo>
                                  <a:lnTo>
                                    <a:pt x="133" y="58"/>
                                  </a:lnTo>
                                  <a:lnTo>
                                    <a:pt x="133" y="60"/>
                                  </a:lnTo>
                                  <a:lnTo>
                                    <a:pt x="133" y="63"/>
                                  </a:lnTo>
                                  <a:lnTo>
                                    <a:pt x="133" y="66"/>
                                  </a:lnTo>
                                  <a:lnTo>
                                    <a:pt x="125" y="63"/>
                                  </a:lnTo>
                                  <a:lnTo>
                                    <a:pt x="117" y="61"/>
                                  </a:lnTo>
                                  <a:lnTo>
                                    <a:pt x="109" y="58"/>
                                  </a:lnTo>
                                  <a:lnTo>
                                    <a:pt x="102" y="56"/>
                                  </a:lnTo>
                                  <a:lnTo>
                                    <a:pt x="94" y="53"/>
                                  </a:lnTo>
                                  <a:lnTo>
                                    <a:pt x="86" y="51"/>
                                  </a:lnTo>
                                  <a:lnTo>
                                    <a:pt x="78" y="48"/>
                                  </a:lnTo>
                                  <a:lnTo>
                                    <a:pt x="69" y="46"/>
                                  </a:lnTo>
                                  <a:lnTo>
                                    <a:pt x="61" y="43"/>
                                  </a:lnTo>
                                  <a:lnTo>
                                    <a:pt x="52" y="40"/>
                                  </a:lnTo>
                                  <a:lnTo>
                                    <a:pt x="44" y="37"/>
                                  </a:lnTo>
                                  <a:lnTo>
                                    <a:pt x="35" y="35"/>
                                  </a:lnTo>
                                  <a:lnTo>
                                    <a:pt x="26" y="32"/>
                                  </a:lnTo>
                                  <a:lnTo>
                                    <a:pt x="18" y="29"/>
                                  </a:lnTo>
                                  <a:lnTo>
                                    <a:pt x="9" y="27"/>
                                  </a:lnTo>
                                  <a:lnTo>
                                    <a:pt x="0" y="24"/>
                                  </a:lnTo>
                                  <a:lnTo>
                                    <a:pt x="0" y="21"/>
                                  </a:lnTo>
                                  <a:lnTo>
                                    <a:pt x="0" y="18"/>
                                  </a:lnTo>
                                  <a:lnTo>
                                    <a:pt x="0" y="15"/>
                                  </a:lnTo>
                                  <a:lnTo>
                                    <a:pt x="0" y="12"/>
                                  </a:lnTo>
                                  <a:lnTo>
                                    <a:pt x="0" y="9"/>
                                  </a:lnTo>
                                  <a:lnTo>
                                    <a:pt x="0" y="6"/>
                                  </a:lnTo>
                                  <a:lnTo>
                                    <a:pt x="0" y="3"/>
                                  </a:lnTo>
                                  <a:lnTo>
                                    <a:pt x="0"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7" name="Freeform 3801"/>
                          <wps:cNvSpPr>
                            <a:spLocks/>
                          </wps:cNvSpPr>
                          <wps:spPr bwMode="auto">
                            <a:xfrm>
                              <a:off x="1515" y="817"/>
                              <a:ext cx="134" cy="66"/>
                            </a:xfrm>
                            <a:custGeom>
                              <a:avLst/>
                              <a:gdLst>
                                <a:gd name="T0" fmla="*/ 1 w 134"/>
                                <a:gd name="T1" fmla="*/ 0 h 66"/>
                                <a:gd name="T2" fmla="*/ 9 w 134"/>
                                <a:gd name="T3" fmla="*/ 3 h 66"/>
                                <a:gd name="T4" fmla="*/ 18 w 134"/>
                                <a:gd name="T5" fmla="*/ 5 h 66"/>
                                <a:gd name="T6" fmla="*/ 27 w 134"/>
                                <a:gd name="T7" fmla="*/ 8 h 66"/>
                                <a:gd name="T8" fmla="*/ 36 w 134"/>
                                <a:gd name="T9" fmla="*/ 11 h 66"/>
                                <a:gd name="T10" fmla="*/ 45 w 134"/>
                                <a:gd name="T11" fmla="*/ 13 h 66"/>
                                <a:gd name="T12" fmla="*/ 53 w 134"/>
                                <a:gd name="T13" fmla="*/ 16 h 66"/>
                                <a:gd name="T14" fmla="*/ 62 w 134"/>
                                <a:gd name="T15" fmla="*/ 18 h 66"/>
                                <a:gd name="T16" fmla="*/ 70 w 134"/>
                                <a:gd name="T17" fmla="*/ 21 h 66"/>
                                <a:gd name="T18" fmla="*/ 79 w 134"/>
                                <a:gd name="T19" fmla="*/ 23 h 66"/>
                                <a:gd name="T20" fmla="*/ 87 w 134"/>
                                <a:gd name="T21" fmla="*/ 26 h 66"/>
                                <a:gd name="T22" fmla="*/ 95 w 134"/>
                                <a:gd name="T23" fmla="*/ 28 h 66"/>
                                <a:gd name="T24" fmla="*/ 103 w 134"/>
                                <a:gd name="T25" fmla="*/ 31 h 66"/>
                                <a:gd name="T26" fmla="*/ 110 w 134"/>
                                <a:gd name="T27" fmla="*/ 33 h 66"/>
                                <a:gd name="T28" fmla="*/ 118 w 134"/>
                                <a:gd name="T29" fmla="*/ 35 h 66"/>
                                <a:gd name="T30" fmla="*/ 126 w 134"/>
                                <a:gd name="T31" fmla="*/ 37 h 66"/>
                                <a:gd name="T32" fmla="*/ 134 w 134"/>
                                <a:gd name="T33" fmla="*/ 39 h 66"/>
                                <a:gd name="T34" fmla="*/ 134 w 134"/>
                                <a:gd name="T35" fmla="*/ 42 h 66"/>
                                <a:gd name="T36" fmla="*/ 134 w 134"/>
                                <a:gd name="T37" fmla="*/ 46 h 66"/>
                                <a:gd name="T38" fmla="*/ 134 w 134"/>
                                <a:gd name="T39" fmla="*/ 49 h 66"/>
                                <a:gd name="T40" fmla="*/ 134 w 134"/>
                                <a:gd name="T41" fmla="*/ 53 h 66"/>
                                <a:gd name="T42" fmla="*/ 134 w 134"/>
                                <a:gd name="T43" fmla="*/ 55 h 66"/>
                                <a:gd name="T44" fmla="*/ 134 w 134"/>
                                <a:gd name="T45" fmla="*/ 59 h 66"/>
                                <a:gd name="T46" fmla="*/ 134 w 134"/>
                                <a:gd name="T47" fmla="*/ 62 h 66"/>
                                <a:gd name="T48" fmla="*/ 134 w 134"/>
                                <a:gd name="T49" fmla="*/ 66 h 66"/>
                                <a:gd name="T50" fmla="*/ 126 w 134"/>
                                <a:gd name="T51" fmla="*/ 63 h 66"/>
                                <a:gd name="T52" fmla="*/ 118 w 134"/>
                                <a:gd name="T53" fmla="*/ 61 h 66"/>
                                <a:gd name="T54" fmla="*/ 110 w 134"/>
                                <a:gd name="T55" fmla="*/ 59 h 66"/>
                                <a:gd name="T56" fmla="*/ 103 w 134"/>
                                <a:gd name="T57" fmla="*/ 57 h 66"/>
                                <a:gd name="T58" fmla="*/ 95 w 134"/>
                                <a:gd name="T59" fmla="*/ 54 h 66"/>
                                <a:gd name="T60" fmla="*/ 87 w 134"/>
                                <a:gd name="T61" fmla="*/ 53 h 66"/>
                                <a:gd name="T62" fmla="*/ 79 w 134"/>
                                <a:gd name="T63" fmla="*/ 50 h 66"/>
                                <a:gd name="T64" fmla="*/ 70 w 134"/>
                                <a:gd name="T65" fmla="*/ 48 h 66"/>
                                <a:gd name="T66" fmla="*/ 62 w 134"/>
                                <a:gd name="T67" fmla="*/ 46 h 66"/>
                                <a:gd name="T68" fmla="*/ 53 w 134"/>
                                <a:gd name="T69" fmla="*/ 43 h 66"/>
                                <a:gd name="T70" fmla="*/ 45 w 134"/>
                                <a:gd name="T71" fmla="*/ 41 h 66"/>
                                <a:gd name="T72" fmla="*/ 36 w 134"/>
                                <a:gd name="T73" fmla="*/ 39 h 66"/>
                                <a:gd name="T74" fmla="*/ 27 w 134"/>
                                <a:gd name="T75" fmla="*/ 36 h 66"/>
                                <a:gd name="T76" fmla="*/ 18 w 134"/>
                                <a:gd name="T77" fmla="*/ 34 h 66"/>
                                <a:gd name="T78" fmla="*/ 9 w 134"/>
                                <a:gd name="T79" fmla="*/ 31 h 66"/>
                                <a:gd name="T80" fmla="*/ 0 w 134"/>
                                <a:gd name="T81" fmla="*/ 29 h 66"/>
                                <a:gd name="T82" fmla="*/ 0 w 134"/>
                                <a:gd name="T83" fmla="*/ 25 h 66"/>
                                <a:gd name="T84" fmla="*/ 0 w 134"/>
                                <a:gd name="T85" fmla="*/ 21 h 66"/>
                                <a:gd name="T86" fmla="*/ 0 w 134"/>
                                <a:gd name="T87" fmla="*/ 18 h 66"/>
                                <a:gd name="T88" fmla="*/ 0 w 134"/>
                                <a:gd name="T89" fmla="*/ 15 h 66"/>
                                <a:gd name="T90" fmla="*/ 0 w 134"/>
                                <a:gd name="T91" fmla="*/ 11 h 66"/>
                                <a:gd name="T92" fmla="*/ 0 w 134"/>
                                <a:gd name="T93" fmla="*/ 7 h 66"/>
                                <a:gd name="T94" fmla="*/ 0 w 134"/>
                                <a:gd name="T95" fmla="*/ 4 h 66"/>
                                <a:gd name="T96" fmla="*/ 1 w 134"/>
                                <a:gd name="T97" fmla="*/ 0 h 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4" h="66">
                                  <a:moveTo>
                                    <a:pt x="1" y="0"/>
                                  </a:moveTo>
                                  <a:lnTo>
                                    <a:pt x="9" y="3"/>
                                  </a:lnTo>
                                  <a:lnTo>
                                    <a:pt x="18" y="5"/>
                                  </a:lnTo>
                                  <a:lnTo>
                                    <a:pt x="27" y="8"/>
                                  </a:lnTo>
                                  <a:lnTo>
                                    <a:pt x="36" y="11"/>
                                  </a:lnTo>
                                  <a:lnTo>
                                    <a:pt x="45" y="13"/>
                                  </a:lnTo>
                                  <a:lnTo>
                                    <a:pt x="53" y="16"/>
                                  </a:lnTo>
                                  <a:lnTo>
                                    <a:pt x="62" y="18"/>
                                  </a:lnTo>
                                  <a:lnTo>
                                    <a:pt x="70" y="21"/>
                                  </a:lnTo>
                                  <a:lnTo>
                                    <a:pt x="79" y="23"/>
                                  </a:lnTo>
                                  <a:lnTo>
                                    <a:pt x="87" y="26"/>
                                  </a:lnTo>
                                  <a:lnTo>
                                    <a:pt x="95" y="28"/>
                                  </a:lnTo>
                                  <a:lnTo>
                                    <a:pt x="103" y="31"/>
                                  </a:lnTo>
                                  <a:lnTo>
                                    <a:pt x="110" y="33"/>
                                  </a:lnTo>
                                  <a:lnTo>
                                    <a:pt x="118" y="35"/>
                                  </a:lnTo>
                                  <a:lnTo>
                                    <a:pt x="126" y="37"/>
                                  </a:lnTo>
                                  <a:lnTo>
                                    <a:pt x="134" y="39"/>
                                  </a:lnTo>
                                  <a:lnTo>
                                    <a:pt x="134" y="42"/>
                                  </a:lnTo>
                                  <a:lnTo>
                                    <a:pt x="134" y="46"/>
                                  </a:lnTo>
                                  <a:lnTo>
                                    <a:pt x="134" y="49"/>
                                  </a:lnTo>
                                  <a:lnTo>
                                    <a:pt x="134" y="53"/>
                                  </a:lnTo>
                                  <a:lnTo>
                                    <a:pt x="134" y="55"/>
                                  </a:lnTo>
                                  <a:lnTo>
                                    <a:pt x="134" y="59"/>
                                  </a:lnTo>
                                  <a:lnTo>
                                    <a:pt x="134" y="62"/>
                                  </a:lnTo>
                                  <a:lnTo>
                                    <a:pt x="134" y="66"/>
                                  </a:lnTo>
                                  <a:lnTo>
                                    <a:pt x="126" y="63"/>
                                  </a:lnTo>
                                  <a:lnTo>
                                    <a:pt x="118" y="61"/>
                                  </a:lnTo>
                                  <a:lnTo>
                                    <a:pt x="110" y="59"/>
                                  </a:lnTo>
                                  <a:lnTo>
                                    <a:pt x="103" y="57"/>
                                  </a:lnTo>
                                  <a:lnTo>
                                    <a:pt x="95" y="54"/>
                                  </a:lnTo>
                                  <a:lnTo>
                                    <a:pt x="87" y="53"/>
                                  </a:lnTo>
                                  <a:lnTo>
                                    <a:pt x="79" y="50"/>
                                  </a:lnTo>
                                  <a:lnTo>
                                    <a:pt x="70" y="48"/>
                                  </a:lnTo>
                                  <a:lnTo>
                                    <a:pt x="62" y="46"/>
                                  </a:lnTo>
                                  <a:lnTo>
                                    <a:pt x="53" y="43"/>
                                  </a:lnTo>
                                  <a:lnTo>
                                    <a:pt x="45" y="41"/>
                                  </a:lnTo>
                                  <a:lnTo>
                                    <a:pt x="36" y="39"/>
                                  </a:lnTo>
                                  <a:lnTo>
                                    <a:pt x="27" y="36"/>
                                  </a:lnTo>
                                  <a:lnTo>
                                    <a:pt x="18" y="34"/>
                                  </a:lnTo>
                                  <a:lnTo>
                                    <a:pt x="9" y="31"/>
                                  </a:lnTo>
                                  <a:lnTo>
                                    <a:pt x="0" y="29"/>
                                  </a:lnTo>
                                  <a:lnTo>
                                    <a:pt x="0" y="25"/>
                                  </a:lnTo>
                                  <a:lnTo>
                                    <a:pt x="0" y="21"/>
                                  </a:lnTo>
                                  <a:lnTo>
                                    <a:pt x="0" y="18"/>
                                  </a:lnTo>
                                  <a:lnTo>
                                    <a:pt x="0" y="15"/>
                                  </a:lnTo>
                                  <a:lnTo>
                                    <a:pt x="0" y="11"/>
                                  </a:lnTo>
                                  <a:lnTo>
                                    <a:pt x="0" y="7"/>
                                  </a:lnTo>
                                  <a:lnTo>
                                    <a:pt x="0" y="4"/>
                                  </a:lnTo>
                                  <a:lnTo>
                                    <a:pt x="1"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8" name="Freeform 3802"/>
                          <wps:cNvSpPr>
                            <a:spLocks/>
                          </wps:cNvSpPr>
                          <wps:spPr bwMode="auto">
                            <a:xfrm>
                              <a:off x="1514" y="875"/>
                              <a:ext cx="135" cy="60"/>
                            </a:xfrm>
                            <a:custGeom>
                              <a:avLst/>
                              <a:gdLst>
                                <a:gd name="T0" fmla="*/ 1 w 135"/>
                                <a:gd name="T1" fmla="*/ 0 h 60"/>
                                <a:gd name="T2" fmla="*/ 10 w 135"/>
                                <a:gd name="T3" fmla="*/ 2 h 60"/>
                                <a:gd name="T4" fmla="*/ 19 w 135"/>
                                <a:gd name="T5" fmla="*/ 4 h 60"/>
                                <a:gd name="T6" fmla="*/ 27 w 135"/>
                                <a:gd name="T7" fmla="*/ 7 h 60"/>
                                <a:gd name="T8" fmla="*/ 37 w 135"/>
                                <a:gd name="T9" fmla="*/ 9 h 60"/>
                                <a:gd name="T10" fmla="*/ 45 w 135"/>
                                <a:gd name="T11" fmla="*/ 11 h 60"/>
                                <a:gd name="T12" fmla="*/ 54 w 135"/>
                                <a:gd name="T13" fmla="*/ 13 h 60"/>
                                <a:gd name="T14" fmla="*/ 63 w 135"/>
                                <a:gd name="T15" fmla="*/ 15 h 60"/>
                                <a:gd name="T16" fmla="*/ 71 w 135"/>
                                <a:gd name="T17" fmla="*/ 18 h 60"/>
                                <a:gd name="T18" fmla="*/ 80 w 135"/>
                                <a:gd name="T19" fmla="*/ 20 h 60"/>
                                <a:gd name="T20" fmla="*/ 88 w 135"/>
                                <a:gd name="T21" fmla="*/ 22 h 60"/>
                                <a:gd name="T22" fmla="*/ 96 w 135"/>
                                <a:gd name="T23" fmla="*/ 24 h 60"/>
                                <a:gd name="T24" fmla="*/ 104 w 135"/>
                                <a:gd name="T25" fmla="*/ 26 h 60"/>
                                <a:gd name="T26" fmla="*/ 111 w 135"/>
                                <a:gd name="T27" fmla="*/ 28 h 60"/>
                                <a:gd name="T28" fmla="*/ 119 w 135"/>
                                <a:gd name="T29" fmla="*/ 30 h 60"/>
                                <a:gd name="T30" fmla="*/ 127 w 135"/>
                                <a:gd name="T31" fmla="*/ 32 h 60"/>
                                <a:gd name="T32" fmla="*/ 135 w 135"/>
                                <a:gd name="T33" fmla="*/ 34 h 60"/>
                                <a:gd name="T34" fmla="*/ 135 w 135"/>
                                <a:gd name="T35" fmla="*/ 37 h 60"/>
                                <a:gd name="T36" fmla="*/ 135 w 135"/>
                                <a:gd name="T37" fmla="*/ 40 h 60"/>
                                <a:gd name="T38" fmla="*/ 135 w 135"/>
                                <a:gd name="T39" fmla="*/ 44 h 60"/>
                                <a:gd name="T40" fmla="*/ 135 w 135"/>
                                <a:gd name="T41" fmla="*/ 47 h 60"/>
                                <a:gd name="T42" fmla="*/ 135 w 135"/>
                                <a:gd name="T43" fmla="*/ 50 h 60"/>
                                <a:gd name="T44" fmla="*/ 135 w 135"/>
                                <a:gd name="T45" fmla="*/ 53 h 60"/>
                                <a:gd name="T46" fmla="*/ 135 w 135"/>
                                <a:gd name="T47" fmla="*/ 56 h 60"/>
                                <a:gd name="T48" fmla="*/ 135 w 135"/>
                                <a:gd name="T49" fmla="*/ 60 h 60"/>
                                <a:gd name="T50" fmla="*/ 127 w 135"/>
                                <a:gd name="T51" fmla="*/ 58 h 60"/>
                                <a:gd name="T52" fmla="*/ 119 w 135"/>
                                <a:gd name="T53" fmla="*/ 56 h 60"/>
                                <a:gd name="T54" fmla="*/ 111 w 135"/>
                                <a:gd name="T55" fmla="*/ 54 h 60"/>
                                <a:gd name="T56" fmla="*/ 104 w 135"/>
                                <a:gd name="T57" fmla="*/ 53 h 60"/>
                                <a:gd name="T58" fmla="*/ 96 w 135"/>
                                <a:gd name="T59" fmla="*/ 51 h 60"/>
                                <a:gd name="T60" fmla="*/ 88 w 135"/>
                                <a:gd name="T61" fmla="*/ 49 h 60"/>
                                <a:gd name="T62" fmla="*/ 79 w 135"/>
                                <a:gd name="T63" fmla="*/ 47 h 60"/>
                                <a:gd name="T64" fmla="*/ 71 w 135"/>
                                <a:gd name="T65" fmla="*/ 45 h 60"/>
                                <a:gd name="T66" fmla="*/ 62 w 135"/>
                                <a:gd name="T67" fmla="*/ 43 h 60"/>
                                <a:gd name="T68" fmla="*/ 54 w 135"/>
                                <a:gd name="T69" fmla="*/ 41 h 60"/>
                                <a:gd name="T70" fmla="*/ 45 w 135"/>
                                <a:gd name="T71" fmla="*/ 39 h 60"/>
                                <a:gd name="T72" fmla="*/ 37 w 135"/>
                                <a:gd name="T73" fmla="*/ 37 h 60"/>
                                <a:gd name="T74" fmla="*/ 27 w 135"/>
                                <a:gd name="T75" fmla="*/ 35 h 60"/>
                                <a:gd name="T76" fmla="*/ 18 w 135"/>
                                <a:gd name="T77" fmla="*/ 33 h 60"/>
                                <a:gd name="T78" fmla="*/ 9 w 135"/>
                                <a:gd name="T79" fmla="*/ 31 h 60"/>
                                <a:gd name="T80" fmla="*/ 0 w 135"/>
                                <a:gd name="T81" fmla="*/ 29 h 60"/>
                                <a:gd name="T82" fmla="*/ 0 w 135"/>
                                <a:gd name="T83" fmla="*/ 25 h 60"/>
                                <a:gd name="T84" fmla="*/ 0 w 135"/>
                                <a:gd name="T85" fmla="*/ 21 h 60"/>
                                <a:gd name="T86" fmla="*/ 0 w 135"/>
                                <a:gd name="T87" fmla="*/ 18 h 60"/>
                                <a:gd name="T88" fmla="*/ 1 w 135"/>
                                <a:gd name="T89" fmla="*/ 14 h 60"/>
                                <a:gd name="T90" fmla="*/ 1 w 135"/>
                                <a:gd name="T91" fmla="*/ 10 h 60"/>
                                <a:gd name="T92" fmla="*/ 1 w 135"/>
                                <a:gd name="T93" fmla="*/ 7 h 60"/>
                                <a:gd name="T94" fmla="*/ 1 w 135"/>
                                <a:gd name="T95" fmla="*/ 3 h 60"/>
                                <a:gd name="T96" fmla="*/ 1 w 135"/>
                                <a:gd name="T97" fmla="*/ 0 h 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5" h="60">
                                  <a:moveTo>
                                    <a:pt x="1" y="0"/>
                                  </a:moveTo>
                                  <a:lnTo>
                                    <a:pt x="10" y="2"/>
                                  </a:lnTo>
                                  <a:lnTo>
                                    <a:pt x="19" y="4"/>
                                  </a:lnTo>
                                  <a:lnTo>
                                    <a:pt x="27" y="7"/>
                                  </a:lnTo>
                                  <a:lnTo>
                                    <a:pt x="37" y="9"/>
                                  </a:lnTo>
                                  <a:lnTo>
                                    <a:pt x="45" y="11"/>
                                  </a:lnTo>
                                  <a:lnTo>
                                    <a:pt x="54" y="13"/>
                                  </a:lnTo>
                                  <a:lnTo>
                                    <a:pt x="63" y="15"/>
                                  </a:lnTo>
                                  <a:lnTo>
                                    <a:pt x="71" y="18"/>
                                  </a:lnTo>
                                  <a:lnTo>
                                    <a:pt x="80" y="20"/>
                                  </a:lnTo>
                                  <a:lnTo>
                                    <a:pt x="88" y="22"/>
                                  </a:lnTo>
                                  <a:lnTo>
                                    <a:pt x="96" y="24"/>
                                  </a:lnTo>
                                  <a:lnTo>
                                    <a:pt x="104" y="26"/>
                                  </a:lnTo>
                                  <a:lnTo>
                                    <a:pt x="111" y="28"/>
                                  </a:lnTo>
                                  <a:lnTo>
                                    <a:pt x="119" y="30"/>
                                  </a:lnTo>
                                  <a:lnTo>
                                    <a:pt x="127" y="32"/>
                                  </a:lnTo>
                                  <a:lnTo>
                                    <a:pt x="135" y="34"/>
                                  </a:lnTo>
                                  <a:lnTo>
                                    <a:pt x="135" y="37"/>
                                  </a:lnTo>
                                  <a:lnTo>
                                    <a:pt x="135" y="40"/>
                                  </a:lnTo>
                                  <a:lnTo>
                                    <a:pt x="135" y="44"/>
                                  </a:lnTo>
                                  <a:lnTo>
                                    <a:pt x="135" y="47"/>
                                  </a:lnTo>
                                  <a:lnTo>
                                    <a:pt x="135" y="50"/>
                                  </a:lnTo>
                                  <a:lnTo>
                                    <a:pt x="135" y="53"/>
                                  </a:lnTo>
                                  <a:lnTo>
                                    <a:pt x="135" y="56"/>
                                  </a:lnTo>
                                  <a:lnTo>
                                    <a:pt x="135" y="60"/>
                                  </a:lnTo>
                                  <a:lnTo>
                                    <a:pt x="127" y="58"/>
                                  </a:lnTo>
                                  <a:lnTo>
                                    <a:pt x="119" y="56"/>
                                  </a:lnTo>
                                  <a:lnTo>
                                    <a:pt x="111" y="54"/>
                                  </a:lnTo>
                                  <a:lnTo>
                                    <a:pt x="104" y="53"/>
                                  </a:lnTo>
                                  <a:lnTo>
                                    <a:pt x="96" y="51"/>
                                  </a:lnTo>
                                  <a:lnTo>
                                    <a:pt x="88" y="49"/>
                                  </a:lnTo>
                                  <a:lnTo>
                                    <a:pt x="79" y="47"/>
                                  </a:lnTo>
                                  <a:lnTo>
                                    <a:pt x="71" y="45"/>
                                  </a:lnTo>
                                  <a:lnTo>
                                    <a:pt x="62" y="43"/>
                                  </a:lnTo>
                                  <a:lnTo>
                                    <a:pt x="54" y="41"/>
                                  </a:lnTo>
                                  <a:lnTo>
                                    <a:pt x="45" y="39"/>
                                  </a:lnTo>
                                  <a:lnTo>
                                    <a:pt x="37" y="37"/>
                                  </a:lnTo>
                                  <a:lnTo>
                                    <a:pt x="27" y="35"/>
                                  </a:lnTo>
                                  <a:lnTo>
                                    <a:pt x="18" y="33"/>
                                  </a:lnTo>
                                  <a:lnTo>
                                    <a:pt x="9" y="31"/>
                                  </a:lnTo>
                                  <a:lnTo>
                                    <a:pt x="0" y="29"/>
                                  </a:lnTo>
                                  <a:lnTo>
                                    <a:pt x="0" y="25"/>
                                  </a:lnTo>
                                  <a:lnTo>
                                    <a:pt x="0" y="21"/>
                                  </a:lnTo>
                                  <a:lnTo>
                                    <a:pt x="0" y="18"/>
                                  </a:lnTo>
                                  <a:lnTo>
                                    <a:pt x="1" y="14"/>
                                  </a:lnTo>
                                  <a:lnTo>
                                    <a:pt x="1" y="10"/>
                                  </a:lnTo>
                                  <a:lnTo>
                                    <a:pt x="1" y="7"/>
                                  </a:lnTo>
                                  <a:lnTo>
                                    <a:pt x="1" y="3"/>
                                  </a:lnTo>
                                  <a:lnTo>
                                    <a:pt x="1"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9" name="Freeform 3803"/>
                          <wps:cNvSpPr>
                            <a:spLocks/>
                          </wps:cNvSpPr>
                          <wps:spPr bwMode="auto">
                            <a:xfrm>
                              <a:off x="1514" y="933"/>
                              <a:ext cx="135" cy="55"/>
                            </a:xfrm>
                            <a:custGeom>
                              <a:avLst/>
                              <a:gdLst>
                                <a:gd name="T0" fmla="*/ 0 w 135"/>
                                <a:gd name="T1" fmla="*/ 0 h 55"/>
                                <a:gd name="T2" fmla="*/ 9 w 135"/>
                                <a:gd name="T3" fmla="*/ 2 h 55"/>
                                <a:gd name="T4" fmla="*/ 18 w 135"/>
                                <a:gd name="T5" fmla="*/ 4 h 55"/>
                                <a:gd name="T6" fmla="*/ 27 w 135"/>
                                <a:gd name="T7" fmla="*/ 6 h 55"/>
                                <a:gd name="T8" fmla="*/ 36 w 135"/>
                                <a:gd name="T9" fmla="*/ 8 h 55"/>
                                <a:gd name="T10" fmla="*/ 45 w 135"/>
                                <a:gd name="T11" fmla="*/ 9 h 55"/>
                                <a:gd name="T12" fmla="*/ 54 w 135"/>
                                <a:gd name="T13" fmla="*/ 11 h 55"/>
                                <a:gd name="T14" fmla="*/ 62 w 135"/>
                                <a:gd name="T15" fmla="*/ 13 h 55"/>
                                <a:gd name="T16" fmla="*/ 71 w 135"/>
                                <a:gd name="T17" fmla="*/ 15 h 55"/>
                                <a:gd name="T18" fmla="*/ 79 w 135"/>
                                <a:gd name="T19" fmla="*/ 17 h 55"/>
                                <a:gd name="T20" fmla="*/ 87 w 135"/>
                                <a:gd name="T21" fmla="*/ 18 h 55"/>
                                <a:gd name="T22" fmla="*/ 95 w 135"/>
                                <a:gd name="T23" fmla="*/ 20 h 55"/>
                                <a:gd name="T24" fmla="*/ 103 w 135"/>
                                <a:gd name="T25" fmla="*/ 22 h 55"/>
                                <a:gd name="T26" fmla="*/ 111 w 135"/>
                                <a:gd name="T27" fmla="*/ 23 h 55"/>
                                <a:gd name="T28" fmla="*/ 119 w 135"/>
                                <a:gd name="T29" fmla="*/ 25 h 55"/>
                                <a:gd name="T30" fmla="*/ 127 w 135"/>
                                <a:gd name="T31" fmla="*/ 26 h 55"/>
                                <a:gd name="T32" fmla="*/ 135 w 135"/>
                                <a:gd name="T33" fmla="*/ 28 h 55"/>
                                <a:gd name="T34" fmla="*/ 135 w 135"/>
                                <a:gd name="T35" fmla="*/ 32 h 55"/>
                                <a:gd name="T36" fmla="*/ 135 w 135"/>
                                <a:gd name="T37" fmla="*/ 35 h 55"/>
                                <a:gd name="T38" fmla="*/ 135 w 135"/>
                                <a:gd name="T39" fmla="*/ 38 h 55"/>
                                <a:gd name="T40" fmla="*/ 135 w 135"/>
                                <a:gd name="T41" fmla="*/ 42 h 55"/>
                                <a:gd name="T42" fmla="*/ 135 w 135"/>
                                <a:gd name="T43" fmla="*/ 45 h 55"/>
                                <a:gd name="T44" fmla="*/ 135 w 135"/>
                                <a:gd name="T45" fmla="*/ 48 h 55"/>
                                <a:gd name="T46" fmla="*/ 135 w 135"/>
                                <a:gd name="T47" fmla="*/ 51 h 55"/>
                                <a:gd name="T48" fmla="*/ 135 w 135"/>
                                <a:gd name="T49" fmla="*/ 55 h 55"/>
                                <a:gd name="T50" fmla="*/ 127 w 135"/>
                                <a:gd name="T51" fmla="*/ 53 h 55"/>
                                <a:gd name="T52" fmla="*/ 119 w 135"/>
                                <a:gd name="T53" fmla="*/ 52 h 55"/>
                                <a:gd name="T54" fmla="*/ 111 w 135"/>
                                <a:gd name="T55" fmla="*/ 50 h 55"/>
                                <a:gd name="T56" fmla="*/ 103 w 135"/>
                                <a:gd name="T57" fmla="*/ 49 h 55"/>
                                <a:gd name="T58" fmla="*/ 95 w 135"/>
                                <a:gd name="T59" fmla="*/ 47 h 55"/>
                                <a:gd name="T60" fmla="*/ 87 w 135"/>
                                <a:gd name="T61" fmla="*/ 46 h 55"/>
                                <a:gd name="T62" fmla="*/ 79 w 135"/>
                                <a:gd name="T63" fmla="*/ 44 h 55"/>
                                <a:gd name="T64" fmla="*/ 71 w 135"/>
                                <a:gd name="T65" fmla="*/ 43 h 55"/>
                                <a:gd name="T66" fmla="*/ 62 w 135"/>
                                <a:gd name="T67" fmla="*/ 41 h 55"/>
                                <a:gd name="T68" fmla="*/ 53 w 135"/>
                                <a:gd name="T69" fmla="*/ 40 h 55"/>
                                <a:gd name="T70" fmla="*/ 45 w 135"/>
                                <a:gd name="T71" fmla="*/ 38 h 55"/>
                                <a:gd name="T72" fmla="*/ 36 w 135"/>
                                <a:gd name="T73" fmla="*/ 36 h 55"/>
                                <a:gd name="T74" fmla="*/ 27 w 135"/>
                                <a:gd name="T75" fmla="*/ 34 h 55"/>
                                <a:gd name="T76" fmla="*/ 18 w 135"/>
                                <a:gd name="T77" fmla="*/ 33 h 55"/>
                                <a:gd name="T78" fmla="*/ 9 w 135"/>
                                <a:gd name="T79" fmla="*/ 31 h 55"/>
                                <a:gd name="T80" fmla="*/ 0 w 135"/>
                                <a:gd name="T81" fmla="*/ 29 h 55"/>
                                <a:gd name="T82" fmla="*/ 0 w 135"/>
                                <a:gd name="T83" fmla="*/ 26 h 55"/>
                                <a:gd name="T84" fmla="*/ 0 w 135"/>
                                <a:gd name="T85" fmla="*/ 22 h 55"/>
                                <a:gd name="T86" fmla="*/ 0 w 135"/>
                                <a:gd name="T87" fmla="*/ 18 h 55"/>
                                <a:gd name="T88" fmla="*/ 0 w 135"/>
                                <a:gd name="T89" fmla="*/ 15 h 55"/>
                                <a:gd name="T90" fmla="*/ 0 w 135"/>
                                <a:gd name="T91" fmla="*/ 11 h 55"/>
                                <a:gd name="T92" fmla="*/ 0 w 135"/>
                                <a:gd name="T93" fmla="*/ 7 h 55"/>
                                <a:gd name="T94" fmla="*/ 0 w 135"/>
                                <a:gd name="T95" fmla="*/ 4 h 55"/>
                                <a:gd name="T96" fmla="*/ 0 w 135"/>
                                <a:gd name="T97"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5" h="55">
                                  <a:moveTo>
                                    <a:pt x="0" y="0"/>
                                  </a:moveTo>
                                  <a:lnTo>
                                    <a:pt x="9" y="2"/>
                                  </a:lnTo>
                                  <a:lnTo>
                                    <a:pt x="18" y="4"/>
                                  </a:lnTo>
                                  <a:lnTo>
                                    <a:pt x="27" y="6"/>
                                  </a:lnTo>
                                  <a:lnTo>
                                    <a:pt x="36" y="8"/>
                                  </a:lnTo>
                                  <a:lnTo>
                                    <a:pt x="45" y="9"/>
                                  </a:lnTo>
                                  <a:lnTo>
                                    <a:pt x="54" y="11"/>
                                  </a:lnTo>
                                  <a:lnTo>
                                    <a:pt x="62" y="13"/>
                                  </a:lnTo>
                                  <a:lnTo>
                                    <a:pt x="71" y="15"/>
                                  </a:lnTo>
                                  <a:lnTo>
                                    <a:pt x="79" y="17"/>
                                  </a:lnTo>
                                  <a:lnTo>
                                    <a:pt x="87" y="18"/>
                                  </a:lnTo>
                                  <a:lnTo>
                                    <a:pt x="95" y="20"/>
                                  </a:lnTo>
                                  <a:lnTo>
                                    <a:pt x="103" y="22"/>
                                  </a:lnTo>
                                  <a:lnTo>
                                    <a:pt x="111" y="23"/>
                                  </a:lnTo>
                                  <a:lnTo>
                                    <a:pt x="119" y="25"/>
                                  </a:lnTo>
                                  <a:lnTo>
                                    <a:pt x="127" y="26"/>
                                  </a:lnTo>
                                  <a:lnTo>
                                    <a:pt x="135" y="28"/>
                                  </a:lnTo>
                                  <a:lnTo>
                                    <a:pt x="135" y="32"/>
                                  </a:lnTo>
                                  <a:lnTo>
                                    <a:pt x="135" y="35"/>
                                  </a:lnTo>
                                  <a:lnTo>
                                    <a:pt x="135" y="38"/>
                                  </a:lnTo>
                                  <a:lnTo>
                                    <a:pt x="135" y="42"/>
                                  </a:lnTo>
                                  <a:lnTo>
                                    <a:pt x="135" y="45"/>
                                  </a:lnTo>
                                  <a:lnTo>
                                    <a:pt x="135" y="48"/>
                                  </a:lnTo>
                                  <a:lnTo>
                                    <a:pt x="135" y="51"/>
                                  </a:lnTo>
                                  <a:lnTo>
                                    <a:pt x="135" y="55"/>
                                  </a:lnTo>
                                  <a:lnTo>
                                    <a:pt x="127" y="53"/>
                                  </a:lnTo>
                                  <a:lnTo>
                                    <a:pt x="119" y="52"/>
                                  </a:lnTo>
                                  <a:lnTo>
                                    <a:pt x="111" y="50"/>
                                  </a:lnTo>
                                  <a:lnTo>
                                    <a:pt x="103" y="49"/>
                                  </a:lnTo>
                                  <a:lnTo>
                                    <a:pt x="95" y="47"/>
                                  </a:lnTo>
                                  <a:lnTo>
                                    <a:pt x="87" y="46"/>
                                  </a:lnTo>
                                  <a:lnTo>
                                    <a:pt x="79" y="44"/>
                                  </a:lnTo>
                                  <a:lnTo>
                                    <a:pt x="71" y="43"/>
                                  </a:lnTo>
                                  <a:lnTo>
                                    <a:pt x="62" y="41"/>
                                  </a:lnTo>
                                  <a:lnTo>
                                    <a:pt x="53" y="40"/>
                                  </a:lnTo>
                                  <a:lnTo>
                                    <a:pt x="45" y="38"/>
                                  </a:lnTo>
                                  <a:lnTo>
                                    <a:pt x="36" y="36"/>
                                  </a:lnTo>
                                  <a:lnTo>
                                    <a:pt x="27" y="34"/>
                                  </a:lnTo>
                                  <a:lnTo>
                                    <a:pt x="18" y="33"/>
                                  </a:lnTo>
                                  <a:lnTo>
                                    <a:pt x="9" y="31"/>
                                  </a:lnTo>
                                  <a:lnTo>
                                    <a:pt x="0" y="29"/>
                                  </a:lnTo>
                                  <a:lnTo>
                                    <a:pt x="0" y="26"/>
                                  </a:lnTo>
                                  <a:lnTo>
                                    <a:pt x="0" y="22"/>
                                  </a:lnTo>
                                  <a:lnTo>
                                    <a:pt x="0" y="18"/>
                                  </a:lnTo>
                                  <a:lnTo>
                                    <a:pt x="0" y="15"/>
                                  </a:lnTo>
                                  <a:lnTo>
                                    <a:pt x="0" y="11"/>
                                  </a:lnTo>
                                  <a:lnTo>
                                    <a:pt x="0" y="7"/>
                                  </a:lnTo>
                                  <a:lnTo>
                                    <a:pt x="0" y="4"/>
                                  </a:lnTo>
                                  <a:lnTo>
                                    <a:pt x="0"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70" name="Freeform 3804"/>
                          <wps:cNvSpPr>
                            <a:spLocks/>
                          </wps:cNvSpPr>
                          <wps:spPr bwMode="auto">
                            <a:xfrm>
                              <a:off x="1513" y="993"/>
                              <a:ext cx="136" cy="49"/>
                            </a:xfrm>
                            <a:custGeom>
                              <a:avLst/>
                              <a:gdLst>
                                <a:gd name="T0" fmla="*/ 0 w 136"/>
                                <a:gd name="T1" fmla="*/ 0 h 49"/>
                                <a:gd name="T2" fmla="*/ 9 w 136"/>
                                <a:gd name="T3" fmla="*/ 1 h 49"/>
                                <a:gd name="T4" fmla="*/ 18 w 136"/>
                                <a:gd name="T5" fmla="*/ 2 h 49"/>
                                <a:gd name="T6" fmla="*/ 27 w 136"/>
                                <a:gd name="T7" fmla="*/ 3 h 49"/>
                                <a:gd name="T8" fmla="*/ 37 w 136"/>
                                <a:gd name="T9" fmla="*/ 5 h 49"/>
                                <a:gd name="T10" fmla="*/ 45 w 136"/>
                                <a:gd name="T11" fmla="*/ 7 h 49"/>
                                <a:gd name="T12" fmla="*/ 54 w 136"/>
                                <a:gd name="T13" fmla="*/ 8 h 49"/>
                                <a:gd name="T14" fmla="*/ 63 w 136"/>
                                <a:gd name="T15" fmla="*/ 10 h 49"/>
                                <a:gd name="T16" fmla="*/ 72 w 136"/>
                                <a:gd name="T17" fmla="*/ 12 h 49"/>
                                <a:gd name="T18" fmla="*/ 80 w 136"/>
                                <a:gd name="T19" fmla="*/ 13 h 49"/>
                                <a:gd name="T20" fmla="*/ 88 w 136"/>
                                <a:gd name="T21" fmla="*/ 14 h 49"/>
                                <a:gd name="T22" fmla="*/ 96 w 136"/>
                                <a:gd name="T23" fmla="*/ 15 h 49"/>
                                <a:gd name="T24" fmla="*/ 104 w 136"/>
                                <a:gd name="T25" fmla="*/ 17 h 49"/>
                                <a:gd name="T26" fmla="*/ 112 w 136"/>
                                <a:gd name="T27" fmla="*/ 18 h 49"/>
                                <a:gd name="T28" fmla="*/ 120 w 136"/>
                                <a:gd name="T29" fmla="*/ 19 h 49"/>
                                <a:gd name="T30" fmla="*/ 128 w 136"/>
                                <a:gd name="T31" fmla="*/ 20 h 49"/>
                                <a:gd name="T32" fmla="*/ 136 w 136"/>
                                <a:gd name="T33" fmla="*/ 22 h 49"/>
                                <a:gd name="T34" fmla="*/ 136 w 136"/>
                                <a:gd name="T35" fmla="*/ 25 h 49"/>
                                <a:gd name="T36" fmla="*/ 136 w 136"/>
                                <a:gd name="T37" fmla="*/ 29 h 49"/>
                                <a:gd name="T38" fmla="*/ 136 w 136"/>
                                <a:gd name="T39" fmla="*/ 32 h 49"/>
                                <a:gd name="T40" fmla="*/ 136 w 136"/>
                                <a:gd name="T41" fmla="*/ 36 h 49"/>
                                <a:gd name="T42" fmla="*/ 136 w 136"/>
                                <a:gd name="T43" fmla="*/ 38 h 49"/>
                                <a:gd name="T44" fmla="*/ 136 w 136"/>
                                <a:gd name="T45" fmla="*/ 42 h 49"/>
                                <a:gd name="T46" fmla="*/ 136 w 136"/>
                                <a:gd name="T47" fmla="*/ 45 h 49"/>
                                <a:gd name="T48" fmla="*/ 136 w 136"/>
                                <a:gd name="T49" fmla="*/ 49 h 49"/>
                                <a:gd name="T50" fmla="*/ 128 w 136"/>
                                <a:gd name="T51" fmla="*/ 48 h 49"/>
                                <a:gd name="T52" fmla="*/ 120 w 136"/>
                                <a:gd name="T53" fmla="*/ 46 h 49"/>
                                <a:gd name="T54" fmla="*/ 112 w 136"/>
                                <a:gd name="T55" fmla="*/ 45 h 49"/>
                                <a:gd name="T56" fmla="*/ 104 w 136"/>
                                <a:gd name="T57" fmla="*/ 44 h 49"/>
                                <a:gd name="T58" fmla="*/ 96 w 136"/>
                                <a:gd name="T59" fmla="*/ 43 h 49"/>
                                <a:gd name="T60" fmla="*/ 88 w 136"/>
                                <a:gd name="T61" fmla="*/ 42 h 49"/>
                                <a:gd name="T62" fmla="*/ 80 w 136"/>
                                <a:gd name="T63" fmla="*/ 41 h 49"/>
                                <a:gd name="T64" fmla="*/ 72 w 136"/>
                                <a:gd name="T65" fmla="*/ 40 h 49"/>
                                <a:gd name="T66" fmla="*/ 63 w 136"/>
                                <a:gd name="T67" fmla="*/ 38 h 49"/>
                                <a:gd name="T68" fmla="*/ 54 w 136"/>
                                <a:gd name="T69" fmla="*/ 37 h 49"/>
                                <a:gd name="T70" fmla="*/ 45 w 136"/>
                                <a:gd name="T71" fmla="*/ 36 h 49"/>
                                <a:gd name="T72" fmla="*/ 36 w 136"/>
                                <a:gd name="T73" fmla="*/ 34 h 49"/>
                                <a:gd name="T74" fmla="*/ 27 w 136"/>
                                <a:gd name="T75" fmla="*/ 33 h 49"/>
                                <a:gd name="T76" fmla="*/ 18 w 136"/>
                                <a:gd name="T77" fmla="*/ 32 h 49"/>
                                <a:gd name="T78" fmla="*/ 9 w 136"/>
                                <a:gd name="T79" fmla="*/ 30 h 49"/>
                                <a:gd name="T80" fmla="*/ 0 w 136"/>
                                <a:gd name="T81" fmla="*/ 29 h 49"/>
                                <a:gd name="T82" fmla="*/ 0 w 136"/>
                                <a:gd name="T83" fmla="*/ 25 h 49"/>
                                <a:gd name="T84" fmla="*/ 0 w 136"/>
                                <a:gd name="T85" fmla="*/ 21 h 49"/>
                                <a:gd name="T86" fmla="*/ 0 w 136"/>
                                <a:gd name="T87" fmla="*/ 18 h 49"/>
                                <a:gd name="T88" fmla="*/ 0 w 136"/>
                                <a:gd name="T89" fmla="*/ 14 h 49"/>
                                <a:gd name="T90" fmla="*/ 0 w 136"/>
                                <a:gd name="T91" fmla="*/ 10 h 49"/>
                                <a:gd name="T92" fmla="*/ 0 w 136"/>
                                <a:gd name="T93" fmla="*/ 6 h 49"/>
                                <a:gd name="T94" fmla="*/ 0 w 136"/>
                                <a:gd name="T95" fmla="*/ 3 h 49"/>
                                <a:gd name="T96" fmla="*/ 0 w 136"/>
                                <a:gd name="T97" fmla="*/ 0 h 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6" h="49">
                                  <a:moveTo>
                                    <a:pt x="0" y="0"/>
                                  </a:moveTo>
                                  <a:lnTo>
                                    <a:pt x="9" y="1"/>
                                  </a:lnTo>
                                  <a:lnTo>
                                    <a:pt x="18" y="2"/>
                                  </a:lnTo>
                                  <a:lnTo>
                                    <a:pt x="27" y="3"/>
                                  </a:lnTo>
                                  <a:lnTo>
                                    <a:pt x="37" y="5"/>
                                  </a:lnTo>
                                  <a:lnTo>
                                    <a:pt x="45" y="7"/>
                                  </a:lnTo>
                                  <a:lnTo>
                                    <a:pt x="54" y="8"/>
                                  </a:lnTo>
                                  <a:lnTo>
                                    <a:pt x="63" y="10"/>
                                  </a:lnTo>
                                  <a:lnTo>
                                    <a:pt x="72" y="12"/>
                                  </a:lnTo>
                                  <a:lnTo>
                                    <a:pt x="80" y="13"/>
                                  </a:lnTo>
                                  <a:lnTo>
                                    <a:pt x="88" y="14"/>
                                  </a:lnTo>
                                  <a:lnTo>
                                    <a:pt x="96" y="15"/>
                                  </a:lnTo>
                                  <a:lnTo>
                                    <a:pt x="104" y="17"/>
                                  </a:lnTo>
                                  <a:lnTo>
                                    <a:pt x="112" y="18"/>
                                  </a:lnTo>
                                  <a:lnTo>
                                    <a:pt x="120" y="19"/>
                                  </a:lnTo>
                                  <a:lnTo>
                                    <a:pt x="128" y="20"/>
                                  </a:lnTo>
                                  <a:lnTo>
                                    <a:pt x="136" y="22"/>
                                  </a:lnTo>
                                  <a:lnTo>
                                    <a:pt x="136" y="25"/>
                                  </a:lnTo>
                                  <a:lnTo>
                                    <a:pt x="136" y="29"/>
                                  </a:lnTo>
                                  <a:lnTo>
                                    <a:pt x="136" y="32"/>
                                  </a:lnTo>
                                  <a:lnTo>
                                    <a:pt x="136" y="36"/>
                                  </a:lnTo>
                                  <a:lnTo>
                                    <a:pt x="136" y="38"/>
                                  </a:lnTo>
                                  <a:lnTo>
                                    <a:pt x="136" y="42"/>
                                  </a:lnTo>
                                  <a:lnTo>
                                    <a:pt x="136" y="45"/>
                                  </a:lnTo>
                                  <a:lnTo>
                                    <a:pt x="136" y="49"/>
                                  </a:lnTo>
                                  <a:lnTo>
                                    <a:pt x="128" y="48"/>
                                  </a:lnTo>
                                  <a:lnTo>
                                    <a:pt x="120" y="46"/>
                                  </a:lnTo>
                                  <a:lnTo>
                                    <a:pt x="112" y="45"/>
                                  </a:lnTo>
                                  <a:lnTo>
                                    <a:pt x="104" y="44"/>
                                  </a:lnTo>
                                  <a:lnTo>
                                    <a:pt x="96" y="43"/>
                                  </a:lnTo>
                                  <a:lnTo>
                                    <a:pt x="88" y="42"/>
                                  </a:lnTo>
                                  <a:lnTo>
                                    <a:pt x="80" y="41"/>
                                  </a:lnTo>
                                  <a:lnTo>
                                    <a:pt x="72" y="40"/>
                                  </a:lnTo>
                                  <a:lnTo>
                                    <a:pt x="63" y="38"/>
                                  </a:lnTo>
                                  <a:lnTo>
                                    <a:pt x="54" y="37"/>
                                  </a:lnTo>
                                  <a:lnTo>
                                    <a:pt x="45" y="36"/>
                                  </a:lnTo>
                                  <a:lnTo>
                                    <a:pt x="36" y="34"/>
                                  </a:lnTo>
                                  <a:lnTo>
                                    <a:pt x="27" y="33"/>
                                  </a:lnTo>
                                  <a:lnTo>
                                    <a:pt x="18" y="32"/>
                                  </a:lnTo>
                                  <a:lnTo>
                                    <a:pt x="9" y="30"/>
                                  </a:lnTo>
                                  <a:lnTo>
                                    <a:pt x="0" y="29"/>
                                  </a:lnTo>
                                  <a:lnTo>
                                    <a:pt x="0" y="25"/>
                                  </a:lnTo>
                                  <a:lnTo>
                                    <a:pt x="0" y="21"/>
                                  </a:lnTo>
                                  <a:lnTo>
                                    <a:pt x="0" y="18"/>
                                  </a:lnTo>
                                  <a:lnTo>
                                    <a:pt x="0" y="14"/>
                                  </a:lnTo>
                                  <a:lnTo>
                                    <a:pt x="0" y="10"/>
                                  </a:lnTo>
                                  <a:lnTo>
                                    <a:pt x="0" y="6"/>
                                  </a:lnTo>
                                  <a:lnTo>
                                    <a:pt x="0" y="3"/>
                                  </a:lnTo>
                                  <a:lnTo>
                                    <a:pt x="0"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71" name="Freeform 3805"/>
                          <wps:cNvSpPr>
                            <a:spLocks/>
                          </wps:cNvSpPr>
                          <wps:spPr bwMode="auto">
                            <a:xfrm>
                              <a:off x="1512" y="1052"/>
                              <a:ext cx="138" cy="44"/>
                            </a:xfrm>
                            <a:custGeom>
                              <a:avLst/>
                              <a:gdLst>
                                <a:gd name="T0" fmla="*/ 1 w 138"/>
                                <a:gd name="T1" fmla="*/ 0 h 44"/>
                                <a:gd name="T2" fmla="*/ 10 w 138"/>
                                <a:gd name="T3" fmla="*/ 1 h 44"/>
                                <a:gd name="T4" fmla="*/ 19 w 138"/>
                                <a:gd name="T5" fmla="*/ 2 h 44"/>
                                <a:gd name="T6" fmla="*/ 28 w 138"/>
                                <a:gd name="T7" fmla="*/ 3 h 44"/>
                                <a:gd name="T8" fmla="*/ 37 w 138"/>
                                <a:gd name="T9" fmla="*/ 4 h 44"/>
                                <a:gd name="T10" fmla="*/ 46 w 138"/>
                                <a:gd name="T11" fmla="*/ 5 h 44"/>
                                <a:gd name="T12" fmla="*/ 55 w 138"/>
                                <a:gd name="T13" fmla="*/ 7 h 44"/>
                                <a:gd name="T14" fmla="*/ 64 w 138"/>
                                <a:gd name="T15" fmla="*/ 8 h 44"/>
                                <a:gd name="T16" fmla="*/ 72 w 138"/>
                                <a:gd name="T17" fmla="*/ 9 h 44"/>
                                <a:gd name="T18" fmla="*/ 81 w 138"/>
                                <a:gd name="T19" fmla="*/ 10 h 44"/>
                                <a:gd name="T20" fmla="*/ 89 w 138"/>
                                <a:gd name="T21" fmla="*/ 11 h 44"/>
                                <a:gd name="T22" fmla="*/ 97 w 138"/>
                                <a:gd name="T23" fmla="*/ 12 h 44"/>
                                <a:gd name="T24" fmla="*/ 105 w 138"/>
                                <a:gd name="T25" fmla="*/ 13 h 44"/>
                                <a:gd name="T26" fmla="*/ 113 w 138"/>
                                <a:gd name="T27" fmla="*/ 14 h 44"/>
                                <a:gd name="T28" fmla="*/ 121 w 138"/>
                                <a:gd name="T29" fmla="*/ 15 h 44"/>
                                <a:gd name="T30" fmla="*/ 129 w 138"/>
                                <a:gd name="T31" fmla="*/ 16 h 44"/>
                                <a:gd name="T32" fmla="*/ 137 w 138"/>
                                <a:gd name="T33" fmla="*/ 17 h 44"/>
                                <a:gd name="T34" fmla="*/ 137 w 138"/>
                                <a:gd name="T35" fmla="*/ 20 h 44"/>
                                <a:gd name="T36" fmla="*/ 137 w 138"/>
                                <a:gd name="T37" fmla="*/ 24 h 44"/>
                                <a:gd name="T38" fmla="*/ 137 w 138"/>
                                <a:gd name="T39" fmla="*/ 27 h 44"/>
                                <a:gd name="T40" fmla="*/ 137 w 138"/>
                                <a:gd name="T41" fmla="*/ 31 h 44"/>
                                <a:gd name="T42" fmla="*/ 137 w 138"/>
                                <a:gd name="T43" fmla="*/ 34 h 44"/>
                                <a:gd name="T44" fmla="*/ 137 w 138"/>
                                <a:gd name="T45" fmla="*/ 37 h 44"/>
                                <a:gd name="T46" fmla="*/ 137 w 138"/>
                                <a:gd name="T47" fmla="*/ 40 h 44"/>
                                <a:gd name="T48" fmla="*/ 138 w 138"/>
                                <a:gd name="T49" fmla="*/ 44 h 44"/>
                                <a:gd name="T50" fmla="*/ 130 w 138"/>
                                <a:gd name="T51" fmla="*/ 43 h 44"/>
                                <a:gd name="T52" fmla="*/ 121 w 138"/>
                                <a:gd name="T53" fmla="*/ 42 h 44"/>
                                <a:gd name="T54" fmla="*/ 113 w 138"/>
                                <a:gd name="T55" fmla="*/ 42 h 44"/>
                                <a:gd name="T56" fmla="*/ 105 w 138"/>
                                <a:gd name="T57" fmla="*/ 41 h 44"/>
                                <a:gd name="T58" fmla="*/ 97 w 138"/>
                                <a:gd name="T59" fmla="*/ 40 h 44"/>
                                <a:gd name="T60" fmla="*/ 89 w 138"/>
                                <a:gd name="T61" fmla="*/ 39 h 44"/>
                                <a:gd name="T62" fmla="*/ 81 w 138"/>
                                <a:gd name="T63" fmla="*/ 38 h 44"/>
                                <a:gd name="T64" fmla="*/ 72 w 138"/>
                                <a:gd name="T65" fmla="*/ 38 h 44"/>
                                <a:gd name="T66" fmla="*/ 64 w 138"/>
                                <a:gd name="T67" fmla="*/ 37 h 44"/>
                                <a:gd name="T68" fmla="*/ 55 w 138"/>
                                <a:gd name="T69" fmla="*/ 36 h 44"/>
                                <a:gd name="T70" fmla="*/ 46 w 138"/>
                                <a:gd name="T71" fmla="*/ 35 h 44"/>
                                <a:gd name="T72" fmla="*/ 37 w 138"/>
                                <a:gd name="T73" fmla="*/ 34 h 44"/>
                                <a:gd name="T74" fmla="*/ 28 w 138"/>
                                <a:gd name="T75" fmla="*/ 33 h 44"/>
                                <a:gd name="T76" fmla="*/ 19 w 138"/>
                                <a:gd name="T77" fmla="*/ 32 h 44"/>
                                <a:gd name="T78" fmla="*/ 9 w 138"/>
                                <a:gd name="T79" fmla="*/ 31 h 44"/>
                                <a:gd name="T80" fmla="*/ 0 w 138"/>
                                <a:gd name="T81" fmla="*/ 31 h 44"/>
                                <a:gd name="T82" fmla="*/ 0 w 138"/>
                                <a:gd name="T83" fmla="*/ 27 h 44"/>
                                <a:gd name="T84" fmla="*/ 0 w 138"/>
                                <a:gd name="T85" fmla="*/ 23 h 44"/>
                                <a:gd name="T86" fmla="*/ 0 w 138"/>
                                <a:gd name="T87" fmla="*/ 19 h 44"/>
                                <a:gd name="T88" fmla="*/ 0 w 138"/>
                                <a:gd name="T89" fmla="*/ 15 h 44"/>
                                <a:gd name="T90" fmla="*/ 0 w 138"/>
                                <a:gd name="T91" fmla="*/ 11 h 44"/>
                                <a:gd name="T92" fmla="*/ 0 w 138"/>
                                <a:gd name="T93" fmla="*/ 8 h 44"/>
                                <a:gd name="T94" fmla="*/ 0 w 138"/>
                                <a:gd name="T95" fmla="*/ 4 h 44"/>
                                <a:gd name="T96" fmla="*/ 1 w 138"/>
                                <a:gd name="T97"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8" h="44">
                                  <a:moveTo>
                                    <a:pt x="1" y="0"/>
                                  </a:moveTo>
                                  <a:lnTo>
                                    <a:pt x="10" y="1"/>
                                  </a:lnTo>
                                  <a:lnTo>
                                    <a:pt x="19" y="2"/>
                                  </a:lnTo>
                                  <a:lnTo>
                                    <a:pt x="28" y="3"/>
                                  </a:lnTo>
                                  <a:lnTo>
                                    <a:pt x="37" y="4"/>
                                  </a:lnTo>
                                  <a:lnTo>
                                    <a:pt x="46" y="5"/>
                                  </a:lnTo>
                                  <a:lnTo>
                                    <a:pt x="55" y="7"/>
                                  </a:lnTo>
                                  <a:lnTo>
                                    <a:pt x="64" y="8"/>
                                  </a:lnTo>
                                  <a:lnTo>
                                    <a:pt x="72" y="9"/>
                                  </a:lnTo>
                                  <a:lnTo>
                                    <a:pt x="81" y="10"/>
                                  </a:lnTo>
                                  <a:lnTo>
                                    <a:pt x="89" y="11"/>
                                  </a:lnTo>
                                  <a:lnTo>
                                    <a:pt x="97" y="12"/>
                                  </a:lnTo>
                                  <a:lnTo>
                                    <a:pt x="105" y="13"/>
                                  </a:lnTo>
                                  <a:lnTo>
                                    <a:pt x="113" y="14"/>
                                  </a:lnTo>
                                  <a:lnTo>
                                    <a:pt x="121" y="15"/>
                                  </a:lnTo>
                                  <a:lnTo>
                                    <a:pt x="129" y="16"/>
                                  </a:lnTo>
                                  <a:lnTo>
                                    <a:pt x="137" y="17"/>
                                  </a:lnTo>
                                  <a:lnTo>
                                    <a:pt x="137" y="20"/>
                                  </a:lnTo>
                                  <a:lnTo>
                                    <a:pt x="137" y="24"/>
                                  </a:lnTo>
                                  <a:lnTo>
                                    <a:pt x="137" y="27"/>
                                  </a:lnTo>
                                  <a:lnTo>
                                    <a:pt x="137" y="31"/>
                                  </a:lnTo>
                                  <a:lnTo>
                                    <a:pt x="137" y="34"/>
                                  </a:lnTo>
                                  <a:lnTo>
                                    <a:pt x="137" y="37"/>
                                  </a:lnTo>
                                  <a:lnTo>
                                    <a:pt x="137" y="40"/>
                                  </a:lnTo>
                                  <a:lnTo>
                                    <a:pt x="138" y="44"/>
                                  </a:lnTo>
                                  <a:lnTo>
                                    <a:pt x="130" y="43"/>
                                  </a:lnTo>
                                  <a:lnTo>
                                    <a:pt x="121" y="42"/>
                                  </a:lnTo>
                                  <a:lnTo>
                                    <a:pt x="113" y="42"/>
                                  </a:lnTo>
                                  <a:lnTo>
                                    <a:pt x="105" y="41"/>
                                  </a:lnTo>
                                  <a:lnTo>
                                    <a:pt x="97" y="40"/>
                                  </a:lnTo>
                                  <a:lnTo>
                                    <a:pt x="89" y="39"/>
                                  </a:lnTo>
                                  <a:lnTo>
                                    <a:pt x="81" y="38"/>
                                  </a:lnTo>
                                  <a:lnTo>
                                    <a:pt x="72" y="38"/>
                                  </a:lnTo>
                                  <a:lnTo>
                                    <a:pt x="64" y="37"/>
                                  </a:lnTo>
                                  <a:lnTo>
                                    <a:pt x="55" y="36"/>
                                  </a:lnTo>
                                  <a:lnTo>
                                    <a:pt x="46" y="35"/>
                                  </a:lnTo>
                                  <a:lnTo>
                                    <a:pt x="37" y="34"/>
                                  </a:lnTo>
                                  <a:lnTo>
                                    <a:pt x="28" y="33"/>
                                  </a:lnTo>
                                  <a:lnTo>
                                    <a:pt x="19" y="32"/>
                                  </a:lnTo>
                                  <a:lnTo>
                                    <a:pt x="9" y="31"/>
                                  </a:lnTo>
                                  <a:lnTo>
                                    <a:pt x="0" y="31"/>
                                  </a:lnTo>
                                  <a:lnTo>
                                    <a:pt x="0" y="27"/>
                                  </a:lnTo>
                                  <a:lnTo>
                                    <a:pt x="0" y="23"/>
                                  </a:lnTo>
                                  <a:lnTo>
                                    <a:pt x="0" y="19"/>
                                  </a:lnTo>
                                  <a:lnTo>
                                    <a:pt x="0" y="15"/>
                                  </a:lnTo>
                                  <a:lnTo>
                                    <a:pt x="0" y="11"/>
                                  </a:lnTo>
                                  <a:lnTo>
                                    <a:pt x="0" y="8"/>
                                  </a:lnTo>
                                  <a:lnTo>
                                    <a:pt x="0" y="4"/>
                                  </a:lnTo>
                                  <a:lnTo>
                                    <a:pt x="1"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72" name="Freeform 3806"/>
                          <wps:cNvSpPr>
                            <a:spLocks/>
                          </wps:cNvSpPr>
                          <wps:spPr bwMode="auto">
                            <a:xfrm>
                              <a:off x="1512" y="1113"/>
                              <a:ext cx="138" cy="39"/>
                            </a:xfrm>
                            <a:custGeom>
                              <a:avLst/>
                              <a:gdLst>
                                <a:gd name="T0" fmla="*/ 0 w 138"/>
                                <a:gd name="T1" fmla="*/ 0 h 39"/>
                                <a:gd name="T2" fmla="*/ 9 w 138"/>
                                <a:gd name="T3" fmla="*/ 1 h 39"/>
                                <a:gd name="T4" fmla="*/ 18 w 138"/>
                                <a:gd name="T5" fmla="*/ 1 h 39"/>
                                <a:gd name="T6" fmla="*/ 27 w 138"/>
                                <a:gd name="T7" fmla="*/ 2 h 39"/>
                                <a:gd name="T8" fmla="*/ 37 w 138"/>
                                <a:gd name="T9" fmla="*/ 3 h 39"/>
                                <a:gd name="T10" fmla="*/ 46 w 138"/>
                                <a:gd name="T11" fmla="*/ 4 h 39"/>
                                <a:gd name="T12" fmla="*/ 55 w 138"/>
                                <a:gd name="T13" fmla="*/ 4 h 39"/>
                                <a:gd name="T14" fmla="*/ 63 w 138"/>
                                <a:gd name="T15" fmla="*/ 5 h 39"/>
                                <a:gd name="T16" fmla="*/ 72 w 138"/>
                                <a:gd name="T17" fmla="*/ 6 h 39"/>
                                <a:gd name="T18" fmla="*/ 81 w 138"/>
                                <a:gd name="T19" fmla="*/ 6 h 39"/>
                                <a:gd name="T20" fmla="*/ 89 w 138"/>
                                <a:gd name="T21" fmla="*/ 7 h 39"/>
                                <a:gd name="T22" fmla="*/ 97 w 138"/>
                                <a:gd name="T23" fmla="*/ 7 h 39"/>
                                <a:gd name="T24" fmla="*/ 105 w 138"/>
                                <a:gd name="T25" fmla="*/ 8 h 39"/>
                                <a:gd name="T26" fmla="*/ 113 w 138"/>
                                <a:gd name="T27" fmla="*/ 9 h 39"/>
                                <a:gd name="T28" fmla="*/ 121 w 138"/>
                                <a:gd name="T29" fmla="*/ 9 h 39"/>
                                <a:gd name="T30" fmla="*/ 130 w 138"/>
                                <a:gd name="T31" fmla="*/ 10 h 39"/>
                                <a:gd name="T32" fmla="*/ 138 w 138"/>
                                <a:gd name="T33" fmla="*/ 11 h 39"/>
                                <a:gd name="T34" fmla="*/ 138 w 138"/>
                                <a:gd name="T35" fmla="*/ 14 h 39"/>
                                <a:gd name="T36" fmla="*/ 138 w 138"/>
                                <a:gd name="T37" fmla="*/ 18 h 39"/>
                                <a:gd name="T38" fmla="*/ 138 w 138"/>
                                <a:gd name="T39" fmla="*/ 21 h 39"/>
                                <a:gd name="T40" fmla="*/ 138 w 138"/>
                                <a:gd name="T41" fmla="*/ 25 h 39"/>
                                <a:gd name="T42" fmla="*/ 138 w 138"/>
                                <a:gd name="T43" fmla="*/ 28 h 39"/>
                                <a:gd name="T44" fmla="*/ 138 w 138"/>
                                <a:gd name="T45" fmla="*/ 32 h 39"/>
                                <a:gd name="T46" fmla="*/ 138 w 138"/>
                                <a:gd name="T47" fmla="*/ 35 h 39"/>
                                <a:gd name="T48" fmla="*/ 138 w 138"/>
                                <a:gd name="T49" fmla="*/ 39 h 39"/>
                                <a:gd name="T50" fmla="*/ 130 w 138"/>
                                <a:gd name="T51" fmla="*/ 38 h 39"/>
                                <a:gd name="T52" fmla="*/ 121 w 138"/>
                                <a:gd name="T53" fmla="*/ 38 h 39"/>
                                <a:gd name="T54" fmla="*/ 113 w 138"/>
                                <a:gd name="T55" fmla="*/ 37 h 39"/>
                                <a:gd name="T56" fmla="*/ 105 w 138"/>
                                <a:gd name="T57" fmla="*/ 37 h 39"/>
                                <a:gd name="T58" fmla="*/ 97 w 138"/>
                                <a:gd name="T59" fmla="*/ 36 h 39"/>
                                <a:gd name="T60" fmla="*/ 89 w 138"/>
                                <a:gd name="T61" fmla="*/ 36 h 39"/>
                                <a:gd name="T62" fmla="*/ 80 w 138"/>
                                <a:gd name="T63" fmla="*/ 35 h 39"/>
                                <a:gd name="T64" fmla="*/ 72 w 138"/>
                                <a:gd name="T65" fmla="*/ 35 h 39"/>
                                <a:gd name="T66" fmla="*/ 63 w 138"/>
                                <a:gd name="T67" fmla="*/ 34 h 39"/>
                                <a:gd name="T68" fmla="*/ 54 w 138"/>
                                <a:gd name="T69" fmla="*/ 34 h 39"/>
                                <a:gd name="T70" fmla="*/ 45 w 138"/>
                                <a:gd name="T71" fmla="*/ 33 h 39"/>
                                <a:gd name="T72" fmla="*/ 36 w 138"/>
                                <a:gd name="T73" fmla="*/ 33 h 39"/>
                                <a:gd name="T74" fmla="*/ 27 w 138"/>
                                <a:gd name="T75" fmla="*/ 32 h 39"/>
                                <a:gd name="T76" fmla="*/ 18 w 138"/>
                                <a:gd name="T77" fmla="*/ 32 h 39"/>
                                <a:gd name="T78" fmla="*/ 9 w 138"/>
                                <a:gd name="T79" fmla="*/ 31 h 39"/>
                                <a:gd name="T80" fmla="*/ 0 w 138"/>
                                <a:gd name="T81" fmla="*/ 31 h 39"/>
                                <a:gd name="T82" fmla="*/ 0 w 138"/>
                                <a:gd name="T83" fmla="*/ 27 h 39"/>
                                <a:gd name="T84" fmla="*/ 0 w 138"/>
                                <a:gd name="T85" fmla="*/ 23 h 39"/>
                                <a:gd name="T86" fmla="*/ 0 w 138"/>
                                <a:gd name="T87" fmla="*/ 19 h 39"/>
                                <a:gd name="T88" fmla="*/ 0 w 138"/>
                                <a:gd name="T89" fmla="*/ 15 h 39"/>
                                <a:gd name="T90" fmla="*/ 0 w 138"/>
                                <a:gd name="T91" fmla="*/ 11 h 39"/>
                                <a:gd name="T92" fmla="*/ 0 w 138"/>
                                <a:gd name="T93" fmla="*/ 7 h 39"/>
                                <a:gd name="T94" fmla="*/ 0 w 138"/>
                                <a:gd name="T95" fmla="*/ 4 h 39"/>
                                <a:gd name="T96" fmla="*/ 0 w 138"/>
                                <a:gd name="T97" fmla="*/ 0 h 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8" h="39">
                                  <a:moveTo>
                                    <a:pt x="0" y="0"/>
                                  </a:moveTo>
                                  <a:lnTo>
                                    <a:pt x="9" y="1"/>
                                  </a:lnTo>
                                  <a:lnTo>
                                    <a:pt x="18" y="1"/>
                                  </a:lnTo>
                                  <a:lnTo>
                                    <a:pt x="27" y="2"/>
                                  </a:lnTo>
                                  <a:lnTo>
                                    <a:pt x="37" y="3"/>
                                  </a:lnTo>
                                  <a:lnTo>
                                    <a:pt x="46" y="4"/>
                                  </a:lnTo>
                                  <a:lnTo>
                                    <a:pt x="55" y="4"/>
                                  </a:lnTo>
                                  <a:lnTo>
                                    <a:pt x="63" y="5"/>
                                  </a:lnTo>
                                  <a:lnTo>
                                    <a:pt x="72" y="6"/>
                                  </a:lnTo>
                                  <a:lnTo>
                                    <a:pt x="81" y="6"/>
                                  </a:lnTo>
                                  <a:lnTo>
                                    <a:pt x="89" y="7"/>
                                  </a:lnTo>
                                  <a:lnTo>
                                    <a:pt x="97" y="7"/>
                                  </a:lnTo>
                                  <a:lnTo>
                                    <a:pt x="105" y="8"/>
                                  </a:lnTo>
                                  <a:lnTo>
                                    <a:pt x="113" y="9"/>
                                  </a:lnTo>
                                  <a:lnTo>
                                    <a:pt x="121" y="9"/>
                                  </a:lnTo>
                                  <a:lnTo>
                                    <a:pt x="130" y="10"/>
                                  </a:lnTo>
                                  <a:lnTo>
                                    <a:pt x="138" y="11"/>
                                  </a:lnTo>
                                  <a:lnTo>
                                    <a:pt x="138" y="14"/>
                                  </a:lnTo>
                                  <a:lnTo>
                                    <a:pt x="138" y="18"/>
                                  </a:lnTo>
                                  <a:lnTo>
                                    <a:pt x="138" y="21"/>
                                  </a:lnTo>
                                  <a:lnTo>
                                    <a:pt x="138" y="25"/>
                                  </a:lnTo>
                                  <a:lnTo>
                                    <a:pt x="138" y="28"/>
                                  </a:lnTo>
                                  <a:lnTo>
                                    <a:pt x="138" y="32"/>
                                  </a:lnTo>
                                  <a:lnTo>
                                    <a:pt x="138" y="35"/>
                                  </a:lnTo>
                                  <a:lnTo>
                                    <a:pt x="138" y="39"/>
                                  </a:lnTo>
                                  <a:lnTo>
                                    <a:pt x="130" y="38"/>
                                  </a:lnTo>
                                  <a:lnTo>
                                    <a:pt x="121" y="38"/>
                                  </a:lnTo>
                                  <a:lnTo>
                                    <a:pt x="113" y="37"/>
                                  </a:lnTo>
                                  <a:lnTo>
                                    <a:pt x="105" y="37"/>
                                  </a:lnTo>
                                  <a:lnTo>
                                    <a:pt x="97" y="36"/>
                                  </a:lnTo>
                                  <a:lnTo>
                                    <a:pt x="89" y="36"/>
                                  </a:lnTo>
                                  <a:lnTo>
                                    <a:pt x="80" y="35"/>
                                  </a:lnTo>
                                  <a:lnTo>
                                    <a:pt x="72" y="35"/>
                                  </a:lnTo>
                                  <a:lnTo>
                                    <a:pt x="63" y="34"/>
                                  </a:lnTo>
                                  <a:lnTo>
                                    <a:pt x="54" y="34"/>
                                  </a:lnTo>
                                  <a:lnTo>
                                    <a:pt x="45" y="33"/>
                                  </a:lnTo>
                                  <a:lnTo>
                                    <a:pt x="36" y="33"/>
                                  </a:lnTo>
                                  <a:lnTo>
                                    <a:pt x="27" y="32"/>
                                  </a:lnTo>
                                  <a:lnTo>
                                    <a:pt x="18" y="32"/>
                                  </a:lnTo>
                                  <a:lnTo>
                                    <a:pt x="9" y="31"/>
                                  </a:lnTo>
                                  <a:lnTo>
                                    <a:pt x="0" y="31"/>
                                  </a:lnTo>
                                  <a:lnTo>
                                    <a:pt x="0" y="27"/>
                                  </a:lnTo>
                                  <a:lnTo>
                                    <a:pt x="0" y="23"/>
                                  </a:lnTo>
                                  <a:lnTo>
                                    <a:pt x="0" y="19"/>
                                  </a:lnTo>
                                  <a:lnTo>
                                    <a:pt x="0" y="15"/>
                                  </a:lnTo>
                                  <a:lnTo>
                                    <a:pt x="0" y="11"/>
                                  </a:lnTo>
                                  <a:lnTo>
                                    <a:pt x="0" y="7"/>
                                  </a:lnTo>
                                  <a:lnTo>
                                    <a:pt x="0" y="4"/>
                                  </a:lnTo>
                                  <a:lnTo>
                                    <a:pt x="0"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73" name="Freeform 3807"/>
                          <wps:cNvSpPr>
                            <a:spLocks/>
                          </wps:cNvSpPr>
                          <wps:spPr bwMode="auto">
                            <a:xfrm>
                              <a:off x="1511" y="1175"/>
                              <a:ext cx="139" cy="33"/>
                            </a:xfrm>
                            <a:custGeom>
                              <a:avLst/>
                              <a:gdLst>
                                <a:gd name="T0" fmla="*/ 0 w 139"/>
                                <a:gd name="T1" fmla="*/ 0 h 33"/>
                                <a:gd name="T2" fmla="*/ 9 w 139"/>
                                <a:gd name="T3" fmla="*/ 0 h 33"/>
                                <a:gd name="T4" fmla="*/ 19 w 139"/>
                                <a:gd name="T5" fmla="*/ 1 h 33"/>
                                <a:gd name="T6" fmla="*/ 28 w 139"/>
                                <a:gd name="T7" fmla="*/ 1 h 33"/>
                                <a:gd name="T8" fmla="*/ 37 w 139"/>
                                <a:gd name="T9" fmla="*/ 1 h 33"/>
                                <a:gd name="T10" fmla="*/ 46 w 139"/>
                                <a:gd name="T11" fmla="*/ 2 h 33"/>
                                <a:gd name="T12" fmla="*/ 55 w 139"/>
                                <a:gd name="T13" fmla="*/ 2 h 33"/>
                                <a:gd name="T14" fmla="*/ 64 w 139"/>
                                <a:gd name="T15" fmla="*/ 2 h 33"/>
                                <a:gd name="T16" fmla="*/ 73 w 139"/>
                                <a:gd name="T17" fmla="*/ 3 h 33"/>
                                <a:gd name="T18" fmla="*/ 81 w 139"/>
                                <a:gd name="T19" fmla="*/ 3 h 33"/>
                                <a:gd name="T20" fmla="*/ 90 w 139"/>
                                <a:gd name="T21" fmla="*/ 3 h 33"/>
                                <a:gd name="T22" fmla="*/ 98 w 139"/>
                                <a:gd name="T23" fmla="*/ 3 h 33"/>
                                <a:gd name="T24" fmla="*/ 106 w 139"/>
                                <a:gd name="T25" fmla="*/ 4 h 33"/>
                                <a:gd name="T26" fmla="*/ 114 w 139"/>
                                <a:gd name="T27" fmla="*/ 4 h 33"/>
                                <a:gd name="T28" fmla="*/ 122 w 139"/>
                                <a:gd name="T29" fmla="*/ 4 h 33"/>
                                <a:gd name="T30" fmla="*/ 131 w 139"/>
                                <a:gd name="T31" fmla="*/ 4 h 33"/>
                                <a:gd name="T32" fmla="*/ 139 w 139"/>
                                <a:gd name="T33" fmla="*/ 5 h 33"/>
                                <a:gd name="T34" fmla="*/ 139 w 139"/>
                                <a:gd name="T35" fmla="*/ 8 h 33"/>
                                <a:gd name="T36" fmla="*/ 139 w 139"/>
                                <a:gd name="T37" fmla="*/ 12 h 33"/>
                                <a:gd name="T38" fmla="*/ 139 w 139"/>
                                <a:gd name="T39" fmla="*/ 15 h 33"/>
                                <a:gd name="T40" fmla="*/ 139 w 139"/>
                                <a:gd name="T41" fmla="*/ 19 h 33"/>
                                <a:gd name="T42" fmla="*/ 139 w 139"/>
                                <a:gd name="T43" fmla="*/ 22 h 33"/>
                                <a:gd name="T44" fmla="*/ 139 w 139"/>
                                <a:gd name="T45" fmla="*/ 26 h 33"/>
                                <a:gd name="T46" fmla="*/ 139 w 139"/>
                                <a:gd name="T47" fmla="*/ 29 h 33"/>
                                <a:gd name="T48" fmla="*/ 139 w 139"/>
                                <a:gd name="T49" fmla="*/ 33 h 33"/>
                                <a:gd name="T50" fmla="*/ 131 w 139"/>
                                <a:gd name="T51" fmla="*/ 33 h 33"/>
                                <a:gd name="T52" fmla="*/ 122 w 139"/>
                                <a:gd name="T53" fmla="*/ 33 h 33"/>
                                <a:gd name="T54" fmla="*/ 114 w 139"/>
                                <a:gd name="T55" fmla="*/ 33 h 33"/>
                                <a:gd name="T56" fmla="*/ 106 w 139"/>
                                <a:gd name="T57" fmla="*/ 33 h 33"/>
                                <a:gd name="T58" fmla="*/ 98 w 139"/>
                                <a:gd name="T59" fmla="*/ 32 h 33"/>
                                <a:gd name="T60" fmla="*/ 90 w 139"/>
                                <a:gd name="T61" fmla="*/ 32 h 33"/>
                                <a:gd name="T62" fmla="*/ 81 w 139"/>
                                <a:gd name="T63" fmla="*/ 32 h 33"/>
                                <a:gd name="T64" fmla="*/ 73 w 139"/>
                                <a:gd name="T65" fmla="*/ 32 h 33"/>
                                <a:gd name="T66" fmla="*/ 64 w 139"/>
                                <a:gd name="T67" fmla="*/ 32 h 33"/>
                                <a:gd name="T68" fmla="*/ 55 w 139"/>
                                <a:gd name="T69" fmla="*/ 32 h 33"/>
                                <a:gd name="T70" fmla="*/ 46 w 139"/>
                                <a:gd name="T71" fmla="*/ 32 h 33"/>
                                <a:gd name="T72" fmla="*/ 37 w 139"/>
                                <a:gd name="T73" fmla="*/ 32 h 33"/>
                                <a:gd name="T74" fmla="*/ 27 w 139"/>
                                <a:gd name="T75" fmla="*/ 32 h 33"/>
                                <a:gd name="T76" fmla="*/ 18 w 139"/>
                                <a:gd name="T77" fmla="*/ 32 h 33"/>
                                <a:gd name="T78" fmla="*/ 9 w 139"/>
                                <a:gd name="T79" fmla="*/ 32 h 33"/>
                                <a:gd name="T80" fmla="*/ 0 w 139"/>
                                <a:gd name="T81" fmla="*/ 32 h 33"/>
                                <a:gd name="T82" fmla="*/ 0 w 139"/>
                                <a:gd name="T83" fmla="*/ 28 h 33"/>
                                <a:gd name="T84" fmla="*/ 0 w 139"/>
                                <a:gd name="T85" fmla="*/ 24 h 33"/>
                                <a:gd name="T86" fmla="*/ 0 w 139"/>
                                <a:gd name="T87" fmla="*/ 20 h 33"/>
                                <a:gd name="T88" fmla="*/ 0 w 139"/>
                                <a:gd name="T89" fmla="*/ 16 h 33"/>
                                <a:gd name="T90" fmla="*/ 0 w 139"/>
                                <a:gd name="T91" fmla="*/ 12 h 33"/>
                                <a:gd name="T92" fmla="*/ 0 w 139"/>
                                <a:gd name="T93" fmla="*/ 8 h 33"/>
                                <a:gd name="T94" fmla="*/ 0 w 139"/>
                                <a:gd name="T95" fmla="*/ 4 h 33"/>
                                <a:gd name="T96" fmla="*/ 0 w 139"/>
                                <a:gd name="T97" fmla="*/ 0 h 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9" h="33">
                                  <a:moveTo>
                                    <a:pt x="0" y="0"/>
                                  </a:moveTo>
                                  <a:lnTo>
                                    <a:pt x="9" y="0"/>
                                  </a:lnTo>
                                  <a:lnTo>
                                    <a:pt x="19" y="1"/>
                                  </a:lnTo>
                                  <a:lnTo>
                                    <a:pt x="28" y="1"/>
                                  </a:lnTo>
                                  <a:lnTo>
                                    <a:pt x="37" y="1"/>
                                  </a:lnTo>
                                  <a:lnTo>
                                    <a:pt x="46" y="2"/>
                                  </a:lnTo>
                                  <a:lnTo>
                                    <a:pt x="55" y="2"/>
                                  </a:lnTo>
                                  <a:lnTo>
                                    <a:pt x="64" y="2"/>
                                  </a:lnTo>
                                  <a:lnTo>
                                    <a:pt x="73" y="3"/>
                                  </a:lnTo>
                                  <a:lnTo>
                                    <a:pt x="81" y="3"/>
                                  </a:lnTo>
                                  <a:lnTo>
                                    <a:pt x="90" y="3"/>
                                  </a:lnTo>
                                  <a:lnTo>
                                    <a:pt x="98" y="3"/>
                                  </a:lnTo>
                                  <a:lnTo>
                                    <a:pt x="106" y="4"/>
                                  </a:lnTo>
                                  <a:lnTo>
                                    <a:pt x="114" y="4"/>
                                  </a:lnTo>
                                  <a:lnTo>
                                    <a:pt x="122" y="4"/>
                                  </a:lnTo>
                                  <a:lnTo>
                                    <a:pt x="131" y="4"/>
                                  </a:lnTo>
                                  <a:lnTo>
                                    <a:pt x="139" y="5"/>
                                  </a:lnTo>
                                  <a:lnTo>
                                    <a:pt x="139" y="8"/>
                                  </a:lnTo>
                                  <a:lnTo>
                                    <a:pt x="139" y="12"/>
                                  </a:lnTo>
                                  <a:lnTo>
                                    <a:pt x="139" y="15"/>
                                  </a:lnTo>
                                  <a:lnTo>
                                    <a:pt x="139" y="19"/>
                                  </a:lnTo>
                                  <a:lnTo>
                                    <a:pt x="139" y="22"/>
                                  </a:lnTo>
                                  <a:lnTo>
                                    <a:pt x="139" y="26"/>
                                  </a:lnTo>
                                  <a:lnTo>
                                    <a:pt x="139" y="29"/>
                                  </a:lnTo>
                                  <a:lnTo>
                                    <a:pt x="139" y="33"/>
                                  </a:lnTo>
                                  <a:lnTo>
                                    <a:pt x="131" y="33"/>
                                  </a:lnTo>
                                  <a:lnTo>
                                    <a:pt x="122" y="33"/>
                                  </a:lnTo>
                                  <a:lnTo>
                                    <a:pt x="114" y="33"/>
                                  </a:lnTo>
                                  <a:lnTo>
                                    <a:pt x="106" y="33"/>
                                  </a:lnTo>
                                  <a:lnTo>
                                    <a:pt x="98" y="32"/>
                                  </a:lnTo>
                                  <a:lnTo>
                                    <a:pt x="90" y="32"/>
                                  </a:lnTo>
                                  <a:lnTo>
                                    <a:pt x="81" y="32"/>
                                  </a:lnTo>
                                  <a:lnTo>
                                    <a:pt x="73" y="32"/>
                                  </a:lnTo>
                                  <a:lnTo>
                                    <a:pt x="64" y="32"/>
                                  </a:lnTo>
                                  <a:lnTo>
                                    <a:pt x="55" y="32"/>
                                  </a:lnTo>
                                  <a:lnTo>
                                    <a:pt x="46" y="32"/>
                                  </a:lnTo>
                                  <a:lnTo>
                                    <a:pt x="37" y="32"/>
                                  </a:lnTo>
                                  <a:lnTo>
                                    <a:pt x="27" y="32"/>
                                  </a:lnTo>
                                  <a:lnTo>
                                    <a:pt x="18" y="32"/>
                                  </a:lnTo>
                                  <a:lnTo>
                                    <a:pt x="9" y="32"/>
                                  </a:lnTo>
                                  <a:lnTo>
                                    <a:pt x="0" y="32"/>
                                  </a:lnTo>
                                  <a:lnTo>
                                    <a:pt x="0" y="28"/>
                                  </a:lnTo>
                                  <a:lnTo>
                                    <a:pt x="0" y="24"/>
                                  </a:lnTo>
                                  <a:lnTo>
                                    <a:pt x="0" y="20"/>
                                  </a:lnTo>
                                  <a:lnTo>
                                    <a:pt x="0" y="16"/>
                                  </a:lnTo>
                                  <a:lnTo>
                                    <a:pt x="0" y="12"/>
                                  </a:lnTo>
                                  <a:lnTo>
                                    <a:pt x="0" y="8"/>
                                  </a:lnTo>
                                  <a:lnTo>
                                    <a:pt x="0" y="4"/>
                                  </a:lnTo>
                                  <a:lnTo>
                                    <a:pt x="0"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74" name="Freeform 3808"/>
                          <wps:cNvSpPr>
                            <a:spLocks/>
                          </wps:cNvSpPr>
                          <wps:spPr bwMode="auto">
                            <a:xfrm>
                              <a:off x="1510" y="1237"/>
                              <a:ext cx="140" cy="33"/>
                            </a:xfrm>
                            <a:custGeom>
                              <a:avLst/>
                              <a:gdLst>
                                <a:gd name="T0" fmla="*/ 0 w 140"/>
                                <a:gd name="T1" fmla="*/ 1 h 33"/>
                                <a:gd name="T2" fmla="*/ 10 w 140"/>
                                <a:gd name="T3" fmla="*/ 1 h 33"/>
                                <a:gd name="T4" fmla="*/ 19 w 140"/>
                                <a:gd name="T5" fmla="*/ 1 h 33"/>
                                <a:gd name="T6" fmla="*/ 28 w 140"/>
                                <a:gd name="T7" fmla="*/ 1 h 33"/>
                                <a:gd name="T8" fmla="*/ 38 w 140"/>
                                <a:gd name="T9" fmla="*/ 1 h 33"/>
                                <a:gd name="T10" fmla="*/ 47 w 140"/>
                                <a:gd name="T11" fmla="*/ 1 h 33"/>
                                <a:gd name="T12" fmla="*/ 56 w 140"/>
                                <a:gd name="T13" fmla="*/ 1 h 33"/>
                                <a:gd name="T14" fmla="*/ 65 w 140"/>
                                <a:gd name="T15" fmla="*/ 1 h 33"/>
                                <a:gd name="T16" fmla="*/ 74 w 140"/>
                                <a:gd name="T17" fmla="*/ 1 h 33"/>
                                <a:gd name="T18" fmla="*/ 82 w 140"/>
                                <a:gd name="T19" fmla="*/ 0 h 33"/>
                                <a:gd name="T20" fmla="*/ 91 w 140"/>
                                <a:gd name="T21" fmla="*/ 0 h 33"/>
                                <a:gd name="T22" fmla="*/ 99 w 140"/>
                                <a:gd name="T23" fmla="*/ 0 h 33"/>
                                <a:gd name="T24" fmla="*/ 107 w 140"/>
                                <a:gd name="T25" fmla="*/ 0 h 33"/>
                                <a:gd name="T26" fmla="*/ 115 w 140"/>
                                <a:gd name="T27" fmla="*/ 0 h 33"/>
                                <a:gd name="T28" fmla="*/ 123 w 140"/>
                                <a:gd name="T29" fmla="*/ 0 h 33"/>
                                <a:gd name="T30" fmla="*/ 132 w 140"/>
                                <a:gd name="T31" fmla="*/ 0 h 33"/>
                                <a:gd name="T32" fmla="*/ 140 w 140"/>
                                <a:gd name="T33" fmla="*/ 0 h 33"/>
                                <a:gd name="T34" fmla="*/ 140 w 140"/>
                                <a:gd name="T35" fmla="*/ 3 h 33"/>
                                <a:gd name="T36" fmla="*/ 140 w 140"/>
                                <a:gd name="T37" fmla="*/ 7 h 33"/>
                                <a:gd name="T38" fmla="*/ 140 w 140"/>
                                <a:gd name="T39" fmla="*/ 10 h 33"/>
                                <a:gd name="T40" fmla="*/ 140 w 140"/>
                                <a:gd name="T41" fmla="*/ 14 h 33"/>
                                <a:gd name="T42" fmla="*/ 140 w 140"/>
                                <a:gd name="T43" fmla="*/ 17 h 33"/>
                                <a:gd name="T44" fmla="*/ 140 w 140"/>
                                <a:gd name="T45" fmla="*/ 21 h 33"/>
                                <a:gd name="T46" fmla="*/ 140 w 140"/>
                                <a:gd name="T47" fmla="*/ 24 h 33"/>
                                <a:gd name="T48" fmla="*/ 140 w 140"/>
                                <a:gd name="T49" fmla="*/ 28 h 33"/>
                                <a:gd name="T50" fmla="*/ 132 w 140"/>
                                <a:gd name="T51" fmla="*/ 28 h 33"/>
                                <a:gd name="T52" fmla="*/ 123 w 140"/>
                                <a:gd name="T53" fmla="*/ 28 h 33"/>
                                <a:gd name="T54" fmla="*/ 115 w 140"/>
                                <a:gd name="T55" fmla="*/ 29 h 33"/>
                                <a:gd name="T56" fmla="*/ 107 w 140"/>
                                <a:gd name="T57" fmla="*/ 29 h 33"/>
                                <a:gd name="T58" fmla="*/ 99 w 140"/>
                                <a:gd name="T59" fmla="*/ 29 h 33"/>
                                <a:gd name="T60" fmla="*/ 90 w 140"/>
                                <a:gd name="T61" fmla="*/ 30 h 33"/>
                                <a:gd name="T62" fmla="*/ 82 w 140"/>
                                <a:gd name="T63" fmla="*/ 30 h 33"/>
                                <a:gd name="T64" fmla="*/ 74 w 140"/>
                                <a:gd name="T65" fmla="*/ 31 h 33"/>
                                <a:gd name="T66" fmla="*/ 65 w 140"/>
                                <a:gd name="T67" fmla="*/ 31 h 33"/>
                                <a:gd name="T68" fmla="*/ 56 w 140"/>
                                <a:gd name="T69" fmla="*/ 31 h 33"/>
                                <a:gd name="T70" fmla="*/ 47 w 140"/>
                                <a:gd name="T71" fmla="*/ 31 h 33"/>
                                <a:gd name="T72" fmla="*/ 38 w 140"/>
                                <a:gd name="T73" fmla="*/ 32 h 33"/>
                                <a:gd name="T74" fmla="*/ 28 w 140"/>
                                <a:gd name="T75" fmla="*/ 32 h 33"/>
                                <a:gd name="T76" fmla="*/ 19 w 140"/>
                                <a:gd name="T77" fmla="*/ 32 h 33"/>
                                <a:gd name="T78" fmla="*/ 9 w 140"/>
                                <a:gd name="T79" fmla="*/ 32 h 33"/>
                                <a:gd name="T80" fmla="*/ 0 w 140"/>
                                <a:gd name="T81" fmla="*/ 33 h 33"/>
                                <a:gd name="T82" fmla="*/ 0 w 140"/>
                                <a:gd name="T83" fmla="*/ 29 h 33"/>
                                <a:gd name="T84" fmla="*/ 0 w 140"/>
                                <a:gd name="T85" fmla="*/ 25 h 33"/>
                                <a:gd name="T86" fmla="*/ 0 w 140"/>
                                <a:gd name="T87" fmla="*/ 21 h 33"/>
                                <a:gd name="T88" fmla="*/ 0 w 140"/>
                                <a:gd name="T89" fmla="*/ 17 h 33"/>
                                <a:gd name="T90" fmla="*/ 0 w 140"/>
                                <a:gd name="T91" fmla="*/ 13 h 33"/>
                                <a:gd name="T92" fmla="*/ 0 w 140"/>
                                <a:gd name="T93" fmla="*/ 9 h 33"/>
                                <a:gd name="T94" fmla="*/ 0 w 140"/>
                                <a:gd name="T95" fmla="*/ 5 h 33"/>
                                <a:gd name="T96" fmla="*/ 0 w 140"/>
                                <a:gd name="T97" fmla="*/ 1 h 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40" h="33">
                                  <a:moveTo>
                                    <a:pt x="0" y="1"/>
                                  </a:moveTo>
                                  <a:lnTo>
                                    <a:pt x="10" y="1"/>
                                  </a:lnTo>
                                  <a:lnTo>
                                    <a:pt x="19" y="1"/>
                                  </a:lnTo>
                                  <a:lnTo>
                                    <a:pt x="28" y="1"/>
                                  </a:lnTo>
                                  <a:lnTo>
                                    <a:pt x="38" y="1"/>
                                  </a:lnTo>
                                  <a:lnTo>
                                    <a:pt x="47" y="1"/>
                                  </a:lnTo>
                                  <a:lnTo>
                                    <a:pt x="56" y="1"/>
                                  </a:lnTo>
                                  <a:lnTo>
                                    <a:pt x="65" y="1"/>
                                  </a:lnTo>
                                  <a:lnTo>
                                    <a:pt x="74" y="1"/>
                                  </a:lnTo>
                                  <a:lnTo>
                                    <a:pt x="82" y="0"/>
                                  </a:lnTo>
                                  <a:lnTo>
                                    <a:pt x="91" y="0"/>
                                  </a:lnTo>
                                  <a:lnTo>
                                    <a:pt x="99" y="0"/>
                                  </a:lnTo>
                                  <a:lnTo>
                                    <a:pt x="107" y="0"/>
                                  </a:lnTo>
                                  <a:lnTo>
                                    <a:pt x="115" y="0"/>
                                  </a:lnTo>
                                  <a:lnTo>
                                    <a:pt x="123" y="0"/>
                                  </a:lnTo>
                                  <a:lnTo>
                                    <a:pt x="132" y="0"/>
                                  </a:lnTo>
                                  <a:lnTo>
                                    <a:pt x="140" y="0"/>
                                  </a:lnTo>
                                  <a:lnTo>
                                    <a:pt x="140" y="3"/>
                                  </a:lnTo>
                                  <a:lnTo>
                                    <a:pt x="140" y="7"/>
                                  </a:lnTo>
                                  <a:lnTo>
                                    <a:pt x="140" y="10"/>
                                  </a:lnTo>
                                  <a:lnTo>
                                    <a:pt x="140" y="14"/>
                                  </a:lnTo>
                                  <a:lnTo>
                                    <a:pt x="140" y="17"/>
                                  </a:lnTo>
                                  <a:lnTo>
                                    <a:pt x="140" y="21"/>
                                  </a:lnTo>
                                  <a:lnTo>
                                    <a:pt x="140" y="24"/>
                                  </a:lnTo>
                                  <a:lnTo>
                                    <a:pt x="140" y="28"/>
                                  </a:lnTo>
                                  <a:lnTo>
                                    <a:pt x="132" y="28"/>
                                  </a:lnTo>
                                  <a:lnTo>
                                    <a:pt x="123" y="28"/>
                                  </a:lnTo>
                                  <a:lnTo>
                                    <a:pt x="115" y="29"/>
                                  </a:lnTo>
                                  <a:lnTo>
                                    <a:pt x="107" y="29"/>
                                  </a:lnTo>
                                  <a:lnTo>
                                    <a:pt x="99" y="29"/>
                                  </a:lnTo>
                                  <a:lnTo>
                                    <a:pt x="90" y="30"/>
                                  </a:lnTo>
                                  <a:lnTo>
                                    <a:pt x="82" y="30"/>
                                  </a:lnTo>
                                  <a:lnTo>
                                    <a:pt x="74" y="31"/>
                                  </a:lnTo>
                                  <a:lnTo>
                                    <a:pt x="65" y="31"/>
                                  </a:lnTo>
                                  <a:lnTo>
                                    <a:pt x="56" y="31"/>
                                  </a:lnTo>
                                  <a:lnTo>
                                    <a:pt x="47" y="31"/>
                                  </a:lnTo>
                                  <a:lnTo>
                                    <a:pt x="38" y="32"/>
                                  </a:lnTo>
                                  <a:lnTo>
                                    <a:pt x="28" y="32"/>
                                  </a:lnTo>
                                  <a:lnTo>
                                    <a:pt x="19" y="32"/>
                                  </a:lnTo>
                                  <a:lnTo>
                                    <a:pt x="9" y="32"/>
                                  </a:lnTo>
                                  <a:lnTo>
                                    <a:pt x="0" y="33"/>
                                  </a:lnTo>
                                  <a:lnTo>
                                    <a:pt x="0" y="29"/>
                                  </a:lnTo>
                                  <a:lnTo>
                                    <a:pt x="0" y="25"/>
                                  </a:lnTo>
                                  <a:lnTo>
                                    <a:pt x="0" y="21"/>
                                  </a:lnTo>
                                  <a:lnTo>
                                    <a:pt x="0" y="17"/>
                                  </a:lnTo>
                                  <a:lnTo>
                                    <a:pt x="0" y="13"/>
                                  </a:lnTo>
                                  <a:lnTo>
                                    <a:pt x="0" y="9"/>
                                  </a:lnTo>
                                  <a:lnTo>
                                    <a:pt x="0" y="5"/>
                                  </a:lnTo>
                                  <a:lnTo>
                                    <a:pt x="0" y="1"/>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75" name="Freeform 3809"/>
                          <wps:cNvSpPr>
                            <a:spLocks/>
                          </wps:cNvSpPr>
                          <wps:spPr bwMode="auto">
                            <a:xfrm>
                              <a:off x="1509" y="1295"/>
                              <a:ext cx="141" cy="39"/>
                            </a:xfrm>
                            <a:custGeom>
                              <a:avLst/>
                              <a:gdLst>
                                <a:gd name="T0" fmla="*/ 1 w 141"/>
                                <a:gd name="T1" fmla="*/ 8 h 39"/>
                                <a:gd name="T2" fmla="*/ 10 w 141"/>
                                <a:gd name="T3" fmla="*/ 7 h 39"/>
                                <a:gd name="T4" fmla="*/ 19 w 141"/>
                                <a:gd name="T5" fmla="*/ 6 h 39"/>
                                <a:gd name="T6" fmla="*/ 29 w 141"/>
                                <a:gd name="T7" fmla="*/ 6 h 39"/>
                                <a:gd name="T8" fmla="*/ 38 w 141"/>
                                <a:gd name="T9" fmla="*/ 5 h 39"/>
                                <a:gd name="T10" fmla="*/ 47 w 141"/>
                                <a:gd name="T11" fmla="*/ 5 h 39"/>
                                <a:gd name="T12" fmla="*/ 56 w 141"/>
                                <a:gd name="T13" fmla="*/ 4 h 39"/>
                                <a:gd name="T14" fmla="*/ 65 w 141"/>
                                <a:gd name="T15" fmla="*/ 4 h 39"/>
                                <a:gd name="T16" fmla="*/ 74 w 141"/>
                                <a:gd name="T17" fmla="*/ 3 h 39"/>
                                <a:gd name="T18" fmla="*/ 83 w 141"/>
                                <a:gd name="T19" fmla="*/ 2 h 39"/>
                                <a:gd name="T20" fmla="*/ 91 w 141"/>
                                <a:gd name="T21" fmla="*/ 2 h 39"/>
                                <a:gd name="T22" fmla="*/ 100 w 141"/>
                                <a:gd name="T23" fmla="*/ 1 h 39"/>
                                <a:gd name="T24" fmla="*/ 108 w 141"/>
                                <a:gd name="T25" fmla="*/ 1 h 39"/>
                                <a:gd name="T26" fmla="*/ 116 w 141"/>
                                <a:gd name="T27" fmla="*/ 1 h 39"/>
                                <a:gd name="T28" fmla="*/ 124 w 141"/>
                                <a:gd name="T29" fmla="*/ 0 h 39"/>
                                <a:gd name="T30" fmla="*/ 133 w 141"/>
                                <a:gd name="T31" fmla="*/ 0 h 39"/>
                                <a:gd name="T32" fmla="*/ 141 w 141"/>
                                <a:gd name="T33" fmla="*/ 0 h 39"/>
                                <a:gd name="T34" fmla="*/ 141 w 141"/>
                                <a:gd name="T35" fmla="*/ 3 h 39"/>
                                <a:gd name="T36" fmla="*/ 141 w 141"/>
                                <a:gd name="T37" fmla="*/ 7 h 39"/>
                                <a:gd name="T38" fmla="*/ 141 w 141"/>
                                <a:gd name="T39" fmla="*/ 10 h 39"/>
                                <a:gd name="T40" fmla="*/ 141 w 141"/>
                                <a:gd name="T41" fmla="*/ 14 h 39"/>
                                <a:gd name="T42" fmla="*/ 141 w 141"/>
                                <a:gd name="T43" fmla="*/ 17 h 39"/>
                                <a:gd name="T44" fmla="*/ 141 w 141"/>
                                <a:gd name="T45" fmla="*/ 21 h 39"/>
                                <a:gd name="T46" fmla="*/ 141 w 141"/>
                                <a:gd name="T47" fmla="*/ 24 h 39"/>
                                <a:gd name="T48" fmla="*/ 141 w 141"/>
                                <a:gd name="T49" fmla="*/ 28 h 39"/>
                                <a:gd name="T50" fmla="*/ 133 w 141"/>
                                <a:gd name="T51" fmla="*/ 29 h 39"/>
                                <a:gd name="T52" fmla="*/ 124 w 141"/>
                                <a:gd name="T53" fmla="*/ 29 h 39"/>
                                <a:gd name="T54" fmla="*/ 116 w 141"/>
                                <a:gd name="T55" fmla="*/ 30 h 39"/>
                                <a:gd name="T56" fmla="*/ 108 w 141"/>
                                <a:gd name="T57" fmla="*/ 31 h 39"/>
                                <a:gd name="T58" fmla="*/ 100 w 141"/>
                                <a:gd name="T59" fmla="*/ 32 h 39"/>
                                <a:gd name="T60" fmla="*/ 91 w 141"/>
                                <a:gd name="T61" fmla="*/ 32 h 39"/>
                                <a:gd name="T62" fmla="*/ 83 w 141"/>
                                <a:gd name="T63" fmla="*/ 33 h 39"/>
                                <a:gd name="T64" fmla="*/ 74 w 141"/>
                                <a:gd name="T65" fmla="*/ 34 h 39"/>
                                <a:gd name="T66" fmla="*/ 65 w 141"/>
                                <a:gd name="T67" fmla="*/ 34 h 39"/>
                                <a:gd name="T68" fmla="*/ 56 w 141"/>
                                <a:gd name="T69" fmla="*/ 35 h 39"/>
                                <a:gd name="T70" fmla="*/ 47 w 141"/>
                                <a:gd name="T71" fmla="*/ 36 h 39"/>
                                <a:gd name="T72" fmla="*/ 38 w 141"/>
                                <a:gd name="T73" fmla="*/ 37 h 39"/>
                                <a:gd name="T74" fmla="*/ 28 w 141"/>
                                <a:gd name="T75" fmla="*/ 37 h 39"/>
                                <a:gd name="T76" fmla="*/ 19 w 141"/>
                                <a:gd name="T77" fmla="*/ 38 h 39"/>
                                <a:gd name="T78" fmla="*/ 9 w 141"/>
                                <a:gd name="T79" fmla="*/ 38 h 39"/>
                                <a:gd name="T80" fmla="*/ 0 w 141"/>
                                <a:gd name="T81" fmla="*/ 39 h 39"/>
                                <a:gd name="T82" fmla="*/ 0 w 141"/>
                                <a:gd name="T83" fmla="*/ 35 h 39"/>
                                <a:gd name="T84" fmla="*/ 0 w 141"/>
                                <a:gd name="T85" fmla="*/ 31 h 39"/>
                                <a:gd name="T86" fmla="*/ 0 w 141"/>
                                <a:gd name="T87" fmla="*/ 27 h 39"/>
                                <a:gd name="T88" fmla="*/ 0 w 141"/>
                                <a:gd name="T89" fmla="*/ 23 h 39"/>
                                <a:gd name="T90" fmla="*/ 0 w 141"/>
                                <a:gd name="T91" fmla="*/ 19 h 39"/>
                                <a:gd name="T92" fmla="*/ 0 w 141"/>
                                <a:gd name="T93" fmla="*/ 16 h 39"/>
                                <a:gd name="T94" fmla="*/ 0 w 141"/>
                                <a:gd name="T95" fmla="*/ 12 h 39"/>
                                <a:gd name="T96" fmla="*/ 1 w 141"/>
                                <a:gd name="T97" fmla="*/ 8 h 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41" h="39">
                                  <a:moveTo>
                                    <a:pt x="1" y="8"/>
                                  </a:moveTo>
                                  <a:lnTo>
                                    <a:pt x="10" y="7"/>
                                  </a:lnTo>
                                  <a:lnTo>
                                    <a:pt x="19" y="6"/>
                                  </a:lnTo>
                                  <a:lnTo>
                                    <a:pt x="29" y="6"/>
                                  </a:lnTo>
                                  <a:lnTo>
                                    <a:pt x="38" y="5"/>
                                  </a:lnTo>
                                  <a:lnTo>
                                    <a:pt x="47" y="5"/>
                                  </a:lnTo>
                                  <a:lnTo>
                                    <a:pt x="56" y="4"/>
                                  </a:lnTo>
                                  <a:lnTo>
                                    <a:pt x="65" y="4"/>
                                  </a:lnTo>
                                  <a:lnTo>
                                    <a:pt x="74" y="3"/>
                                  </a:lnTo>
                                  <a:lnTo>
                                    <a:pt x="83" y="2"/>
                                  </a:lnTo>
                                  <a:lnTo>
                                    <a:pt x="91" y="2"/>
                                  </a:lnTo>
                                  <a:lnTo>
                                    <a:pt x="100" y="1"/>
                                  </a:lnTo>
                                  <a:lnTo>
                                    <a:pt x="108" y="1"/>
                                  </a:lnTo>
                                  <a:lnTo>
                                    <a:pt x="116" y="1"/>
                                  </a:lnTo>
                                  <a:lnTo>
                                    <a:pt x="124" y="0"/>
                                  </a:lnTo>
                                  <a:lnTo>
                                    <a:pt x="133" y="0"/>
                                  </a:lnTo>
                                  <a:lnTo>
                                    <a:pt x="141" y="0"/>
                                  </a:lnTo>
                                  <a:lnTo>
                                    <a:pt x="141" y="3"/>
                                  </a:lnTo>
                                  <a:lnTo>
                                    <a:pt x="141" y="7"/>
                                  </a:lnTo>
                                  <a:lnTo>
                                    <a:pt x="141" y="10"/>
                                  </a:lnTo>
                                  <a:lnTo>
                                    <a:pt x="141" y="14"/>
                                  </a:lnTo>
                                  <a:lnTo>
                                    <a:pt x="141" y="17"/>
                                  </a:lnTo>
                                  <a:lnTo>
                                    <a:pt x="141" y="21"/>
                                  </a:lnTo>
                                  <a:lnTo>
                                    <a:pt x="141" y="24"/>
                                  </a:lnTo>
                                  <a:lnTo>
                                    <a:pt x="141" y="28"/>
                                  </a:lnTo>
                                  <a:lnTo>
                                    <a:pt x="133" y="29"/>
                                  </a:lnTo>
                                  <a:lnTo>
                                    <a:pt x="124" y="29"/>
                                  </a:lnTo>
                                  <a:lnTo>
                                    <a:pt x="116" y="30"/>
                                  </a:lnTo>
                                  <a:lnTo>
                                    <a:pt x="108" y="31"/>
                                  </a:lnTo>
                                  <a:lnTo>
                                    <a:pt x="100" y="32"/>
                                  </a:lnTo>
                                  <a:lnTo>
                                    <a:pt x="91" y="32"/>
                                  </a:lnTo>
                                  <a:lnTo>
                                    <a:pt x="83" y="33"/>
                                  </a:lnTo>
                                  <a:lnTo>
                                    <a:pt x="74" y="34"/>
                                  </a:lnTo>
                                  <a:lnTo>
                                    <a:pt x="65" y="34"/>
                                  </a:lnTo>
                                  <a:lnTo>
                                    <a:pt x="56" y="35"/>
                                  </a:lnTo>
                                  <a:lnTo>
                                    <a:pt x="47" y="36"/>
                                  </a:lnTo>
                                  <a:lnTo>
                                    <a:pt x="38" y="37"/>
                                  </a:lnTo>
                                  <a:lnTo>
                                    <a:pt x="28" y="37"/>
                                  </a:lnTo>
                                  <a:lnTo>
                                    <a:pt x="19" y="38"/>
                                  </a:lnTo>
                                  <a:lnTo>
                                    <a:pt x="9" y="38"/>
                                  </a:lnTo>
                                  <a:lnTo>
                                    <a:pt x="0" y="39"/>
                                  </a:lnTo>
                                  <a:lnTo>
                                    <a:pt x="0" y="35"/>
                                  </a:lnTo>
                                  <a:lnTo>
                                    <a:pt x="0" y="31"/>
                                  </a:lnTo>
                                  <a:lnTo>
                                    <a:pt x="0" y="27"/>
                                  </a:lnTo>
                                  <a:lnTo>
                                    <a:pt x="0" y="23"/>
                                  </a:lnTo>
                                  <a:lnTo>
                                    <a:pt x="0" y="19"/>
                                  </a:lnTo>
                                  <a:lnTo>
                                    <a:pt x="0" y="16"/>
                                  </a:lnTo>
                                  <a:lnTo>
                                    <a:pt x="0" y="12"/>
                                  </a:lnTo>
                                  <a:lnTo>
                                    <a:pt x="1" y="8"/>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76" name="Freeform 3810"/>
                          <wps:cNvSpPr>
                            <a:spLocks/>
                          </wps:cNvSpPr>
                          <wps:spPr bwMode="auto">
                            <a:xfrm>
                              <a:off x="1508" y="1353"/>
                              <a:ext cx="142" cy="40"/>
                            </a:xfrm>
                            <a:custGeom>
                              <a:avLst/>
                              <a:gdLst>
                                <a:gd name="T0" fmla="*/ 1 w 142"/>
                                <a:gd name="T1" fmla="*/ 14 h 40"/>
                                <a:gd name="T2" fmla="*/ 10 w 142"/>
                                <a:gd name="T3" fmla="*/ 13 h 40"/>
                                <a:gd name="T4" fmla="*/ 20 w 142"/>
                                <a:gd name="T5" fmla="*/ 12 h 40"/>
                                <a:gd name="T6" fmla="*/ 29 w 142"/>
                                <a:gd name="T7" fmla="*/ 11 h 40"/>
                                <a:gd name="T8" fmla="*/ 39 w 142"/>
                                <a:gd name="T9" fmla="*/ 11 h 40"/>
                                <a:gd name="T10" fmla="*/ 48 w 142"/>
                                <a:gd name="T11" fmla="*/ 10 h 40"/>
                                <a:gd name="T12" fmla="*/ 57 w 142"/>
                                <a:gd name="T13" fmla="*/ 9 h 40"/>
                                <a:gd name="T14" fmla="*/ 66 w 142"/>
                                <a:gd name="T15" fmla="*/ 8 h 40"/>
                                <a:gd name="T16" fmla="*/ 75 w 142"/>
                                <a:gd name="T17" fmla="*/ 7 h 40"/>
                                <a:gd name="T18" fmla="*/ 84 w 142"/>
                                <a:gd name="T19" fmla="*/ 6 h 40"/>
                                <a:gd name="T20" fmla="*/ 92 w 142"/>
                                <a:gd name="T21" fmla="*/ 5 h 40"/>
                                <a:gd name="T22" fmla="*/ 101 w 142"/>
                                <a:gd name="T23" fmla="*/ 4 h 40"/>
                                <a:gd name="T24" fmla="*/ 109 w 142"/>
                                <a:gd name="T25" fmla="*/ 3 h 40"/>
                                <a:gd name="T26" fmla="*/ 117 w 142"/>
                                <a:gd name="T27" fmla="*/ 2 h 40"/>
                                <a:gd name="T28" fmla="*/ 125 w 142"/>
                                <a:gd name="T29" fmla="*/ 1 h 40"/>
                                <a:gd name="T30" fmla="*/ 134 w 142"/>
                                <a:gd name="T31" fmla="*/ 0 h 40"/>
                                <a:gd name="T32" fmla="*/ 142 w 142"/>
                                <a:gd name="T33" fmla="*/ 0 h 40"/>
                                <a:gd name="T34" fmla="*/ 142 w 142"/>
                                <a:gd name="T35" fmla="*/ 2 h 40"/>
                                <a:gd name="T36" fmla="*/ 142 w 142"/>
                                <a:gd name="T37" fmla="*/ 5 h 40"/>
                                <a:gd name="T38" fmla="*/ 142 w 142"/>
                                <a:gd name="T39" fmla="*/ 8 h 40"/>
                                <a:gd name="T40" fmla="*/ 142 w 142"/>
                                <a:gd name="T41" fmla="*/ 11 h 40"/>
                                <a:gd name="T42" fmla="*/ 142 w 142"/>
                                <a:gd name="T43" fmla="*/ 14 h 40"/>
                                <a:gd name="T44" fmla="*/ 142 w 142"/>
                                <a:gd name="T45" fmla="*/ 17 h 40"/>
                                <a:gd name="T46" fmla="*/ 142 w 142"/>
                                <a:gd name="T47" fmla="*/ 19 h 40"/>
                                <a:gd name="T48" fmla="*/ 142 w 142"/>
                                <a:gd name="T49" fmla="*/ 22 h 40"/>
                                <a:gd name="T50" fmla="*/ 134 w 142"/>
                                <a:gd name="T51" fmla="*/ 23 h 40"/>
                                <a:gd name="T52" fmla="*/ 125 w 142"/>
                                <a:gd name="T53" fmla="*/ 24 h 40"/>
                                <a:gd name="T54" fmla="*/ 117 w 142"/>
                                <a:gd name="T55" fmla="*/ 25 h 40"/>
                                <a:gd name="T56" fmla="*/ 109 w 142"/>
                                <a:gd name="T57" fmla="*/ 26 h 40"/>
                                <a:gd name="T58" fmla="*/ 101 w 142"/>
                                <a:gd name="T59" fmla="*/ 27 h 40"/>
                                <a:gd name="T60" fmla="*/ 92 w 142"/>
                                <a:gd name="T61" fmla="*/ 28 h 40"/>
                                <a:gd name="T62" fmla="*/ 84 w 142"/>
                                <a:gd name="T63" fmla="*/ 29 h 40"/>
                                <a:gd name="T64" fmla="*/ 75 w 142"/>
                                <a:gd name="T65" fmla="*/ 31 h 40"/>
                                <a:gd name="T66" fmla="*/ 66 w 142"/>
                                <a:gd name="T67" fmla="*/ 32 h 40"/>
                                <a:gd name="T68" fmla="*/ 57 w 142"/>
                                <a:gd name="T69" fmla="*/ 33 h 40"/>
                                <a:gd name="T70" fmla="*/ 47 w 142"/>
                                <a:gd name="T71" fmla="*/ 34 h 40"/>
                                <a:gd name="T72" fmla="*/ 38 w 142"/>
                                <a:gd name="T73" fmla="*/ 35 h 40"/>
                                <a:gd name="T74" fmla="*/ 28 w 142"/>
                                <a:gd name="T75" fmla="*/ 36 h 40"/>
                                <a:gd name="T76" fmla="*/ 19 w 142"/>
                                <a:gd name="T77" fmla="*/ 37 h 40"/>
                                <a:gd name="T78" fmla="*/ 10 w 142"/>
                                <a:gd name="T79" fmla="*/ 38 h 40"/>
                                <a:gd name="T80" fmla="*/ 0 w 142"/>
                                <a:gd name="T81" fmla="*/ 40 h 40"/>
                                <a:gd name="T82" fmla="*/ 0 w 142"/>
                                <a:gd name="T83" fmla="*/ 36 h 40"/>
                                <a:gd name="T84" fmla="*/ 0 w 142"/>
                                <a:gd name="T85" fmla="*/ 33 h 40"/>
                                <a:gd name="T86" fmla="*/ 0 w 142"/>
                                <a:gd name="T87" fmla="*/ 30 h 40"/>
                                <a:gd name="T88" fmla="*/ 0 w 142"/>
                                <a:gd name="T89" fmla="*/ 27 h 40"/>
                                <a:gd name="T90" fmla="*/ 0 w 142"/>
                                <a:gd name="T91" fmla="*/ 24 h 40"/>
                                <a:gd name="T92" fmla="*/ 0 w 142"/>
                                <a:gd name="T93" fmla="*/ 20 h 40"/>
                                <a:gd name="T94" fmla="*/ 0 w 142"/>
                                <a:gd name="T95" fmla="*/ 17 h 40"/>
                                <a:gd name="T96" fmla="*/ 1 w 142"/>
                                <a:gd name="T97" fmla="*/ 1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42" h="40">
                                  <a:moveTo>
                                    <a:pt x="1" y="14"/>
                                  </a:moveTo>
                                  <a:lnTo>
                                    <a:pt x="10" y="13"/>
                                  </a:lnTo>
                                  <a:lnTo>
                                    <a:pt x="20" y="12"/>
                                  </a:lnTo>
                                  <a:lnTo>
                                    <a:pt x="29" y="11"/>
                                  </a:lnTo>
                                  <a:lnTo>
                                    <a:pt x="39" y="11"/>
                                  </a:lnTo>
                                  <a:lnTo>
                                    <a:pt x="48" y="10"/>
                                  </a:lnTo>
                                  <a:lnTo>
                                    <a:pt x="57" y="9"/>
                                  </a:lnTo>
                                  <a:lnTo>
                                    <a:pt x="66" y="8"/>
                                  </a:lnTo>
                                  <a:lnTo>
                                    <a:pt x="75" y="7"/>
                                  </a:lnTo>
                                  <a:lnTo>
                                    <a:pt x="84" y="6"/>
                                  </a:lnTo>
                                  <a:lnTo>
                                    <a:pt x="92" y="5"/>
                                  </a:lnTo>
                                  <a:lnTo>
                                    <a:pt x="101" y="4"/>
                                  </a:lnTo>
                                  <a:lnTo>
                                    <a:pt x="109" y="3"/>
                                  </a:lnTo>
                                  <a:lnTo>
                                    <a:pt x="117" y="2"/>
                                  </a:lnTo>
                                  <a:lnTo>
                                    <a:pt x="125" y="1"/>
                                  </a:lnTo>
                                  <a:lnTo>
                                    <a:pt x="134" y="0"/>
                                  </a:lnTo>
                                  <a:lnTo>
                                    <a:pt x="142" y="0"/>
                                  </a:lnTo>
                                  <a:lnTo>
                                    <a:pt x="142" y="2"/>
                                  </a:lnTo>
                                  <a:lnTo>
                                    <a:pt x="142" y="5"/>
                                  </a:lnTo>
                                  <a:lnTo>
                                    <a:pt x="142" y="8"/>
                                  </a:lnTo>
                                  <a:lnTo>
                                    <a:pt x="142" y="11"/>
                                  </a:lnTo>
                                  <a:lnTo>
                                    <a:pt x="142" y="14"/>
                                  </a:lnTo>
                                  <a:lnTo>
                                    <a:pt x="142" y="17"/>
                                  </a:lnTo>
                                  <a:lnTo>
                                    <a:pt x="142" y="19"/>
                                  </a:lnTo>
                                  <a:lnTo>
                                    <a:pt x="142" y="22"/>
                                  </a:lnTo>
                                  <a:lnTo>
                                    <a:pt x="134" y="23"/>
                                  </a:lnTo>
                                  <a:lnTo>
                                    <a:pt x="125" y="24"/>
                                  </a:lnTo>
                                  <a:lnTo>
                                    <a:pt x="117" y="25"/>
                                  </a:lnTo>
                                  <a:lnTo>
                                    <a:pt x="109" y="26"/>
                                  </a:lnTo>
                                  <a:lnTo>
                                    <a:pt x="101" y="27"/>
                                  </a:lnTo>
                                  <a:lnTo>
                                    <a:pt x="92" y="28"/>
                                  </a:lnTo>
                                  <a:lnTo>
                                    <a:pt x="84" y="29"/>
                                  </a:lnTo>
                                  <a:lnTo>
                                    <a:pt x="75" y="31"/>
                                  </a:lnTo>
                                  <a:lnTo>
                                    <a:pt x="66" y="32"/>
                                  </a:lnTo>
                                  <a:lnTo>
                                    <a:pt x="57" y="33"/>
                                  </a:lnTo>
                                  <a:lnTo>
                                    <a:pt x="47" y="34"/>
                                  </a:lnTo>
                                  <a:lnTo>
                                    <a:pt x="38" y="35"/>
                                  </a:lnTo>
                                  <a:lnTo>
                                    <a:pt x="28" y="36"/>
                                  </a:lnTo>
                                  <a:lnTo>
                                    <a:pt x="19" y="37"/>
                                  </a:lnTo>
                                  <a:lnTo>
                                    <a:pt x="10" y="38"/>
                                  </a:lnTo>
                                  <a:lnTo>
                                    <a:pt x="0" y="40"/>
                                  </a:lnTo>
                                  <a:lnTo>
                                    <a:pt x="0" y="36"/>
                                  </a:lnTo>
                                  <a:lnTo>
                                    <a:pt x="0" y="33"/>
                                  </a:lnTo>
                                  <a:lnTo>
                                    <a:pt x="0" y="30"/>
                                  </a:lnTo>
                                  <a:lnTo>
                                    <a:pt x="0" y="27"/>
                                  </a:lnTo>
                                  <a:lnTo>
                                    <a:pt x="0" y="24"/>
                                  </a:lnTo>
                                  <a:lnTo>
                                    <a:pt x="0" y="20"/>
                                  </a:lnTo>
                                  <a:lnTo>
                                    <a:pt x="0" y="17"/>
                                  </a:lnTo>
                                  <a:lnTo>
                                    <a:pt x="1" y="14"/>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77" name="Freeform 3811"/>
                          <wps:cNvSpPr>
                            <a:spLocks/>
                          </wps:cNvSpPr>
                          <wps:spPr bwMode="auto">
                            <a:xfrm>
                              <a:off x="1510" y="1235"/>
                              <a:ext cx="140" cy="26"/>
                            </a:xfrm>
                            <a:custGeom>
                              <a:avLst/>
                              <a:gdLst>
                                <a:gd name="T0" fmla="*/ 0 w 140"/>
                                <a:gd name="T1" fmla="*/ 2 h 26"/>
                                <a:gd name="T2" fmla="*/ 10 w 140"/>
                                <a:gd name="T3" fmla="*/ 1 h 26"/>
                                <a:gd name="T4" fmla="*/ 19 w 140"/>
                                <a:gd name="T5" fmla="*/ 1 h 26"/>
                                <a:gd name="T6" fmla="*/ 28 w 140"/>
                                <a:gd name="T7" fmla="*/ 1 h 26"/>
                                <a:gd name="T8" fmla="*/ 38 w 140"/>
                                <a:gd name="T9" fmla="*/ 1 h 26"/>
                                <a:gd name="T10" fmla="*/ 47 w 140"/>
                                <a:gd name="T11" fmla="*/ 1 h 26"/>
                                <a:gd name="T12" fmla="*/ 56 w 140"/>
                                <a:gd name="T13" fmla="*/ 1 h 26"/>
                                <a:gd name="T14" fmla="*/ 65 w 140"/>
                                <a:gd name="T15" fmla="*/ 1 h 26"/>
                                <a:gd name="T16" fmla="*/ 74 w 140"/>
                                <a:gd name="T17" fmla="*/ 1 h 26"/>
                                <a:gd name="T18" fmla="*/ 82 w 140"/>
                                <a:gd name="T19" fmla="*/ 1 h 26"/>
                                <a:gd name="T20" fmla="*/ 91 w 140"/>
                                <a:gd name="T21" fmla="*/ 1 h 26"/>
                                <a:gd name="T22" fmla="*/ 99 w 140"/>
                                <a:gd name="T23" fmla="*/ 1 h 26"/>
                                <a:gd name="T24" fmla="*/ 107 w 140"/>
                                <a:gd name="T25" fmla="*/ 1 h 26"/>
                                <a:gd name="T26" fmla="*/ 115 w 140"/>
                                <a:gd name="T27" fmla="*/ 0 h 26"/>
                                <a:gd name="T28" fmla="*/ 123 w 140"/>
                                <a:gd name="T29" fmla="*/ 0 h 26"/>
                                <a:gd name="T30" fmla="*/ 132 w 140"/>
                                <a:gd name="T31" fmla="*/ 0 h 26"/>
                                <a:gd name="T32" fmla="*/ 140 w 140"/>
                                <a:gd name="T33" fmla="*/ 0 h 26"/>
                                <a:gd name="T34" fmla="*/ 140 w 140"/>
                                <a:gd name="T35" fmla="*/ 3 h 26"/>
                                <a:gd name="T36" fmla="*/ 140 w 140"/>
                                <a:gd name="T37" fmla="*/ 6 h 26"/>
                                <a:gd name="T38" fmla="*/ 140 w 140"/>
                                <a:gd name="T39" fmla="*/ 8 h 26"/>
                                <a:gd name="T40" fmla="*/ 140 w 140"/>
                                <a:gd name="T41" fmla="*/ 11 h 26"/>
                                <a:gd name="T42" fmla="*/ 140 w 140"/>
                                <a:gd name="T43" fmla="*/ 14 h 26"/>
                                <a:gd name="T44" fmla="*/ 140 w 140"/>
                                <a:gd name="T45" fmla="*/ 17 h 26"/>
                                <a:gd name="T46" fmla="*/ 140 w 140"/>
                                <a:gd name="T47" fmla="*/ 20 h 26"/>
                                <a:gd name="T48" fmla="*/ 140 w 140"/>
                                <a:gd name="T49" fmla="*/ 23 h 26"/>
                                <a:gd name="T50" fmla="*/ 132 w 140"/>
                                <a:gd name="T51" fmla="*/ 23 h 26"/>
                                <a:gd name="T52" fmla="*/ 123 w 140"/>
                                <a:gd name="T53" fmla="*/ 23 h 26"/>
                                <a:gd name="T54" fmla="*/ 115 w 140"/>
                                <a:gd name="T55" fmla="*/ 23 h 26"/>
                                <a:gd name="T56" fmla="*/ 107 w 140"/>
                                <a:gd name="T57" fmla="*/ 24 h 26"/>
                                <a:gd name="T58" fmla="*/ 99 w 140"/>
                                <a:gd name="T59" fmla="*/ 24 h 26"/>
                                <a:gd name="T60" fmla="*/ 91 w 140"/>
                                <a:gd name="T61" fmla="*/ 24 h 26"/>
                                <a:gd name="T62" fmla="*/ 82 w 140"/>
                                <a:gd name="T63" fmla="*/ 24 h 26"/>
                                <a:gd name="T64" fmla="*/ 74 w 140"/>
                                <a:gd name="T65" fmla="*/ 25 h 26"/>
                                <a:gd name="T66" fmla="*/ 65 w 140"/>
                                <a:gd name="T67" fmla="*/ 25 h 26"/>
                                <a:gd name="T68" fmla="*/ 56 w 140"/>
                                <a:gd name="T69" fmla="*/ 25 h 26"/>
                                <a:gd name="T70" fmla="*/ 47 w 140"/>
                                <a:gd name="T71" fmla="*/ 25 h 26"/>
                                <a:gd name="T72" fmla="*/ 38 w 140"/>
                                <a:gd name="T73" fmla="*/ 25 h 26"/>
                                <a:gd name="T74" fmla="*/ 28 w 140"/>
                                <a:gd name="T75" fmla="*/ 25 h 26"/>
                                <a:gd name="T76" fmla="*/ 19 w 140"/>
                                <a:gd name="T77" fmla="*/ 26 h 26"/>
                                <a:gd name="T78" fmla="*/ 9 w 140"/>
                                <a:gd name="T79" fmla="*/ 26 h 26"/>
                                <a:gd name="T80" fmla="*/ 0 w 140"/>
                                <a:gd name="T81" fmla="*/ 26 h 26"/>
                                <a:gd name="T82" fmla="*/ 0 w 140"/>
                                <a:gd name="T83" fmla="*/ 23 h 26"/>
                                <a:gd name="T84" fmla="*/ 0 w 140"/>
                                <a:gd name="T85" fmla="*/ 20 h 26"/>
                                <a:gd name="T86" fmla="*/ 0 w 140"/>
                                <a:gd name="T87" fmla="*/ 17 h 26"/>
                                <a:gd name="T88" fmla="*/ 0 w 140"/>
                                <a:gd name="T89" fmla="*/ 14 h 26"/>
                                <a:gd name="T90" fmla="*/ 0 w 140"/>
                                <a:gd name="T91" fmla="*/ 10 h 26"/>
                                <a:gd name="T92" fmla="*/ 0 w 140"/>
                                <a:gd name="T93" fmla="*/ 8 h 26"/>
                                <a:gd name="T94" fmla="*/ 0 w 140"/>
                                <a:gd name="T95" fmla="*/ 5 h 26"/>
                                <a:gd name="T96" fmla="*/ 0 w 140"/>
                                <a:gd name="T97" fmla="*/ 2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40" h="26">
                                  <a:moveTo>
                                    <a:pt x="0" y="2"/>
                                  </a:moveTo>
                                  <a:lnTo>
                                    <a:pt x="10" y="1"/>
                                  </a:lnTo>
                                  <a:lnTo>
                                    <a:pt x="19" y="1"/>
                                  </a:lnTo>
                                  <a:lnTo>
                                    <a:pt x="28" y="1"/>
                                  </a:lnTo>
                                  <a:lnTo>
                                    <a:pt x="38" y="1"/>
                                  </a:lnTo>
                                  <a:lnTo>
                                    <a:pt x="47" y="1"/>
                                  </a:lnTo>
                                  <a:lnTo>
                                    <a:pt x="56" y="1"/>
                                  </a:lnTo>
                                  <a:lnTo>
                                    <a:pt x="65" y="1"/>
                                  </a:lnTo>
                                  <a:lnTo>
                                    <a:pt x="74" y="1"/>
                                  </a:lnTo>
                                  <a:lnTo>
                                    <a:pt x="82" y="1"/>
                                  </a:lnTo>
                                  <a:lnTo>
                                    <a:pt x="91" y="1"/>
                                  </a:lnTo>
                                  <a:lnTo>
                                    <a:pt x="99" y="1"/>
                                  </a:lnTo>
                                  <a:lnTo>
                                    <a:pt x="107" y="1"/>
                                  </a:lnTo>
                                  <a:lnTo>
                                    <a:pt x="115" y="0"/>
                                  </a:lnTo>
                                  <a:lnTo>
                                    <a:pt x="123" y="0"/>
                                  </a:lnTo>
                                  <a:lnTo>
                                    <a:pt x="132" y="0"/>
                                  </a:lnTo>
                                  <a:lnTo>
                                    <a:pt x="140" y="0"/>
                                  </a:lnTo>
                                  <a:lnTo>
                                    <a:pt x="140" y="3"/>
                                  </a:lnTo>
                                  <a:lnTo>
                                    <a:pt x="140" y="6"/>
                                  </a:lnTo>
                                  <a:lnTo>
                                    <a:pt x="140" y="8"/>
                                  </a:lnTo>
                                  <a:lnTo>
                                    <a:pt x="140" y="11"/>
                                  </a:lnTo>
                                  <a:lnTo>
                                    <a:pt x="140" y="14"/>
                                  </a:lnTo>
                                  <a:lnTo>
                                    <a:pt x="140" y="17"/>
                                  </a:lnTo>
                                  <a:lnTo>
                                    <a:pt x="140" y="20"/>
                                  </a:lnTo>
                                  <a:lnTo>
                                    <a:pt x="140" y="23"/>
                                  </a:lnTo>
                                  <a:lnTo>
                                    <a:pt x="132" y="23"/>
                                  </a:lnTo>
                                  <a:lnTo>
                                    <a:pt x="123" y="23"/>
                                  </a:lnTo>
                                  <a:lnTo>
                                    <a:pt x="115" y="23"/>
                                  </a:lnTo>
                                  <a:lnTo>
                                    <a:pt x="107" y="24"/>
                                  </a:lnTo>
                                  <a:lnTo>
                                    <a:pt x="99" y="24"/>
                                  </a:lnTo>
                                  <a:lnTo>
                                    <a:pt x="91" y="24"/>
                                  </a:lnTo>
                                  <a:lnTo>
                                    <a:pt x="82" y="24"/>
                                  </a:lnTo>
                                  <a:lnTo>
                                    <a:pt x="74" y="25"/>
                                  </a:lnTo>
                                  <a:lnTo>
                                    <a:pt x="65" y="25"/>
                                  </a:lnTo>
                                  <a:lnTo>
                                    <a:pt x="56" y="25"/>
                                  </a:lnTo>
                                  <a:lnTo>
                                    <a:pt x="47" y="25"/>
                                  </a:lnTo>
                                  <a:lnTo>
                                    <a:pt x="38" y="25"/>
                                  </a:lnTo>
                                  <a:lnTo>
                                    <a:pt x="28" y="25"/>
                                  </a:lnTo>
                                  <a:lnTo>
                                    <a:pt x="19" y="26"/>
                                  </a:lnTo>
                                  <a:lnTo>
                                    <a:pt x="9" y="26"/>
                                  </a:lnTo>
                                  <a:lnTo>
                                    <a:pt x="0" y="26"/>
                                  </a:lnTo>
                                  <a:lnTo>
                                    <a:pt x="0" y="23"/>
                                  </a:lnTo>
                                  <a:lnTo>
                                    <a:pt x="0" y="20"/>
                                  </a:lnTo>
                                  <a:lnTo>
                                    <a:pt x="0" y="17"/>
                                  </a:lnTo>
                                  <a:lnTo>
                                    <a:pt x="0" y="14"/>
                                  </a:lnTo>
                                  <a:lnTo>
                                    <a:pt x="0" y="10"/>
                                  </a:lnTo>
                                  <a:lnTo>
                                    <a:pt x="0" y="8"/>
                                  </a:lnTo>
                                  <a:lnTo>
                                    <a:pt x="0" y="5"/>
                                  </a:lnTo>
                                  <a:lnTo>
                                    <a:pt x="0" y="2"/>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78" name="Freeform 3812"/>
                          <wps:cNvSpPr>
                            <a:spLocks/>
                          </wps:cNvSpPr>
                          <wps:spPr bwMode="auto">
                            <a:xfrm>
                              <a:off x="1491" y="677"/>
                              <a:ext cx="167" cy="81"/>
                            </a:xfrm>
                            <a:custGeom>
                              <a:avLst/>
                              <a:gdLst>
                                <a:gd name="T0" fmla="*/ 6 w 167"/>
                                <a:gd name="T1" fmla="*/ 2 h 81"/>
                                <a:gd name="T2" fmla="*/ 8 w 167"/>
                                <a:gd name="T3" fmla="*/ 10 h 81"/>
                                <a:gd name="T4" fmla="*/ 15 w 167"/>
                                <a:gd name="T5" fmla="*/ 15 h 81"/>
                                <a:gd name="T6" fmla="*/ 18 w 167"/>
                                <a:gd name="T7" fmla="*/ 9 h 81"/>
                                <a:gd name="T8" fmla="*/ 24 w 167"/>
                                <a:gd name="T9" fmla="*/ 9 h 81"/>
                                <a:gd name="T10" fmla="*/ 26 w 167"/>
                                <a:gd name="T11" fmla="*/ 16 h 81"/>
                                <a:gd name="T12" fmla="*/ 32 w 167"/>
                                <a:gd name="T13" fmla="*/ 21 h 81"/>
                                <a:gd name="T14" fmla="*/ 35 w 167"/>
                                <a:gd name="T15" fmla="*/ 15 h 81"/>
                                <a:gd name="T16" fmla="*/ 40 w 167"/>
                                <a:gd name="T17" fmla="*/ 15 h 81"/>
                                <a:gd name="T18" fmla="*/ 42 w 167"/>
                                <a:gd name="T19" fmla="*/ 23 h 81"/>
                                <a:gd name="T20" fmla="*/ 49 w 167"/>
                                <a:gd name="T21" fmla="*/ 28 h 81"/>
                                <a:gd name="T22" fmla="*/ 51 w 167"/>
                                <a:gd name="T23" fmla="*/ 22 h 81"/>
                                <a:gd name="T24" fmla="*/ 57 w 167"/>
                                <a:gd name="T25" fmla="*/ 21 h 81"/>
                                <a:gd name="T26" fmla="*/ 59 w 167"/>
                                <a:gd name="T27" fmla="*/ 29 h 81"/>
                                <a:gd name="T28" fmla="*/ 65 w 167"/>
                                <a:gd name="T29" fmla="*/ 34 h 81"/>
                                <a:gd name="T30" fmla="*/ 68 w 167"/>
                                <a:gd name="T31" fmla="*/ 28 h 81"/>
                                <a:gd name="T32" fmla="*/ 73 w 167"/>
                                <a:gd name="T33" fmla="*/ 28 h 81"/>
                                <a:gd name="T34" fmla="*/ 75 w 167"/>
                                <a:gd name="T35" fmla="*/ 35 h 81"/>
                                <a:gd name="T36" fmla="*/ 81 w 167"/>
                                <a:gd name="T37" fmla="*/ 40 h 81"/>
                                <a:gd name="T38" fmla="*/ 83 w 167"/>
                                <a:gd name="T39" fmla="*/ 34 h 81"/>
                                <a:gd name="T40" fmla="*/ 88 w 167"/>
                                <a:gd name="T41" fmla="*/ 34 h 81"/>
                                <a:gd name="T42" fmla="*/ 90 w 167"/>
                                <a:gd name="T43" fmla="*/ 41 h 81"/>
                                <a:gd name="T44" fmla="*/ 96 w 167"/>
                                <a:gd name="T45" fmla="*/ 46 h 81"/>
                                <a:gd name="T46" fmla="*/ 99 w 167"/>
                                <a:gd name="T47" fmla="*/ 40 h 81"/>
                                <a:gd name="T48" fmla="*/ 104 w 167"/>
                                <a:gd name="T49" fmla="*/ 40 h 81"/>
                                <a:gd name="T50" fmla="*/ 106 w 167"/>
                                <a:gd name="T51" fmla="*/ 47 h 81"/>
                                <a:gd name="T52" fmla="*/ 112 w 167"/>
                                <a:gd name="T53" fmla="*/ 52 h 81"/>
                                <a:gd name="T54" fmla="*/ 114 w 167"/>
                                <a:gd name="T55" fmla="*/ 46 h 81"/>
                                <a:gd name="T56" fmla="*/ 119 w 167"/>
                                <a:gd name="T57" fmla="*/ 46 h 81"/>
                                <a:gd name="T58" fmla="*/ 120 w 167"/>
                                <a:gd name="T59" fmla="*/ 53 h 81"/>
                                <a:gd name="T60" fmla="*/ 126 w 167"/>
                                <a:gd name="T61" fmla="*/ 58 h 81"/>
                                <a:gd name="T62" fmla="*/ 129 w 167"/>
                                <a:gd name="T63" fmla="*/ 52 h 81"/>
                                <a:gd name="T64" fmla="*/ 133 w 167"/>
                                <a:gd name="T65" fmla="*/ 51 h 81"/>
                                <a:gd name="T66" fmla="*/ 135 w 167"/>
                                <a:gd name="T67" fmla="*/ 59 h 81"/>
                                <a:gd name="T68" fmla="*/ 141 w 167"/>
                                <a:gd name="T69" fmla="*/ 63 h 81"/>
                                <a:gd name="T70" fmla="*/ 143 w 167"/>
                                <a:gd name="T71" fmla="*/ 58 h 81"/>
                                <a:gd name="T72" fmla="*/ 148 w 167"/>
                                <a:gd name="T73" fmla="*/ 57 h 81"/>
                                <a:gd name="T74" fmla="*/ 149 w 167"/>
                                <a:gd name="T75" fmla="*/ 65 h 81"/>
                                <a:gd name="T76" fmla="*/ 155 w 167"/>
                                <a:gd name="T77" fmla="*/ 69 h 81"/>
                                <a:gd name="T78" fmla="*/ 157 w 167"/>
                                <a:gd name="T79" fmla="*/ 63 h 81"/>
                                <a:gd name="T80" fmla="*/ 162 w 167"/>
                                <a:gd name="T81" fmla="*/ 63 h 81"/>
                                <a:gd name="T82" fmla="*/ 163 w 167"/>
                                <a:gd name="T83" fmla="*/ 70 h 81"/>
                                <a:gd name="T84" fmla="*/ 167 w 167"/>
                                <a:gd name="T85" fmla="*/ 75 h 81"/>
                                <a:gd name="T86" fmla="*/ 158 w 167"/>
                                <a:gd name="T87" fmla="*/ 77 h 81"/>
                                <a:gd name="T88" fmla="*/ 119 w 167"/>
                                <a:gd name="T89" fmla="*/ 62 h 81"/>
                                <a:gd name="T90" fmla="*/ 78 w 167"/>
                                <a:gd name="T91" fmla="*/ 47 h 81"/>
                                <a:gd name="T92" fmla="*/ 34 w 167"/>
                                <a:gd name="T93" fmla="*/ 30 h 81"/>
                                <a:gd name="T94" fmla="*/ 0 w 167"/>
                                <a:gd name="T95" fmla="*/ 15 h 81"/>
                                <a:gd name="T96" fmla="*/ 0 w 167"/>
                                <a:gd name="T97" fmla="*/ 6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67" h="81">
                                  <a:moveTo>
                                    <a:pt x="0" y="0"/>
                                  </a:moveTo>
                                  <a:lnTo>
                                    <a:pt x="2" y="0"/>
                                  </a:lnTo>
                                  <a:lnTo>
                                    <a:pt x="4" y="1"/>
                                  </a:lnTo>
                                  <a:lnTo>
                                    <a:pt x="6" y="2"/>
                                  </a:lnTo>
                                  <a:lnTo>
                                    <a:pt x="8" y="3"/>
                                  </a:lnTo>
                                  <a:lnTo>
                                    <a:pt x="8" y="5"/>
                                  </a:lnTo>
                                  <a:lnTo>
                                    <a:pt x="8" y="8"/>
                                  </a:lnTo>
                                  <a:lnTo>
                                    <a:pt x="8" y="10"/>
                                  </a:lnTo>
                                  <a:lnTo>
                                    <a:pt x="8" y="12"/>
                                  </a:lnTo>
                                  <a:lnTo>
                                    <a:pt x="11" y="13"/>
                                  </a:lnTo>
                                  <a:lnTo>
                                    <a:pt x="13" y="14"/>
                                  </a:lnTo>
                                  <a:lnTo>
                                    <a:pt x="15" y="15"/>
                                  </a:lnTo>
                                  <a:lnTo>
                                    <a:pt x="18" y="16"/>
                                  </a:lnTo>
                                  <a:lnTo>
                                    <a:pt x="18" y="14"/>
                                  </a:lnTo>
                                  <a:lnTo>
                                    <a:pt x="18" y="11"/>
                                  </a:lnTo>
                                  <a:lnTo>
                                    <a:pt x="18" y="9"/>
                                  </a:lnTo>
                                  <a:lnTo>
                                    <a:pt x="18" y="7"/>
                                  </a:lnTo>
                                  <a:lnTo>
                                    <a:pt x="20" y="7"/>
                                  </a:lnTo>
                                  <a:lnTo>
                                    <a:pt x="22" y="8"/>
                                  </a:lnTo>
                                  <a:lnTo>
                                    <a:pt x="24" y="9"/>
                                  </a:lnTo>
                                  <a:lnTo>
                                    <a:pt x="26" y="10"/>
                                  </a:lnTo>
                                  <a:lnTo>
                                    <a:pt x="26" y="12"/>
                                  </a:lnTo>
                                  <a:lnTo>
                                    <a:pt x="26" y="15"/>
                                  </a:lnTo>
                                  <a:lnTo>
                                    <a:pt x="26" y="16"/>
                                  </a:lnTo>
                                  <a:lnTo>
                                    <a:pt x="26" y="19"/>
                                  </a:lnTo>
                                  <a:lnTo>
                                    <a:pt x="28" y="20"/>
                                  </a:lnTo>
                                  <a:lnTo>
                                    <a:pt x="30" y="21"/>
                                  </a:lnTo>
                                  <a:lnTo>
                                    <a:pt x="32" y="21"/>
                                  </a:lnTo>
                                  <a:lnTo>
                                    <a:pt x="35" y="22"/>
                                  </a:lnTo>
                                  <a:lnTo>
                                    <a:pt x="35" y="20"/>
                                  </a:lnTo>
                                  <a:lnTo>
                                    <a:pt x="35" y="18"/>
                                  </a:lnTo>
                                  <a:lnTo>
                                    <a:pt x="35" y="15"/>
                                  </a:lnTo>
                                  <a:lnTo>
                                    <a:pt x="35" y="13"/>
                                  </a:lnTo>
                                  <a:lnTo>
                                    <a:pt x="37" y="14"/>
                                  </a:lnTo>
                                  <a:lnTo>
                                    <a:pt x="38" y="15"/>
                                  </a:lnTo>
                                  <a:lnTo>
                                    <a:pt x="40" y="15"/>
                                  </a:lnTo>
                                  <a:lnTo>
                                    <a:pt x="42" y="16"/>
                                  </a:lnTo>
                                  <a:lnTo>
                                    <a:pt x="42" y="18"/>
                                  </a:lnTo>
                                  <a:lnTo>
                                    <a:pt x="42" y="21"/>
                                  </a:lnTo>
                                  <a:lnTo>
                                    <a:pt x="42" y="23"/>
                                  </a:lnTo>
                                  <a:lnTo>
                                    <a:pt x="42" y="25"/>
                                  </a:lnTo>
                                  <a:lnTo>
                                    <a:pt x="44" y="26"/>
                                  </a:lnTo>
                                  <a:lnTo>
                                    <a:pt x="47" y="27"/>
                                  </a:lnTo>
                                  <a:lnTo>
                                    <a:pt x="49" y="28"/>
                                  </a:lnTo>
                                  <a:lnTo>
                                    <a:pt x="51" y="29"/>
                                  </a:lnTo>
                                  <a:lnTo>
                                    <a:pt x="51" y="27"/>
                                  </a:lnTo>
                                  <a:lnTo>
                                    <a:pt x="51" y="25"/>
                                  </a:lnTo>
                                  <a:lnTo>
                                    <a:pt x="51" y="22"/>
                                  </a:lnTo>
                                  <a:lnTo>
                                    <a:pt x="51" y="20"/>
                                  </a:lnTo>
                                  <a:lnTo>
                                    <a:pt x="53" y="20"/>
                                  </a:lnTo>
                                  <a:lnTo>
                                    <a:pt x="55" y="21"/>
                                  </a:lnTo>
                                  <a:lnTo>
                                    <a:pt x="57" y="21"/>
                                  </a:lnTo>
                                  <a:lnTo>
                                    <a:pt x="59" y="22"/>
                                  </a:lnTo>
                                  <a:lnTo>
                                    <a:pt x="59" y="25"/>
                                  </a:lnTo>
                                  <a:lnTo>
                                    <a:pt x="59" y="27"/>
                                  </a:lnTo>
                                  <a:lnTo>
                                    <a:pt x="59" y="29"/>
                                  </a:lnTo>
                                  <a:lnTo>
                                    <a:pt x="59" y="32"/>
                                  </a:lnTo>
                                  <a:lnTo>
                                    <a:pt x="61" y="33"/>
                                  </a:lnTo>
                                  <a:lnTo>
                                    <a:pt x="63" y="33"/>
                                  </a:lnTo>
                                  <a:lnTo>
                                    <a:pt x="65" y="34"/>
                                  </a:lnTo>
                                  <a:lnTo>
                                    <a:pt x="68" y="35"/>
                                  </a:lnTo>
                                  <a:lnTo>
                                    <a:pt x="68" y="33"/>
                                  </a:lnTo>
                                  <a:lnTo>
                                    <a:pt x="68" y="31"/>
                                  </a:lnTo>
                                  <a:lnTo>
                                    <a:pt x="68" y="28"/>
                                  </a:lnTo>
                                  <a:lnTo>
                                    <a:pt x="68" y="26"/>
                                  </a:lnTo>
                                  <a:lnTo>
                                    <a:pt x="69" y="27"/>
                                  </a:lnTo>
                                  <a:lnTo>
                                    <a:pt x="71" y="27"/>
                                  </a:lnTo>
                                  <a:lnTo>
                                    <a:pt x="73" y="28"/>
                                  </a:lnTo>
                                  <a:lnTo>
                                    <a:pt x="75" y="29"/>
                                  </a:lnTo>
                                  <a:lnTo>
                                    <a:pt x="75" y="31"/>
                                  </a:lnTo>
                                  <a:lnTo>
                                    <a:pt x="75" y="33"/>
                                  </a:lnTo>
                                  <a:lnTo>
                                    <a:pt x="75" y="35"/>
                                  </a:lnTo>
                                  <a:lnTo>
                                    <a:pt x="75" y="38"/>
                                  </a:lnTo>
                                  <a:lnTo>
                                    <a:pt x="77" y="38"/>
                                  </a:lnTo>
                                  <a:lnTo>
                                    <a:pt x="79" y="39"/>
                                  </a:lnTo>
                                  <a:lnTo>
                                    <a:pt x="81" y="40"/>
                                  </a:lnTo>
                                  <a:lnTo>
                                    <a:pt x="83" y="41"/>
                                  </a:lnTo>
                                  <a:lnTo>
                                    <a:pt x="83" y="39"/>
                                  </a:lnTo>
                                  <a:lnTo>
                                    <a:pt x="83" y="37"/>
                                  </a:lnTo>
                                  <a:lnTo>
                                    <a:pt x="83" y="34"/>
                                  </a:lnTo>
                                  <a:lnTo>
                                    <a:pt x="83" y="32"/>
                                  </a:lnTo>
                                  <a:lnTo>
                                    <a:pt x="85" y="33"/>
                                  </a:lnTo>
                                  <a:lnTo>
                                    <a:pt x="87" y="33"/>
                                  </a:lnTo>
                                  <a:lnTo>
                                    <a:pt x="88" y="34"/>
                                  </a:lnTo>
                                  <a:lnTo>
                                    <a:pt x="90" y="35"/>
                                  </a:lnTo>
                                  <a:lnTo>
                                    <a:pt x="90" y="37"/>
                                  </a:lnTo>
                                  <a:lnTo>
                                    <a:pt x="90" y="39"/>
                                  </a:lnTo>
                                  <a:lnTo>
                                    <a:pt x="90" y="41"/>
                                  </a:lnTo>
                                  <a:lnTo>
                                    <a:pt x="90" y="44"/>
                                  </a:lnTo>
                                  <a:lnTo>
                                    <a:pt x="92" y="45"/>
                                  </a:lnTo>
                                  <a:lnTo>
                                    <a:pt x="94" y="46"/>
                                  </a:lnTo>
                                  <a:lnTo>
                                    <a:pt x="96" y="46"/>
                                  </a:lnTo>
                                  <a:lnTo>
                                    <a:pt x="98" y="47"/>
                                  </a:lnTo>
                                  <a:lnTo>
                                    <a:pt x="98" y="45"/>
                                  </a:lnTo>
                                  <a:lnTo>
                                    <a:pt x="99" y="43"/>
                                  </a:lnTo>
                                  <a:lnTo>
                                    <a:pt x="99" y="40"/>
                                  </a:lnTo>
                                  <a:lnTo>
                                    <a:pt x="99" y="38"/>
                                  </a:lnTo>
                                  <a:lnTo>
                                    <a:pt x="101" y="39"/>
                                  </a:lnTo>
                                  <a:lnTo>
                                    <a:pt x="102" y="39"/>
                                  </a:lnTo>
                                  <a:lnTo>
                                    <a:pt x="104" y="40"/>
                                  </a:lnTo>
                                  <a:lnTo>
                                    <a:pt x="106" y="41"/>
                                  </a:lnTo>
                                  <a:lnTo>
                                    <a:pt x="106" y="43"/>
                                  </a:lnTo>
                                  <a:lnTo>
                                    <a:pt x="106" y="45"/>
                                  </a:lnTo>
                                  <a:lnTo>
                                    <a:pt x="106" y="47"/>
                                  </a:lnTo>
                                  <a:lnTo>
                                    <a:pt x="106" y="50"/>
                                  </a:lnTo>
                                  <a:lnTo>
                                    <a:pt x="108" y="51"/>
                                  </a:lnTo>
                                  <a:lnTo>
                                    <a:pt x="110" y="51"/>
                                  </a:lnTo>
                                  <a:lnTo>
                                    <a:pt x="112" y="52"/>
                                  </a:lnTo>
                                  <a:lnTo>
                                    <a:pt x="114" y="53"/>
                                  </a:lnTo>
                                  <a:lnTo>
                                    <a:pt x="114" y="51"/>
                                  </a:lnTo>
                                  <a:lnTo>
                                    <a:pt x="114" y="48"/>
                                  </a:lnTo>
                                  <a:lnTo>
                                    <a:pt x="114" y="46"/>
                                  </a:lnTo>
                                  <a:lnTo>
                                    <a:pt x="114" y="44"/>
                                  </a:lnTo>
                                  <a:lnTo>
                                    <a:pt x="115" y="45"/>
                                  </a:lnTo>
                                  <a:lnTo>
                                    <a:pt x="117" y="45"/>
                                  </a:lnTo>
                                  <a:lnTo>
                                    <a:pt x="119" y="46"/>
                                  </a:lnTo>
                                  <a:lnTo>
                                    <a:pt x="120" y="47"/>
                                  </a:lnTo>
                                  <a:lnTo>
                                    <a:pt x="120" y="49"/>
                                  </a:lnTo>
                                  <a:lnTo>
                                    <a:pt x="120" y="51"/>
                                  </a:lnTo>
                                  <a:lnTo>
                                    <a:pt x="120" y="53"/>
                                  </a:lnTo>
                                  <a:lnTo>
                                    <a:pt x="120" y="56"/>
                                  </a:lnTo>
                                  <a:lnTo>
                                    <a:pt x="122" y="56"/>
                                  </a:lnTo>
                                  <a:lnTo>
                                    <a:pt x="124" y="57"/>
                                  </a:lnTo>
                                  <a:lnTo>
                                    <a:pt x="126" y="58"/>
                                  </a:lnTo>
                                  <a:lnTo>
                                    <a:pt x="129" y="59"/>
                                  </a:lnTo>
                                  <a:lnTo>
                                    <a:pt x="129" y="56"/>
                                  </a:lnTo>
                                  <a:lnTo>
                                    <a:pt x="129" y="54"/>
                                  </a:lnTo>
                                  <a:lnTo>
                                    <a:pt x="129" y="52"/>
                                  </a:lnTo>
                                  <a:lnTo>
                                    <a:pt x="129" y="50"/>
                                  </a:lnTo>
                                  <a:lnTo>
                                    <a:pt x="130" y="50"/>
                                  </a:lnTo>
                                  <a:lnTo>
                                    <a:pt x="132" y="51"/>
                                  </a:lnTo>
                                  <a:lnTo>
                                    <a:pt x="133" y="51"/>
                                  </a:lnTo>
                                  <a:lnTo>
                                    <a:pt x="135" y="52"/>
                                  </a:lnTo>
                                  <a:lnTo>
                                    <a:pt x="135" y="54"/>
                                  </a:lnTo>
                                  <a:lnTo>
                                    <a:pt x="135" y="56"/>
                                  </a:lnTo>
                                  <a:lnTo>
                                    <a:pt x="135" y="59"/>
                                  </a:lnTo>
                                  <a:lnTo>
                                    <a:pt x="135" y="61"/>
                                  </a:lnTo>
                                  <a:lnTo>
                                    <a:pt x="137" y="62"/>
                                  </a:lnTo>
                                  <a:lnTo>
                                    <a:pt x="139" y="62"/>
                                  </a:lnTo>
                                  <a:lnTo>
                                    <a:pt x="141" y="63"/>
                                  </a:lnTo>
                                  <a:lnTo>
                                    <a:pt x="143" y="64"/>
                                  </a:lnTo>
                                  <a:lnTo>
                                    <a:pt x="143" y="62"/>
                                  </a:lnTo>
                                  <a:lnTo>
                                    <a:pt x="143" y="60"/>
                                  </a:lnTo>
                                  <a:lnTo>
                                    <a:pt x="143" y="58"/>
                                  </a:lnTo>
                                  <a:lnTo>
                                    <a:pt x="143" y="56"/>
                                  </a:lnTo>
                                  <a:lnTo>
                                    <a:pt x="144" y="56"/>
                                  </a:lnTo>
                                  <a:lnTo>
                                    <a:pt x="146" y="56"/>
                                  </a:lnTo>
                                  <a:lnTo>
                                    <a:pt x="148" y="57"/>
                                  </a:lnTo>
                                  <a:lnTo>
                                    <a:pt x="149" y="58"/>
                                  </a:lnTo>
                                  <a:lnTo>
                                    <a:pt x="149" y="60"/>
                                  </a:lnTo>
                                  <a:lnTo>
                                    <a:pt x="149" y="62"/>
                                  </a:lnTo>
                                  <a:lnTo>
                                    <a:pt x="149" y="65"/>
                                  </a:lnTo>
                                  <a:lnTo>
                                    <a:pt x="149" y="67"/>
                                  </a:lnTo>
                                  <a:lnTo>
                                    <a:pt x="151" y="68"/>
                                  </a:lnTo>
                                  <a:lnTo>
                                    <a:pt x="153" y="68"/>
                                  </a:lnTo>
                                  <a:lnTo>
                                    <a:pt x="155" y="69"/>
                                  </a:lnTo>
                                  <a:lnTo>
                                    <a:pt x="157" y="70"/>
                                  </a:lnTo>
                                  <a:lnTo>
                                    <a:pt x="157" y="68"/>
                                  </a:lnTo>
                                  <a:lnTo>
                                    <a:pt x="157" y="65"/>
                                  </a:lnTo>
                                  <a:lnTo>
                                    <a:pt x="157" y="63"/>
                                  </a:lnTo>
                                  <a:lnTo>
                                    <a:pt x="157" y="61"/>
                                  </a:lnTo>
                                  <a:lnTo>
                                    <a:pt x="158" y="61"/>
                                  </a:lnTo>
                                  <a:lnTo>
                                    <a:pt x="160" y="62"/>
                                  </a:lnTo>
                                  <a:lnTo>
                                    <a:pt x="162" y="63"/>
                                  </a:lnTo>
                                  <a:lnTo>
                                    <a:pt x="163" y="63"/>
                                  </a:lnTo>
                                  <a:lnTo>
                                    <a:pt x="163" y="65"/>
                                  </a:lnTo>
                                  <a:lnTo>
                                    <a:pt x="163" y="68"/>
                                  </a:lnTo>
                                  <a:lnTo>
                                    <a:pt x="163" y="70"/>
                                  </a:lnTo>
                                  <a:lnTo>
                                    <a:pt x="163" y="72"/>
                                  </a:lnTo>
                                  <a:lnTo>
                                    <a:pt x="165" y="73"/>
                                  </a:lnTo>
                                  <a:lnTo>
                                    <a:pt x="167" y="73"/>
                                  </a:lnTo>
                                  <a:lnTo>
                                    <a:pt x="167" y="75"/>
                                  </a:lnTo>
                                  <a:lnTo>
                                    <a:pt x="167" y="77"/>
                                  </a:lnTo>
                                  <a:lnTo>
                                    <a:pt x="167" y="79"/>
                                  </a:lnTo>
                                  <a:lnTo>
                                    <a:pt x="167" y="81"/>
                                  </a:lnTo>
                                  <a:lnTo>
                                    <a:pt x="158" y="77"/>
                                  </a:lnTo>
                                  <a:lnTo>
                                    <a:pt x="149" y="73"/>
                                  </a:lnTo>
                                  <a:lnTo>
                                    <a:pt x="139" y="70"/>
                                  </a:lnTo>
                                  <a:lnTo>
                                    <a:pt x="129" y="66"/>
                                  </a:lnTo>
                                  <a:lnTo>
                                    <a:pt x="119" y="62"/>
                                  </a:lnTo>
                                  <a:lnTo>
                                    <a:pt x="109" y="59"/>
                                  </a:lnTo>
                                  <a:lnTo>
                                    <a:pt x="99" y="55"/>
                                  </a:lnTo>
                                  <a:lnTo>
                                    <a:pt x="89" y="51"/>
                                  </a:lnTo>
                                  <a:lnTo>
                                    <a:pt x="78" y="47"/>
                                  </a:lnTo>
                                  <a:lnTo>
                                    <a:pt x="67" y="43"/>
                                  </a:lnTo>
                                  <a:lnTo>
                                    <a:pt x="56" y="39"/>
                                  </a:lnTo>
                                  <a:lnTo>
                                    <a:pt x="45" y="34"/>
                                  </a:lnTo>
                                  <a:lnTo>
                                    <a:pt x="34" y="30"/>
                                  </a:lnTo>
                                  <a:lnTo>
                                    <a:pt x="23" y="26"/>
                                  </a:lnTo>
                                  <a:lnTo>
                                    <a:pt x="12" y="22"/>
                                  </a:lnTo>
                                  <a:lnTo>
                                    <a:pt x="0" y="18"/>
                                  </a:lnTo>
                                  <a:lnTo>
                                    <a:pt x="0" y="15"/>
                                  </a:lnTo>
                                  <a:lnTo>
                                    <a:pt x="0" y="13"/>
                                  </a:lnTo>
                                  <a:lnTo>
                                    <a:pt x="0" y="11"/>
                                  </a:lnTo>
                                  <a:lnTo>
                                    <a:pt x="0" y="9"/>
                                  </a:lnTo>
                                  <a:lnTo>
                                    <a:pt x="0" y="6"/>
                                  </a:lnTo>
                                  <a:lnTo>
                                    <a:pt x="0" y="4"/>
                                  </a:lnTo>
                                  <a:lnTo>
                                    <a:pt x="0" y="2"/>
                                  </a:lnTo>
                                  <a:lnTo>
                                    <a:pt x="0" y="0"/>
                                  </a:lnTo>
                                  <a:close/>
                                </a:path>
                              </a:pathLst>
                            </a:custGeom>
                            <a:solidFill>
                              <a:srgbClr val="D9D9D4"/>
                            </a:solidFill>
                            <a:ln w="635">
                              <a:solidFill>
                                <a:srgbClr val="999999"/>
                              </a:solidFill>
                              <a:prstDash val="solid"/>
                              <a:round/>
                              <a:headEnd/>
                              <a:tailEnd/>
                            </a:ln>
                          </wps:spPr>
                          <wps:bodyPr rot="0" vert="horz" wrap="square" lIns="91440" tIns="45720" rIns="91440" bIns="45720" anchor="t" anchorCtr="0" upright="1">
                            <a:noAutofit/>
                          </wps:bodyPr>
                        </wps:wsp>
                        <wps:wsp>
                          <wps:cNvPr id="3679" name="Freeform 3813"/>
                          <wps:cNvSpPr>
                            <a:spLocks/>
                          </wps:cNvSpPr>
                          <wps:spPr bwMode="auto">
                            <a:xfrm>
                              <a:off x="1511" y="715"/>
                              <a:ext cx="138" cy="101"/>
                            </a:xfrm>
                            <a:custGeom>
                              <a:avLst/>
                              <a:gdLst>
                                <a:gd name="T0" fmla="*/ 1 w 138"/>
                                <a:gd name="T1" fmla="*/ 0 h 101"/>
                                <a:gd name="T2" fmla="*/ 10 w 138"/>
                                <a:gd name="T3" fmla="*/ 3 h 101"/>
                                <a:gd name="T4" fmla="*/ 19 w 138"/>
                                <a:gd name="T5" fmla="*/ 6 h 101"/>
                                <a:gd name="T6" fmla="*/ 28 w 138"/>
                                <a:gd name="T7" fmla="*/ 9 h 101"/>
                                <a:gd name="T8" fmla="*/ 37 w 138"/>
                                <a:gd name="T9" fmla="*/ 13 h 101"/>
                                <a:gd name="T10" fmla="*/ 46 w 138"/>
                                <a:gd name="T11" fmla="*/ 16 h 101"/>
                                <a:gd name="T12" fmla="*/ 55 w 138"/>
                                <a:gd name="T13" fmla="*/ 19 h 101"/>
                                <a:gd name="T14" fmla="*/ 64 w 138"/>
                                <a:gd name="T15" fmla="*/ 23 h 101"/>
                                <a:gd name="T16" fmla="*/ 73 w 138"/>
                                <a:gd name="T17" fmla="*/ 26 h 101"/>
                                <a:gd name="T18" fmla="*/ 81 w 138"/>
                                <a:gd name="T19" fmla="*/ 29 h 101"/>
                                <a:gd name="T20" fmla="*/ 89 w 138"/>
                                <a:gd name="T21" fmla="*/ 32 h 101"/>
                                <a:gd name="T22" fmla="*/ 97 w 138"/>
                                <a:gd name="T23" fmla="*/ 35 h 101"/>
                                <a:gd name="T24" fmla="*/ 106 w 138"/>
                                <a:gd name="T25" fmla="*/ 38 h 101"/>
                                <a:gd name="T26" fmla="*/ 113 w 138"/>
                                <a:gd name="T27" fmla="*/ 41 h 101"/>
                                <a:gd name="T28" fmla="*/ 121 w 138"/>
                                <a:gd name="T29" fmla="*/ 44 h 101"/>
                                <a:gd name="T30" fmla="*/ 129 w 138"/>
                                <a:gd name="T31" fmla="*/ 47 h 101"/>
                                <a:gd name="T32" fmla="*/ 137 w 138"/>
                                <a:gd name="T33" fmla="*/ 50 h 101"/>
                                <a:gd name="T34" fmla="*/ 137 w 138"/>
                                <a:gd name="T35" fmla="*/ 56 h 101"/>
                                <a:gd name="T36" fmla="*/ 137 w 138"/>
                                <a:gd name="T37" fmla="*/ 63 h 101"/>
                                <a:gd name="T38" fmla="*/ 137 w 138"/>
                                <a:gd name="T39" fmla="*/ 69 h 101"/>
                                <a:gd name="T40" fmla="*/ 138 w 138"/>
                                <a:gd name="T41" fmla="*/ 75 h 101"/>
                                <a:gd name="T42" fmla="*/ 138 w 138"/>
                                <a:gd name="T43" fmla="*/ 81 h 101"/>
                                <a:gd name="T44" fmla="*/ 138 w 138"/>
                                <a:gd name="T45" fmla="*/ 88 h 101"/>
                                <a:gd name="T46" fmla="*/ 138 w 138"/>
                                <a:gd name="T47" fmla="*/ 94 h 101"/>
                                <a:gd name="T48" fmla="*/ 138 w 138"/>
                                <a:gd name="T49" fmla="*/ 101 h 101"/>
                                <a:gd name="T50" fmla="*/ 130 w 138"/>
                                <a:gd name="T51" fmla="*/ 98 h 101"/>
                                <a:gd name="T52" fmla="*/ 122 w 138"/>
                                <a:gd name="T53" fmla="*/ 95 h 101"/>
                                <a:gd name="T54" fmla="*/ 113 w 138"/>
                                <a:gd name="T55" fmla="*/ 93 h 101"/>
                                <a:gd name="T56" fmla="*/ 105 w 138"/>
                                <a:gd name="T57" fmla="*/ 90 h 101"/>
                                <a:gd name="T58" fmla="*/ 97 w 138"/>
                                <a:gd name="T59" fmla="*/ 87 h 101"/>
                                <a:gd name="T60" fmla="*/ 89 w 138"/>
                                <a:gd name="T61" fmla="*/ 84 h 101"/>
                                <a:gd name="T62" fmla="*/ 81 w 138"/>
                                <a:gd name="T63" fmla="*/ 82 h 101"/>
                                <a:gd name="T64" fmla="*/ 72 w 138"/>
                                <a:gd name="T65" fmla="*/ 79 h 101"/>
                                <a:gd name="T66" fmla="*/ 63 w 138"/>
                                <a:gd name="T67" fmla="*/ 76 h 101"/>
                                <a:gd name="T68" fmla="*/ 55 w 138"/>
                                <a:gd name="T69" fmla="*/ 73 h 101"/>
                                <a:gd name="T70" fmla="*/ 46 w 138"/>
                                <a:gd name="T71" fmla="*/ 70 h 101"/>
                                <a:gd name="T72" fmla="*/ 37 w 138"/>
                                <a:gd name="T73" fmla="*/ 67 h 101"/>
                                <a:gd name="T74" fmla="*/ 28 w 138"/>
                                <a:gd name="T75" fmla="*/ 65 h 101"/>
                                <a:gd name="T76" fmla="*/ 19 w 138"/>
                                <a:gd name="T77" fmla="*/ 62 h 101"/>
                                <a:gd name="T78" fmla="*/ 9 w 138"/>
                                <a:gd name="T79" fmla="*/ 59 h 101"/>
                                <a:gd name="T80" fmla="*/ 0 w 138"/>
                                <a:gd name="T81" fmla="*/ 56 h 101"/>
                                <a:gd name="T82" fmla="*/ 0 w 138"/>
                                <a:gd name="T83" fmla="*/ 48 h 101"/>
                                <a:gd name="T84" fmla="*/ 0 w 138"/>
                                <a:gd name="T85" fmla="*/ 41 h 101"/>
                                <a:gd name="T86" fmla="*/ 0 w 138"/>
                                <a:gd name="T87" fmla="*/ 34 h 101"/>
                                <a:gd name="T88" fmla="*/ 0 w 138"/>
                                <a:gd name="T89" fmla="*/ 28 h 101"/>
                                <a:gd name="T90" fmla="*/ 0 w 138"/>
                                <a:gd name="T91" fmla="*/ 20 h 101"/>
                                <a:gd name="T92" fmla="*/ 1 w 138"/>
                                <a:gd name="T93" fmla="*/ 13 h 101"/>
                                <a:gd name="T94" fmla="*/ 1 w 138"/>
                                <a:gd name="T95" fmla="*/ 7 h 101"/>
                                <a:gd name="T96" fmla="*/ 1 w 138"/>
                                <a:gd name="T97" fmla="*/ 0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8" h="101">
                                  <a:moveTo>
                                    <a:pt x="1" y="0"/>
                                  </a:moveTo>
                                  <a:lnTo>
                                    <a:pt x="10" y="3"/>
                                  </a:lnTo>
                                  <a:lnTo>
                                    <a:pt x="19" y="6"/>
                                  </a:lnTo>
                                  <a:lnTo>
                                    <a:pt x="28" y="9"/>
                                  </a:lnTo>
                                  <a:lnTo>
                                    <a:pt x="37" y="13"/>
                                  </a:lnTo>
                                  <a:lnTo>
                                    <a:pt x="46" y="16"/>
                                  </a:lnTo>
                                  <a:lnTo>
                                    <a:pt x="55" y="19"/>
                                  </a:lnTo>
                                  <a:lnTo>
                                    <a:pt x="64" y="23"/>
                                  </a:lnTo>
                                  <a:lnTo>
                                    <a:pt x="73" y="26"/>
                                  </a:lnTo>
                                  <a:lnTo>
                                    <a:pt x="81" y="29"/>
                                  </a:lnTo>
                                  <a:lnTo>
                                    <a:pt x="89" y="32"/>
                                  </a:lnTo>
                                  <a:lnTo>
                                    <a:pt x="97" y="35"/>
                                  </a:lnTo>
                                  <a:lnTo>
                                    <a:pt x="106" y="38"/>
                                  </a:lnTo>
                                  <a:lnTo>
                                    <a:pt x="113" y="41"/>
                                  </a:lnTo>
                                  <a:lnTo>
                                    <a:pt x="121" y="44"/>
                                  </a:lnTo>
                                  <a:lnTo>
                                    <a:pt x="129" y="47"/>
                                  </a:lnTo>
                                  <a:lnTo>
                                    <a:pt x="137" y="50"/>
                                  </a:lnTo>
                                  <a:lnTo>
                                    <a:pt x="137" y="56"/>
                                  </a:lnTo>
                                  <a:lnTo>
                                    <a:pt x="137" y="63"/>
                                  </a:lnTo>
                                  <a:lnTo>
                                    <a:pt x="137" y="69"/>
                                  </a:lnTo>
                                  <a:lnTo>
                                    <a:pt x="138" y="75"/>
                                  </a:lnTo>
                                  <a:lnTo>
                                    <a:pt x="138" y="81"/>
                                  </a:lnTo>
                                  <a:lnTo>
                                    <a:pt x="138" y="88"/>
                                  </a:lnTo>
                                  <a:lnTo>
                                    <a:pt x="138" y="94"/>
                                  </a:lnTo>
                                  <a:lnTo>
                                    <a:pt x="138" y="101"/>
                                  </a:lnTo>
                                  <a:lnTo>
                                    <a:pt x="130" y="98"/>
                                  </a:lnTo>
                                  <a:lnTo>
                                    <a:pt x="122" y="95"/>
                                  </a:lnTo>
                                  <a:lnTo>
                                    <a:pt x="113" y="93"/>
                                  </a:lnTo>
                                  <a:lnTo>
                                    <a:pt x="105" y="90"/>
                                  </a:lnTo>
                                  <a:lnTo>
                                    <a:pt x="97" y="87"/>
                                  </a:lnTo>
                                  <a:lnTo>
                                    <a:pt x="89" y="84"/>
                                  </a:lnTo>
                                  <a:lnTo>
                                    <a:pt x="81" y="82"/>
                                  </a:lnTo>
                                  <a:lnTo>
                                    <a:pt x="72" y="79"/>
                                  </a:lnTo>
                                  <a:lnTo>
                                    <a:pt x="63" y="76"/>
                                  </a:lnTo>
                                  <a:lnTo>
                                    <a:pt x="55" y="73"/>
                                  </a:lnTo>
                                  <a:lnTo>
                                    <a:pt x="46" y="70"/>
                                  </a:lnTo>
                                  <a:lnTo>
                                    <a:pt x="37" y="67"/>
                                  </a:lnTo>
                                  <a:lnTo>
                                    <a:pt x="28" y="65"/>
                                  </a:lnTo>
                                  <a:lnTo>
                                    <a:pt x="19" y="62"/>
                                  </a:lnTo>
                                  <a:lnTo>
                                    <a:pt x="9" y="59"/>
                                  </a:lnTo>
                                  <a:lnTo>
                                    <a:pt x="0" y="56"/>
                                  </a:lnTo>
                                  <a:lnTo>
                                    <a:pt x="0" y="48"/>
                                  </a:lnTo>
                                  <a:lnTo>
                                    <a:pt x="0" y="41"/>
                                  </a:lnTo>
                                  <a:lnTo>
                                    <a:pt x="0" y="34"/>
                                  </a:lnTo>
                                  <a:lnTo>
                                    <a:pt x="0" y="28"/>
                                  </a:lnTo>
                                  <a:lnTo>
                                    <a:pt x="0" y="20"/>
                                  </a:lnTo>
                                  <a:lnTo>
                                    <a:pt x="1" y="13"/>
                                  </a:lnTo>
                                  <a:lnTo>
                                    <a:pt x="1" y="7"/>
                                  </a:lnTo>
                                  <a:lnTo>
                                    <a:pt x="1"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0" name="Freeform 3814"/>
                          <wps:cNvSpPr>
                            <a:spLocks/>
                          </wps:cNvSpPr>
                          <wps:spPr bwMode="auto">
                            <a:xfrm>
                              <a:off x="1521" y="737"/>
                              <a:ext cx="128" cy="79"/>
                            </a:xfrm>
                            <a:custGeom>
                              <a:avLst/>
                              <a:gdLst>
                                <a:gd name="T0" fmla="*/ 1 w 128"/>
                                <a:gd name="T1" fmla="*/ 0 h 79"/>
                                <a:gd name="T2" fmla="*/ 9 w 128"/>
                                <a:gd name="T3" fmla="*/ 3 h 79"/>
                                <a:gd name="T4" fmla="*/ 18 w 128"/>
                                <a:gd name="T5" fmla="*/ 6 h 79"/>
                                <a:gd name="T6" fmla="*/ 26 w 128"/>
                                <a:gd name="T7" fmla="*/ 9 h 79"/>
                                <a:gd name="T8" fmla="*/ 35 w 128"/>
                                <a:gd name="T9" fmla="*/ 12 h 79"/>
                                <a:gd name="T10" fmla="*/ 43 w 128"/>
                                <a:gd name="T11" fmla="*/ 14 h 79"/>
                                <a:gd name="T12" fmla="*/ 51 w 128"/>
                                <a:gd name="T13" fmla="*/ 17 h 79"/>
                                <a:gd name="T14" fmla="*/ 59 w 128"/>
                                <a:gd name="T15" fmla="*/ 20 h 79"/>
                                <a:gd name="T16" fmla="*/ 67 w 128"/>
                                <a:gd name="T17" fmla="*/ 23 h 79"/>
                                <a:gd name="T18" fmla="*/ 75 w 128"/>
                                <a:gd name="T19" fmla="*/ 26 h 79"/>
                                <a:gd name="T20" fmla="*/ 83 w 128"/>
                                <a:gd name="T21" fmla="*/ 29 h 79"/>
                                <a:gd name="T22" fmla="*/ 90 w 128"/>
                                <a:gd name="T23" fmla="*/ 31 h 79"/>
                                <a:gd name="T24" fmla="*/ 98 w 128"/>
                                <a:gd name="T25" fmla="*/ 34 h 79"/>
                                <a:gd name="T26" fmla="*/ 105 w 128"/>
                                <a:gd name="T27" fmla="*/ 37 h 79"/>
                                <a:gd name="T28" fmla="*/ 113 w 128"/>
                                <a:gd name="T29" fmla="*/ 40 h 79"/>
                                <a:gd name="T30" fmla="*/ 120 w 128"/>
                                <a:gd name="T31" fmla="*/ 42 h 79"/>
                                <a:gd name="T32" fmla="*/ 127 w 128"/>
                                <a:gd name="T33" fmla="*/ 45 h 79"/>
                                <a:gd name="T34" fmla="*/ 127 w 128"/>
                                <a:gd name="T35" fmla="*/ 49 h 79"/>
                                <a:gd name="T36" fmla="*/ 127 w 128"/>
                                <a:gd name="T37" fmla="*/ 53 h 79"/>
                                <a:gd name="T38" fmla="*/ 127 w 128"/>
                                <a:gd name="T39" fmla="*/ 57 h 79"/>
                                <a:gd name="T40" fmla="*/ 128 w 128"/>
                                <a:gd name="T41" fmla="*/ 62 h 79"/>
                                <a:gd name="T42" fmla="*/ 128 w 128"/>
                                <a:gd name="T43" fmla="*/ 65 h 79"/>
                                <a:gd name="T44" fmla="*/ 128 w 128"/>
                                <a:gd name="T45" fmla="*/ 70 h 79"/>
                                <a:gd name="T46" fmla="*/ 128 w 128"/>
                                <a:gd name="T47" fmla="*/ 74 h 79"/>
                                <a:gd name="T48" fmla="*/ 128 w 128"/>
                                <a:gd name="T49" fmla="*/ 79 h 79"/>
                                <a:gd name="T50" fmla="*/ 120 w 128"/>
                                <a:gd name="T51" fmla="*/ 76 h 79"/>
                                <a:gd name="T52" fmla="*/ 113 w 128"/>
                                <a:gd name="T53" fmla="*/ 74 h 79"/>
                                <a:gd name="T54" fmla="*/ 105 w 128"/>
                                <a:gd name="T55" fmla="*/ 71 h 79"/>
                                <a:gd name="T56" fmla="*/ 98 w 128"/>
                                <a:gd name="T57" fmla="*/ 69 h 79"/>
                                <a:gd name="T58" fmla="*/ 90 w 128"/>
                                <a:gd name="T59" fmla="*/ 66 h 79"/>
                                <a:gd name="T60" fmla="*/ 82 w 128"/>
                                <a:gd name="T61" fmla="*/ 64 h 79"/>
                                <a:gd name="T62" fmla="*/ 75 w 128"/>
                                <a:gd name="T63" fmla="*/ 61 h 79"/>
                                <a:gd name="T64" fmla="*/ 67 w 128"/>
                                <a:gd name="T65" fmla="*/ 59 h 79"/>
                                <a:gd name="T66" fmla="*/ 59 w 128"/>
                                <a:gd name="T67" fmla="*/ 56 h 79"/>
                                <a:gd name="T68" fmla="*/ 51 w 128"/>
                                <a:gd name="T69" fmla="*/ 53 h 79"/>
                                <a:gd name="T70" fmla="*/ 42 w 128"/>
                                <a:gd name="T71" fmla="*/ 51 h 79"/>
                                <a:gd name="T72" fmla="*/ 34 w 128"/>
                                <a:gd name="T73" fmla="*/ 48 h 79"/>
                                <a:gd name="T74" fmla="*/ 26 w 128"/>
                                <a:gd name="T75" fmla="*/ 45 h 79"/>
                                <a:gd name="T76" fmla="*/ 17 w 128"/>
                                <a:gd name="T77" fmla="*/ 43 h 79"/>
                                <a:gd name="T78" fmla="*/ 9 w 128"/>
                                <a:gd name="T79" fmla="*/ 40 h 79"/>
                                <a:gd name="T80" fmla="*/ 0 w 128"/>
                                <a:gd name="T81" fmla="*/ 37 h 79"/>
                                <a:gd name="T82" fmla="*/ 0 w 128"/>
                                <a:gd name="T83" fmla="*/ 32 h 79"/>
                                <a:gd name="T84" fmla="*/ 0 w 128"/>
                                <a:gd name="T85" fmla="*/ 27 h 79"/>
                                <a:gd name="T86" fmla="*/ 0 w 128"/>
                                <a:gd name="T87" fmla="*/ 23 h 79"/>
                                <a:gd name="T88" fmla="*/ 1 w 128"/>
                                <a:gd name="T89" fmla="*/ 18 h 79"/>
                                <a:gd name="T90" fmla="*/ 1 w 128"/>
                                <a:gd name="T91" fmla="*/ 13 h 79"/>
                                <a:gd name="T92" fmla="*/ 1 w 128"/>
                                <a:gd name="T93" fmla="*/ 9 h 79"/>
                                <a:gd name="T94" fmla="*/ 1 w 128"/>
                                <a:gd name="T95" fmla="*/ 4 h 79"/>
                                <a:gd name="T96" fmla="*/ 1 w 128"/>
                                <a:gd name="T9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28" h="79">
                                  <a:moveTo>
                                    <a:pt x="1" y="0"/>
                                  </a:moveTo>
                                  <a:lnTo>
                                    <a:pt x="9" y="3"/>
                                  </a:lnTo>
                                  <a:lnTo>
                                    <a:pt x="18" y="6"/>
                                  </a:lnTo>
                                  <a:lnTo>
                                    <a:pt x="26" y="9"/>
                                  </a:lnTo>
                                  <a:lnTo>
                                    <a:pt x="35" y="12"/>
                                  </a:lnTo>
                                  <a:lnTo>
                                    <a:pt x="43" y="14"/>
                                  </a:lnTo>
                                  <a:lnTo>
                                    <a:pt x="51" y="17"/>
                                  </a:lnTo>
                                  <a:lnTo>
                                    <a:pt x="59" y="20"/>
                                  </a:lnTo>
                                  <a:lnTo>
                                    <a:pt x="67" y="23"/>
                                  </a:lnTo>
                                  <a:lnTo>
                                    <a:pt x="75" y="26"/>
                                  </a:lnTo>
                                  <a:lnTo>
                                    <a:pt x="83" y="29"/>
                                  </a:lnTo>
                                  <a:lnTo>
                                    <a:pt x="90" y="31"/>
                                  </a:lnTo>
                                  <a:lnTo>
                                    <a:pt x="98" y="34"/>
                                  </a:lnTo>
                                  <a:lnTo>
                                    <a:pt x="105" y="37"/>
                                  </a:lnTo>
                                  <a:lnTo>
                                    <a:pt x="113" y="40"/>
                                  </a:lnTo>
                                  <a:lnTo>
                                    <a:pt x="120" y="42"/>
                                  </a:lnTo>
                                  <a:lnTo>
                                    <a:pt x="127" y="45"/>
                                  </a:lnTo>
                                  <a:lnTo>
                                    <a:pt x="127" y="49"/>
                                  </a:lnTo>
                                  <a:lnTo>
                                    <a:pt x="127" y="53"/>
                                  </a:lnTo>
                                  <a:lnTo>
                                    <a:pt x="127" y="57"/>
                                  </a:lnTo>
                                  <a:lnTo>
                                    <a:pt x="128" y="62"/>
                                  </a:lnTo>
                                  <a:lnTo>
                                    <a:pt x="128" y="65"/>
                                  </a:lnTo>
                                  <a:lnTo>
                                    <a:pt x="128" y="70"/>
                                  </a:lnTo>
                                  <a:lnTo>
                                    <a:pt x="128" y="74"/>
                                  </a:lnTo>
                                  <a:lnTo>
                                    <a:pt x="128" y="79"/>
                                  </a:lnTo>
                                  <a:lnTo>
                                    <a:pt x="120" y="76"/>
                                  </a:lnTo>
                                  <a:lnTo>
                                    <a:pt x="113" y="74"/>
                                  </a:lnTo>
                                  <a:lnTo>
                                    <a:pt x="105" y="71"/>
                                  </a:lnTo>
                                  <a:lnTo>
                                    <a:pt x="98" y="69"/>
                                  </a:lnTo>
                                  <a:lnTo>
                                    <a:pt x="90" y="66"/>
                                  </a:lnTo>
                                  <a:lnTo>
                                    <a:pt x="82" y="64"/>
                                  </a:lnTo>
                                  <a:lnTo>
                                    <a:pt x="75" y="61"/>
                                  </a:lnTo>
                                  <a:lnTo>
                                    <a:pt x="67" y="59"/>
                                  </a:lnTo>
                                  <a:lnTo>
                                    <a:pt x="59" y="56"/>
                                  </a:lnTo>
                                  <a:lnTo>
                                    <a:pt x="51" y="53"/>
                                  </a:lnTo>
                                  <a:lnTo>
                                    <a:pt x="42" y="51"/>
                                  </a:lnTo>
                                  <a:lnTo>
                                    <a:pt x="34" y="48"/>
                                  </a:lnTo>
                                  <a:lnTo>
                                    <a:pt x="26" y="45"/>
                                  </a:lnTo>
                                  <a:lnTo>
                                    <a:pt x="17" y="43"/>
                                  </a:lnTo>
                                  <a:lnTo>
                                    <a:pt x="9" y="40"/>
                                  </a:lnTo>
                                  <a:lnTo>
                                    <a:pt x="0" y="37"/>
                                  </a:lnTo>
                                  <a:lnTo>
                                    <a:pt x="0" y="32"/>
                                  </a:lnTo>
                                  <a:lnTo>
                                    <a:pt x="0" y="27"/>
                                  </a:lnTo>
                                  <a:lnTo>
                                    <a:pt x="0" y="23"/>
                                  </a:lnTo>
                                  <a:lnTo>
                                    <a:pt x="1" y="18"/>
                                  </a:lnTo>
                                  <a:lnTo>
                                    <a:pt x="1" y="13"/>
                                  </a:lnTo>
                                  <a:lnTo>
                                    <a:pt x="1" y="9"/>
                                  </a:lnTo>
                                  <a:lnTo>
                                    <a:pt x="1" y="4"/>
                                  </a:lnTo>
                                  <a:lnTo>
                                    <a:pt x="1" y="0"/>
                                  </a:lnTo>
                                  <a:close/>
                                </a:path>
                              </a:pathLst>
                            </a:custGeom>
                            <a:solidFill>
                              <a:srgbClr val="3B38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1" name="Freeform 3815"/>
                          <wps:cNvSpPr>
                            <a:spLocks/>
                          </wps:cNvSpPr>
                          <wps:spPr bwMode="auto">
                            <a:xfrm>
                              <a:off x="1516" y="716"/>
                              <a:ext cx="18" cy="62"/>
                            </a:xfrm>
                            <a:custGeom>
                              <a:avLst/>
                              <a:gdLst>
                                <a:gd name="T0" fmla="*/ 0 w 18"/>
                                <a:gd name="T1" fmla="*/ 0 h 62"/>
                                <a:gd name="T2" fmla="*/ 2 w 18"/>
                                <a:gd name="T3" fmla="*/ 1 h 62"/>
                                <a:gd name="T4" fmla="*/ 5 w 18"/>
                                <a:gd name="T5" fmla="*/ 2 h 62"/>
                                <a:gd name="T6" fmla="*/ 7 w 18"/>
                                <a:gd name="T7" fmla="*/ 2 h 62"/>
                                <a:gd name="T8" fmla="*/ 9 w 18"/>
                                <a:gd name="T9" fmla="*/ 3 h 62"/>
                                <a:gd name="T10" fmla="*/ 11 w 18"/>
                                <a:gd name="T11" fmla="*/ 4 h 62"/>
                                <a:gd name="T12" fmla="*/ 13 w 18"/>
                                <a:gd name="T13" fmla="*/ 5 h 62"/>
                                <a:gd name="T14" fmla="*/ 15 w 18"/>
                                <a:gd name="T15" fmla="*/ 6 h 62"/>
                                <a:gd name="T16" fmla="*/ 18 w 18"/>
                                <a:gd name="T17" fmla="*/ 7 h 62"/>
                                <a:gd name="T18" fmla="*/ 17 w 18"/>
                                <a:gd name="T19" fmla="*/ 13 h 62"/>
                                <a:gd name="T20" fmla="*/ 17 w 18"/>
                                <a:gd name="T21" fmla="*/ 20 h 62"/>
                                <a:gd name="T22" fmla="*/ 17 w 18"/>
                                <a:gd name="T23" fmla="*/ 27 h 62"/>
                                <a:gd name="T24" fmla="*/ 17 w 18"/>
                                <a:gd name="T25" fmla="*/ 34 h 62"/>
                                <a:gd name="T26" fmla="*/ 17 w 18"/>
                                <a:gd name="T27" fmla="*/ 41 h 62"/>
                                <a:gd name="T28" fmla="*/ 17 w 18"/>
                                <a:gd name="T29" fmla="*/ 48 h 62"/>
                                <a:gd name="T30" fmla="*/ 17 w 18"/>
                                <a:gd name="T31" fmla="*/ 55 h 62"/>
                                <a:gd name="T32" fmla="*/ 17 w 18"/>
                                <a:gd name="T33" fmla="*/ 62 h 62"/>
                                <a:gd name="T34" fmla="*/ 15 w 18"/>
                                <a:gd name="T35" fmla="*/ 61 h 62"/>
                                <a:gd name="T36" fmla="*/ 13 w 18"/>
                                <a:gd name="T37" fmla="*/ 60 h 62"/>
                                <a:gd name="T38" fmla="*/ 10 w 18"/>
                                <a:gd name="T39" fmla="*/ 60 h 62"/>
                                <a:gd name="T40" fmla="*/ 8 w 18"/>
                                <a:gd name="T41" fmla="*/ 59 h 62"/>
                                <a:gd name="T42" fmla="*/ 6 w 18"/>
                                <a:gd name="T43" fmla="*/ 58 h 62"/>
                                <a:gd name="T44" fmla="*/ 4 w 18"/>
                                <a:gd name="T45" fmla="*/ 58 h 62"/>
                                <a:gd name="T46" fmla="*/ 2 w 18"/>
                                <a:gd name="T47" fmla="*/ 57 h 62"/>
                                <a:gd name="T48" fmla="*/ 0 w 18"/>
                                <a:gd name="T49" fmla="*/ 56 h 62"/>
                                <a:gd name="T50" fmla="*/ 0 w 18"/>
                                <a:gd name="T51" fmla="*/ 49 h 62"/>
                                <a:gd name="T52" fmla="*/ 0 w 18"/>
                                <a:gd name="T53" fmla="*/ 42 h 62"/>
                                <a:gd name="T54" fmla="*/ 0 w 18"/>
                                <a:gd name="T55" fmla="*/ 35 h 62"/>
                                <a:gd name="T56" fmla="*/ 0 w 18"/>
                                <a:gd name="T57" fmla="*/ 28 h 62"/>
                                <a:gd name="T58" fmla="*/ 0 w 18"/>
                                <a:gd name="T59" fmla="*/ 21 h 62"/>
                                <a:gd name="T60" fmla="*/ 0 w 18"/>
                                <a:gd name="T61" fmla="*/ 14 h 62"/>
                                <a:gd name="T62" fmla="*/ 0 w 18"/>
                                <a:gd name="T63" fmla="*/ 7 h 62"/>
                                <a:gd name="T64" fmla="*/ 0 w 18"/>
                                <a:gd name="T65" fmla="*/ 0 h 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8" h="62">
                                  <a:moveTo>
                                    <a:pt x="0" y="0"/>
                                  </a:moveTo>
                                  <a:lnTo>
                                    <a:pt x="2" y="1"/>
                                  </a:lnTo>
                                  <a:lnTo>
                                    <a:pt x="5" y="2"/>
                                  </a:lnTo>
                                  <a:lnTo>
                                    <a:pt x="7" y="2"/>
                                  </a:lnTo>
                                  <a:lnTo>
                                    <a:pt x="9" y="3"/>
                                  </a:lnTo>
                                  <a:lnTo>
                                    <a:pt x="11" y="4"/>
                                  </a:lnTo>
                                  <a:lnTo>
                                    <a:pt x="13" y="5"/>
                                  </a:lnTo>
                                  <a:lnTo>
                                    <a:pt x="15" y="6"/>
                                  </a:lnTo>
                                  <a:lnTo>
                                    <a:pt x="18" y="7"/>
                                  </a:lnTo>
                                  <a:lnTo>
                                    <a:pt x="17" y="13"/>
                                  </a:lnTo>
                                  <a:lnTo>
                                    <a:pt x="17" y="20"/>
                                  </a:lnTo>
                                  <a:lnTo>
                                    <a:pt x="17" y="27"/>
                                  </a:lnTo>
                                  <a:lnTo>
                                    <a:pt x="17" y="34"/>
                                  </a:lnTo>
                                  <a:lnTo>
                                    <a:pt x="17" y="41"/>
                                  </a:lnTo>
                                  <a:lnTo>
                                    <a:pt x="17" y="48"/>
                                  </a:lnTo>
                                  <a:lnTo>
                                    <a:pt x="17" y="55"/>
                                  </a:lnTo>
                                  <a:lnTo>
                                    <a:pt x="17" y="62"/>
                                  </a:lnTo>
                                  <a:lnTo>
                                    <a:pt x="15" y="61"/>
                                  </a:lnTo>
                                  <a:lnTo>
                                    <a:pt x="13" y="60"/>
                                  </a:lnTo>
                                  <a:lnTo>
                                    <a:pt x="10" y="60"/>
                                  </a:lnTo>
                                  <a:lnTo>
                                    <a:pt x="8" y="59"/>
                                  </a:lnTo>
                                  <a:lnTo>
                                    <a:pt x="6" y="58"/>
                                  </a:lnTo>
                                  <a:lnTo>
                                    <a:pt x="4" y="58"/>
                                  </a:lnTo>
                                  <a:lnTo>
                                    <a:pt x="2" y="57"/>
                                  </a:lnTo>
                                  <a:lnTo>
                                    <a:pt x="0" y="56"/>
                                  </a:lnTo>
                                  <a:lnTo>
                                    <a:pt x="0" y="49"/>
                                  </a:lnTo>
                                  <a:lnTo>
                                    <a:pt x="0" y="42"/>
                                  </a:lnTo>
                                  <a:lnTo>
                                    <a:pt x="0" y="35"/>
                                  </a:lnTo>
                                  <a:lnTo>
                                    <a:pt x="0" y="28"/>
                                  </a:lnTo>
                                  <a:lnTo>
                                    <a:pt x="0" y="21"/>
                                  </a:lnTo>
                                  <a:lnTo>
                                    <a:pt x="0" y="14"/>
                                  </a:lnTo>
                                  <a:lnTo>
                                    <a:pt x="0" y="7"/>
                                  </a:lnTo>
                                  <a:lnTo>
                                    <a:pt x="0"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2" name="Freeform 3816"/>
                          <wps:cNvSpPr>
                            <a:spLocks/>
                          </wps:cNvSpPr>
                          <wps:spPr bwMode="auto">
                            <a:xfrm>
                              <a:off x="1558" y="732"/>
                              <a:ext cx="17" cy="60"/>
                            </a:xfrm>
                            <a:custGeom>
                              <a:avLst/>
                              <a:gdLst>
                                <a:gd name="T0" fmla="*/ 1 w 17"/>
                                <a:gd name="T1" fmla="*/ 0 h 60"/>
                                <a:gd name="T2" fmla="*/ 3 w 17"/>
                                <a:gd name="T3" fmla="*/ 0 h 60"/>
                                <a:gd name="T4" fmla="*/ 5 w 17"/>
                                <a:gd name="T5" fmla="*/ 1 h 60"/>
                                <a:gd name="T6" fmla="*/ 7 w 17"/>
                                <a:gd name="T7" fmla="*/ 2 h 60"/>
                                <a:gd name="T8" fmla="*/ 9 w 17"/>
                                <a:gd name="T9" fmla="*/ 3 h 60"/>
                                <a:gd name="T10" fmla="*/ 11 w 17"/>
                                <a:gd name="T11" fmla="*/ 3 h 60"/>
                                <a:gd name="T12" fmla="*/ 13 w 17"/>
                                <a:gd name="T13" fmla="*/ 4 h 60"/>
                                <a:gd name="T14" fmla="*/ 15 w 17"/>
                                <a:gd name="T15" fmla="*/ 5 h 60"/>
                                <a:gd name="T16" fmla="*/ 17 w 17"/>
                                <a:gd name="T17" fmla="*/ 6 h 60"/>
                                <a:gd name="T18" fmla="*/ 17 w 17"/>
                                <a:gd name="T19" fmla="*/ 13 h 60"/>
                                <a:gd name="T20" fmla="*/ 17 w 17"/>
                                <a:gd name="T21" fmla="*/ 19 h 60"/>
                                <a:gd name="T22" fmla="*/ 17 w 17"/>
                                <a:gd name="T23" fmla="*/ 26 h 60"/>
                                <a:gd name="T24" fmla="*/ 17 w 17"/>
                                <a:gd name="T25" fmla="*/ 33 h 60"/>
                                <a:gd name="T26" fmla="*/ 17 w 17"/>
                                <a:gd name="T27" fmla="*/ 39 h 60"/>
                                <a:gd name="T28" fmla="*/ 17 w 17"/>
                                <a:gd name="T29" fmla="*/ 46 h 60"/>
                                <a:gd name="T30" fmla="*/ 17 w 17"/>
                                <a:gd name="T31" fmla="*/ 53 h 60"/>
                                <a:gd name="T32" fmla="*/ 17 w 17"/>
                                <a:gd name="T33" fmla="*/ 60 h 60"/>
                                <a:gd name="T34" fmla="*/ 14 w 17"/>
                                <a:gd name="T35" fmla="*/ 59 h 60"/>
                                <a:gd name="T36" fmla="*/ 12 w 17"/>
                                <a:gd name="T37" fmla="*/ 58 h 60"/>
                                <a:gd name="T38" fmla="*/ 10 w 17"/>
                                <a:gd name="T39" fmla="*/ 57 h 60"/>
                                <a:gd name="T40" fmla="*/ 8 w 17"/>
                                <a:gd name="T41" fmla="*/ 57 h 60"/>
                                <a:gd name="T42" fmla="*/ 6 w 17"/>
                                <a:gd name="T43" fmla="*/ 56 h 60"/>
                                <a:gd name="T44" fmla="*/ 4 w 17"/>
                                <a:gd name="T45" fmla="*/ 55 h 60"/>
                                <a:gd name="T46" fmla="*/ 2 w 17"/>
                                <a:gd name="T47" fmla="*/ 54 h 60"/>
                                <a:gd name="T48" fmla="*/ 0 w 17"/>
                                <a:gd name="T49" fmla="*/ 54 h 60"/>
                                <a:gd name="T50" fmla="*/ 0 w 17"/>
                                <a:gd name="T51" fmla="*/ 47 h 60"/>
                                <a:gd name="T52" fmla="*/ 0 w 17"/>
                                <a:gd name="T53" fmla="*/ 40 h 60"/>
                                <a:gd name="T54" fmla="*/ 0 w 17"/>
                                <a:gd name="T55" fmla="*/ 33 h 60"/>
                                <a:gd name="T56" fmla="*/ 0 w 17"/>
                                <a:gd name="T57" fmla="*/ 27 h 60"/>
                                <a:gd name="T58" fmla="*/ 0 w 17"/>
                                <a:gd name="T59" fmla="*/ 20 h 60"/>
                                <a:gd name="T60" fmla="*/ 0 w 17"/>
                                <a:gd name="T61" fmla="*/ 13 h 60"/>
                                <a:gd name="T62" fmla="*/ 0 w 17"/>
                                <a:gd name="T63" fmla="*/ 6 h 60"/>
                                <a:gd name="T64" fmla="*/ 1 w 17"/>
                                <a:gd name="T65" fmla="*/ 0 h 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7" h="60">
                                  <a:moveTo>
                                    <a:pt x="1" y="0"/>
                                  </a:moveTo>
                                  <a:lnTo>
                                    <a:pt x="3" y="0"/>
                                  </a:lnTo>
                                  <a:lnTo>
                                    <a:pt x="5" y="1"/>
                                  </a:lnTo>
                                  <a:lnTo>
                                    <a:pt x="7" y="2"/>
                                  </a:lnTo>
                                  <a:lnTo>
                                    <a:pt x="9" y="3"/>
                                  </a:lnTo>
                                  <a:lnTo>
                                    <a:pt x="11" y="3"/>
                                  </a:lnTo>
                                  <a:lnTo>
                                    <a:pt x="13" y="4"/>
                                  </a:lnTo>
                                  <a:lnTo>
                                    <a:pt x="15" y="5"/>
                                  </a:lnTo>
                                  <a:lnTo>
                                    <a:pt x="17" y="6"/>
                                  </a:lnTo>
                                  <a:lnTo>
                                    <a:pt x="17" y="13"/>
                                  </a:lnTo>
                                  <a:lnTo>
                                    <a:pt x="17" y="19"/>
                                  </a:lnTo>
                                  <a:lnTo>
                                    <a:pt x="17" y="26"/>
                                  </a:lnTo>
                                  <a:lnTo>
                                    <a:pt x="17" y="33"/>
                                  </a:lnTo>
                                  <a:lnTo>
                                    <a:pt x="17" y="39"/>
                                  </a:lnTo>
                                  <a:lnTo>
                                    <a:pt x="17" y="46"/>
                                  </a:lnTo>
                                  <a:lnTo>
                                    <a:pt x="17" y="53"/>
                                  </a:lnTo>
                                  <a:lnTo>
                                    <a:pt x="17" y="60"/>
                                  </a:lnTo>
                                  <a:lnTo>
                                    <a:pt x="14" y="59"/>
                                  </a:lnTo>
                                  <a:lnTo>
                                    <a:pt x="12" y="58"/>
                                  </a:lnTo>
                                  <a:lnTo>
                                    <a:pt x="10" y="57"/>
                                  </a:lnTo>
                                  <a:lnTo>
                                    <a:pt x="8" y="57"/>
                                  </a:lnTo>
                                  <a:lnTo>
                                    <a:pt x="6" y="56"/>
                                  </a:lnTo>
                                  <a:lnTo>
                                    <a:pt x="4" y="55"/>
                                  </a:lnTo>
                                  <a:lnTo>
                                    <a:pt x="2" y="54"/>
                                  </a:lnTo>
                                  <a:lnTo>
                                    <a:pt x="0" y="54"/>
                                  </a:lnTo>
                                  <a:lnTo>
                                    <a:pt x="0" y="47"/>
                                  </a:lnTo>
                                  <a:lnTo>
                                    <a:pt x="0" y="40"/>
                                  </a:lnTo>
                                  <a:lnTo>
                                    <a:pt x="0" y="33"/>
                                  </a:lnTo>
                                  <a:lnTo>
                                    <a:pt x="0" y="27"/>
                                  </a:lnTo>
                                  <a:lnTo>
                                    <a:pt x="0" y="20"/>
                                  </a:lnTo>
                                  <a:lnTo>
                                    <a:pt x="0" y="13"/>
                                  </a:lnTo>
                                  <a:lnTo>
                                    <a:pt x="0" y="6"/>
                                  </a:lnTo>
                                  <a:lnTo>
                                    <a:pt x="1"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3" name="Freeform 3817"/>
                          <wps:cNvSpPr>
                            <a:spLocks/>
                          </wps:cNvSpPr>
                          <wps:spPr bwMode="auto">
                            <a:xfrm>
                              <a:off x="1598" y="747"/>
                              <a:ext cx="16" cy="57"/>
                            </a:xfrm>
                            <a:custGeom>
                              <a:avLst/>
                              <a:gdLst>
                                <a:gd name="T0" fmla="*/ 0 w 16"/>
                                <a:gd name="T1" fmla="*/ 0 h 57"/>
                                <a:gd name="T2" fmla="*/ 2 w 16"/>
                                <a:gd name="T3" fmla="*/ 0 h 57"/>
                                <a:gd name="T4" fmla="*/ 4 w 16"/>
                                <a:gd name="T5" fmla="*/ 1 h 57"/>
                                <a:gd name="T6" fmla="*/ 6 w 16"/>
                                <a:gd name="T7" fmla="*/ 1 h 57"/>
                                <a:gd name="T8" fmla="*/ 8 w 16"/>
                                <a:gd name="T9" fmla="*/ 2 h 57"/>
                                <a:gd name="T10" fmla="*/ 10 w 16"/>
                                <a:gd name="T11" fmla="*/ 3 h 57"/>
                                <a:gd name="T12" fmla="*/ 12 w 16"/>
                                <a:gd name="T13" fmla="*/ 4 h 57"/>
                                <a:gd name="T14" fmla="*/ 13 w 16"/>
                                <a:gd name="T15" fmla="*/ 4 h 57"/>
                                <a:gd name="T16" fmla="*/ 16 w 16"/>
                                <a:gd name="T17" fmla="*/ 5 h 57"/>
                                <a:gd name="T18" fmla="*/ 16 w 16"/>
                                <a:gd name="T19" fmla="*/ 11 h 57"/>
                                <a:gd name="T20" fmla="*/ 16 w 16"/>
                                <a:gd name="T21" fmla="*/ 18 h 57"/>
                                <a:gd name="T22" fmla="*/ 16 w 16"/>
                                <a:gd name="T23" fmla="*/ 24 h 57"/>
                                <a:gd name="T24" fmla="*/ 16 w 16"/>
                                <a:gd name="T25" fmla="*/ 31 h 57"/>
                                <a:gd name="T26" fmla="*/ 16 w 16"/>
                                <a:gd name="T27" fmla="*/ 37 h 57"/>
                                <a:gd name="T28" fmla="*/ 16 w 16"/>
                                <a:gd name="T29" fmla="*/ 44 h 57"/>
                                <a:gd name="T30" fmla="*/ 16 w 16"/>
                                <a:gd name="T31" fmla="*/ 51 h 57"/>
                                <a:gd name="T32" fmla="*/ 16 w 16"/>
                                <a:gd name="T33" fmla="*/ 57 h 57"/>
                                <a:gd name="T34" fmla="*/ 13 w 16"/>
                                <a:gd name="T35" fmla="*/ 56 h 57"/>
                                <a:gd name="T36" fmla="*/ 12 w 16"/>
                                <a:gd name="T37" fmla="*/ 56 h 57"/>
                                <a:gd name="T38" fmla="*/ 10 w 16"/>
                                <a:gd name="T39" fmla="*/ 55 h 57"/>
                                <a:gd name="T40" fmla="*/ 8 w 16"/>
                                <a:gd name="T41" fmla="*/ 55 h 57"/>
                                <a:gd name="T42" fmla="*/ 6 w 16"/>
                                <a:gd name="T43" fmla="*/ 54 h 57"/>
                                <a:gd name="T44" fmla="*/ 4 w 16"/>
                                <a:gd name="T45" fmla="*/ 53 h 57"/>
                                <a:gd name="T46" fmla="*/ 2 w 16"/>
                                <a:gd name="T47" fmla="*/ 52 h 57"/>
                                <a:gd name="T48" fmla="*/ 0 w 16"/>
                                <a:gd name="T49" fmla="*/ 52 h 57"/>
                                <a:gd name="T50" fmla="*/ 0 w 16"/>
                                <a:gd name="T51" fmla="*/ 45 h 57"/>
                                <a:gd name="T52" fmla="*/ 0 w 16"/>
                                <a:gd name="T53" fmla="*/ 39 h 57"/>
                                <a:gd name="T54" fmla="*/ 0 w 16"/>
                                <a:gd name="T55" fmla="*/ 32 h 57"/>
                                <a:gd name="T56" fmla="*/ 0 w 16"/>
                                <a:gd name="T57" fmla="*/ 26 h 57"/>
                                <a:gd name="T58" fmla="*/ 0 w 16"/>
                                <a:gd name="T59" fmla="*/ 19 h 57"/>
                                <a:gd name="T60" fmla="*/ 0 w 16"/>
                                <a:gd name="T61" fmla="*/ 13 h 57"/>
                                <a:gd name="T62" fmla="*/ 0 w 16"/>
                                <a:gd name="T63" fmla="*/ 6 h 57"/>
                                <a:gd name="T64" fmla="*/ 0 w 16"/>
                                <a:gd name="T65"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6" h="57">
                                  <a:moveTo>
                                    <a:pt x="0" y="0"/>
                                  </a:moveTo>
                                  <a:lnTo>
                                    <a:pt x="2" y="0"/>
                                  </a:lnTo>
                                  <a:lnTo>
                                    <a:pt x="4" y="1"/>
                                  </a:lnTo>
                                  <a:lnTo>
                                    <a:pt x="6" y="1"/>
                                  </a:lnTo>
                                  <a:lnTo>
                                    <a:pt x="8" y="2"/>
                                  </a:lnTo>
                                  <a:lnTo>
                                    <a:pt x="10" y="3"/>
                                  </a:lnTo>
                                  <a:lnTo>
                                    <a:pt x="12" y="4"/>
                                  </a:lnTo>
                                  <a:lnTo>
                                    <a:pt x="13" y="4"/>
                                  </a:lnTo>
                                  <a:lnTo>
                                    <a:pt x="16" y="5"/>
                                  </a:lnTo>
                                  <a:lnTo>
                                    <a:pt x="16" y="11"/>
                                  </a:lnTo>
                                  <a:lnTo>
                                    <a:pt x="16" y="18"/>
                                  </a:lnTo>
                                  <a:lnTo>
                                    <a:pt x="16" y="24"/>
                                  </a:lnTo>
                                  <a:lnTo>
                                    <a:pt x="16" y="31"/>
                                  </a:lnTo>
                                  <a:lnTo>
                                    <a:pt x="16" y="37"/>
                                  </a:lnTo>
                                  <a:lnTo>
                                    <a:pt x="16" y="44"/>
                                  </a:lnTo>
                                  <a:lnTo>
                                    <a:pt x="16" y="51"/>
                                  </a:lnTo>
                                  <a:lnTo>
                                    <a:pt x="16" y="57"/>
                                  </a:lnTo>
                                  <a:lnTo>
                                    <a:pt x="13" y="56"/>
                                  </a:lnTo>
                                  <a:lnTo>
                                    <a:pt x="12" y="56"/>
                                  </a:lnTo>
                                  <a:lnTo>
                                    <a:pt x="10" y="55"/>
                                  </a:lnTo>
                                  <a:lnTo>
                                    <a:pt x="8" y="55"/>
                                  </a:lnTo>
                                  <a:lnTo>
                                    <a:pt x="6" y="54"/>
                                  </a:lnTo>
                                  <a:lnTo>
                                    <a:pt x="4" y="53"/>
                                  </a:lnTo>
                                  <a:lnTo>
                                    <a:pt x="2" y="52"/>
                                  </a:lnTo>
                                  <a:lnTo>
                                    <a:pt x="0" y="52"/>
                                  </a:lnTo>
                                  <a:lnTo>
                                    <a:pt x="0" y="45"/>
                                  </a:lnTo>
                                  <a:lnTo>
                                    <a:pt x="0" y="39"/>
                                  </a:lnTo>
                                  <a:lnTo>
                                    <a:pt x="0" y="32"/>
                                  </a:lnTo>
                                  <a:lnTo>
                                    <a:pt x="0" y="26"/>
                                  </a:lnTo>
                                  <a:lnTo>
                                    <a:pt x="0" y="19"/>
                                  </a:lnTo>
                                  <a:lnTo>
                                    <a:pt x="0" y="13"/>
                                  </a:lnTo>
                                  <a:lnTo>
                                    <a:pt x="0" y="6"/>
                                  </a:lnTo>
                                  <a:lnTo>
                                    <a:pt x="0"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4" name="Freeform 3818"/>
                          <wps:cNvSpPr>
                            <a:spLocks/>
                          </wps:cNvSpPr>
                          <wps:spPr bwMode="auto">
                            <a:xfrm>
                              <a:off x="1636" y="760"/>
                              <a:ext cx="13" cy="56"/>
                            </a:xfrm>
                            <a:custGeom>
                              <a:avLst/>
                              <a:gdLst>
                                <a:gd name="T0" fmla="*/ 0 w 13"/>
                                <a:gd name="T1" fmla="*/ 0 h 56"/>
                                <a:gd name="T2" fmla="*/ 1 w 13"/>
                                <a:gd name="T3" fmla="*/ 1 h 56"/>
                                <a:gd name="T4" fmla="*/ 3 w 13"/>
                                <a:gd name="T5" fmla="*/ 1 h 56"/>
                                <a:gd name="T6" fmla="*/ 4 w 13"/>
                                <a:gd name="T7" fmla="*/ 2 h 56"/>
                                <a:gd name="T8" fmla="*/ 6 w 13"/>
                                <a:gd name="T9" fmla="*/ 3 h 56"/>
                                <a:gd name="T10" fmla="*/ 8 w 13"/>
                                <a:gd name="T11" fmla="*/ 3 h 56"/>
                                <a:gd name="T12" fmla="*/ 9 w 13"/>
                                <a:gd name="T13" fmla="*/ 4 h 56"/>
                                <a:gd name="T14" fmla="*/ 11 w 13"/>
                                <a:gd name="T15" fmla="*/ 4 h 56"/>
                                <a:gd name="T16" fmla="*/ 12 w 13"/>
                                <a:gd name="T17" fmla="*/ 5 h 56"/>
                                <a:gd name="T18" fmla="*/ 12 w 13"/>
                                <a:gd name="T19" fmla="*/ 11 h 56"/>
                                <a:gd name="T20" fmla="*/ 12 w 13"/>
                                <a:gd name="T21" fmla="*/ 18 h 56"/>
                                <a:gd name="T22" fmla="*/ 12 w 13"/>
                                <a:gd name="T23" fmla="*/ 24 h 56"/>
                                <a:gd name="T24" fmla="*/ 13 w 13"/>
                                <a:gd name="T25" fmla="*/ 30 h 56"/>
                                <a:gd name="T26" fmla="*/ 13 w 13"/>
                                <a:gd name="T27" fmla="*/ 36 h 56"/>
                                <a:gd name="T28" fmla="*/ 13 w 13"/>
                                <a:gd name="T29" fmla="*/ 43 h 56"/>
                                <a:gd name="T30" fmla="*/ 13 w 13"/>
                                <a:gd name="T31" fmla="*/ 49 h 56"/>
                                <a:gd name="T32" fmla="*/ 13 w 13"/>
                                <a:gd name="T33" fmla="*/ 56 h 56"/>
                                <a:gd name="T34" fmla="*/ 11 w 13"/>
                                <a:gd name="T35" fmla="*/ 55 h 56"/>
                                <a:gd name="T36" fmla="*/ 9 w 13"/>
                                <a:gd name="T37" fmla="*/ 55 h 56"/>
                                <a:gd name="T38" fmla="*/ 8 w 13"/>
                                <a:gd name="T39" fmla="*/ 54 h 56"/>
                                <a:gd name="T40" fmla="*/ 6 w 13"/>
                                <a:gd name="T41" fmla="*/ 54 h 56"/>
                                <a:gd name="T42" fmla="*/ 5 w 13"/>
                                <a:gd name="T43" fmla="*/ 53 h 56"/>
                                <a:gd name="T44" fmla="*/ 3 w 13"/>
                                <a:gd name="T45" fmla="*/ 53 h 56"/>
                                <a:gd name="T46" fmla="*/ 1 w 13"/>
                                <a:gd name="T47" fmla="*/ 52 h 56"/>
                                <a:gd name="T48" fmla="*/ 0 w 13"/>
                                <a:gd name="T49" fmla="*/ 52 h 56"/>
                                <a:gd name="T50" fmla="*/ 0 w 13"/>
                                <a:gd name="T51" fmla="*/ 45 h 56"/>
                                <a:gd name="T52" fmla="*/ 0 w 13"/>
                                <a:gd name="T53" fmla="*/ 39 h 56"/>
                                <a:gd name="T54" fmla="*/ 0 w 13"/>
                                <a:gd name="T55" fmla="*/ 32 h 56"/>
                                <a:gd name="T56" fmla="*/ 0 w 13"/>
                                <a:gd name="T57" fmla="*/ 26 h 56"/>
                                <a:gd name="T58" fmla="*/ 0 w 13"/>
                                <a:gd name="T59" fmla="*/ 19 h 56"/>
                                <a:gd name="T60" fmla="*/ 0 w 13"/>
                                <a:gd name="T61" fmla="*/ 13 h 56"/>
                                <a:gd name="T62" fmla="*/ 0 w 13"/>
                                <a:gd name="T63" fmla="*/ 6 h 56"/>
                                <a:gd name="T64" fmla="*/ 0 w 13"/>
                                <a:gd name="T65"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 h="56">
                                  <a:moveTo>
                                    <a:pt x="0" y="0"/>
                                  </a:moveTo>
                                  <a:lnTo>
                                    <a:pt x="1" y="1"/>
                                  </a:lnTo>
                                  <a:lnTo>
                                    <a:pt x="3" y="1"/>
                                  </a:lnTo>
                                  <a:lnTo>
                                    <a:pt x="4" y="2"/>
                                  </a:lnTo>
                                  <a:lnTo>
                                    <a:pt x="6" y="3"/>
                                  </a:lnTo>
                                  <a:lnTo>
                                    <a:pt x="8" y="3"/>
                                  </a:lnTo>
                                  <a:lnTo>
                                    <a:pt x="9" y="4"/>
                                  </a:lnTo>
                                  <a:lnTo>
                                    <a:pt x="11" y="4"/>
                                  </a:lnTo>
                                  <a:lnTo>
                                    <a:pt x="12" y="5"/>
                                  </a:lnTo>
                                  <a:lnTo>
                                    <a:pt x="12" y="11"/>
                                  </a:lnTo>
                                  <a:lnTo>
                                    <a:pt x="12" y="18"/>
                                  </a:lnTo>
                                  <a:lnTo>
                                    <a:pt x="12" y="24"/>
                                  </a:lnTo>
                                  <a:lnTo>
                                    <a:pt x="13" y="30"/>
                                  </a:lnTo>
                                  <a:lnTo>
                                    <a:pt x="13" y="36"/>
                                  </a:lnTo>
                                  <a:lnTo>
                                    <a:pt x="13" y="43"/>
                                  </a:lnTo>
                                  <a:lnTo>
                                    <a:pt x="13" y="49"/>
                                  </a:lnTo>
                                  <a:lnTo>
                                    <a:pt x="13" y="56"/>
                                  </a:lnTo>
                                  <a:lnTo>
                                    <a:pt x="11" y="55"/>
                                  </a:lnTo>
                                  <a:lnTo>
                                    <a:pt x="9" y="55"/>
                                  </a:lnTo>
                                  <a:lnTo>
                                    <a:pt x="8" y="54"/>
                                  </a:lnTo>
                                  <a:lnTo>
                                    <a:pt x="6" y="54"/>
                                  </a:lnTo>
                                  <a:lnTo>
                                    <a:pt x="5" y="53"/>
                                  </a:lnTo>
                                  <a:lnTo>
                                    <a:pt x="3" y="53"/>
                                  </a:lnTo>
                                  <a:lnTo>
                                    <a:pt x="1" y="52"/>
                                  </a:lnTo>
                                  <a:lnTo>
                                    <a:pt x="0" y="52"/>
                                  </a:lnTo>
                                  <a:lnTo>
                                    <a:pt x="0" y="45"/>
                                  </a:lnTo>
                                  <a:lnTo>
                                    <a:pt x="0" y="39"/>
                                  </a:lnTo>
                                  <a:lnTo>
                                    <a:pt x="0" y="32"/>
                                  </a:lnTo>
                                  <a:lnTo>
                                    <a:pt x="0" y="26"/>
                                  </a:lnTo>
                                  <a:lnTo>
                                    <a:pt x="0" y="19"/>
                                  </a:lnTo>
                                  <a:lnTo>
                                    <a:pt x="0" y="13"/>
                                  </a:lnTo>
                                  <a:lnTo>
                                    <a:pt x="0" y="6"/>
                                  </a:lnTo>
                                  <a:lnTo>
                                    <a:pt x="0"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5" name="Freeform 3819"/>
                          <wps:cNvSpPr>
                            <a:spLocks/>
                          </wps:cNvSpPr>
                          <wps:spPr bwMode="auto">
                            <a:xfrm>
                              <a:off x="1623" y="756"/>
                              <a:ext cx="4" cy="53"/>
                            </a:xfrm>
                            <a:custGeom>
                              <a:avLst/>
                              <a:gdLst>
                                <a:gd name="T0" fmla="*/ 0 w 4"/>
                                <a:gd name="T1" fmla="*/ 0 h 53"/>
                                <a:gd name="T2" fmla="*/ 2 w 4"/>
                                <a:gd name="T3" fmla="*/ 0 h 53"/>
                                <a:gd name="T4" fmla="*/ 4 w 4"/>
                                <a:gd name="T5" fmla="*/ 1 h 53"/>
                                <a:gd name="T6" fmla="*/ 4 w 4"/>
                                <a:gd name="T7" fmla="*/ 7 h 53"/>
                                <a:gd name="T8" fmla="*/ 4 w 4"/>
                                <a:gd name="T9" fmla="*/ 14 h 53"/>
                                <a:gd name="T10" fmla="*/ 4 w 4"/>
                                <a:gd name="T11" fmla="*/ 20 h 53"/>
                                <a:gd name="T12" fmla="*/ 4 w 4"/>
                                <a:gd name="T13" fmla="*/ 27 h 53"/>
                                <a:gd name="T14" fmla="*/ 4 w 4"/>
                                <a:gd name="T15" fmla="*/ 33 h 53"/>
                                <a:gd name="T16" fmla="*/ 4 w 4"/>
                                <a:gd name="T17" fmla="*/ 40 h 53"/>
                                <a:gd name="T18" fmla="*/ 4 w 4"/>
                                <a:gd name="T19" fmla="*/ 46 h 53"/>
                                <a:gd name="T20" fmla="*/ 4 w 4"/>
                                <a:gd name="T21" fmla="*/ 53 h 53"/>
                                <a:gd name="T22" fmla="*/ 2 w 4"/>
                                <a:gd name="T23" fmla="*/ 52 h 53"/>
                                <a:gd name="T24" fmla="*/ 0 w 4"/>
                                <a:gd name="T25" fmla="*/ 51 h 53"/>
                                <a:gd name="T26" fmla="*/ 0 w 4"/>
                                <a:gd name="T27" fmla="*/ 44 h 53"/>
                                <a:gd name="T28" fmla="*/ 0 w 4"/>
                                <a:gd name="T29" fmla="*/ 38 h 53"/>
                                <a:gd name="T30" fmla="*/ 0 w 4"/>
                                <a:gd name="T31" fmla="*/ 31 h 53"/>
                                <a:gd name="T32" fmla="*/ 0 w 4"/>
                                <a:gd name="T33" fmla="*/ 25 h 53"/>
                                <a:gd name="T34" fmla="*/ 0 w 4"/>
                                <a:gd name="T35" fmla="*/ 19 h 53"/>
                                <a:gd name="T36" fmla="*/ 0 w 4"/>
                                <a:gd name="T37" fmla="*/ 12 h 53"/>
                                <a:gd name="T38" fmla="*/ 0 w 4"/>
                                <a:gd name="T39" fmla="*/ 6 h 53"/>
                                <a:gd name="T40" fmla="*/ 0 w 4"/>
                                <a:gd name="T41"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 h="53">
                                  <a:moveTo>
                                    <a:pt x="0" y="0"/>
                                  </a:moveTo>
                                  <a:lnTo>
                                    <a:pt x="2" y="0"/>
                                  </a:lnTo>
                                  <a:lnTo>
                                    <a:pt x="4" y="1"/>
                                  </a:lnTo>
                                  <a:lnTo>
                                    <a:pt x="4" y="7"/>
                                  </a:lnTo>
                                  <a:lnTo>
                                    <a:pt x="4" y="14"/>
                                  </a:lnTo>
                                  <a:lnTo>
                                    <a:pt x="4" y="20"/>
                                  </a:lnTo>
                                  <a:lnTo>
                                    <a:pt x="4" y="27"/>
                                  </a:lnTo>
                                  <a:lnTo>
                                    <a:pt x="4" y="33"/>
                                  </a:lnTo>
                                  <a:lnTo>
                                    <a:pt x="4" y="40"/>
                                  </a:lnTo>
                                  <a:lnTo>
                                    <a:pt x="4" y="46"/>
                                  </a:lnTo>
                                  <a:lnTo>
                                    <a:pt x="4" y="53"/>
                                  </a:lnTo>
                                  <a:lnTo>
                                    <a:pt x="2" y="52"/>
                                  </a:lnTo>
                                  <a:lnTo>
                                    <a:pt x="0" y="51"/>
                                  </a:lnTo>
                                  <a:lnTo>
                                    <a:pt x="0" y="44"/>
                                  </a:lnTo>
                                  <a:lnTo>
                                    <a:pt x="0" y="38"/>
                                  </a:lnTo>
                                  <a:lnTo>
                                    <a:pt x="0" y="31"/>
                                  </a:lnTo>
                                  <a:lnTo>
                                    <a:pt x="0" y="25"/>
                                  </a:lnTo>
                                  <a:lnTo>
                                    <a:pt x="0" y="19"/>
                                  </a:lnTo>
                                  <a:lnTo>
                                    <a:pt x="0" y="12"/>
                                  </a:lnTo>
                                  <a:lnTo>
                                    <a:pt x="0" y="6"/>
                                  </a:lnTo>
                                  <a:lnTo>
                                    <a:pt x="0"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6" name="Freeform 3820"/>
                          <wps:cNvSpPr>
                            <a:spLocks/>
                          </wps:cNvSpPr>
                          <wps:spPr bwMode="auto">
                            <a:xfrm>
                              <a:off x="1584" y="741"/>
                              <a:ext cx="5" cy="55"/>
                            </a:xfrm>
                            <a:custGeom>
                              <a:avLst/>
                              <a:gdLst>
                                <a:gd name="T0" fmla="*/ 0 w 5"/>
                                <a:gd name="T1" fmla="*/ 0 h 55"/>
                                <a:gd name="T2" fmla="*/ 2 w 5"/>
                                <a:gd name="T3" fmla="*/ 1 h 55"/>
                                <a:gd name="T4" fmla="*/ 5 w 5"/>
                                <a:gd name="T5" fmla="*/ 2 h 55"/>
                                <a:gd name="T6" fmla="*/ 5 w 5"/>
                                <a:gd name="T7" fmla="*/ 8 h 55"/>
                                <a:gd name="T8" fmla="*/ 5 w 5"/>
                                <a:gd name="T9" fmla="*/ 15 h 55"/>
                                <a:gd name="T10" fmla="*/ 5 w 5"/>
                                <a:gd name="T11" fmla="*/ 22 h 55"/>
                                <a:gd name="T12" fmla="*/ 5 w 5"/>
                                <a:gd name="T13" fmla="*/ 28 h 55"/>
                                <a:gd name="T14" fmla="*/ 5 w 5"/>
                                <a:gd name="T15" fmla="*/ 35 h 55"/>
                                <a:gd name="T16" fmla="*/ 5 w 5"/>
                                <a:gd name="T17" fmla="*/ 42 h 55"/>
                                <a:gd name="T18" fmla="*/ 5 w 5"/>
                                <a:gd name="T19" fmla="*/ 48 h 55"/>
                                <a:gd name="T20" fmla="*/ 5 w 5"/>
                                <a:gd name="T21" fmla="*/ 55 h 55"/>
                                <a:gd name="T22" fmla="*/ 2 w 5"/>
                                <a:gd name="T23" fmla="*/ 55 h 55"/>
                                <a:gd name="T24" fmla="*/ 0 w 5"/>
                                <a:gd name="T25" fmla="*/ 54 h 55"/>
                                <a:gd name="T26" fmla="*/ 0 w 5"/>
                                <a:gd name="T27" fmla="*/ 47 h 55"/>
                                <a:gd name="T28" fmla="*/ 0 w 5"/>
                                <a:gd name="T29" fmla="*/ 40 h 55"/>
                                <a:gd name="T30" fmla="*/ 0 w 5"/>
                                <a:gd name="T31" fmla="*/ 34 h 55"/>
                                <a:gd name="T32" fmla="*/ 0 w 5"/>
                                <a:gd name="T33" fmla="*/ 27 h 55"/>
                                <a:gd name="T34" fmla="*/ 0 w 5"/>
                                <a:gd name="T35" fmla="*/ 20 h 55"/>
                                <a:gd name="T36" fmla="*/ 0 w 5"/>
                                <a:gd name="T37" fmla="*/ 13 h 55"/>
                                <a:gd name="T38" fmla="*/ 0 w 5"/>
                                <a:gd name="T39" fmla="*/ 7 h 55"/>
                                <a:gd name="T40" fmla="*/ 0 w 5"/>
                                <a:gd name="T41"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 h="55">
                                  <a:moveTo>
                                    <a:pt x="0" y="0"/>
                                  </a:moveTo>
                                  <a:lnTo>
                                    <a:pt x="2" y="1"/>
                                  </a:lnTo>
                                  <a:lnTo>
                                    <a:pt x="5" y="2"/>
                                  </a:lnTo>
                                  <a:lnTo>
                                    <a:pt x="5" y="8"/>
                                  </a:lnTo>
                                  <a:lnTo>
                                    <a:pt x="5" y="15"/>
                                  </a:lnTo>
                                  <a:lnTo>
                                    <a:pt x="5" y="22"/>
                                  </a:lnTo>
                                  <a:lnTo>
                                    <a:pt x="5" y="28"/>
                                  </a:lnTo>
                                  <a:lnTo>
                                    <a:pt x="5" y="35"/>
                                  </a:lnTo>
                                  <a:lnTo>
                                    <a:pt x="5" y="42"/>
                                  </a:lnTo>
                                  <a:lnTo>
                                    <a:pt x="5" y="48"/>
                                  </a:lnTo>
                                  <a:lnTo>
                                    <a:pt x="5" y="55"/>
                                  </a:lnTo>
                                  <a:lnTo>
                                    <a:pt x="2" y="55"/>
                                  </a:lnTo>
                                  <a:lnTo>
                                    <a:pt x="0" y="54"/>
                                  </a:lnTo>
                                  <a:lnTo>
                                    <a:pt x="0" y="47"/>
                                  </a:lnTo>
                                  <a:lnTo>
                                    <a:pt x="0" y="40"/>
                                  </a:lnTo>
                                  <a:lnTo>
                                    <a:pt x="0" y="34"/>
                                  </a:lnTo>
                                  <a:lnTo>
                                    <a:pt x="0" y="27"/>
                                  </a:lnTo>
                                  <a:lnTo>
                                    <a:pt x="0" y="20"/>
                                  </a:lnTo>
                                  <a:lnTo>
                                    <a:pt x="0" y="13"/>
                                  </a:lnTo>
                                  <a:lnTo>
                                    <a:pt x="0" y="7"/>
                                  </a:lnTo>
                                  <a:lnTo>
                                    <a:pt x="0"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7" name="Freeform 3821"/>
                          <wps:cNvSpPr>
                            <a:spLocks/>
                          </wps:cNvSpPr>
                          <wps:spPr bwMode="auto">
                            <a:xfrm>
                              <a:off x="1543" y="727"/>
                              <a:ext cx="6" cy="56"/>
                            </a:xfrm>
                            <a:custGeom>
                              <a:avLst/>
                              <a:gdLst>
                                <a:gd name="T0" fmla="*/ 1 w 6"/>
                                <a:gd name="T1" fmla="*/ 0 h 56"/>
                                <a:gd name="T2" fmla="*/ 3 w 6"/>
                                <a:gd name="T3" fmla="*/ 0 h 56"/>
                                <a:gd name="T4" fmla="*/ 6 w 6"/>
                                <a:gd name="T5" fmla="*/ 1 h 56"/>
                                <a:gd name="T6" fmla="*/ 6 w 6"/>
                                <a:gd name="T7" fmla="*/ 8 h 56"/>
                                <a:gd name="T8" fmla="*/ 6 w 6"/>
                                <a:gd name="T9" fmla="*/ 15 h 56"/>
                                <a:gd name="T10" fmla="*/ 5 w 6"/>
                                <a:gd name="T11" fmla="*/ 21 h 56"/>
                                <a:gd name="T12" fmla="*/ 5 w 6"/>
                                <a:gd name="T13" fmla="*/ 28 h 56"/>
                                <a:gd name="T14" fmla="*/ 5 w 6"/>
                                <a:gd name="T15" fmla="*/ 35 h 56"/>
                                <a:gd name="T16" fmla="*/ 5 w 6"/>
                                <a:gd name="T17" fmla="*/ 42 h 56"/>
                                <a:gd name="T18" fmla="*/ 5 w 6"/>
                                <a:gd name="T19" fmla="*/ 49 h 56"/>
                                <a:gd name="T20" fmla="*/ 5 w 6"/>
                                <a:gd name="T21" fmla="*/ 56 h 56"/>
                                <a:gd name="T22" fmla="*/ 4 w 6"/>
                                <a:gd name="T23" fmla="*/ 55 h 56"/>
                                <a:gd name="T24" fmla="*/ 3 w 6"/>
                                <a:gd name="T25" fmla="*/ 55 h 56"/>
                                <a:gd name="T26" fmla="*/ 1 w 6"/>
                                <a:gd name="T27" fmla="*/ 54 h 56"/>
                                <a:gd name="T28" fmla="*/ 0 w 6"/>
                                <a:gd name="T29" fmla="*/ 54 h 56"/>
                                <a:gd name="T30" fmla="*/ 0 w 6"/>
                                <a:gd name="T31" fmla="*/ 48 h 56"/>
                                <a:gd name="T32" fmla="*/ 0 w 6"/>
                                <a:gd name="T33" fmla="*/ 41 h 56"/>
                                <a:gd name="T34" fmla="*/ 0 w 6"/>
                                <a:gd name="T35" fmla="*/ 34 h 56"/>
                                <a:gd name="T36" fmla="*/ 0 w 6"/>
                                <a:gd name="T37" fmla="*/ 27 h 56"/>
                                <a:gd name="T38" fmla="*/ 0 w 6"/>
                                <a:gd name="T39" fmla="*/ 20 h 56"/>
                                <a:gd name="T40" fmla="*/ 1 w 6"/>
                                <a:gd name="T41" fmla="*/ 13 h 56"/>
                                <a:gd name="T42" fmla="*/ 1 w 6"/>
                                <a:gd name="T43" fmla="*/ 6 h 56"/>
                                <a:gd name="T44" fmla="*/ 1 w 6"/>
                                <a:gd name="T45"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 h="56">
                                  <a:moveTo>
                                    <a:pt x="1" y="0"/>
                                  </a:moveTo>
                                  <a:lnTo>
                                    <a:pt x="3" y="0"/>
                                  </a:lnTo>
                                  <a:lnTo>
                                    <a:pt x="6" y="1"/>
                                  </a:lnTo>
                                  <a:lnTo>
                                    <a:pt x="6" y="8"/>
                                  </a:lnTo>
                                  <a:lnTo>
                                    <a:pt x="6" y="15"/>
                                  </a:lnTo>
                                  <a:lnTo>
                                    <a:pt x="5" y="21"/>
                                  </a:lnTo>
                                  <a:lnTo>
                                    <a:pt x="5" y="28"/>
                                  </a:lnTo>
                                  <a:lnTo>
                                    <a:pt x="5" y="35"/>
                                  </a:lnTo>
                                  <a:lnTo>
                                    <a:pt x="5" y="42"/>
                                  </a:lnTo>
                                  <a:lnTo>
                                    <a:pt x="5" y="49"/>
                                  </a:lnTo>
                                  <a:lnTo>
                                    <a:pt x="5" y="56"/>
                                  </a:lnTo>
                                  <a:lnTo>
                                    <a:pt x="4" y="55"/>
                                  </a:lnTo>
                                  <a:lnTo>
                                    <a:pt x="3" y="55"/>
                                  </a:lnTo>
                                  <a:lnTo>
                                    <a:pt x="1" y="54"/>
                                  </a:lnTo>
                                  <a:lnTo>
                                    <a:pt x="0" y="54"/>
                                  </a:lnTo>
                                  <a:lnTo>
                                    <a:pt x="0" y="48"/>
                                  </a:lnTo>
                                  <a:lnTo>
                                    <a:pt x="0" y="41"/>
                                  </a:lnTo>
                                  <a:lnTo>
                                    <a:pt x="0" y="34"/>
                                  </a:lnTo>
                                  <a:lnTo>
                                    <a:pt x="0" y="27"/>
                                  </a:lnTo>
                                  <a:lnTo>
                                    <a:pt x="0" y="20"/>
                                  </a:lnTo>
                                  <a:lnTo>
                                    <a:pt x="1" y="13"/>
                                  </a:lnTo>
                                  <a:lnTo>
                                    <a:pt x="1" y="6"/>
                                  </a:lnTo>
                                  <a:lnTo>
                                    <a:pt x="1"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8" name="Freeform 3822"/>
                          <wps:cNvSpPr>
                            <a:spLocks/>
                          </wps:cNvSpPr>
                          <wps:spPr bwMode="auto">
                            <a:xfrm>
                              <a:off x="1511" y="765"/>
                              <a:ext cx="138" cy="55"/>
                            </a:xfrm>
                            <a:custGeom>
                              <a:avLst/>
                              <a:gdLst>
                                <a:gd name="T0" fmla="*/ 0 w 138"/>
                                <a:gd name="T1" fmla="*/ 0 h 55"/>
                                <a:gd name="T2" fmla="*/ 9 w 138"/>
                                <a:gd name="T3" fmla="*/ 3 h 55"/>
                                <a:gd name="T4" fmla="*/ 19 w 138"/>
                                <a:gd name="T5" fmla="*/ 6 h 55"/>
                                <a:gd name="T6" fmla="*/ 28 w 138"/>
                                <a:gd name="T7" fmla="*/ 9 h 55"/>
                                <a:gd name="T8" fmla="*/ 37 w 138"/>
                                <a:gd name="T9" fmla="*/ 13 h 55"/>
                                <a:gd name="T10" fmla="*/ 46 w 138"/>
                                <a:gd name="T11" fmla="*/ 16 h 55"/>
                                <a:gd name="T12" fmla="*/ 55 w 138"/>
                                <a:gd name="T13" fmla="*/ 18 h 55"/>
                                <a:gd name="T14" fmla="*/ 63 w 138"/>
                                <a:gd name="T15" fmla="*/ 21 h 55"/>
                                <a:gd name="T16" fmla="*/ 72 w 138"/>
                                <a:gd name="T17" fmla="*/ 25 h 55"/>
                                <a:gd name="T18" fmla="*/ 81 w 138"/>
                                <a:gd name="T19" fmla="*/ 27 h 55"/>
                                <a:gd name="T20" fmla="*/ 89 w 138"/>
                                <a:gd name="T21" fmla="*/ 30 h 55"/>
                                <a:gd name="T22" fmla="*/ 97 w 138"/>
                                <a:gd name="T23" fmla="*/ 33 h 55"/>
                                <a:gd name="T24" fmla="*/ 105 w 138"/>
                                <a:gd name="T25" fmla="*/ 35 h 55"/>
                                <a:gd name="T26" fmla="*/ 113 w 138"/>
                                <a:gd name="T27" fmla="*/ 38 h 55"/>
                                <a:gd name="T28" fmla="*/ 122 w 138"/>
                                <a:gd name="T29" fmla="*/ 40 h 55"/>
                                <a:gd name="T30" fmla="*/ 130 w 138"/>
                                <a:gd name="T31" fmla="*/ 43 h 55"/>
                                <a:gd name="T32" fmla="*/ 138 w 138"/>
                                <a:gd name="T33" fmla="*/ 46 h 55"/>
                                <a:gd name="T34" fmla="*/ 138 w 138"/>
                                <a:gd name="T35" fmla="*/ 48 h 55"/>
                                <a:gd name="T36" fmla="*/ 138 w 138"/>
                                <a:gd name="T37" fmla="*/ 51 h 55"/>
                                <a:gd name="T38" fmla="*/ 138 w 138"/>
                                <a:gd name="T39" fmla="*/ 52 h 55"/>
                                <a:gd name="T40" fmla="*/ 138 w 138"/>
                                <a:gd name="T41" fmla="*/ 55 h 55"/>
                                <a:gd name="T42" fmla="*/ 130 w 138"/>
                                <a:gd name="T43" fmla="*/ 52 h 55"/>
                                <a:gd name="T44" fmla="*/ 122 w 138"/>
                                <a:gd name="T45" fmla="*/ 50 h 55"/>
                                <a:gd name="T46" fmla="*/ 114 w 138"/>
                                <a:gd name="T47" fmla="*/ 47 h 55"/>
                                <a:gd name="T48" fmla="*/ 106 w 138"/>
                                <a:gd name="T49" fmla="*/ 45 h 55"/>
                                <a:gd name="T50" fmla="*/ 97 w 138"/>
                                <a:gd name="T51" fmla="*/ 42 h 55"/>
                                <a:gd name="T52" fmla="*/ 89 w 138"/>
                                <a:gd name="T53" fmla="*/ 39 h 55"/>
                                <a:gd name="T54" fmla="*/ 81 w 138"/>
                                <a:gd name="T55" fmla="*/ 37 h 55"/>
                                <a:gd name="T56" fmla="*/ 73 w 138"/>
                                <a:gd name="T57" fmla="*/ 34 h 55"/>
                                <a:gd name="T58" fmla="*/ 64 w 138"/>
                                <a:gd name="T59" fmla="*/ 31 h 55"/>
                                <a:gd name="T60" fmla="*/ 55 w 138"/>
                                <a:gd name="T61" fmla="*/ 28 h 55"/>
                                <a:gd name="T62" fmla="*/ 46 w 138"/>
                                <a:gd name="T63" fmla="*/ 25 h 55"/>
                                <a:gd name="T64" fmla="*/ 37 w 138"/>
                                <a:gd name="T65" fmla="*/ 22 h 55"/>
                                <a:gd name="T66" fmla="*/ 27 w 138"/>
                                <a:gd name="T67" fmla="*/ 19 h 55"/>
                                <a:gd name="T68" fmla="*/ 18 w 138"/>
                                <a:gd name="T69" fmla="*/ 16 h 55"/>
                                <a:gd name="T70" fmla="*/ 9 w 138"/>
                                <a:gd name="T71" fmla="*/ 14 h 55"/>
                                <a:gd name="T72" fmla="*/ 0 w 138"/>
                                <a:gd name="T73" fmla="*/ 11 h 55"/>
                                <a:gd name="T74" fmla="*/ 0 w 138"/>
                                <a:gd name="T75" fmla="*/ 8 h 55"/>
                                <a:gd name="T76" fmla="*/ 0 w 138"/>
                                <a:gd name="T77" fmla="*/ 5 h 55"/>
                                <a:gd name="T78" fmla="*/ 0 w 138"/>
                                <a:gd name="T79" fmla="*/ 3 h 55"/>
                                <a:gd name="T80" fmla="*/ 0 w 138"/>
                                <a:gd name="T81"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38" h="55">
                                  <a:moveTo>
                                    <a:pt x="0" y="0"/>
                                  </a:moveTo>
                                  <a:lnTo>
                                    <a:pt x="9" y="3"/>
                                  </a:lnTo>
                                  <a:lnTo>
                                    <a:pt x="19" y="6"/>
                                  </a:lnTo>
                                  <a:lnTo>
                                    <a:pt x="28" y="9"/>
                                  </a:lnTo>
                                  <a:lnTo>
                                    <a:pt x="37" y="13"/>
                                  </a:lnTo>
                                  <a:lnTo>
                                    <a:pt x="46" y="16"/>
                                  </a:lnTo>
                                  <a:lnTo>
                                    <a:pt x="55" y="18"/>
                                  </a:lnTo>
                                  <a:lnTo>
                                    <a:pt x="63" y="21"/>
                                  </a:lnTo>
                                  <a:lnTo>
                                    <a:pt x="72" y="25"/>
                                  </a:lnTo>
                                  <a:lnTo>
                                    <a:pt x="81" y="27"/>
                                  </a:lnTo>
                                  <a:lnTo>
                                    <a:pt x="89" y="30"/>
                                  </a:lnTo>
                                  <a:lnTo>
                                    <a:pt x="97" y="33"/>
                                  </a:lnTo>
                                  <a:lnTo>
                                    <a:pt x="105" y="35"/>
                                  </a:lnTo>
                                  <a:lnTo>
                                    <a:pt x="113" y="38"/>
                                  </a:lnTo>
                                  <a:lnTo>
                                    <a:pt x="122" y="40"/>
                                  </a:lnTo>
                                  <a:lnTo>
                                    <a:pt x="130" y="43"/>
                                  </a:lnTo>
                                  <a:lnTo>
                                    <a:pt x="138" y="46"/>
                                  </a:lnTo>
                                  <a:lnTo>
                                    <a:pt x="138" y="48"/>
                                  </a:lnTo>
                                  <a:lnTo>
                                    <a:pt x="138" y="51"/>
                                  </a:lnTo>
                                  <a:lnTo>
                                    <a:pt x="138" y="52"/>
                                  </a:lnTo>
                                  <a:lnTo>
                                    <a:pt x="138" y="55"/>
                                  </a:lnTo>
                                  <a:lnTo>
                                    <a:pt x="130" y="52"/>
                                  </a:lnTo>
                                  <a:lnTo>
                                    <a:pt x="122" y="50"/>
                                  </a:lnTo>
                                  <a:lnTo>
                                    <a:pt x="114" y="47"/>
                                  </a:lnTo>
                                  <a:lnTo>
                                    <a:pt x="106" y="45"/>
                                  </a:lnTo>
                                  <a:lnTo>
                                    <a:pt x="97" y="42"/>
                                  </a:lnTo>
                                  <a:lnTo>
                                    <a:pt x="89" y="39"/>
                                  </a:lnTo>
                                  <a:lnTo>
                                    <a:pt x="81" y="37"/>
                                  </a:lnTo>
                                  <a:lnTo>
                                    <a:pt x="73" y="34"/>
                                  </a:lnTo>
                                  <a:lnTo>
                                    <a:pt x="64" y="31"/>
                                  </a:lnTo>
                                  <a:lnTo>
                                    <a:pt x="55" y="28"/>
                                  </a:lnTo>
                                  <a:lnTo>
                                    <a:pt x="46" y="25"/>
                                  </a:lnTo>
                                  <a:lnTo>
                                    <a:pt x="37" y="22"/>
                                  </a:lnTo>
                                  <a:lnTo>
                                    <a:pt x="27" y="19"/>
                                  </a:lnTo>
                                  <a:lnTo>
                                    <a:pt x="18" y="16"/>
                                  </a:lnTo>
                                  <a:lnTo>
                                    <a:pt x="9" y="14"/>
                                  </a:lnTo>
                                  <a:lnTo>
                                    <a:pt x="0" y="11"/>
                                  </a:lnTo>
                                  <a:lnTo>
                                    <a:pt x="0" y="8"/>
                                  </a:lnTo>
                                  <a:lnTo>
                                    <a:pt x="0" y="5"/>
                                  </a:lnTo>
                                  <a:lnTo>
                                    <a:pt x="0" y="3"/>
                                  </a:lnTo>
                                  <a:lnTo>
                                    <a:pt x="0" y="0"/>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9" name="Freeform 3823"/>
                          <wps:cNvSpPr>
                            <a:spLocks/>
                          </wps:cNvSpPr>
                          <wps:spPr bwMode="auto">
                            <a:xfrm>
                              <a:off x="1990" y="799"/>
                              <a:ext cx="117" cy="63"/>
                            </a:xfrm>
                            <a:custGeom>
                              <a:avLst/>
                              <a:gdLst>
                                <a:gd name="T0" fmla="*/ 111 w 117"/>
                                <a:gd name="T1" fmla="*/ 63 h 63"/>
                                <a:gd name="T2" fmla="*/ 104 w 117"/>
                                <a:gd name="T3" fmla="*/ 61 h 63"/>
                                <a:gd name="T4" fmla="*/ 98 w 117"/>
                                <a:gd name="T5" fmla="*/ 58 h 63"/>
                                <a:gd name="T6" fmla="*/ 91 w 117"/>
                                <a:gd name="T7" fmla="*/ 56 h 63"/>
                                <a:gd name="T8" fmla="*/ 85 w 117"/>
                                <a:gd name="T9" fmla="*/ 54 h 63"/>
                                <a:gd name="T10" fmla="*/ 78 w 117"/>
                                <a:gd name="T11" fmla="*/ 51 h 63"/>
                                <a:gd name="T12" fmla="*/ 71 w 117"/>
                                <a:gd name="T13" fmla="*/ 49 h 63"/>
                                <a:gd name="T14" fmla="*/ 64 w 117"/>
                                <a:gd name="T15" fmla="*/ 47 h 63"/>
                                <a:gd name="T16" fmla="*/ 58 w 117"/>
                                <a:gd name="T17" fmla="*/ 45 h 63"/>
                                <a:gd name="T18" fmla="*/ 51 w 117"/>
                                <a:gd name="T19" fmla="*/ 42 h 63"/>
                                <a:gd name="T20" fmla="*/ 44 w 117"/>
                                <a:gd name="T21" fmla="*/ 39 h 63"/>
                                <a:gd name="T22" fmla="*/ 36 w 117"/>
                                <a:gd name="T23" fmla="*/ 36 h 63"/>
                                <a:gd name="T24" fmla="*/ 29 w 117"/>
                                <a:gd name="T25" fmla="*/ 34 h 63"/>
                                <a:gd name="T26" fmla="*/ 22 w 117"/>
                                <a:gd name="T27" fmla="*/ 31 h 63"/>
                                <a:gd name="T28" fmla="*/ 15 w 117"/>
                                <a:gd name="T29" fmla="*/ 29 h 63"/>
                                <a:gd name="T30" fmla="*/ 8 w 117"/>
                                <a:gd name="T31" fmla="*/ 26 h 63"/>
                                <a:gd name="T32" fmla="*/ 0 w 117"/>
                                <a:gd name="T33" fmla="*/ 24 h 63"/>
                                <a:gd name="T34" fmla="*/ 0 w 117"/>
                                <a:gd name="T35" fmla="*/ 21 h 63"/>
                                <a:gd name="T36" fmla="*/ 0 w 117"/>
                                <a:gd name="T37" fmla="*/ 18 h 63"/>
                                <a:gd name="T38" fmla="*/ 0 w 117"/>
                                <a:gd name="T39" fmla="*/ 15 h 63"/>
                                <a:gd name="T40" fmla="*/ 0 w 117"/>
                                <a:gd name="T41" fmla="*/ 12 h 63"/>
                                <a:gd name="T42" fmla="*/ 0 w 117"/>
                                <a:gd name="T43" fmla="*/ 9 h 63"/>
                                <a:gd name="T44" fmla="*/ 0 w 117"/>
                                <a:gd name="T45" fmla="*/ 6 h 63"/>
                                <a:gd name="T46" fmla="*/ 0 w 117"/>
                                <a:gd name="T47" fmla="*/ 3 h 63"/>
                                <a:gd name="T48" fmla="*/ 0 w 117"/>
                                <a:gd name="T49" fmla="*/ 0 h 63"/>
                                <a:gd name="T50" fmla="*/ 8 w 117"/>
                                <a:gd name="T51" fmla="*/ 3 h 63"/>
                                <a:gd name="T52" fmla="*/ 16 w 117"/>
                                <a:gd name="T53" fmla="*/ 6 h 63"/>
                                <a:gd name="T54" fmla="*/ 23 w 117"/>
                                <a:gd name="T55" fmla="*/ 9 h 63"/>
                                <a:gd name="T56" fmla="*/ 31 w 117"/>
                                <a:gd name="T57" fmla="*/ 12 h 63"/>
                                <a:gd name="T58" fmla="*/ 39 w 117"/>
                                <a:gd name="T59" fmla="*/ 14 h 63"/>
                                <a:gd name="T60" fmla="*/ 46 w 117"/>
                                <a:gd name="T61" fmla="*/ 17 h 63"/>
                                <a:gd name="T62" fmla="*/ 54 w 117"/>
                                <a:gd name="T63" fmla="*/ 19 h 63"/>
                                <a:gd name="T64" fmla="*/ 61 w 117"/>
                                <a:gd name="T65" fmla="*/ 22 h 63"/>
                                <a:gd name="T66" fmla="*/ 68 w 117"/>
                                <a:gd name="T67" fmla="*/ 25 h 63"/>
                                <a:gd name="T68" fmla="*/ 75 w 117"/>
                                <a:gd name="T69" fmla="*/ 28 h 63"/>
                                <a:gd name="T70" fmla="*/ 82 w 117"/>
                                <a:gd name="T71" fmla="*/ 30 h 63"/>
                                <a:gd name="T72" fmla="*/ 89 w 117"/>
                                <a:gd name="T73" fmla="*/ 33 h 63"/>
                                <a:gd name="T74" fmla="*/ 96 w 117"/>
                                <a:gd name="T75" fmla="*/ 35 h 63"/>
                                <a:gd name="T76" fmla="*/ 103 w 117"/>
                                <a:gd name="T77" fmla="*/ 38 h 63"/>
                                <a:gd name="T78" fmla="*/ 110 w 117"/>
                                <a:gd name="T79" fmla="*/ 40 h 63"/>
                                <a:gd name="T80" fmla="*/ 117 w 117"/>
                                <a:gd name="T81" fmla="*/ 43 h 63"/>
                                <a:gd name="T82" fmla="*/ 116 w 117"/>
                                <a:gd name="T83" fmla="*/ 45 h 63"/>
                                <a:gd name="T84" fmla="*/ 115 w 117"/>
                                <a:gd name="T85" fmla="*/ 48 h 63"/>
                                <a:gd name="T86" fmla="*/ 114 w 117"/>
                                <a:gd name="T87" fmla="*/ 50 h 63"/>
                                <a:gd name="T88" fmla="*/ 114 w 117"/>
                                <a:gd name="T89" fmla="*/ 53 h 63"/>
                                <a:gd name="T90" fmla="*/ 113 w 117"/>
                                <a:gd name="T91" fmla="*/ 55 h 63"/>
                                <a:gd name="T92" fmla="*/ 112 w 117"/>
                                <a:gd name="T93" fmla="*/ 58 h 63"/>
                                <a:gd name="T94" fmla="*/ 111 w 117"/>
                                <a:gd name="T95" fmla="*/ 60 h 63"/>
                                <a:gd name="T96" fmla="*/ 111 w 117"/>
                                <a:gd name="T97" fmla="*/ 63 h 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7" h="63">
                                  <a:moveTo>
                                    <a:pt x="111" y="63"/>
                                  </a:moveTo>
                                  <a:lnTo>
                                    <a:pt x="104" y="61"/>
                                  </a:lnTo>
                                  <a:lnTo>
                                    <a:pt x="98" y="58"/>
                                  </a:lnTo>
                                  <a:lnTo>
                                    <a:pt x="91" y="56"/>
                                  </a:lnTo>
                                  <a:lnTo>
                                    <a:pt x="85" y="54"/>
                                  </a:lnTo>
                                  <a:lnTo>
                                    <a:pt x="78" y="51"/>
                                  </a:lnTo>
                                  <a:lnTo>
                                    <a:pt x="71" y="49"/>
                                  </a:lnTo>
                                  <a:lnTo>
                                    <a:pt x="64" y="47"/>
                                  </a:lnTo>
                                  <a:lnTo>
                                    <a:pt x="58" y="45"/>
                                  </a:lnTo>
                                  <a:lnTo>
                                    <a:pt x="51" y="42"/>
                                  </a:lnTo>
                                  <a:lnTo>
                                    <a:pt x="44" y="39"/>
                                  </a:lnTo>
                                  <a:lnTo>
                                    <a:pt x="36" y="36"/>
                                  </a:lnTo>
                                  <a:lnTo>
                                    <a:pt x="29" y="34"/>
                                  </a:lnTo>
                                  <a:lnTo>
                                    <a:pt x="22" y="31"/>
                                  </a:lnTo>
                                  <a:lnTo>
                                    <a:pt x="15" y="29"/>
                                  </a:lnTo>
                                  <a:lnTo>
                                    <a:pt x="8" y="26"/>
                                  </a:lnTo>
                                  <a:lnTo>
                                    <a:pt x="0" y="24"/>
                                  </a:lnTo>
                                  <a:lnTo>
                                    <a:pt x="0" y="21"/>
                                  </a:lnTo>
                                  <a:lnTo>
                                    <a:pt x="0" y="18"/>
                                  </a:lnTo>
                                  <a:lnTo>
                                    <a:pt x="0" y="15"/>
                                  </a:lnTo>
                                  <a:lnTo>
                                    <a:pt x="0" y="12"/>
                                  </a:lnTo>
                                  <a:lnTo>
                                    <a:pt x="0" y="9"/>
                                  </a:lnTo>
                                  <a:lnTo>
                                    <a:pt x="0" y="6"/>
                                  </a:lnTo>
                                  <a:lnTo>
                                    <a:pt x="0" y="3"/>
                                  </a:lnTo>
                                  <a:lnTo>
                                    <a:pt x="0" y="0"/>
                                  </a:lnTo>
                                  <a:lnTo>
                                    <a:pt x="8" y="3"/>
                                  </a:lnTo>
                                  <a:lnTo>
                                    <a:pt x="16" y="6"/>
                                  </a:lnTo>
                                  <a:lnTo>
                                    <a:pt x="23" y="9"/>
                                  </a:lnTo>
                                  <a:lnTo>
                                    <a:pt x="31" y="12"/>
                                  </a:lnTo>
                                  <a:lnTo>
                                    <a:pt x="39" y="14"/>
                                  </a:lnTo>
                                  <a:lnTo>
                                    <a:pt x="46" y="17"/>
                                  </a:lnTo>
                                  <a:lnTo>
                                    <a:pt x="54" y="19"/>
                                  </a:lnTo>
                                  <a:lnTo>
                                    <a:pt x="61" y="22"/>
                                  </a:lnTo>
                                  <a:lnTo>
                                    <a:pt x="68" y="25"/>
                                  </a:lnTo>
                                  <a:lnTo>
                                    <a:pt x="75" y="28"/>
                                  </a:lnTo>
                                  <a:lnTo>
                                    <a:pt x="82" y="30"/>
                                  </a:lnTo>
                                  <a:lnTo>
                                    <a:pt x="89" y="33"/>
                                  </a:lnTo>
                                  <a:lnTo>
                                    <a:pt x="96" y="35"/>
                                  </a:lnTo>
                                  <a:lnTo>
                                    <a:pt x="103" y="38"/>
                                  </a:lnTo>
                                  <a:lnTo>
                                    <a:pt x="110" y="40"/>
                                  </a:lnTo>
                                  <a:lnTo>
                                    <a:pt x="117" y="43"/>
                                  </a:lnTo>
                                  <a:lnTo>
                                    <a:pt x="116" y="45"/>
                                  </a:lnTo>
                                  <a:lnTo>
                                    <a:pt x="115" y="48"/>
                                  </a:lnTo>
                                  <a:lnTo>
                                    <a:pt x="114" y="50"/>
                                  </a:lnTo>
                                  <a:lnTo>
                                    <a:pt x="114" y="53"/>
                                  </a:lnTo>
                                  <a:lnTo>
                                    <a:pt x="113" y="55"/>
                                  </a:lnTo>
                                  <a:lnTo>
                                    <a:pt x="112" y="58"/>
                                  </a:lnTo>
                                  <a:lnTo>
                                    <a:pt x="111" y="60"/>
                                  </a:lnTo>
                                  <a:lnTo>
                                    <a:pt x="111" y="63"/>
                                  </a:lnTo>
                                  <a:close/>
                                </a:path>
                              </a:pathLst>
                            </a:custGeom>
                            <a:solidFill>
                              <a:srgbClr val="8785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0" name="Freeform 3824"/>
                          <wps:cNvSpPr>
                            <a:spLocks/>
                          </wps:cNvSpPr>
                          <wps:spPr bwMode="auto">
                            <a:xfrm>
                              <a:off x="1990" y="812"/>
                              <a:ext cx="125" cy="574"/>
                            </a:xfrm>
                            <a:custGeom>
                              <a:avLst/>
                              <a:gdLst>
                                <a:gd name="T0" fmla="*/ 105 w 125"/>
                                <a:gd name="T1" fmla="*/ 37 h 574"/>
                                <a:gd name="T2" fmla="*/ 92 w 125"/>
                                <a:gd name="T3" fmla="*/ 32 h 574"/>
                                <a:gd name="T4" fmla="*/ 79 w 125"/>
                                <a:gd name="T5" fmla="*/ 27 h 574"/>
                                <a:gd name="T6" fmla="*/ 65 w 125"/>
                                <a:gd name="T7" fmla="*/ 23 h 574"/>
                                <a:gd name="T8" fmla="*/ 51 w 125"/>
                                <a:gd name="T9" fmla="*/ 18 h 574"/>
                                <a:gd name="T10" fmla="*/ 37 w 125"/>
                                <a:gd name="T11" fmla="*/ 13 h 574"/>
                                <a:gd name="T12" fmla="*/ 22 w 125"/>
                                <a:gd name="T13" fmla="*/ 8 h 574"/>
                                <a:gd name="T14" fmla="*/ 8 w 125"/>
                                <a:gd name="T15" fmla="*/ 3 h 574"/>
                                <a:gd name="T16" fmla="*/ 0 w 125"/>
                                <a:gd name="T17" fmla="*/ 17 h 574"/>
                                <a:gd name="T18" fmla="*/ 1 w 125"/>
                                <a:gd name="T19" fmla="*/ 52 h 574"/>
                                <a:gd name="T20" fmla="*/ 2 w 125"/>
                                <a:gd name="T21" fmla="*/ 87 h 574"/>
                                <a:gd name="T22" fmla="*/ 2 w 125"/>
                                <a:gd name="T23" fmla="*/ 121 h 574"/>
                                <a:gd name="T24" fmla="*/ 3 w 125"/>
                                <a:gd name="T25" fmla="*/ 156 h 574"/>
                                <a:gd name="T26" fmla="*/ 3 w 125"/>
                                <a:gd name="T27" fmla="*/ 192 h 574"/>
                                <a:gd name="T28" fmla="*/ 4 w 125"/>
                                <a:gd name="T29" fmla="*/ 227 h 574"/>
                                <a:gd name="T30" fmla="*/ 4 w 125"/>
                                <a:gd name="T31" fmla="*/ 263 h 574"/>
                                <a:gd name="T32" fmla="*/ 5 w 125"/>
                                <a:gd name="T33" fmla="*/ 298 h 574"/>
                                <a:gd name="T34" fmla="*/ 6 w 125"/>
                                <a:gd name="T35" fmla="*/ 335 h 574"/>
                                <a:gd name="T36" fmla="*/ 6 w 125"/>
                                <a:gd name="T37" fmla="*/ 371 h 574"/>
                                <a:gd name="T38" fmla="*/ 7 w 125"/>
                                <a:gd name="T39" fmla="*/ 407 h 574"/>
                                <a:gd name="T40" fmla="*/ 8 w 125"/>
                                <a:gd name="T41" fmla="*/ 444 h 574"/>
                                <a:gd name="T42" fmla="*/ 8 w 125"/>
                                <a:gd name="T43" fmla="*/ 481 h 574"/>
                                <a:gd name="T44" fmla="*/ 9 w 125"/>
                                <a:gd name="T45" fmla="*/ 518 h 574"/>
                                <a:gd name="T46" fmla="*/ 10 w 125"/>
                                <a:gd name="T47" fmla="*/ 555 h 574"/>
                                <a:gd name="T48" fmla="*/ 18 w 125"/>
                                <a:gd name="T49" fmla="*/ 573 h 574"/>
                                <a:gd name="T50" fmla="*/ 33 w 125"/>
                                <a:gd name="T51" fmla="*/ 571 h 574"/>
                                <a:gd name="T52" fmla="*/ 48 w 125"/>
                                <a:gd name="T53" fmla="*/ 570 h 574"/>
                                <a:gd name="T54" fmla="*/ 63 w 125"/>
                                <a:gd name="T55" fmla="*/ 569 h 574"/>
                                <a:gd name="T56" fmla="*/ 77 w 125"/>
                                <a:gd name="T57" fmla="*/ 567 h 574"/>
                                <a:gd name="T58" fmla="*/ 91 w 125"/>
                                <a:gd name="T59" fmla="*/ 566 h 574"/>
                                <a:gd name="T60" fmla="*/ 105 w 125"/>
                                <a:gd name="T61" fmla="*/ 564 h 574"/>
                                <a:gd name="T62" fmla="*/ 119 w 125"/>
                                <a:gd name="T63" fmla="*/ 563 h 574"/>
                                <a:gd name="T64" fmla="*/ 125 w 125"/>
                                <a:gd name="T65" fmla="*/ 546 h 574"/>
                                <a:gd name="T66" fmla="*/ 124 w 125"/>
                                <a:gd name="T67" fmla="*/ 512 h 574"/>
                                <a:gd name="T68" fmla="*/ 123 w 125"/>
                                <a:gd name="T69" fmla="*/ 478 h 574"/>
                                <a:gd name="T70" fmla="*/ 122 w 125"/>
                                <a:gd name="T71" fmla="*/ 445 h 574"/>
                                <a:gd name="T72" fmla="*/ 121 w 125"/>
                                <a:gd name="T73" fmla="*/ 412 h 574"/>
                                <a:gd name="T74" fmla="*/ 120 w 125"/>
                                <a:gd name="T75" fmla="*/ 378 h 574"/>
                                <a:gd name="T76" fmla="*/ 119 w 125"/>
                                <a:gd name="T77" fmla="*/ 345 h 574"/>
                                <a:gd name="T78" fmla="*/ 119 w 125"/>
                                <a:gd name="T79" fmla="*/ 312 h 574"/>
                                <a:gd name="T80" fmla="*/ 118 w 125"/>
                                <a:gd name="T81" fmla="*/ 279 h 574"/>
                                <a:gd name="T82" fmla="*/ 117 w 125"/>
                                <a:gd name="T83" fmla="*/ 247 h 574"/>
                                <a:gd name="T84" fmla="*/ 116 w 125"/>
                                <a:gd name="T85" fmla="*/ 214 h 574"/>
                                <a:gd name="T86" fmla="*/ 115 w 125"/>
                                <a:gd name="T87" fmla="*/ 182 h 574"/>
                                <a:gd name="T88" fmla="*/ 114 w 125"/>
                                <a:gd name="T89" fmla="*/ 150 h 574"/>
                                <a:gd name="T90" fmla="*/ 114 w 125"/>
                                <a:gd name="T91" fmla="*/ 118 h 574"/>
                                <a:gd name="T92" fmla="*/ 113 w 125"/>
                                <a:gd name="T93" fmla="*/ 87 h 574"/>
                                <a:gd name="T94" fmla="*/ 112 w 125"/>
                                <a:gd name="T95" fmla="*/ 55 h 5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25" h="574">
                                  <a:moveTo>
                                    <a:pt x="112" y="39"/>
                                  </a:moveTo>
                                  <a:lnTo>
                                    <a:pt x="105" y="37"/>
                                  </a:lnTo>
                                  <a:lnTo>
                                    <a:pt x="99" y="35"/>
                                  </a:lnTo>
                                  <a:lnTo>
                                    <a:pt x="92" y="32"/>
                                  </a:lnTo>
                                  <a:lnTo>
                                    <a:pt x="85" y="30"/>
                                  </a:lnTo>
                                  <a:lnTo>
                                    <a:pt x="79" y="27"/>
                                  </a:lnTo>
                                  <a:lnTo>
                                    <a:pt x="72" y="25"/>
                                  </a:lnTo>
                                  <a:lnTo>
                                    <a:pt x="65" y="23"/>
                                  </a:lnTo>
                                  <a:lnTo>
                                    <a:pt x="59" y="21"/>
                                  </a:lnTo>
                                  <a:lnTo>
                                    <a:pt x="51" y="18"/>
                                  </a:lnTo>
                                  <a:lnTo>
                                    <a:pt x="44" y="16"/>
                                  </a:lnTo>
                                  <a:lnTo>
                                    <a:pt x="37" y="13"/>
                                  </a:lnTo>
                                  <a:lnTo>
                                    <a:pt x="30" y="11"/>
                                  </a:lnTo>
                                  <a:lnTo>
                                    <a:pt x="22" y="8"/>
                                  </a:lnTo>
                                  <a:lnTo>
                                    <a:pt x="15" y="5"/>
                                  </a:lnTo>
                                  <a:lnTo>
                                    <a:pt x="8" y="3"/>
                                  </a:lnTo>
                                  <a:lnTo>
                                    <a:pt x="0" y="0"/>
                                  </a:lnTo>
                                  <a:lnTo>
                                    <a:pt x="0" y="17"/>
                                  </a:lnTo>
                                  <a:lnTo>
                                    <a:pt x="1" y="35"/>
                                  </a:lnTo>
                                  <a:lnTo>
                                    <a:pt x="1" y="52"/>
                                  </a:lnTo>
                                  <a:lnTo>
                                    <a:pt x="1" y="70"/>
                                  </a:lnTo>
                                  <a:lnTo>
                                    <a:pt x="2" y="87"/>
                                  </a:lnTo>
                                  <a:lnTo>
                                    <a:pt x="2" y="104"/>
                                  </a:lnTo>
                                  <a:lnTo>
                                    <a:pt x="2" y="121"/>
                                  </a:lnTo>
                                  <a:lnTo>
                                    <a:pt x="3" y="139"/>
                                  </a:lnTo>
                                  <a:lnTo>
                                    <a:pt x="3" y="156"/>
                                  </a:lnTo>
                                  <a:lnTo>
                                    <a:pt x="3" y="174"/>
                                  </a:lnTo>
                                  <a:lnTo>
                                    <a:pt x="3" y="192"/>
                                  </a:lnTo>
                                  <a:lnTo>
                                    <a:pt x="4" y="209"/>
                                  </a:lnTo>
                                  <a:lnTo>
                                    <a:pt x="4" y="227"/>
                                  </a:lnTo>
                                  <a:lnTo>
                                    <a:pt x="4" y="245"/>
                                  </a:lnTo>
                                  <a:lnTo>
                                    <a:pt x="4" y="263"/>
                                  </a:lnTo>
                                  <a:lnTo>
                                    <a:pt x="5" y="281"/>
                                  </a:lnTo>
                                  <a:lnTo>
                                    <a:pt x="5" y="298"/>
                                  </a:lnTo>
                                  <a:lnTo>
                                    <a:pt x="5" y="317"/>
                                  </a:lnTo>
                                  <a:lnTo>
                                    <a:pt x="6" y="335"/>
                                  </a:lnTo>
                                  <a:lnTo>
                                    <a:pt x="6" y="353"/>
                                  </a:lnTo>
                                  <a:lnTo>
                                    <a:pt x="6" y="371"/>
                                  </a:lnTo>
                                  <a:lnTo>
                                    <a:pt x="7" y="389"/>
                                  </a:lnTo>
                                  <a:lnTo>
                                    <a:pt x="7" y="407"/>
                                  </a:lnTo>
                                  <a:lnTo>
                                    <a:pt x="8" y="426"/>
                                  </a:lnTo>
                                  <a:lnTo>
                                    <a:pt x="8" y="444"/>
                                  </a:lnTo>
                                  <a:lnTo>
                                    <a:pt x="8" y="462"/>
                                  </a:lnTo>
                                  <a:lnTo>
                                    <a:pt x="8" y="481"/>
                                  </a:lnTo>
                                  <a:lnTo>
                                    <a:pt x="9" y="499"/>
                                  </a:lnTo>
                                  <a:lnTo>
                                    <a:pt x="9" y="518"/>
                                  </a:lnTo>
                                  <a:lnTo>
                                    <a:pt x="10" y="537"/>
                                  </a:lnTo>
                                  <a:lnTo>
                                    <a:pt x="10" y="555"/>
                                  </a:lnTo>
                                  <a:lnTo>
                                    <a:pt x="10" y="574"/>
                                  </a:lnTo>
                                  <a:lnTo>
                                    <a:pt x="18" y="573"/>
                                  </a:lnTo>
                                  <a:lnTo>
                                    <a:pt x="25" y="572"/>
                                  </a:lnTo>
                                  <a:lnTo>
                                    <a:pt x="33" y="571"/>
                                  </a:lnTo>
                                  <a:lnTo>
                                    <a:pt x="41" y="571"/>
                                  </a:lnTo>
                                  <a:lnTo>
                                    <a:pt x="48" y="570"/>
                                  </a:lnTo>
                                  <a:lnTo>
                                    <a:pt x="56" y="569"/>
                                  </a:lnTo>
                                  <a:lnTo>
                                    <a:pt x="63" y="569"/>
                                  </a:lnTo>
                                  <a:lnTo>
                                    <a:pt x="71" y="568"/>
                                  </a:lnTo>
                                  <a:lnTo>
                                    <a:pt x="77" y="567"/>
                                  </a:lnTo>
                                  <a:lnTo>
                                    <a:pt x="84" y="567"/>
                                  </a:lnTo>
                                  <a:lnTo>
                                    <a:pt x="91" y="566"/>
                                  </a:lnTo>
                                  <a:lnTo>
                                    <a:pt x="98" y="565"/>
                                  </a:lnTo>
                                  <a:lnTo>
                                    <a:pt x="105" y="564"/>
                                  </a:lnTo>
                                  <a:lnTo>
                                    <a:pt x="112" y="564"/>
                                  </a:lnTo>
                                  <a:lnTo>
                                    <a:pt x="119" y="563"/>
                                  </a:lnTo>
                                  <a:lnTo>
                                    <a:pt x="125" y="563"/>
                                  </a:lnTo>
                                  <a:lnTo>
                                    <a:pt x="125" y="546"/>
                                  </a:lnTo>
                                  <a:lnTo>
                                    <a:pt x="124" y="529"/>
                                  </a:lnTo>
                                  <a:lnTo>
                                    <a:pt x="124" y="512"/>
                                  </a:lnTo>
                                  <a:lnTo>
                                    <a:pt x="124" y="495"/>
                                  </a:lnTo>
                                  <a:lnTo>
                                    <a:pt x="123" y="478"/>
                                  </a:lnTo>
                                  <a:lnTo>
                                    <a:pt x="123" y="461"/>
                                  </a:lnTo>
                                  <a:lnTo>
                                    <a:pt x="122" y="445"/>
                                  </a:lnTo>
                                  <a:lnTo>
                                    <a:pt x="122" y="428"/>
                                  </a:lnTo>
                                  <a:lnTo>
                                    <a:pt x="121" y="412"/>
                                  </a:lnTo>
                                  <a:lnTo>
                                    <a:pt x="121" y="395"/>
                                  </a:lnTo>
                                  <a:lnTo>
                                    <a:pt x="120" y="378"/>
                                  </a:lnTo>
                                  <a:lnTo>
                                    <a:pt x="120" y="361"/>
                                  </a:lnTo>
                                  <a:lnTo>
                                    <a:pt x="119" y="345"/>
                                  </a:lnTo>
                                  <a:lnTo>
                                    <a:pt x="119" y="328"/>
                                  </a:lnTo>
                                  <a:lnTo>
                                    <a:pt x="119" y="312"/>
                                  </a:lnTo>
                                  <a:lnTo>
                                    <a:pt x="119" y="296"/>
                                  </a:lnTo>
                                  <a:lnTo>
                                    <a:pt x="118" y="279"/>
                                  </a:lnTo>
                                  <a:lnTo>
                                    <a:pt x="117" y="263"/>
                                  </a:lnTo>
                                  <a:lnTo>
                                    <a:pt x="117" y="247"/>
                                  </a:lnTo>
                                  <a:lnTo>
                                    <a:pt x="117" y="231"/>
                                  </a:lnTo>
                                  <a:lnTo>
                                    <a:pt x="116" y="214"/>
                                  </a:lnTo>
                                  <a:lnTo>
                                    <a:pt x="116" y="199"/>
                                  </a:lnTo>
                                  <a:lnTo>
                                    <a:pt x="115" y="182"/>
                                  </a:lnTo>
                                  <a:lnTo>
                                    <a:pt x="115" y="166"/>
                                  </a:lnTo>
                                  <a:lnTo>
                                    <a:pt x="114" y="150"/>
                                  </a:lnTo>
                                  <a:lnTo>
                                    <a:pt x="114" y="134"/>
                                  </a:lnTo>
                                  <a:lnTo>
                                    <a:pt x="114" y="118"/>
                                  </a:lnTo>
                                  <a:lnTo>
                                    <a:pt x="113" y="103"/>
                                  </a:lnTo>
                                  <a:lnTo>
                                    <a:pt x="113" y="87"/>
                                  </a:lnTo>
                                  <a:lnTo>
                                    <a:pt x="113" y="71"/>
                                  </a:lnTo>
                                  <a:lnTo>
                                    <a:pt x="112" y="55"/>
                                  </a:lnTo>
                                  <a:lnTo>
                                    <a:pt x="112" y="39"/>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1" name="Freeform 3825"/>
                          <wps:cNvSpPr>
                            <a:spLocks/>
                          </wps:cNvSpPr>
                          <wps:spPr bwMode="auto">
                            <a:xfrm>
                              <a:off x="1990" y="832"/>
                              <a:ext cx="117" cy="513"/>
                            </a:xfrm>
                            <a:custGeom>
                              <a:avLst/>
                              <a:gdLst>
                                <a:gd name="T0" fmla="*/ 99 w 117"/>
                                <a:gd name="T1" fmla="*/ 32 h 513"/>
                                <a:gd name="T2" fmla="*/ 86 w 117"/>
                                <a:gd name="T3" fmla="*/ 28 h 513"/>
                                <a:gd name="T4" fmla="*/ 74 w 117"/>
                                <a:gd name="T5" fmla="*/ 24 h 513"/>
                                <a:gd name="T6" fmla="*/ 61 w 117"/>
                                <a:gd name="T7" fmla="*/ 20 h 513"/>
                                <a:gd name="T8" fmla="*/ 48 w 117"/>
                                <a:gd name="T9" fmla="*/ 15 h 513"/>
                                <a:gd name="T10" fmla="*/ 35 w 117"/>
                                <a:gd name="T11" fmla="*/ 11 h 513"/>
                                <a:gd name="T12" fmla="*/ 21 w 117"/>
                                <a:gd name="T13" fmla="*/ 6 h 513"/>
                                <a:gd name="T14" fmla="*/ 7 w 117"/>
                                <a:gd name="T15" fmla="*/ 2 h 513"/>
                                <a:gd name="T16" fmla="*/ 0 w 117"/>
                                <a:gd name="T17" fmla="*/ 15 h 513"/>
                                <a:gd name="T18" fmla="*/ 1 w 117"/>
                                <a:gd name="T19" fmla="*/ 46 h 513"/>
                                <a:gd name="T20" fmla="*/ 2 w 117"/>
                                <a:gd name="T21" fmla="*/ 77 h 513"/>
                                <a:gd name="T22" fmla="*/ 2 w 117"/>
                                <a:gd name="T23" fmla="*/ 109 h 513"/>
                                <a:gd name="T24" fmla="*/ 3 w 117"/>
                                <a:gd name="T25" fmla="*/ 140 h 513"/>
                                <a:gd name="T26" fmla="*/ 3 w 117"/>
                                <a:gd name="T27" fmla="*/ 171 h 513"/>
                                <a:gd name="T28" fmla="*/ 4 w 117"/>
                                <a:gd name="T29" fmla="*/ 203 h 513"/>
                                <a:gd name="T30" fmla="*/ 4 w 117"/>
                                <a:gd name="T31" fmla="*/ 235 h 513"/>
                                <a:gd name="T32" fmla="*/ 5 w 117"/>
                                <a:gd name="T33" fmla="*/ 267 h 513"/>
                                <a:gd name="T34" fmla="*/ 5 w 117"/>
                                <a:gd name="T35" fmla="*/ 299 h 513"/>
                                <a:gd name="T36" fmla="*/ 6 w 117"/>
                                <a:gd name="T37" fmla="*/ 332 h 513"/>
                                <a:gd name="T38" fmla="*/ 7 w 117"/>
                                <a:gd name="T39" fmla="*/ 364 h 513"/>
                                <a:gd name="T40" fmla="*/ 7 w 117"/>
                                <a:gd name="T41" fmla="*/ 397 h 513"/>
                                <a:gd name="T42" fmla="*/ 8 w 117"/>
                                <a:gd name="T43" fmla="*/ 430 h 513"/>
                                <a:gd name="T44" fmla="*/ 9 w 117"/>
                                <a:gd name="T45" fmla="*/ 463 h 513"/>
                                <a:gd name="T46" fmla="*/ 9 w 117"/>
                                <a:gd name="T47" fmla="*/ 497 h 513"/>
                                <a:gd name="T48" fmla="*/ 17 w 117"/>
                                <a:gd name="T49" fmla="*/ 513 h 513"/>
                                <a:gd name="T50" fmla="*/ 31 w 117"/>
                                <a:gd name="T51" fmla="*/ 512 h 513"/>
                                <a:gd name="T52" fmla="*/ 45 w 117"/>
                                <a:gd name="T53" fmla="*/ 511 h 513"/>
                                <a:gd name="T54" fmla="*/ 59 w 117"/>
                                <a:gd name="T55" fmla="*/ 510 h 513"/>
                                <a:gd name="T56" fmla="*/ 72 w 117"/>
                                <a:gd name="T57" fmla="*/ 509 h 513"/>
                                <a:gd name="T58" fmla="*/ 85 w 117"/>
                                <a:gd name="T59" fmla="*/ 508 h 513"/>
                                <a:gd name="T60" fmla="*/ 98 w 117"/>
                                <a:gd name="T61" fmla="*/ 507 h 513"/>
                                <a:gd name="T62" fmla="*/ 111 w 117"/>
                                <a:gd name="T63" fmla="*/ 507 h 513"/>
                                <a:gd name="T64" fmla="*/ 117 w 117"/>
                                <a:gd name="T65" fmla="*/ 491 h 513"/>
                                <a:gd name="T66" fmla="*/ 116 w 117"/>
                                <a:gd name="T67" fmla="*/ 461 h 513"/>
                                <a:gd name="T68" fmla="*/ 115 w 117"/>
                                <a:gd name="T69" fmla="*/ 430 h 513"/>
                                <a:gd name="T70" fmla="*/ 114 w 117"/>
                                <a:gd name="T71" fmla="*/ 400 h 513"/>
                                <a:gd name="T72" fmla="*/ 114 w 117"/>
                                <a:gd name="T73" fmla="*/ 370 h 513"/>
                                <a:gd name="T74" fmla="*/ 113 w 117"/>
                                <a:gd name="T75" fmla="*/ 340 h 513"/>
                                <a:gd name="T76" fmla="*/ 112 w 117"/>
                                <a:gd name="T77" fmla="*/ 310 h 513"/>
                                <a:gd name="T78" fmla="*/ 112 w 117"/>
                                <a:gd name="T79" fmla="*/ 281 h 513"/>
                                <a:gd name="T80" fmla="*/ 111 w 117"/>
                                <a:gd name="T81" fmla="*/ 251 h 513"/>
                                <a:gd name="T82" fmla="*/ 110 w 117"/>
                                <a:gd name="T83" fmla="*/ 222 h 513"/>
                                <a:gd name="T84" fmla="*/ 109 w 117"/>
                                <a:gd name="T85" fmla="*/ 193 h 513"/>
                                <a:gd name="T86" fmla="*/ 108 w 117"/>
                                <a:gd name="T87" fmla="*/ 164 h 513"/>
                                <a:gd name="T88" fmla="*/ 108 w 117"/>
                                <a:gd name="T89" fmla="*/ 135 h 513"/>
                                <a:gd name="T90" fmla="*/ 107 w 117"/>
                                <a:gd name="T91" fmla="*/ 106 h 513"/>
                                <a:gd name="T92" fmla="*/ 106 w 117"/>
                                <a:gd name="T93" fmla="*/ 77 h 513"/>
                                <a:gd name="T94" fmla="*/ 105 w 117"/>
                                <a:gd name="T95" fmla="*/ 48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17" h="513">
                                  <a:moveTo>
                                    <a:pt x="105" y="35"/>
                                  </a:moveTo>
                                  <a:lnTo>
                                    <a:pt x="99" y="32"/>
                                  </a:lnTo>
                                  <a:lnTo>
                                    <a:pt x="93" y="30"/>
                                  </a:lnTo>
                                  <a:lnTo>
                                    <a:pt x="86" y="28"/>
                                  </a:lnTo>
                                  <a:lnTo>
                                    <a:pt x="80" y="26"/>
                                  </a:lnTo>
                                  <a:lnTo>
                                    <a:pt x="74" y="24"/>
                                  </a:lnTo>
                                  <a:lnTo>
                                    <a:pt x="68" y="22"/>
                                  </a:lnTo>
                                  <a:lnTo>
                                    <a:pt x="61" y="20"/>
                                  </a:lnTo>
                                  <a:lnTo>
                                    <a:pt x="55" y="18"/>
                                  </a:lnTo>
                                  <a:lnTo>
                                    <a:pt x="48" y="15"/>
                                  </a:lnTo>
                                  <a:lnTo>
                                    <a:pt x="41" y="13"/>
                                  </a:lnTo>
                                  <a:lnTo>
                                    <a:pt x="35" y="11"/>
                                  </a:lnTo>
                                  <a:lnTo>
                                    <a:pt x="28" y="9"/>
                                  </a:lnTo>
                                  <a:lnTo>
                                    <a:pt x="21" y="6"/>
                                  </a:lnTo>
                                  <a:lnTo>
                                    <a:pt x="14" y="4"/>
                                  </a:lnTo>
                                  <a:lnTo>
                                    <a:pt x="7" y="2"/>
                                  </a:lnTo>
                                  <a:lnTo>
                                    <a:pt x="0" y="0"/>
                                  </a:lnTo>
                                  <a:lnTo>
                                    <a:pt x="0" y="15"/>
                                  </a:lnTo>
                                  <a:lnTo>
                                    <a:pt x="1" y="30"/>
                                  </a:lnTo>
                                  <a:lnTo>
                                    <a:pt x="1" y="46"/>
                                  </a:lnTo>
                                  <a:lnTo>
                                    <a:pt x="1" y="61"/>
                                  </a:lnTo>
                                  <a:lnTo>
                                    <a:pt x="2" y="77"/>
                                  </a:lnTo>
                                  <a:lnTo>
                                    <a:pt x="2" y="93"/>
                                  </a:lnTo>
                                  <a:lnTo>
                                    <a:pt x="2" y="109"/>
                                  </a:lnTo>
                                  <a:lnTo>
                                    <a:pt x="3" y="124"/>
                                  </a:lnTo>
                                  <a:lnTo>
                                    <a:pt x="3" y="140"/>
                                  </a:lnTo>
                                  <a:lnTo>
                                    <a:pt x="3" y="156"/>
                                  </a:lnTo>
                                  <a:lnTo>
                                    <a:pt x="3" y="171"/>
                                  </a:lnTo>
                                  <a:lnTo>
                                    <a:pt x="4" y="187"/>
                                  </a:lnTo>
                                  <a:lnTo>
                                    <a:pt x="4" y="203"/>
                                  </a:lnTo>
                                  <a:lnTo>
                                    <a:pt x="4" y="219"/>
                                  </a:lnTo>
                                  <a:lnTo>
                                    <a:pt x="4" y="235"/>
                                  </a:lnTo>
                                  <a:lnTo>
                                    <a:pt x="5" y="251"/>
                                  </a:lnTo>
                                  <a:lnTo>
                                    <a:pt x="5" y="267"/>
                                  </a:lnTo>
                                  <a:lnTo>
                                    <a:pt x="5" y="283"/>
                                  </a:lnTo>
                                  <a:lnTo>
                                    <a:pt x="5" y="299"/>
                                  </a:lnTo>
                                  <a:lnTo>
                                    <a:pt x="6" y="316"/>
                                  </a:lnTo>
                                  <a:lnTo>
                                    <a:pt x="6" y="332"/>
                                  </a:lnTo>
                                  <a:lnTo>
                                    <a:pt x="6" y="348"/>
                                  </a:lnTo>
                                  <a:lnTo>
                                    <a:pt x="7" y="364"/>
                                  </a:lnTo>
                                  <a:lnTo>
                                    <a:pt x="7" y="381"/>
                                  </a:lnTo>
                                  <a:lnTo>
                                    <a:pt x="7" y="397"/>
                                  </a:lnTo>
                                  <a:lnTo>
                                    <a:pt x="8" y="414"/>
                                  </a:lnTo>
                                  <a:lnTo>
                                    <a:pt x="8" y="430"/>
                                  </a:lnTo>
                                  <a:lnTo>
                                    <a:pt x="8" y="447"/>
                                  </a:lnTo>
                                  <a:lnTo>
                                    <a:pt x="9" y="463"/>
                                  </a:lnTo>
                                  <a:lnTo>
                                    <a:pt x="9" y="480"/>
                                  </a:lnTo>
                                  <a:lnTo>
                                    <a:pt x="9" y="497"/>
                                  </a:lnTo>
                                  <a:lnTo>
                                    <a:pt x="10" y="513"/>
                                  </a:lnTo>
                                  <a:lnTo>
                                    <a:pt x="17" y="513"/>
                                  </a:lnTo>
                                  <a:lnTo>
                                    <a:pt x="24" y="512"/>
                                  </a:lnTo>
                                  <a:lnTo>
                                    <a:pt x="31" y="512"/>
                                  </a:lnTo>
                                  <a:lnTo>
                                    <a:pt x="38" y="512"/>
                                  </a:lnTo>
                                  <a:lnTo>
                                    <a:pt x="45" y="511"/>
                                  </a:lnTo>
                                  <a:lnTo>
                                    <a:pt x="52" y="511"/>
                                  </a:lnTo>
                                  <a:lnTo>
                                    <a:pt x="59" y="510"/>
                                  </a:lnTo>
                                  <a:lnTo>
                                    <a:pt x="66" y="510"/>
                                  </a:lnTo>
                                  <a:lnTo>
                                    <a:pt x="72" y="509"/>
                                  </a:lnTo>
                                  <a:lnTo>
                                    <a:pt x="79" y="509"/>
                                  </a:lnTo>
                                  <a:lnTo>
                                    <a:pt x="85" y="508"/>
                                  </a:lnTo>
                                  <a:lnTo>
                                    <a:pt x="92" y="508"/>
                                  </a:lnTo>
                                  <a:lnTo>
                                    <a:pt x="98" y="507"/>
                                  </a:lnTo>
                                  <a:lnTo>
                                    <a:pt x="104" y="507"/>
                                  </a:lnTo>
                                  <a:lnTo>
                                    <a:pt x="111" y="507"/>
                                  </a:lnTo>
                                  <a:lnTo>
                                    <a:pt x="117" y="506"/>
                                  </a:lnTo>
                                  <a:lnTo>
                                    <a:pt x="117" y="491"/>
                                  </a:lnTo>
                                  <a:lnTo>
                                    <a:pt x="116" y="476"/>
                                  </a:lnTo>
                                  <a:lnTo>
                                    <a:pt x="116" y="461"/>
                                  </a:lnTo>
                                  <a:lnTo>
                                    <a:pt x="116" y="446"/>
                                  </a:lnTo>
                                  <a:lnTo>
                                    <a:pt x="115" y="430"/>
                                  </a:lnTo>
                                  <a:lnTo>
                                    <a:pt x="115" y="415"/>
                                  </a:lnTo>
                                  <a:lnTo>
                                    <a:pt x="114" y="400"/>
                                  </a:lnTo>
                                  <a:lnTo>
                                    <a:pt x="114" y="385"/>
                                  </a:lnTo>
                                  <a:lnTo>
                                    <a:pt x="114" y="370"/>
                                  </a:lnTo>
                                  <a:lnTo>
                                    <a:pt x="113" y="355"/>
                                  </a:lnTo>
                                  <a:lnTo>
                                    <a:pt x="113" y="340"/>
                                  </a:lnTo>
                                  <a:lnTo>
                                    <a:pt x="113" y="325"/>
                                  </a:lnTo>
                                  <a:lnTo>
                                    <a:pt x="112" y="310"/>
                                  </a:lnTo>
                                  <a:lnTo>
                                    <a:pt x="112" y="295"/>
                                  </a:lnTo>
                                  <a:lnTo>
                                    <a:pt x="112" y="281"/>
                                  </a:lnTo>
                                  <a:lnTo>
                                    <a:pt x="111" y="266"/>
                                  </a:lnTo>
                                  <a:lnTo>
                                    <a:pt x="111" y="251"/>
                                  </a:lnTo>
                                  <a:lnTo>
                                    <a:pt x="110" y="236"/>
                                  </a:lnTo>
                                  <a:lnTo>
                                    <a:pt x="110" y="222"/>
                                  </a:lnTo>
                                  <a:lnTo>
                                    <a:pt x="110" y="207"/>
                                  </a:lnTo>
                                  <a:lnTo>
                                    <a:pt x="109" y="193"/>
                                  </a:lnTo>
                                  <a:lnTo>
                                    <a:pt x="109" y="178"/>
                                  </a:lnTo>
                                  <a:lnTo>
                                    <a:pt x="108" y="164"/>
                                  </a:lnTo>
                                  <a:lnTo>
                                    <a:pt x="108" y="149"/>
                                  </a:lnTo>
                                  <a:lnTo>
                                    <a:pt x="108" y="135"/>
                                  </a:lnTo>
                                  <a:lnTo>
                                    <a:pt x="107" y="120"/>
                                  </a:lnTo>
                                  <a:lnTo>
                                    <a:pt x="107" y="106"/>
                                  </a:lnTo>
                                  <a:lnTo>
                                    <a:pt x="107" y="91"/>
                                  </a:lnTo>
                                  <a:lnTo>
                                    <a:pt x="106" y="77"/>
                                  </a:lnTo>
                                  <a:lnTo>
                                    <a:pt x="106" y="63"/>
                                  </a:lnTo>
                                  <a:lnTo>
                                    <a:pt x="105" y="48"/>
                                  </a:lnTo>
                                  <a:lnTo>
                                    <a:pt x="105" y="35"/>
                                  </a:lnTo>
                                  <a:close/>
                                </a:path>
                              </a:pathLst>
                            </a:custGeom>
                            <a:solidFill>
                              <a:srgbClr val="4D4A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2" name="Freeform 3826"/>
                          <wps:cNvSpPr>
                            <a:spLocks/>
                          </wps:cNvSpPr>
                          <wps:spPr bwMode="auto">
                            <a:xfrm>
                              <a:off x="2000" y="1344"/>
                              <a:ext cx="108" cy="31"/>
                            </a:xfrm>
                            <a:custGeom>
                              <a:avLst/>
                              <a:gdLst>
                                <a:gd name="T0" fmla="*/ 108 w 108"/>
                                <a:gd name="T1" fmla="*/ 22 h 31"/>
                                <a:gd name="T2" fmla="*/ 101 w 108"/>
                                <a:gd name="T3" fmla="*/ 22 h 31"/>
                                <a:gd name="T4" fmla="*/ 95 w 108"/>
                                <a:gd name="T5" fmla="*/ 23 h 31"/>
                                <a:gd name="T6" fmla="*/ 89 w 108"/>
                                <a:gd name="T7" fmla="*/ 23 h 31"/>
                                <a:gd name="T8" fmla="*/ 82 w 108"/>
                                <a:gd name="T9" fmla="*/ 24 h 31"/>
                                <a:gd name="T10" fmla="*/ 76 w 108"/>
                                <a:gd name="T11" fmla="*/ 24 h 31"/>
                                <a:gd name="T12" fmla="*/ 69 w 108"/>
                                <a:gd name="T13" fmla="*/ 25 h 31"/>
                                <a:gd name="T14" fmla="*/ 63 w 108"/>
                                <a:gd name="T15" fmla="*/ 25 h 31"/>
                                <a:gd name="T16" fmla="*/ 56 w 108"/>
                                <a:gd name="T17" fmla="*/ 26 h 31"/>
                                <a:gd name="T18" fmla="*/ 49 w 108"/>
                                <a:gd name="T19" fmla="*/ 26 h 31"/>
                                <a:gd name="T20" fmla="*/ 42 w 108"/>
                                <a:gd name="T21" fmla="*/ 27 h 31"/>
                                <a:gd name="T22" fmla="*/ 35 w 108"/>
                                <a:gd name="T23" fmla="*/ 28 h 31"/>
                                <a:gd name="T24" fmla="*/ 28 w 108"/>
                                <a:gd name="T25" fmla="*/ 29 h 31"/>
                                <a:gd name="T26" fmla="*/ 21 w 108"/>
                                <a:gd name="T27" fmla="*/ 29 h 31"/>
                                <a:gd name="T28" fmla="*/ 14 w 108"/>
                                <a:gd name="T29" fmla="*/ 30 h 31"/>
                                <a:gd name="T30" fmla="*/ 7 w 108"/>
                                <a:gd name="T31" fmla="*/ 30 h 31"/>
                                <a:gd name="T32" fmla="*/ 0 w 108"/>
                                <a:gd name="T33" fmla="*/ 31 h 31"/>
                                <a:gd name="T34" fmla="*/ 0 w 108"/>
                                <a:gd name="T35" fmla="*/ 28 h 31"/>
                                <a:gd name="T36" fmla="*/ 0 w 108"/>
                                <a:gd name="T37" fmla="*/ 25 h 31"/>
                                <a:gd name="T38" fmla="*/ 0 w 108"/>
                                <a:gd name="T39" fmla="*/ 22 h 31"/>
                                <a:gd name="T40" fmla="*/ 0 w 108"/>
                                <a:gd name="T41" fmla="*/ 19 h 31"/>
                                <a:gd name="T42" fmla="*/ 0 w 108"/>
                                <a:gd name="T43" fmla="*/ 16 h 31"/>
                                <a:gd name="T44" fmla="*/ 0 w 108"/>
                                <a:gd name="T45" fmla="*/ 13 h 31"/>
                                <a:gd name="T46" fmla="*/ 0 w 108"/>
                                <a:gd name="T47" fmla="*/ 10 h 31"/>
                                <a:gd name="T48" fmla="*/ 0 w 108"/>
                                <a:gd name="T49" fmla="*/ 8 h 31"/>
                                <a:gd name="T50" fmla="*/ 7 w 108"/>
                                <a:gd name="T51" fmla="*/ 7 h 31"/>
                                <a:gd name="T52" fmla="*/ 14 w 108"/>
                                <a:gd name="T53" fmla="*/ 6 h 31"/>
                                <a:gd name="T54" fmla="*/ 21 w 108"/>
                                <a:gd name="T55" fmla="*/ 6 h 31"/>
                                <a:gd name="T56" fmla="*/ 28 w 108"/>
                                <a:gd name="T57" fmla="*/ 6 h 31"/>
                                <a:gd name="T58" fmla="*/ 35 w 108"/>
                                <a:gd name="T59" fmla="*/ 5 h 31"/>
                                <a:gd name="T60" fmla="*/ 42 w 108"/>
                                <a:gd name="T61" fmla="*/ 5 h 31"/>
                                <a:gd name="T62" fmla="*/ 49 w 108"/>
                                <a:gd name="T63" fmla="*/ 4 h 31"/>
                                <a:gd name="T64" fmla="*/ 56 w 108"/>
                                <a:gd name="T65" fmla="*/ 4 h 31"/>
                                <a:gd name="T66" fmla="*/ 62 w 108"/>
                                <a:gd name="T67" fmla="*/ 3 h 31"/>
                                <a:gd name="T68" fmla="*/ 69 w 108"/>
                                <a:gd name="T69" fmla="*/ 3 h 31"/>
                                <a:gd name="T70" fmla="*/ 75 w 108"/>
                                <a:gd name="T71" fmla="*/ 2 h 31"/>
                                <a:gd name="T72" fmla="*/ 82 w 108"/>
                                <a:gd name="T73" fmla="*/ 2 h 31"/>
                                <a:gd name="T74" fmla="*/ 88 w 108"/>
                                <a:gd name="T75" fmla="*/ 1 h 31"/>
                                <a:gd name="T76" fmla="*/ 95 w 108"/>
                                <a:gd name="T77" fmla="*/ 1 h 31"/>
                                <a:gd name="T78" fmla="*/ 101 w 108"/>
                                <a:gd name="T79" fmla="*/ 1 h 31"/>
                                <a:gd name="T80" fmla="*/ 108 w 108"/>
                                <a:gd name="T81" fmla="*/ 0 h 31"/>
                                <a:gd name="T82" fmla="*/ 108 w 108"/>
                                <a:gd name="T83" fmla="*/ 3 h 31"/>
                                <a:gd name="T84" fmla="*/ 108 w 108"/>
                                <a:gd name="T85" fmla="*/ 6 h 31"/>
                                <a:gd name="T86" fmla="*/ 108 w 108"/>
                                <a:gd name="T87" fmla="*/ 8 h 31"/>
                                <a:gd name="T88" fmla="*/ 108 w 108"/>
                                <a:gd name="T89" fmla="*/ 11 h 31"/>
                                <a:gd name="T90" fmla="*/ 108 w 108"/>
                                <a:gd name="T91" fmla="*/ 14 h 31"/>
                                <a:gd name="T92" fmla="*/ 108 w 108"/>
                                <a:gd name="T93" fmla="*/ 16 h 31"/>
                                <a:gd name="T94" fmla="*/ 108 w 108"/>
                                <a:gd name="T95" fmla="*/ 19 h 31"/>
                                <a:gd name="T96" fmla="*/ 108 w 108"/>
                                <a:gd name="T97" fmla="*/ 22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8" h="31">
                                  <a:moveTo>
                                    <a:pt x="108" y="22"/>
                                  </a:moveTo>
                                  <a:lnTo>
                                    <a:pt x="101" y="22"/>
                                  </a:lnTo>
                                  <a:lnTo>
                                    <a:pt x="95" y="23"/>
                                  </a:lnTo>
                                  <a:lnTo>
                                    <a:pt x="89" y="23"/>
                                  </a:lnTo>
                                  <a:lnTo>
                                    <a:pt x="82" y="24"/>
                                  </a:lnTo>
                                  <a:lnTo>
                                    <a:pt x="76" y="24"/>
                                  </a:lnTo>
                                  <a:lnTo>
                                    <a:pt x="69" y="25"/>
                                  </a:lnTo>
                                  <a:lnTo>
                                    <a:pt x="63" y="25"/>
                                  </a:lnTo>
                                  <a:lnTo>
                                    <a:pt x="56" y="26"/>
                                  </a:lnTo>
                                  <a:lnTo>
                                    <a:pt x="49" y="26"/>
                                  </a:lnTo>
                                  <a:lnTo>
                                    <a:pt x="42" y="27"/>
                                  </a:lnTo>
                                  <a:lnTo>
                                    <a:pt x="35" y="28"/>
                                  </a:lnTo>
                                  <a:lnTo>
                                    <a:pt x="28" y="29"/>
                                  </a:lnTo>
                                  <a:lnTo>
                                    <a:pt x="21" y="29"/>
                                  </a:lnTo>
                                  <a:lnTo>
                                    <a:pt x="14" y="30"/>
                                  </a:lnTo>
                                  <a:lnTo>
                                    <a:pt x="7" y="30"/>
                                  </a:lnTo>
                                  <a:lnTo>
                                    <a:pt x="0" y="31"/>
                                  </a:lnTo>
                                  <a:lnTo>
                                    <a:pt x="0" y="28"/>
                                  </a:lnTo>
                                  <a:lnTo>
                                    <a:pt x="0" y="25"/>
                                  </a:lnTo>
                                  <a:lnTo>
                                    <a:pt x="0" y="22"/>
                                  </a:lnTo>
                                  <a:lnTo>
                                    <a:pt x="0" y="19"/>
                                  </a:lnTo>
                                  <a:lnTo>
                                    <a:pt x="0" y="16"/>
                                  </a:lnTo>
                                  <a:lnTo>
                                    <a:pt x="0" y="13"/>
                                  </a:lnTo>
                                  <a:lnTo>
                                    <a:pt x="0" y="10"/>
                                  </a:lnTo>
                                  <a:lnTo>
                                    <a:pt x="0" y="8"/>
                                  </a:lnTo>
                                  <a:lnTo>
                                    <a:pt x="7" y="7"/>
                                  </a:lnTo>
                                  <a:lnTo>
                                    <a:pt x="14" y="6"/>
                                  </a:lnTo>
                                  <a:lnTo>
                                    <a:pt x="21" y="6"/>
                                  </a:lnTo>
                                  <a:lnTo>
                                    <a:pt x="28" y="6"/>
                                  </a:lnTo>
                                  <a:lnTo>
                                    <a:pt x="35" y="5"/>
                                  </a:lnTo>
                                  <a:lnTo>
                                    <a:pt x="42" y="5"/>
                                  </a:lnTo>
                                  <a:lnTo>
                                    <a:pt x="49" y="4"/>
                                  </a:lnTo>
                                  <a:lnTo>
                                    <a:pt x="56" y="4"/>
                                  </a:lnTo>
                                  <a:lnTo>
                                    <a:pt x="62" y="3"/>
                                  </a:lnTo>
                                  <a:lnTo>
                                    <a:pt x="69" y="3"/>
                                  </a:lnTo>
                                  <a:lnTo>
                                    <a:pt x="75" y="2"/>
                                  </a:lnTo>
                                  <a:lnTo>
                                    <a:pt x="82" y="2"/>
                                  </a:lnTo>
                                  <a:lnTo>
                                    <a:pt x="88" y="1"/>
                                  </a:lnTo>
                                  <a:lnTo>
                                    <a:pt x="95" y="1"/>
                                  </a:lnTo>
                                  <a:lnTo>
                                    <a:pt x="101" y="1"/>
                                  </a:lnTo>
                                  <a:lnTo>
                                    <a:pt x="108" y="0"/>
                                  </a:lnTo>
                                  <a:lnTo>
                                    <a:pt x="108" y="3"/>
                                  </a:lnTo>
                                  <a:lnTo>
                                    <a:pt x="108" y="6"/>
                                  </a:lnTo>
                                  <a:lnTo>
                                    <a:pt x="108" y="8"/>
                                  </a:lnTo>
                                  <a:lnTo>
                                    <a:pt x="108" y="11"/>
                                  </a:lnTo>
                                  <a:lnTo>
                                    <a:pt x="108" y="14"/>
                                  </a:lnTo>
                                  <a:lnTo>
                                    <a:pt x="108" y="16"/>
                                  </a:lnTo>
                                  <a:lnTo>
                                    <a:pt x="108" y="19"/>
                                  </a:lnTo>
                                  <a:lnTo>
                                    <a:pt x="108" y="22"/>
                                  </a:lnTo>
                                  <a:close/>
                                </a:path>
                              </a:pathLst>
                            </a:custGeom>
                            <a:solidFill>
                              <a:srgbClr val="807D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3" name="Freeform 3827"/>
                          <wps:cNvSpPr>
                            <a:spLocks/>
                          </wps:cNvSpPr>
                          <wps:spPr bwMode="auto">
                            <a:xfrm>
                              <a:off x="2086" y="846"/>
                              <a:ext cx="26" cy="520"/>
                            </a:xfrm>
                            <a:custGeom>
                              <a:avLst/>
                              <a:gdLst>
                                <a:gd name="T0" fmla="*/ 11 w 26"/>
                                <a:gd name="T1" fmla="*/ 4 h 520"/>
                                <a:gd name="T2" fmla="*/ 8 w 26"/>
                                <a:gd name="T3" fmla="*/ 3 h 520"/>
                                <a:gd name="T4" fmla="*/ 5 w 26"/>
                                <a:gd name="T5" fmla="*/ 2 h 520"/>
                                <a:gd name="T6" fmla="*/ 2 w 26"/>
                                <a:gd name="T7" fmla="*/ 0 h 520"/>
                                <a:gd name="T8" fmla="*/ 1 w 26"/>
                                <a:gd name="T9" fmla="*/ 16 h 520"/>
                                <a:gd name="T10" fmla="*/ 2 w 26"/>
                                <a:gd name="T11" fmla="*/ 47 h 520"/>
                                <a:gd name="T12" fmla="*/ 2 w 26"/>
                                <a:gd name="T13" fmla="*/ 79 h 520"/>
                                <a:gd name="T14" fmla="*/ 3 w 26"/>
                                <a:gd name="T15" fmla="*/ 111 h 520"/>
                                <a:gd name="T16" fmla="*/ 4 w 26"/>
                                <a:gd name="T17" fmla="*/ 142 h 520"/>
                                <a:gd name="T18" fmla="*/ 5 w 26"/>
                                <a:gd name="T19" fmla="*/ 174 h 520"/>
                                <a:gd name="T20" fmla="*/ 5 w 26"/>
                                <a:gd name="T21" fmla="*/ 206 h 520"/>
                                <a:gd name="T22" fmla="*/ 6 w 26"/>
                                <a:gd name="T23" fmla="*/ 238 h 520"/>
                                <a:gd name="T24" fmla="*/ 7 w 26"/>
                                <a:gd name="T25" fmla="*/ 271 h 520"/>
                                <a:gd name="T26" fmla="*/ 8 w 26"/>
                                <a:gd name="T27" fmla="*/ 304 h 520"/>
                                <a:gd name="T28" fmla="*/ 9 w 26"/>
                                <a:gd name="T29" fmla="*/ 337 h 520"/>
                                <a:gd name="T30" fmla="*/ 10 w 26"/>
                                <a:gd name="T31" fmla="*/ 370 h 520"/>
                                <a:gd name="T32" fmla="*/ 10 w 26"/>
                                <a:gd name="T33" fmla="*/ 403 h 520"/>
                                <a:gd name="T34" fmla="*/ 11 w 26"/>
                                <a:gd name="T35" fmla="*/ 436 h 520"/>
                                <a:gd name="T36" fmla="*/ 12 w 26"/>
                                <a:gd name="T37" fmla="*/ 470 h 520"/>
                                <a:gd name="T38" fmla="*/ 13 w 26"/>
                                <a:gd name="T39" fmla="*/ 503 h 520"/>
                                <a:gd name="T40" fmla="*/ 15 w 26"/>
                                <a:gd name="T41" fmla="*/ 520 h 520"/>
                                <a:gd name="T42" fmla="*/ 18 w 26"/>
                                <a:gd name="T43" fmla="*/ 520 h 520"/>
                                <a:gd name="T44" fmla="*/ 21 w 26"/>
                                <a:gd name="T45" fmla="*/ 520 h 520"/>
                                <a:gd name="T46" fmla="*/ 24 w 26"/>
                                <a:gd name="T47" fmla="*/ 520 h 520"/>
                                <a:gd name="T48" fmla="*/ 25 w 26"/>
                                <a:gd name="T49" fmla="*/ 503 h 520"/>
                                <a:gd name="T50" fmla="*/ 24 w 26"/>
                                <a:gd name="T51" fmla="*/ 469 h 520"/>
                                <a:gd name="T52" fmla="*/ 24 w 26"/>
                                <a:gd name="T53" fmla="*/ 436 h 520"/>
                                <a:gd name="T54" fmla="*/ 23 w 26"/>
                                <a:gd name="T55" fmla="*/ 403 h 520"/>
                                <a:gd name="T56" fmla="*/ 22 w 26"/>
                                <a:gd name="T57" fmla="*/ 370 h 520"/>
                                <a:gd name="T58" fmla="*/ 21 w 26"/>
                                <a:gd name="T59" fmla="*/ 338 h 520"/>
                                <a:gd name="T60" fmla="*/ 20 w 26"/>
                                <a:gd name="T61" fmla="*/ 305 h 520"/>
                                <a:gd name="T62" fmla="*/ 20 w 26"/>
                                <a:gd name="T63" fmla="*/ 273 h 520"/>
                                <a:gd name="T64" fmla="*/ 19 w 26"/>
                                <a:gd name="T65" fmla="*/ 240 h 520"/>
                                <a:gd name="T66" fmla="*/ 18 w 26"/>
                                <a:gd name="T67" fmla="*/ 208 h 520"/>
                                <a:gd name="T68" fmla="*/ 17 w 26"/>
                                <a:gd name="T69" fmla="*/ 177 h 520"/>
                                <a:gd name="T70" fmla="*/ 16 w 26"/>
                                <a:gd name="T71" fmla="*/ 145 h 520"/>
                                <a:gd name="T72" fmla="*/ 15 w 26"/>
                                <a:gd name="T73" fmla="*/ 114 h 520"/>
                                <a:gd name="T74" fmla="*/ 14 w 26"/>
                                <a:gd name="T75" fmla="*/ 82 h 520"/>
                                <a:gd name="T76" fmla="*/ 14 w 26"/>
                                <a:gd name="T77" fmla="*/ 51 h 520"/>
                                <a:gd name="T78" fmla="*/ 13 w 26"/>
                                <a:gd name="T79" fmla="*/ 20 h 5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6" h="520">
                                  <a:moveTo>
                                    <a:pt x="13" y="4"/>
                                  </a:moveTo>
                                  <a:lnTo>
                                    <a:pt x="11" y="4"/>
                                  </a:lnTo>
                                  <a:lnTo>
                                    <a:pt x="10" y="3"/>
                                  </a:lnTo>
                                  <a:lnTo>
                                    <a:pt x="8" y="3"/>
                                  </a:lnTo>
                                  <a:lnTo>
                                    <a:pt x="7" y="2"/>
                                  </a:lnTo>
                                  <a:lnTo>
                                    <a:pt x="5" y="2"/>
                                  </a:lnTo>
                                  <a:lnTo>
                                    <a:pt x="4" y="1"/>
                                  </a:lnTo>
                                  <a:lnTo>
                                    <a:pt x="2" y="0"/>
                                  </a:lnTo>
                                  <a:lnTo>
                                    <a:pt x="0" y="0"/>
                                  </a:lnTo>
                                  <a:lnTo>
                                    <a:pt x="1" y="16"/>
                                  </a:lnTo>
                                  <a:lnTo>
                                    <a:pt x="1" y="31"/>
                                  </a:lnTo>
                                  <a:lnTo>
                                    <a:pt x="2" y="47"/>
                                  </a:lnTo>
                                  <a:lnTo>
                                    <a:pt x="2" y="63"/>
                                  </a:lnTo>
                                  <a:lnTo>
                                    <a:pt x="2" y="79"/>
                                  </a:lnTo>
                                  <a:lnTo>
                                    <a:pt x="3" y="95"/>
                                  </a:lnTo>
                                  <a:lnTo>
                                    <a:pt x="3" y="111"/>
                                  </a:lnTo>
                                  <a:lnTo>
                                    <a:pt x="4" y="127"/>
                                  </a:lnTo>
                                  <a:lnTo>
                                    <a:pt x="4" y="142"/>
                                  </a:lnTo>
                                  <a:lnTo>
                                    <a:pt x="4" y="158"/>
                                  </a:lnTo>
                                  <a:lnTo>
                                    <a:pt x="5" y="174"/>
                                  </a:lnTo>
                                  <a:lnTo>
                                    <a:pt x="5" y="190"/>
                                  </a:lnTo>
                                  <a:lnTo>
                                    <a:pt x="5" y="206"/>
                                  </a:lnTo>
                                  <a:lnTo>
                                    <a:pt x="6" y="222"/>
                                  </a:lnTo>
                                  <a:lnTo>
                                    <a:pt x="6" y="238"/>
                                  </a:lnTo>
                                  <a:lnTo>
                                    <a:pt x="7" y="255"/>
                                  </a:lnTo>
                                  <a:lnTo>
                                    <a:pt x="7" y="271"/>
                                  </a:lnTo>
                                  <a:lnTo>
                                    <a:pt x="8" y="288"/>
                                  </a:lnTo>
                                  <a:lnTo>
                                    <a:pt x="8" y="304"/>
                                  </a:lnTo>
                                  <a:lnTo>
                                    <a:pt x="8" y="321"/>
                                  </a:lnTo>
                                  <a:lnTo>
                                    <a:pt x="9" y="337"/>
                                  </a:lnTo>
                                  <a:lnTo>
                                    <a:pt x="9" y="353"/>
                                  </a:lnTo>
                                  <a:lnTo>
                                    <a:pt x="10" y="370"/>
                                  </a:lnTo>
                                  <a:lnTo>
                                    <a:pt x="10" y="386"/>
                                  </a:lnTo>
                                  <a:lnTo>
                                    <a:pt x="10" y="403"/>
                                  </a:lnTo>
                                  <a:lnTo>
                                    <a:pt x="11" y="420"/>
                                  </a:lnTo>
                                  <a:lnTo>
                                    <a:pt x="11" y="436"/>
                                  </a:lnTo>
                                  <a:lnTo>
                                    <a:pt x="12" y="453"/>
                                  </a:lnTo>
                                  <a:lnTo>
                                    <a:pt x="12" y="470"/>
                                  </a:lnTo>
                                  <a:lnTo>
                                    <a:pt x="12" y="486"/>
                                  </a:lnTo>
                                  <a:lnTo>
                                    <a:pt x="13" y="503"/>
                                  </a:lnTo>
                                  <a:lnTo>
                                    <a:pt x="13" y="520"/>
                                  </a:lnTo>
                                  <a:lnTo>
                                    <a:pt x="15" y="520"/>
                                  </a:lnTo>
                                  <a:lnTo>
                                    <a:pt x="16" y="520"/>
                                  </a:lnTo>
                                  <a:lnTo>
                                    <a:pt x="18" y="520"/>
                                  </a:lnTo>
                                  <a:lnTo>
                                    <a:pt x="20" y="520"/>
                                  </a:lnTo>
                                  <a:lnTo>
                                    <a:pt x="21" y="520"/>
                                  </a:lnTo>
                                  <a:lnTo>
                                    <a:pt x="23" y="520"/>
                                  </a:lnTo>
                                  <a:lnTo>
                                    <a:pt x="24" y="520"/>
                                  </a:lnTo>
                                  <a:lnTo>
                                    <a:pt x="26" y="520"/>
                                  </a:lnTo>
                                  <a:lnTo>
                                    <a:pt x="25" y="503"/>
                                  </a:lnTo>
                                  <a:lnTo>
                                    <a:pt x="25" y="486"/>
                                  </a:lnTo>
                                  <a:lnTo>
                                    <a:pt x="24" y="469"/>
                                  </a:lnTo>
                                  <a:lnTo>
                                    <a:pt x="24" y="453"/>
                                  </a:lnTo>
                                  <a:lnTo>
                                    <a:pt x="24" y="436"/>
                                  </a:lnTo>
                                  <a:lnTo>
                                    <a:pt x="23" y="420"/>
                                  </a:lnTo>
                                  <a:lnTo>
                                    <a:pt x="23" y="403"/>
                                  </a:lnTo>
                                  <a:lnTo>
                                    <a:pt x="23" y="387"/>
                                  </a:lnTo>
                                  <a:lnTo>
                                    <a:pt x="22" y="370"/>
                                  </a:lnTo>
                                  <a:lnTo>
                                    <a:pt x="22" y="354"/>
                                  </a:lnTo>
                                  <a:lnTo>
                                    <a:pt x="21" y="338"/>
                                  </a:lnTo>
                                  <a:lnTo>
                                    <a:pt x="21" y="321"/>
                                  </a:lnTo>
                                  <a:lnTo>
                                    <a:pt x="20" y="305"/>
                                  </a:lnTo>
                                  <a:lnTo>
                                    <a:pt x="20" y="289"/>
                                  </a:lnTo>
                                  <a:lnTo>
                                    <a:pt x="20" y="273"/>
                                  </a:lnTo>
                                  <a:lnTo>
                                    <a:pt x="19" y="257"/>
                                  </a:lnTo>
                                  <a:lnTo>
                                    <a:pt x="19" y="240"/>
                                  </a:lnTo>
                                  <a:lnTo>
                                    <a:pt x="18" y="224"/>
                                  </a:lnTo>
                                  <a:lnTo>
                                    <a:pt x="18" y="208"/>
                                  </a:lnTo>
                                  <a:lnTo>
                                    <a:pt x="18" y="193"/>
                                  </a:lnTo>
                                  <a:lnTo>
                                    <a:pt x="17" y="177"/>
                                  </a:lnTo>
                                  <a:lnTo>
                                    <a:pt x="17" y="161"/>
                                  </a:lnTo>
                                  <a:lnTo>
                                    <a:pt x="16" y="145"/>
                                  </a:lnTo>
                                  <a:lnTo>
                                    <a:pt x="16" y="130"/>
                                  </a:lnTo>
                                  <a:lnTo>
                                    <a:pt x="15" y="114"/>
                                  </a:lnTo>
                                  <a:lnTo>
                                    <a:pt x="15" y="98"/>
                                  </a:lnTo>
                                  <a:lnTo>
                                    <a:pt x="14" y="82"/>
                                  </a:lnTo>
                                  <a:lnTo>
                                    <a:pt x="14" y="67"/>
                                  </a:lnTo>
                                  <a:lnTo>
                                    <a:pt x="14" y="51"/>
                                  </a:lnTo>
                                  <a:lnTo>
                                    <a:pt x="13" y="35"/>
                                  </a:lnTo>
                                  <a:lnTo>
                                    <a:pt x="13" y="20"/>
                                  </a:lnTo>
                                  <a:lnTo>
                                    <a:pt x="13" y="4"/>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4" name="Freeform 3828"/>
                          <wps:cNvSpPr>
                            <a:spLocks/>
                          </wps:cNvSpPr>
                          <wps:spPr bwMode="auto">
                            <a:xfrm>
                              <a:off x="2055" y="835"/>
                              <a:ext cx="25" cy="534"/>
                            </a:xfrm>
                            <a:custGeom>
                              <a:avLst/>
                              <a:gdLst>
                                <a:gd name="T0" fmla="*/ 11 w 25"/>
                                <a:gd name="T1" fmla="*/ 4 h 534"/>
                                <a:gd name="T2" fmla="*/ 8 w 25"/>
                                <a:gd name="T3" fmla="*/ 3 h 534"/>
                                <a:gd name="T4" fmla="*/ 5 w 25"/>
                                <a:gd name="T5" fmla="*/ 2 h 534"/>
                                <a:gd name="T6" fmla="*/ 2 w 25"/>
                                <a:gd name="T7" fmla="*/ 1 h 534"/>
                                <a:gd name="T8" fmla="*/ 1 w 25"/>
                                <a:gd name="T9" fmla="*/ 16 h 534"/>
                                <a:gd name="T10" fmla="*/ 1 w 25"/>
                                <a:gd name="T11" fmla="*/ 49 h 534"/>
                                <a:gd name="T12" fmla="*/ 2 w 25"/>
                                <a:gd name="T13" fmla="*/ 81 h 534"/>
                                <a:gd name="T14" fmla="*/ 3 w 25"/>
                                <a:gd name="T15" fmla="*/ 113 h 534"/>
                                <a:gd name="T16" fmla="*/ 4 w 25"/>
                                <a:gd name="T17" fmla="*/ 146 h 534"/>
                                <a:gd name="T18" fmla="*/ 4 w 25"/>
                                <a:gd name="T19" fmla="*/ 178 h 534"/>
                                <a:gd name="T20" fmla="*/ 5 w 25"/>
                                <a:gd name="T21" fmla="*/ 212 h 534"/>
                                <a:gd name="T22" fmla="*/ 6 w 25"/>
                                <a:gd name="T23" fmla="*/ 245 h 534"/>
                                <a:gd name="T24" fmla="*/ 6 w 25"/>
                                <a:gd name="T25" fmla="*/ 278 h 534"/>
                                <a:gd name="T26" fmla="*/ 7 w 25"/>
                                <a:gd name="T27" fmla="*/ 312 h 534"/>
                                <a:gd name="T28" fmla="*/ 8 w 25"/>
                                <a:gd name="T29" fmla="*/ 345 h 534"/>
                                <a:gd name="T30" fmla="*/ 9 w 25"/>
                                <a:gd name="T31" fmla="*/ 379 h 534"/>
                                <a:gd name="T32" fmla="*/ 9 w 25"/>
                                <a:gd name="T33" fmla="*/ 413 h 534"/>
                                <a:gd name="T34" fmla="*/ 10 w 25"/>
                                <a:gd name="T35" fmla="*/ 448 h 534"/>
                                <a:gd name="T36" fmla="*/ 11 w 25"/>
                                <a:gd name="T37" fmla="*/ 482 h 534"/>
                                <a:gd name="T38" fmla="*/ 12 w 25"/>
                                <a:gd name="T39" fmla="*/ 516 h 534"/>
                                <a:gd name="T40" fmla="*/ 14 w 25"/>
                                <a:gd name="T41" fmla="*/ 534 h 534"/>
                                <a:gd name="T42" fmla="*/ 17 w 25"/>
                                <a:gd name="T43" fmla="*/ 533 h 534"/>
                                <a:gd name="T44" fmla="*/ 20 w 25"/>
                                <a:gd name="T45" fmla="*/ 533 h 534"/>
                                <a:gd name="T46" fmla="*/ 24 w 25"/>
                                <a:gd name="T47" fmla="*/ 533 h 534"/>
                                <a:gd name="T48" fmla="*/ 25 w 25"/>
                                <a:gd name="T49" fmla="*/ 516 h 534"/>
                                <a:gd name="T50" fmla="*/ 24 w 25"/>
                                <a:gd name="T51" fmla="*/ 481 h 534"/>
                                <a:gd name="T52" fmla="*/ 23 w 25"/>
                                <a:gd name="T53" fmla="*/ 448 h 534"/>
                                <a:gd name="T54" fmla="*/ 23 w 25"/>
                                <a:gd name="T55" fmla="*/ 414 h 534"/>
                                <a:gd name="T56" fmla="*/ 22 w 25"/>
                                <a:gd name="T57" fmla="*/ 380 h 534"/>
                                <a:gd name="T58" fmla="*/ 21 w 25"/>
                                <a:gd name="T59" fmla="*/ 347 h 534"/>
                                <a:gd name="T60" fmla="*/ 20 w 25"/>
                                <a:gd name="T61" fmla="*/ 313 h 534"/>
                                <a:gd name="T62" fmla="*/ 19 w 25"/>
                                <a:gd name="T63" fmla="*/ 280 h 534"/>
                                <a:gd name="T64" fmla="*/ 19 w 25"/>
                                <a:gd name="T65" fmla="*/ 247 h 534"/>
                                <a:gd name="T66" fmla="*/ 18 w 25"/>
                                <a:gd name="T67" fmla="*/ 214 h 534"/>
                                <a:gd name="T68" fmla="*/ 17 w 25"/>
                                <a:gd name="T69" fmla="*/ 181 h 534"/>
                                <a:gd name="T70" fmla="*/ 16 w 25"/>
                                <a:gd name="T71" fmla="*/ 149 h 534"/>
                                <a:gd name="T72" fmla="*/ 16 w 25"/>
                                <a:gd name="T73" fmla="*/ 117 h 534"/>
                                <a:gd name="T74" fmla="*/ 15 w 25"/>
                                <a:gd name="T75" fmla="*/ 84 h 534"/>
                                <a:gd name="T76" fmla="*/ 14 w 25"/>
                                <a:gd name="T77" fmla="*/ 52 h 534"/>
                                <a:gd name="T78" fmla="*/ 13 w 25"/>
                                <a:gd name="T79" fmla="*/ 20 h 5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5" h="534">
                                  <a:moveTo>
                                    <a:pt x="13" y="5"/>
                                  </a:moveTo>
                                  <a:lnTo>
                                    <a:pt x="11" y="4"/>
                                  </a:lnTo>
                                  <a:lnTo>
                                    <a:pt x="10" y="3"/>
                                  </a:lnTo>
                                  <a:lnTo>
                                    <a:pt x="8" y="3"/>
                                  </a:lnTo>
                                  <a:lnTo>
                                    <a:pt x="7" y="2"/>
                                  </a:lnTo>
                                  <a:lnTo>
                                    <a:pt x="5" y="2"/>
                                  </a:lnTo>
                                  <a:lnTo>
                                    <a:pt x="3" y="1"/>
                                  </a:lnTo>
                                  <a:lnTo>
                                    <a:pt x="2" y="1"/>
                                  </a:lnTo>
                                  <a:lnTo>
                                    <a:pt x="0" y="0"/>
                                  </a:lnTo>
                                  <a:lnTo>
                                    <a:pt x="1" y="16"/>
                                  </a:lnTo>
                                  <a:lnTo>
                                    <a:pt x="1" y="33"/>
                                  </a:lnTo>
                                  <a:lnTo>
                                    <a:pt x="1" y="49"/>
                                  </a:lnTo>
                                  <a:lnTo>
                                    <a:pt x="2" y="65"/>
                                  </a:lnTo>
                                  <a:lnTo>
                                    <a:pt x="2" y="81"/>
                                  </a:lnTo>
                                  <a:lnTo>
                                    <a:pt x="3" y="97"/>
                                  </a:lnTo>
                                  <a:lnTo>
                                    <a:pt x="3" y="113"/>
                                  </a:lnTo>
                                  <a:lnTo>
                                    <a:pt x="3" y="130"/>
                                  </a:lnTo>
                                  <a:lnTo>
                                    <a:pt x="4" y="146"/>
                                  </a:lnTo>
                                  <a:lnTo>
                                    <a:pt x="4" y="162"/>
                                  </a:lnTo>
                                  <a:lnTo>
                                    <a:pt x="4" y="178"/>
                                  </a:lnTo>
                                  <a:lnTo>
                                    <a:pt x="5" y="195"/>
                                  </a:lnTo>
                                  <a:lnTo>
                                    <a:pt x="5" y="212"/>
                                  </a:lnTo>
                                  <a:lnTo>
                                    <a:pt x="5" y="228"/>
                                  </a:lnTo>
                                  <a:lnTo>
                                    <a:pt x="6" y="245"/>
                                  </a:lnTo>
                                  <a:lnTo>
                                    <a:pt x="6" y="262"/>
                                  </a:lnTo>
                                  <a:lnTo>
                                    <a:pt x="6" y="278"/>
                                  </a:lnTo>
                                  <a:lnTo>
                                    <a:pt x="7" y="295"/>
                                  </a:lnTo>
                                  <a:lnTo>
                                    <a:pt x="7" y="312"/>
                                  </a:lnTo>
                                  <a:lnTo>
                                    <a:pt x="8" y="329"/>
                                  </a:lnTo>
                                  <a:lnTo>
                                    <a:pt x="8" y="345"/>
                                  </a:lnTo>
                                  <a:lnTo>
                                    <a:pt x="8" y="362"/>
                                  </a:lnTo>
                                  <a:lnTo>
                                    <a:pt x="9" y="379"/>
                                  </a:lnTo>
                                  <a:lnTo>
                                    <a:pt x="9" y="396"/>
                                  </a:lnTo>
                                  <a:lnTo>
                                    <a:pt x="9" y="413"/>
                                  </a:lnTo>
                                  <a:lnTo>
                                    <a:pt x="10" y="431"/>
                                  </a:lnTo>
                                  <a:lnTo>
                                    <a:pt x="10" y="448"/>
                                  </a:lnTo>
                                  <a:lnTo>
                                    <a:pt x="11" y="465"/>
                                  </a:lnTo>
                                  <a:lnTo>
                                    <a:pt x="11" y="482"/>
                                  </a:lnTo>
                                  <a:lnTo>
                                    <a:pt x="12" y="499"/>
                                  </a:lnTo>
                                  <a:lnTo>
                                    <a:pt x="12" y="516"/>
                                  </a:lnTo>
                                  <a:lnTo>
                                    <a:pt x="13" y="534"/>
                                  </a:lnTo>
                                  <a:lnTo>
                                    <a:pt x="14" y="534"/>
                                  </a:lnTo>
                                  <a:lnTo>
                                    <a:pt x="16" y="534"/>
                                  </a:lnTo>
                                  <a:lnTo>
                                    <a:pt x="17" y="533"/>
                                  </a:lnTo>
                                  <a:lnTo>
                                    <a:pt x="19" y="533"/>
                                  </a:lnTo>
                                  <a:lnTo>
                                    <a:pt x="20" y="533"/>
                                  </a:lnTo>
                                  <a:lnTo>
                                    <a:pt x="22" y="533"/>
                                  </a:lnTo>
                                  <a:lnTo>
                                    <a:pt x="24" y="533"/>
                                  </a:lnTo>
                                  <a:lnTo>
                                    <a:pt x="25" y="533"/>
                                  </a:lnTo>
                                  <a:lnTo>
                                    <a:pt x="25" y="516"/>
                                  </a:lnTo>
                                  <a:lnTo>
                                    <a:pt x="25" y="499"/>
                                  </a:lnTo>
                                  <a:lnTo>
                                    <a:pt x="24" y="481"/>
                                  </a:lnTo>
                                  <a:lnTo>
                                    <a:pt x="24" y="465"/>
                                  </a:lnTo>
                                  <a:lnTo>
                                    <a:pt x="23" y="448"/>
                                  </a:lnTo>
                                  <a:lnTo>
                                    <a:pt x="23" y="431"/>
                                  </a:lnTo>
                                  <a:lnTo>
                                    <a:pt x="23" y="414"/>
                                  </a:lnTo>
                                  <a:lnTo>
                                    <a:pt x="22" y="397"/>
                                  </a:lnTo>
                                  <a:lnTo>
                                    <a:pt x="22" y="380"/>
                                  </a:lnTo>
                                  <a:lnTo>
                                    <a:pt x="21" y="363"/>
                                  </a:lnTo>
                                  <a:lnTo>
                                    <a:pt x="21" y="347"/>
                                  </a:lnTo>
                                  <a:lnTo>
                                    <a:pt x="21" y="330"/>
                                  </a:lnTo>
                                  <a:lnTo>
                                    <a:pt x="20" y="313"/>
                                  </a:lnTo>
                                  <a:lnTo>
                                    <a:pt x="20" y="297"/>
                                  </a:lnTo>
                                  <a:lnTo>
                                    <a:pt x="19" y="280"/>
                                  </a:lnTo>
                                  <a:lnTo>
                                    <a:pt x="19" y="264"/>
                                  </a:lnTo>
                                  <a:lnTo>
                                    <a:pt x="19" y="247"/>
                                  </a:lnTo>
                                  <a:lnTo>
                                    <a:pt x="18" y="230"/>
                                  </a:lnTo>
                                  <a:lnTo>
                                    <a:pt x="18" y="214"/>
                                  </a:lnTo>
                                  <a:lnTo>
                                    <a:pt x="18" y="198"/>
                                  </a:lnTo>
                                  <a:lnTo>
                                    <a:pt x="17" y="181"/>
                                  </a:lnTo>
                                  <a:lnTo>
                                    <a:pt x="17" y="165"/>
                                  </a:lnTo>
                                  <a:lnTo>
                                    <a:pt x="16" y="149"/>
                                  </a:lnTo>
                                  <a:lnTo>
                                    <a:pt x="16" y="133"/>
                                  </a:lnTo>
                                  <a:lnTo>
                                    <a:pt x="16" y="117"/>
                                  </a:lnTo>
                                  <a:lnTo>
                                    <a:pt x="15" y="101"/>
                                  </a:lnTo>
                                  <a:lnTo>
                                    <a:pt x="15" y="84"/>
                                  </a:lnTo>
                                  <a:lnTo>
                                    <a:pt x="15" y="69"/>
                                  </a:lnTo>
                                  <a:lnTo>
                                    <a:pt x="14" y="52"/>
                                  </a:lnTo>
                                  <a:lnTo>
                                    <a:pt x="14" y="36"/>
                                  </a:lnTo>
                                  <a:lnTo>
                                    <a:pt x="13" y="20"/>
                                  </a:lnTo>
                                  <a:lnTo>
                                    <a:pt x="13" y="5"/>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5" name="Freeform 3829"/>
                          <wps:cNvSpPr>
                            <a:spLocks/>
                          </wps:cNvSpPr>
                          <wps:spPr bwMode="auto">
                            <a:xfrm>
                              <a:off x="2023" y="824"/>
                              <a:ext cx="25" cy="548"/>
                            </a:xfrm>
                            <a:custGeom>
                              <a:avLst/>
                              <a:gdLst>
                                <a:gd name="T0" fmla="*/ 11 w 25"/>
                                <a:gd name="T1" fmla="*/ 4 h 548"/>
                                <a:gd name="T2" fmla="*/ 8 w 25"/>
                                <a:gd name="T3" fmla="*/ 2 h 548"/>
                                <a:gd name="T4" fmla="*/ 5 w 25"/>
                                <a:gd name="T5" fmla="*/ 1 h 548"/>
                                <a:gd name="T6" fmla="*/ 1 w 25"/>
                                <a:gd name="T7" fmla="*/ 0 h 548"/>
                                <a:gd name="T8" fmla="*/ 0 w 25"/>
                                <a:gd name="T9" fmla="*/ 16 h 548"/>
                                <a:gd name="T10" fmla="*/ 0 w 25"/>
                                <a:gd name="T11" fmla="*/ 49 h 548"/>
                                <a:gd name="T12" fmla="*/ 1 w 25"/>
                                <a:gd name="T13" fmla="*/ 82 h 548"/>
                                <a:gd name="T14" fmla="*/ 2 w 25"/>
                                <a:gd name="T15" fmla="*/ 116 h 548"/>
                                <a:gd name="T16" fmla="*/ 2 w 25"/>
                                <a:gd name="T17" fmla="*/ 150 h 548"/>
                                <a:gd name="T18" fmla="*/ 3 w 25"/>
                                <a:gd name="T19" fmla="*/ 183 h 548"/>
                                <a:gd name="T20" fmla="*/ 4 w 25"/>
                                <a:gd name="T21" fmla="*/ 217 h 548"/>
                                <a:gd name="T22" fmla="*/ 4 w 25"/>
                                <a:gd name="T23" fmla="*/ 251 h 548"/>
                                <a:gd name="T24" fmla="*/ 5 w 25"/>
                                <a:gd name="T25" fmla="*/ 285 h 548"/>
                                <a:gd name="T26" fmla="*/ 6 w 25"/>
                                <a:gd name="T27" fmla="*/ 319 h 548"/>
                                <a:gd name="T28" fmla="*/ 6 w 25"/>
                                <a:gd name="T29" fmla="*/ 354 h 548"/>
                                <a:gd name="T30" fmla="*/ 7 w 25"/>
                                <a:gd name="T31" fmla="*/ 389 h 548"/>
                                <a:gd name="T32" fmla="*/ 8 w 25"/>
                                <a:gd name="T33" fmla="*/ 424 h 548"/>
                                <a:gd name="T34" fmla="*/ 9 w 25"/>
                                <a:gd name="T35" fmla="*/ 460 h 548"/>
                                <a:gd name="T36" fmla="*/ 9 w 25"/>
                                <a:gd name="T37" fmla="*/ 495 h 548"/>
                                <a:gd name="T38" fmla="*/ 10 w 25"/>
                                <a:gd name="T39" fmla="*/ 530 h 548"/>
                                <a:gd name="T40" fmla="*/ 12 w 25"/>
                                <a:gd name="T41" fmla="*/ 548 h 548"/>
                                <a:gd name="T42" fmla="*/ 15 w 25"/>
                                <a:gd name="T43" fmla="*/ 548 h 548"/>
                                <a:gd name="T44" fmla="*/ 19 w 25"/>
                                <a:gd name="T45" fmla="*/ 547 h 548"/>
                                <a:gd name="T46" fmla="*/ 23 w 25"/>
                                <a:gd name="T47" fmla="*/ 547 h 548"/>
                                <a:gd name="T48" fmla="*/ 24 w 25"/>
                                <a:gd name="T49" fmla="*/ 529 h 548"/>
                                <a:gd name="T50" fmla="*/ 23 w 25"/>
                                <a:gd name="T51" fmla="*/ 494 h 548"/>
                                <a:gd name="T52" fmla="*/ 22 w 25"/>
                                <a:gd name="T53" fmla="*/ 459 h 548"/>
                                <a:gd name="T54" fmla="*/ 22 w 25"/>
                                <a:gd name="T55" fmla="*/ 424 h 548"/>
                                <a:gd name="T56" fmla="*/ 21 w 25"/>
                                <a:gd name="T57" fmla="*/ 390 h 548"/>
                                <a:gd name="T58" fmla="*/ 20 w 25"/>
                                <a:gd name="T59" fmla="*/ 355 h 548"/>
                                <a:gd name="T60" fmla="*/ 20 w 25"/>
                                <a:gd name="T61" fmla="*/ 321 h 548"/>
                                <a:gd name="T62" fmla="*/ 19 w 25"/>
                                <a:gd name="T63" fmla="*/ 287 h 548"/>
                                <a:gd name="T64" fmla="*/ 18 w 25"/>
                                <a:gd name="T65" fmla="*/ 253 h 548"/>
                                <a:gd name="T66" fmla="*/ 17 w 25"/>
                                <a:gd name="T67" fmla="*/ 220 h 548"/>
                                <a:gd name="T68" fmla="*/ 17 w 25"/>
                                <a:gd name="T69" fmla="*/ 186 h 548"/>
                                <a:gd name="T70" fmla="*/ 16 w 25"/>
                                <a:gd name="T71" fmla="*/ 153 h 548"/>
                                <a:gd name="T72" fmla="*/ 15 w 25"/>
                                <a:gd name="T73" fmla="*/ 119 h 548"/>
                                <a:gd name="T74" fmla="*/ 15 w 25"/>
                                <a:gd name="T75" fmla="*/ 86 h 548"/>
                                <a:gd name="T76" fmla="*/ 14 w 25"/>
                                <a:gd name="T77" fmla="*/ 53 h 548"/>
                                <a:gd name="T78" fmla="*/ 13 w 25"/>
                                <a:gd name="T79" fmla="*/ 21 h 5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5" h="548">
                                  <a:moveTo>
                                    <a:pt x="13" y="5"/>
                                  </a:moveTo>
                                  <a:lnTo>
                                    <a:pt x="11" y="4"/>
                                  </a:lnTo>
                                  <a:lnTo>
                                    <a:pt x="10" y="3"/>
                                  </a:lnTo>
                                  <a:lnTo>
                                    <a:pt x="8" y="2"/>
                                  </a:lnTo>
                                  <a:lnTo>
                                    <a:pt x="6" y="2"/>
                                  </a:lnTo>
                                  <a:lnTo>
                                    <a:pt x="5" y="1"/>
                                  </a:lnTo>
                                  <a:lnTo>
                                    <a:pt x="3" y="1"/>
                                  </a:lnTo>
                                  <a:lnTo>
                                    <a:pt x="1" y="0"/>
                                  </a:lnTo>
                                  <a:lnTo>
                                    <a:pt x="0" y="0"/>
                                  </a:lnTo>
                                  <a:lnTo>
                                    <a:pt x="0" y="16"/>
                                  </a:lnTo>
                                  <a:lnTo>
                                    <a:pt x="0" y="32"/>
                                  </a:lnTo>
                                  <a:lnTo>
                                    <a:pt x="0" y="49"/>
                                  </a:lnTo>
                                  <a:lnTo>
                                    <a:pt x="1" y="66"/>
                                  </a:lnTo>
                                  <a:lnTo>
                                    <a:pt x="1" y="82"/>
                                  </a:lnTo>
                                  <a:lnTo>
                                    <a:pt x="2" y="99"/>
                                  </a:lnTo>
                                  <a:lnTo>
                                    <a:pt x="2" y="116"/>
                                  </a:lnTo>
                                  <a:lnTo>
                                    <a:pt x="2" y="133"/>
                                  </a:lnTo>
                                  <a:lnTo>
                                    <a:pt x="2" y="150"/>
                                  </a:lnTo>
                                  <a:lnTo>
                                    <a:pt x="3" y="166"/>
                                  </a:lnTo>
                                  <a:lnTo>
                                    <a:pt x="3" y="183"/>
                                  </a:lnTo>
                                  <a:lnTo>
                                    <a:pt x="4" y="200"/>
                                  </a:lnTo>
                                  <a:lnTo>
                                    <a:pt x="4" y="217"/>
                                  </a:lnTo>
                                  <a:lnTo>
                                    <a:pt x="4" y="234"/>
                                  </a:lnTo>
                                  <a:lnTo>
                                    <a:pt x="4" y="251"/>
                                  </a:lnTo>
                                  <a:lnTo>
                                    <a:pt x="5" y="268"/>
                                  </a:lnTo>
                                  <a:lnTo>
                                    <a:pt x="5" y="285"/>
                                  </a:lnTo>
                                  <a:lnTo>
                                    <a:pt x="5" y="302"/>
                                  </a:lnTo>
                                  <a:lnTo>
                                    <a:pt x="6" y="319"/>
                                  </a:lnTo>
                                  <a:lnTo>
                                    <a:pt x="6" y="337"/>
                                  </a:lnTo>
                                  <a:lnTo>
                                    <a:pt x="6" y="354"/>
                                  </a:lnTo>
                                  <a:lnTo>
                                    <a:pt x="7" y="372"/>
                                  </a:lnTo>
                                  <a:lnTo>
                                    <a:pt x="7" y="389"/>
                                  </a:lnTo>
                                  <a:lnTo>
                                    <a:pt x="8" y="407"/>
                                  </a:lnTo>
                                  <a:lnTo>
                                    <a:pt x="8" y="424"/>
                                  </a:lnTo>
                                  <a:lnTo>
                                    <a:pt x="8" y="442"/>
                                  </a:lnTo>
                                  <a:lnTo>
                                    <a:pt x="9" y="460"/>
                                  </a:lnTo>
                                  <a:lnTo>
                                    <a:pt x="9" y="477"/>
                                  </a:lnTo>
                                  <a:lnTo>
                                    <a:pt x="9" y="495"/>
                                  </a:lnTo>
                                  <a:lnTo>
                                    <a:pt x="10" y="513"/>
                                  </a:lnTo>
                                  <a:lnTo>
                                    <a:pt x="10" y="530"/>
                                  </a:lnTo>
                                  <a:lnTo>
                                    <a:pt x="10" y="548"/>
                                  </a:lnTo>
                                  <a:lnTo>
                                    <a:pt x="12" y="548"/>
                                  </a:lnTo>
                                  <a:lnTo>
                                    <a:pt x="14" y="548"/>
                                  </a:lnTo>
                                  <a:lnTo>
                                    <a:pt x="15" y="548"/>
                                  </a:lnTo>
                                  <a:lnTo>
                                    <a:pt x="17" y="548"/>
                                  </a:lnTo>
                                  <a:lnTo>
                                    <a:pt x="19" y="547"/>
                                  </a:lnTo>
                                  <a:lnTo>
                                    <a:pt x="21" y="547"/>
                                  </a:lnTo>
                                  <a:lnTo>
                                    <a:pt x="23" y="547"/>
                                  </a:lnTo>
                                  <a:lnTo>
                                    <a:pt x="25" y="547"/>
                                  </a:lnTo>
                                  <a:lnTo>
                                    <a:pt x="24" y="529"/>
                                  </a:lnTo>
                                  <a:lnTo>
                                    <a:pt x="24" y="512"/>
                                  </a:lnTo>
                                  <a:lnTo>
                                    <a:pt x="23" y="494"/>
                                  </a:lnTo>
                                  <a:lnTo>
                                    <a:pt x="23" y="476"/>
                                  </a:lnTo>
                                  <a:lnTo>
                                    <a:pt x="22" y="459"/>
                                  </a:lnTo>
                                  <a:lnTo>
                                    <a:pt x="22" y="441"/>
                                  </a:lnTo>
                                  <a:lnTo>
                                    <a:pt x="22" y="424"/>
                                  </a:lnTo>
                                  <a:lnTo>
                                    <a:pt x="22" y="407"/>
                                  </a:lnTo>
                                  <a:lnTo>
                                    <a:pt x="21" y="390"/>
                                  </a:lnTo>
                                  <a:lnTo>
                                    <a:pt x="21" y="373"/>
                                  </a:lnTo>
                                  <a:lnTo>
                                    <a:pt x="20" y="355"/>
                                  </a:lnTo>
                                  <a:lnTo>
                                    <a:pt x="20" y="338"/>
                                  </a:lnTo>
                                  <a:lnTo>
                                    <a:pt x="20" y="321"/>
                                  </a:lnTo>
                                  <a:lnTo>
                                    <a:pt x="19" y="304"/>
                                  </a:lnTo>
                                  <a:lnTo>
                                    <a:pt x="19" y="287"/>
                                  </a:lnTo>
                                  <a:lnTo>
                                    <a:pt x="18" y="270"/>
                                  </a:lnTo>
                                  <a:lnTo>
                                    <a:pt x="18" y="253"/>
                                  </a:lnTo>
                                  <a:lnTo>
                                    <a:pt x="18" y="236"/>
                                  </a:lnTo>
                                  <a:lnTo>
                                    <a:pt x="17" y="220"/>
                                  </a:lnTo>
                                  <a:lnTo>
                                    <a:pt x="17" y="203"/>
                                  </a:lnTo>
                                  <a:lnTo>
                                    <a:pt x="17" y="186"/>
                                  </a:lnTo>
                                  <a:lnTo>
                                    <a:pt x="16" y="170"/>
                                  </a:lnTo>
                                  <a:lnTo>
                                    <a:pt x="16" y="153"/>
                                  </a:lnTo>
                                  <a:lnTo>
                                    <a:pt x="16" y="136"/>
                                  </a:lnTo>
                                  <a:lnTo>
                                    <a:pt x="15" y="119"/>
                                  </a:lnTo>
                                  <a:lnTo>
                                    <a:pt x="15" y="103"/>
                                  </a:lnTo>
                                  <a:lnTo>
                                    <a:pt x="15" y="86"/>
                                  </a:lnTo>
                                  <a:lnTo>
                                    <a:pt x="14" y="70"/>
                                  </a:lnTo>
                                  <a:lnTo>
                                    <a:pt x="14" y="53"/>
                                  </a:lnTo>
                                  <a:lnTo>
                                    <a:pt x="14" y="37"/>
                                  </a:lnTo>
                                  <a:lnTo>
                                    <a:pt x="13" y="21"/>
                                  </a:lnTo>
                                  <a:lnTo>
                                    <a:pt x="13" y="5"/>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6" name="Freeform 3830"/>
                          <wps:cNvSpPr>
                            <a:spLocks/>
                          </wps:cNvSpPr>
                          <wps:spPr bwMode="auto">
                            <a:xfrm>
                              <a:off x="1990" y="812"/>
                              <a:ext cx="23" cy="563"/>
                            </a:xfrm>
                            <a:custGeom>
                              <a:avLst/>
                              <a:gdLst>
                                <a:gd name="T0" fmla="*/ 11 w 23"/>
                                <a:gd name="T1" fmla="*/ 4 h 563"/>
                                <a:gd name="T2" fmla="*/ 8 w 23"/>
                                <a:gd name="T3" fmla="*/ 3 h 563"/>
                                <a:gd name="T4" fmla="*/ 5 w 23"/>
                                <a:gd name="T5" fmla="*/ 2 h 563"/>
                                <a:gd name="T6" fmla="*/ 2 w 23"/>
                                <a:gd name="T7" fmla="*/ 1 h 563"/>
                                <a:gd name="T8" fmla="*/ 0 w 23"/>
                                <a:gd name="T9" fmla="*/ 17 h 563"/>
                                <a:gd name="T10" fmla="*/ 1 w 23"/>
                                <a:gd name="T11" fmla="*/ 51 h 563"/>
                                <a:gd name="T12" fmla="*/ 2 w 23"/>
                                <a:gd name="T13" fmla="*/ 85 h 563"/>
                                <a:gd name="T14" fmla="*/ 2 w 23"/>
                                <a:gd name="T15" fmla="*/ 119 h 563"/>
                                <a:gd name="T16" fmla="*/ 3 w 23"/>
                                <a:gd name="T17" fmla="*/ 154 h 563"/>
                                <a:gd name="T18" fmla="*/ 3 w 23"/>
                                <a:gd name="T19" fmla="*/ 188 h 563"/>
                                <a:gd name="T20" fmla="*/ 4 w 23"/>
                                <a:gd name="T21" fmla="*/ 223 h 563"/>
                                <a:gd name="T22" fmla="*/ 4 w 23"/>
                                <a:gd name="T23" fmla="*/ 258 h 563"/>
                                <a:gd name="T24" fmla="*/ 5 w 23"/>
                                <a:gd name="T25" fmla="*/ 293 h 563"/>
                                <a:gd name="T26" fmla="*/ 6 w 23"/>
                                <a:gd name="T27" fmla="*/ 328 h 563"/>
                                <a:gd name="T28" fmla="*/ 6 w 23"/>
                                <a:gd name="T29" fmla="*/ 364 h 563"/>
                                <a:gd name="T30" fmla="*/ 7 w 23"/>
                                <a:gd name="T31" fmla="*/ 400 h 563"/>
                                <a:gd name="T32" fmla="*/ 8 w 23"/>
                                <a:gd name="T33" fmla="*/ 436 h 563"/>
                                <a:gd name="T34" fmla="*/ 8 w 23"/>
                                <a:gd name="T35" fmla="*/ 472 h 563"/>
                                <a:gd name="T36" fmla="*/ 9 w 23"/>
                                <a:gd name="T37" fmla="*/ 508 h 563"/>
                                <a:gd name="T38" fmla="*/ 10 w 23"/>
                                <a:gd name="T39" fmla="*/ 545 h 563"/>
                                <a:gd name="T40" fmla="*/ 12 w 23"/>
                                <a:gd name="T41" fmla="*/ 563 h 563"/>
                                <a:gd name="T42" fmla="*/ 15 w 23"/>
                                <a:gd name="T43" fmla="*/ 563 h 563"/>
                                <a:gd name="T44" fmla="*/ 18 w 23"/>
                                <a:gd name="T45" fmla="*/ 562 h 563"/>
                                <a:gd name="T46" fmla="*/ 21 w 23"/>
                                <a:gd name="T47" fmla="*/ 562 h 563"/>
                                <a:gd name="T48" fmla="*/ 22 w 23"/>
                                <a:gd name="T49" fmla="*/ 544 h 563"/>
                                <a:gd name="T50" fmla="*/ 21 w 23"/>
                                <a:gd name="T51" fmla="*/ 508 h 563"/>
                                <a:gd name="T52" fmla="*/ 21 w 23"/>
                                <a:gd name="T53" fmla="*/ 472 h 563"/>
                                <a:gd name="T54" fmla="*/ 20 w 23"/>
                                <a:gd name="T55" fmla="*/ 436 h 563"/>
                                <a:gd name="T56" fmla="*/ 19 w 23"/>
                                <a:gd name="T57" fmla="*/ 400 h 563"/>
                                <a:gd name="T58" fmla="*/ 19 w 23"/>
                                <a:gd name="T59" fmla="*/ 365 h 563"/>
                                <a:gd name="T60" fmla="*/ 18 w 23"/>
                                <a:gd name="T61" fmla="*/ 330 h 563"/>
                                <a:gd name="T62" fmla="*/ 18 w 23"/>
                                <a:gd name="T63" fmla="*/ 295 h 563"/>
                                <a:gd name="T64" fmla="*/ 17 w 23"/>
                                <a:gd name="T65" fmla="*/ 260 h 563"/>
                                <a:gd name="T66" fmla="*/ 16 w 23"/>
                                <a:gd name="T67" fmla="*/ 225 h 563"/>
                                <a:gd name="T68" fmla="*/ 16 w 23"/>
                                <a:gd name="T69" fmla="*/ 191 h 563"/>
                                <a:gd name="T70" fmla="*/ 15 w 23"/>
                                <a:gd name="T71" fmla="*/ 157 h 563"/>
                                <a:gd name="T72" fmla="*/ 15 w 23"/>
                                <a:gd name="T73" fmla="*/ 123 h 563"/>
                                <a:gd name="T74" fmla="*/ 14 w 23"/>
                                <a:gd name="T75" fmla="*/ 89 h 563"/>
                                <a:gd name="T76" fmla="*/ 13 w 23"/>
                                <a:gd name="T77" fmla="*/ 55 h 563"/>
                                <a:gd name="T78" fmla="*/ 13 w 23"/>
                                <a:gd name="T79" fmla="*/ 21 h 5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3" h="563">
                                  <a:moveTo>
                                    <a:pt x="12" y="5"/>
                                  </a:moveTo>
                                  <a:lnTo>
                                    <a:pt x="11" y="4"/>
                                  </a:lnTo>
                                  <a:lnTo>
                                    <a:pt x="9" y="3"/>
                                  </a:lnTo>
                                  <a:lnTo>
                                    <a:pt x="8" y="3"/>
                                  </a:lnTo>
                                  <a:lnTo>
                                    <a:pt x="6" y="2"/>
                                  </a:lnTo>
                                  <a:lnTo>
                                    <a:pt x="5" y="2"/>
                                  </a:lnTo>
                                  <a:lnTo>
                                    <a:pt x="3" y="1"/>
                                  </a:lnTo>
                                  <a:lnTo>
                                    <a:pt x="2" y="1"/>
                                  </a:lnTo>
                                  <a:lnTo>
                                    <a:pt x="0" y="0"/>
                                  </a:lnTo>
                                  <a:lnTo>
                                    <a:pt x="0" y="17"/>
                                  </a:lnTo>
                                  <a:lnTo>
                                    <a:pt x="1" y="34"/>
                                  </a:lnTo>
                                  <a:lnTo>
                                    <a:pt x="1" y="51"/>
                                  </a:lnTo>
                                  <a:lnTo>
                                    <a:pt x="1" y="68"/>
                                  </a:lnTo>
                                  <a:lnTo>
                                    <a:pt x="2" y="85"/>
                                  </a:lnTo>
                                  <a:lnTo>
                                    <a:pt x="2" y="102"/>
                                  </a:lnTo>
                                  <a:lnTo>
                                    <a:pt x="2" y="119"/>
                                  </a:lnTo>
                                  <a:lnTo>
                                    <a:pt x="3" y="137"/>
                                  </a:lnTo>
                                  <a:lnTo>
                                    <a:pt x="3" y="154"/>
                                  </a:lnTo>
                                  <a:lnTo>
                                    <a:pt x="3" y="171"/>
                                  </a:lnTo>
                                  <a:lnTo>
                                    <a:pt x="3" y="188"/>
                                  </a:lnTo>
                                  <a:lnTo>
                                    <a:pt x="4" y="206"/>
                                  </a:lnTo>
                                  <a:lnTo>
                                    <a:pt x="4" y="223"/>
                                  </a:lnTo>
                                  <a:lnTo>
                                    <a:pt x="4" y="240"/>
                                  </a:lnTo>
                                  <a:lnTo>
                                    <a:pt x="4" y="258"/>
                                  </a:lnTo>
                                  <a:lnTo>
                                    <a:pt x="5" y="275"/>
                                  </a:lnTo>
                                  <a:lnTo>
                                    <a:pt x="5" y="293"/>
                                  </a:lnTo>
                                  <a:lnTo>
                                    <a:pt x="5" y="311"/>
                                  </a:lnTo>
                                  <a:lnTo>
                                    <a:pt x="6" y="328"/>
                                  </a:lnTo>
                                  <a:lnTo>
                                    <a:pt x="6" y="346"/>
                                  </a:lnTo>
                                  <a:lnTo>
                                    <a:pt x="6" y="364"/>
                                  </a:lnTo>
                                  <a:lnTo>
                                    <a:pt x="7" y="382"/>
                                  </a:lnTo>
                                  <a:lnTo>
                                    <a:pt x="7" y="400"/>
                                  </a:lnTo>
                                  <a:lnTo>
                                    <a:pt x="8" y="418"/>
                                  </a:lnTo>
                                  <a:lnTo>
                                    <a:pt x="8" y="436"/>
                                  </a:lnTo>
                                  <a:lnTo>
                                    <a:pt x="8" y="454"/>
                                  </a:lnTo>
                                  <a:lnTo>
                                    <a:pt x="8" y="472"/>
                                  </a:lnTo>
                                  <a:lnTo>
                                    <a:pt x="9" y="490"/>
                                  </a:lnTo>
                                  <a:lnTo>
                                    <a:pt x="9" y="508"/>
                                  </a:lnTo>
                                  <a:lnTo>
                                    <a:pt x="9" y="526"/>
                                  </a:lnTo>
                                  <a:lnTo>
                                    <a:pt x="10" y="545"/>
                                  </a:lnTo>
                                  <a:lnTo>
                                    <a:pt x="10" y="563"/>
                                  </a:lnTo>
                                  <a:lnTo>
                                    <a:pt x="12" y="563"/>
                                  </a:lnTo>
                                  <a:lnTo>
                                    <a:pt x="13" y="563"/>
                                  </a:lnTo>
                                  <a:lnTo>
                                    <a:pt x="15" y="563"/>
                                  </a:lnTo>
                                  <a:lnTo>
                                    <a:pt x="16" y="563"/>
                                  </a:lnTo>
                                  <a:lnTo>
                                    <a:pt x="18" y="562"/>
                                  </a:lnTo>
                                  <a:lnTo>
                                    <a:pt x="19" y="562"/>
                                  </a:lnTo>
                                  <a:lnTo>
                                    <a:pt x="21" y="562"/>
                                  </a:lnTo>
                                  <a:lnTo>
                                    <a:pt x="23" y="562"/>
                                  </a:lnTo>
                                  <a:lnTo>
                                    <a:pt x="22" y="544"/>
                                  </a:lnTo>
                                  <a:lnTo>
                                    <a:pt x="22" y="526"/>
                                  </a:lnTo>
                                  <a:lnTo>
                                    <a:pt x="21" y="508"/>
                                  </a:lnTo>
                                  <a:lnTo>
                                    <a:pt x="21" y="490"/>
                                  </a:lnTo>
                                  <a:lnTo>
                                    <a:pt x="21" y="472"/>
                                  </a:lnTo>
                                  <a:lnTo>
                                    <a:pt x="20" y="454"/>
                                  </a:lnTo>
                                  <a:lnTo>
                                    <a:pt x="20" y="436"/>
                                  </a:lnTo>
                                  <a:lnTo>
                                    <a:pt x="20" y="418"/>
                                  </a:lnTo>
                                  <a:lnTo>
                                    <a:pt x="19" y="400"/>
                                  </a:lnTo>
                                  <a:lnTo>
                                    <a:pt x="19" y="382"/>
                                  </a:lnTo>
                                  <a:lnTo>
                                    <a:pt x="19" y="365"/>
                                  </a:lnTo>
                                  <a:lnTo>
                                    <a:pt x="19" y="347"/>
                                  </a:lnTo>
                                  <a:lnTo>
                                    <a:pt x="18" y="330"/>
                                  </a:lnTo>
                                  <a:lnTo>
                                    <a:pt x="18" y="312"/>
                                  </a:lnTo>
                                  <a:lnTo>
                                    <a:pt x="18" y="295"/>
                                  </a:lnTo>
                                  <a:lnTo>
                                    <a:pt x="18" y="277"/>
                                  </a:lnTo>
                                  <a:lnTo>
                                    <a:pt x="17" y="260"/>
                                  </a:lnTo>
                                  <a:lnTo>
                                    <a:pt x="17" y="242"/>
                                  </a:lnTo>
                                  <a:lnTo>
                                    <a:pt x="16" y="225"/>
                                  </a:lnTo>
                                  <a:lnTo>
                                    <a:pt x="16" y="208"/>
                                  </a:lnTo>
                                  <a:lnTo>
                                    <a:pt x="16" y="191"/>
                                  </a:lnTo>
                                  <a:lnTo>
                                    <a:pt x="16" y="174"/>
                                  </a:lnTo>
                                  <a:lnTo>
                                    <a:pt x="15" y="157"/>
                                  </a:lnTo>
                                  <a:lnTo>
                                    <a:pt x="15" y="140"/>
                                  </a:lnTo>
                                  <a:lnTo>
                                    <a:pt x="15" y="123"/>
                                  </a:lnTo>
                                  <a:lnTo>
                                    <a:pt x="14" y="106"/>
                                  </a:lnTo>
                                  <a:lnTo>
                                    <a:pt x="14" y="89"/>
                                  </a:lnTo>
                                  <a:lnTo>
                                    <a:pt x="14" y="72"/>
                                  </a:lnTo>
                                  <a:lnTo>
                                    <a:pt x="13" y="55"/>
                                  </a:lnTo>
                                  <a:lnTo>
                                    <a:pt x="13" y="38"/>
                                  </a:lnTo>
                                  <a:lnTo>
                                    <a:pt x="13" y="21"/>
                                  </a:lnTo>
                                  <a:lnTo>
                                    <a:pt x="12" y="5"/>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7" name="Freeform 3831"/>
                          <wps:cNvSpPr>
                            <a:spLocks/>
                          </wps:cNvSpPr>
                          <wps:spPr bwMode="auto">
                            <a:xfrm>
                              <a:off x="2011" y="819"/>
                              <a:ext cx="12" cy="458"/>
                            </a:xfrm>
                            <a:custGeom>
                              <a:avLst/>
                              <a:gdLst>
                                <a:gd name="T0" fmla="*/ 2 w 12"/>
                                <a:gd name="T1" fmla="*/ 1 h 458"/>
                                <a:gd name="T2" fmla="*/ 0 w 12"/>
                                <a:gd name="T3" fmla="*/ 14 h 458"/>
                                <a:gd name="T4" fmla="*/ 0 w 12"/>
                                <a:gd name="T5" fmla="*/ 42 h 458"/>
                                <a:gd name="T6" fmla="*/ 1 w 12"/>
                                <a:gd name="T7" fmla="*/ 70 h 458"/>
                                <a:gd name="T8" fmla="*/ 1 w 12"/>
                                <a:gd name="T9" fmla="*/ 98 h 458"/>
                                <a:gd name="T10" fmla="*/ 2 w 12"/>
                                <a:gd name="T11" fmla="*/ 126 h 458"/>
                                <a:gd name="T12" fmla="*/ 2 w 12"/>
                                <a:gd name="T13" fmla="*/ 154 h 458"/>
                                <a:gd name="T14" fmla="*/ 3 w 12"/>
                                <a:gd name="T15" fmla="*/ 182 h 458"/>
                                <a:gd name="T16" fmla="*/ 3 w 12"/>
                                <a:gd name="T17" fmla="*/ 211 h 458"/>
                                <a:gd name="T18" fmla="*/ 4 w 12"/>
                                <a:gd name="T19" fmla="*/ 240 h 458"/>
                                <a:gd name="T20" fmla="*/ 4 w 12"/>
                                <a:gd name="T21" fmla="*/ 268 h 458"/>
                                <a:gd name="T22" fmla="*/ 5 w 12"/>
                                <a:gd name="T23" fmla="*/ 297 h 458"/>
                                <a:gd name="T24" fmla="*/ 6 w 12"/>
                                <a:gd name="T25" fmla="*/ 326 h 458"/>
                                <a:gd name="T26" fmla="*/ 6 w 12"/>
                                <a:gd name="T27" fmla="*/ 355 h 458"/>
                                <a:gd name="T28" fmla="*/ 7 w 12"/>
                                <a:gd name="T29" fmla="*/ 385 h 458"/>
                                <a:gd name="T30" fmla="*/ 7 w 12"/>
                                <a:gd name="T31" fmla="*/ 414 h 458"/>
                                <a:gd name="T32" fmla="*/ 8 w 12"/>
                                <a:gd name="T33" fmla="*/ 443 h 458"/>
                                <a:gd name="T34" fmla="*/ 10 w 12"/>
                                <a:gd name="T35" fmla="*/ 458 h 458"/>
                                <a:gd name="T36" fmla="*/ 12 w 12"/>
                                <a:gd name="T37" fmla="*/ 443 h 458"/>
                                <a:gd name="T38" fmla="*/ 11 w 12"/>
                                <a:gd name="T39" fmla="*/ 414 h 458"/>
                                <a:gd name="T40" fmla="*/ 10 w 12"/>
                                <a:gd name="T41" fmla="*/ 385 h 458"/>
                                <a:gd name="T42" fmla="*/ 10 w 12"/>
                                <a:gd name="T43" fmla="*/ 355 h 458"/>
                                <a:gd name="T44" fmla="*/ 10 w 12"/>
                                <a:gd name="T45" fmla="*/ 326 h 458"/>
                                <a:gd name="T46" fmla="*/ 9 w 12"/>
                                <a:gd name="T47" fmla="*/ 298 h 458"/>
                                <a:gd name="T48" fmla="*/ 8 w 12"/>
                                <a:gd name="T49" fmla="*/ 269 h 458"/>
                                <a:gd name="T50" fmla="*/ 8 w 12"/>
                                <a:gd name="T51" fmla="*/ 240 h 458"/>
                                <a:gd name="T52" fmla="*/ 8 w 12"/>
                                <a:gd name="T53" fmla="*/ 211 h 458"/>
                                <a:gd name="T54" fmla="*/ 7 w 12"/>
                                <a:gd name="T55" fmla="*/ 183 h 458"/>
                                <a:gd name="T56" fmla="*/ 6 w 12"/>
                                <a:gd name="T57" fmla="*/ 155 h 458"/>
                                <a:gd name="T58" fmla="*/ 6 w 12"/>
                                <a:gd name="T59" fmla="*/ 127 h 458"/>
                                <a:gd name="T60" fmla="*/ 5 w 12"/>
                                <a:gd name="T61" fmla="*/ 99 h 458"/>
                                <a:gd name="T62" fmla="*/ 5 w 12"/>
                                <a:gd name="T63" fmla="*/ 71 h 458"/>
                                <a:gd name="T64" fmla="*/ 4 w 12"/>
                                <a:gd name="T65" fmla="*/ 43 h 458"/>
                                <a:gd name="T66" fmla="*/ 4 w 12"/>
                                <a:gd name="T67" fmla="*/ 16 h 4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2" h="458">
                                  <a:moveTo>
                                    <a:pt x="4" y="2"/>
                                  </a:moveTo>
                                  <a:lnTo>
                                    <a:pt x="2" y="1"/>
                                  </a:lnTo>
                                  <a:lnTo>
                                    <a:pt x="0" y="0"/>
                                  </a:lnTo>
                                  <a:lnTo>
                                    <a:pt x="0" y="14"/>
                                  </a:lnTo>
                                  <a:lnTo>
                                    <a:pt x="0" y="28"/>
                                  </a:lnTo>
                                  <a:lnTo>
                                    <a:pt x="0" y="42"/>
                                  </a:lnTo>
                                  <a:lnTo>
                                    <a:pt x="1" y="56"/>
                                  </a:lnTo>
                                  <a:lnTo>
                                    <a:pt x="1" y="70"/>
                                  </a:lnTo>
                                  <a:lnTo>
                                    <a:pt x="1" y="84"/>
                                  </a:lnTo>
                                  <a:lnTo>
                                    <a:pt x="1" y="98"/>
                                  </a:lnTo>
                                  <a:lnTo>
                                    <a:pt x="2" y="112"/>
                                  </a:lnTo>
                                  <a:lnTo>
                                    <a:pt x="2" y="126"/>
                                  </a:lnTo>
                                  <a:lnTo>
                                    <a:pt x="2" y="140"/>
                                  </a:lnTo>
                                  <a:lnTo>
                                    <a:pt x="2" y="154"/>
                                  </a:lnTo>
                                  <a:lnTo>
                                    <a:pt x="3" y="169"/>
                                  </a:lnTo>
                                  <a:lnTo>
                                    <a:pt x="3" y="182"/>
                                  </a:lnTo>
                                  <a:lnTo>
                                    <a:pt x="3" y="197"/>
                                  </a:lnTo>
                                  <a:lnTo>
                                    <a:pt x="3" y="211"/>
                                  </a:lnTo>
                                  <a:lnTo>
                                    <a:pt x="4" y="226"/>
                                  </a:lnTo>
                                  <a:lnTo>
                                    <a:pt x="4" y="240"/>
                                  </a:lnTo>
                                  <a:lnTo>
                                    <a:pt x="4" y="254"/>
                                  </a:lnTo>
                                  <a:lnTo>
                                    <a:pt x="4" y="268"/>
                                  </a:lnTo>
                                  <a:lnTo>
                                    <a:pt x="5" y="283"/>
                                  </a:lnTo>
                                  <a:lnTo>
                                    <a:pt x="5" y="297"/>
                                  </a:lnTo>
                                  <a:lnTo>
                                    <a:pt x="5" y="312"/>
                                  </a:lnTo>
                                  <a:lnTo>
                                    <a:pt x="6" y="326"/>
                                  </a:lnTo>
                                  <a:lnTo>
                                    <a:pt x="6" y="341"/>
                                  </a:lnTo>
                                  <a:lnTo>
                                    <a:pt x="6" y="355"/>
                                  </a:lnTo>
                                  <a:lnTo>
                                    <a:pt x="7" y="370"/>
                                  </a:lnTo>
                                  <a:lnTo>
                                    <a:pt x="7" y="385"/>
                                  </a:lnTo>
                                  <a:lnTo>
                                    <a:pt x="7" y="399"/>
                                  </a:lnTo>
                                  <a:lnTo>
                                    <a:pt x="7" y="414"/>
                                  </a:lnTo>
                                  <a:lnTo>
                                    <a:pt x="8" y="429"/>
                                  </a:lnTo>
                                  <a:lnTo>
                                    <a:pt x="8" y="443"/>
                                  </a:lnTo>
                                  <a:lnTo>
                                    <a:pt x="8" y="458"/>
                                  </a:lnTo>
                                  <a:lnTo>
                                    <a:pt x="10" y="458"/>
                                  </a:lnTo>
                                  <a:lnTo>
                                    <a:pt x="12" y="458"/>
                                  </a:lnTo>
                                  <a:lnTo>
                                    <a:pt x="12" y="443"/>
                                  </a:lnTo>
                                  <a:lnTo>
                                    <a:pt x="11" y="429"/>
                                  </a:lnTo>
                                  <a:lnTo>
                                    <a:pt x="11" y="414"/>
                                  </a:lnTo>
                                  <a:lnTo>
                                    <a:pt x="11" y="400"/>
                                  </a:lnTo>
                                  <a:lnTo>
                                    <a:pt x="10" y="385"/>
                                  </a:lnTo>
                                  <a:lnTo>
                                    <a:pt x="10" y="370"/>
                                  </a:lnTo>
                                  <a:lnTo>
                                    <a:pt x="10" y="355"/>
                                  </a:lnTo>
                                  <a:lnTo>
                                    <a:pt x="10" y="341"/>
                                  </a:lnTo>
                                  <a:lnTo>
                                    <a:pt x="10" y="326"/>
                                  </a:lnTo>
                                  <a:lnTo>
                                    <a:pt x="9" y="312"/>
                                  </a:lnTo>
                                  <a:lnTo>
                                    <a:pt x="9" y="298"/>
                                  </a:lnTo>
                                  <a:lnTo>
                                    <a:pt x="9" y="283"/>
                                  </a:lnTo>
                                  <a:lnTo>
                                    <a:pt x="8" y="269"/>
                                  </a:lnTo>
                                  <a:lnTo>
                                    <a:pt x="8" y="254"/>
                                  </a:lnTo>
                                  <a:lnTo>
                                    <a:pt x="8" y="240"/>
                                  </a:lnTo>
                                  <a:lnTo>
                                    <a:pt x="8" y="226"/>
                                  </a:lnTo>
                                  <a:lnTo>
                                    <a:pt x="8" y="211"/>
                                  </a:lnTo>
                                  <a:lnTo>
                                    <a:pt x="7" y="197"/>
                                  </a:lnTo>
                                  <a:lnTo>
                                    <a:pt x="7" y="183"/>
                                  </a:lnTo>
                                  <a:lnTo>
                                    <a:pt x="7" y="169"/>
                                  </a:lnTo>
                                  <a:lnTo>
                                    <a:pt x="6" y="155"/>
                                  </a:lnTo>
                                  <a:lnTo>
                                    <a:pt x="6" y="141"/>
                                  </a:lnTo>
                                  <a:lnTo>
                                    <a:pt x="6" y="127"/>
                                  </a:lnTo>
                                  <a:lnTo>
                                    <a:pt x="6" y="113"/>
                                  </a:lnTo>
                                  <a:lnTo>
                                    <a:pt x="5" y="99"/>
                                  </a:lnTo>
                                  <a:lnTo>
                                    <a:pt x="5" y="85"/>
                                  </a:lnTo>
                                  <a:lnTo>
                                    <a:pt x="5" y="71"/>
                                  </a:lnTo>
                                  <a:lnTo>
                                    <a:pt x="5" y="57"/>
                                  </a:lnTo>
                                  <a:lnTo>
                                    <a:pt x="4" y="43"/>
                                  </a:lnTo>
                                  <a:lnTo>
                                    <a:pt x="4" y="30"/>
                                  </a:lnTo>
                                  <a:lnTo>
                                    <a:pt x="4" y="16"/>
                                  </a:lnTo>
                                  <a:lnTo>
                                    <a:pt x="4" y="2"/>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8" name="Freeform 3832"/>
                          <wps:cNvSpPr>
                            <a:spLocks/>
                          </wps:cNvSpPr>
                          <wps:spPr bwMode="auto">
                            <a:xfrm>
                              <a:off x="2044" y="832"/>
                              <a:ext cx="14" cy="445"/>
                            </a:xfrm>
                            <a:custGeom>
                              <a:avLst/>
                              <a:gdLst>
                                <a:gd name="T0" fmla="*/ 2 w 14"/>
                                <a:gd name="T1" fmla="*/ 0 h 445"/>
                                <a:gd name="T2" fmla="*/ 0 w 14"/>
                                <a:gd name="T3" fmla="*/ 13 h 445"/>
                                <a:gd name="T4" fmla="*/ 1 w 14"/>
                                <a:gd name="T5" fmla="*/ 40 h 445"/>
                                <a:gd name="T6" fmla="*/ 2 w 14"/>
                                <a:gd name="T7" fmla="*/ 67 h 445"/>
                                <a:gd name="T8" fmla="*/ 2 w 14"/>
                                <a:gd name="T9" fmla="*/ 94 h 445"/>
                                <a:gd name="T10" fmla="*/ 3 w 14"/>
                                <a:gd name="T11" fmla="*/ 122 h 445"/>
                                <a:gd name="T12" fmla="*/ 3 w 14"/>
                                <a:gd name="T13" fmla="*/ 149 h 445"/>
                                <a:gd name="T14" fmla="*/ 4 w 14"/>
                                <a:gd name="T15" fmla="*/ 177 h 445"/>
                                <a:gd name="T16" fmla="*/ 4 w 14"/>
                                <a:gd name="T17" fmla="*/ 204 h 445"/>
                                <a:gd name="T18" fmla="*/ 5 w 14"/>
                                <a:gd name="T19" fmla="*/ 232 h 445"/>
                                <a:gd name="T20" fmla="*/ 6 w 14"/>
                                <a:gd name="T21" fmla="*/ 260 h 445"/>
                                <a:gd name="T22" fmla="*/ 6 w 14"/>
                                <a:gd name="T23" fmla="*/ 288 h 445"/>
                                <a:gd name="T24" fmla="*/ 7 w 14"/>
                                <a:gd name="T25" fmla="*/ 316 h 445"/>
                                <a:gd name="T26" fmla="*/ 7 w 14"/>
                                <a:gd name="T27" fmla="*/ 345 h 445"/>
                                <a:gd name="T28" fmla="*/ 8 w 14"/>
                                <a:gd name="T29" fmla="*/ 373 h 445"/>
                                <a:gd name="T30" fmla="*/ 9 w 14"/>
                                <a:gd name="T31" fmla="*/ 402 h 445"/>
                                <a:gd name="T32" fmla="*/ 9 w 14"/>
                                <a:gd name="T33" fmla="*/ 430 h 445"/>
                                <a:gd name="T34" fmla="*/ 11 w 14"/>
                                <a:gd name="T35" fmla="*/ 445 h 445"/>
                                <a:gd name="T36" fmla="*/ 13 w 14"/>
                                <a:gd name="T37" fmla="*/ 430 h 445"/>
                                <a:gd name="T38" fmla="*/ 12 w 14"/>
                                <a:gd name="T39" fmla="*/ 402 h 445"/>
                                <a:gd name="T40" fmla="*/ 11 w 14"/>
                                <a:gd name="T41" fmla="*/ 373 h 445"/>
                                <a:gd name="T42" fmla="*/ 11 w 14"/>
                                <a:gd name="T43" fmla="*/ 345 h 445"/>
                                <a:gd name="T44" fmla="*/ 10 w 14"/>
                                <a:gd name="T45" fmla="*/ 317 h 445"/>
                                <a:gd name="T46" fmla="*/ 10 w 14"/>
                                <a:gd name="T47" fmla="*/ 288 h 445"/>
                                <a:gd name="T48" fmla="*/ 9 w 14"/>
                                <a:gd name="T49" fmla="*/ 260 h 445"/>
                                <a:gd name="T50" fmla="*/ 9 w 14"/>
                                <a:gd name="T51" fmla="*/ 233 h 445"/>
                                <a:gd name="T52" fmla="*/ 8 w 14"/>
                                <a:gd name="T53" fmla="*/ 205 h 445"/>
                                <a:gd name="T54" fmla="*/ 7 w 14"/>
                                <a:gd name="T55" fmla="*/ 178 h 445"/>
                                <a:gd name="T56" fmla="*/ 7 w 14"/>
                                <a:gd name="T57" fmla="*/ 150 h 445"/>
                                <a:gd name="T58" fmla="*/ 6 w 14"/>
                                <a:gd name="T59" fmla="*/ 123 h 445"/>
                                <a:gd name="T60" fmla="*/ 6 w 14"/>
                                <a:gd name="T61" fmla="*/ 95 h 445"/>
                                <a:gd name="T62" fmla="*/ 5 w 14"/>
                                <a:gd name="T63" fmla="*/ 68 h 445"/>
                                <a:gd name="T64" fmla="*/ 4 w 14"/>
                                <a:gd name="T65" fmla="*/ 41 h 445"/>
                                <a:gd name="T66" fmla="*/ 4 w 14"/>
                                <a:gd name="T67" fmla="*/ 14 h 4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4" h="445">
                                  <a:moveTo>
                                    <a:pt x="4" y="1"/>
                                  </a:moveTo>
                                  <a:lnTo>
                                    <a:pt x="2" y="0"/>
                                  </a:lnTo>
                                  <a:lnTo>
                                    <a:pt x="0" y="0"/>
                                  </a:lnTo>
                                  <a:lnTo>
                                    <a:pt x="0" y="13"/>
                                  </a:lnTo>
                                  <a:lnTo>
                                    <a:pt x="1" y="26"/>
                                  </a:lnTo>
                                  <a:lnTo>
                                    <a:pt x="1" y="40"/>
                                  </a:lnTo>
                                  <a:lnTo>
                                    <a:pt x="1" y="54"/>
                                  </a:lnTo>
                                  <a:lnTo>
                                    <a:pt x="2" y="67"/>
                                  </a:lnTo>
                                  <a:lnTo>
                                    <a:pt x="2" y="81"/>
                                  </a:lnTo>
                                  <a:lnTo>
                                    <a:pt x="2" y="94"/>
                                  </a:lnTo>
                                  <a:lnTo>
                                    <a:pt x="3" y="108"/>
                                  </a:lnTo>
                                  <a:lnTo>
                                    <a:pt x="3" y="122"/>
                                  </a:lnTo>
                                  <a:lnTo>
                                    <a:pt x="3" y="135"/>
                                  </a:lnTo>
                                  <a:lnTo>
                                    <a:pt x="3" y="149"/>
                                  </a:lnTo>
                                  <a:lnTo>
                                    <a:pt x="4" y="163"/>
                                  </a:lnTo>
                                  <a:lnTo>
                                    <a:pt x="4" y="177"/>
                                  </a:lnTo>
                                  <a:lnTo>
                                    <a:pt x="4" y="190"/>
                                  </a:lnTo>
                                  <a:lnTo>
                                    <a:pt x="4" y="204"/>
                                  </a:lnTo>
                                  <a:lnTo>
                                    <a:pt x="5" y="218"/>
                                  </a:lnTo>
                                  <a:lnTo>
                                    <a:pt x="5" y="232"/>
                                  </a:lnTo>
                                  <a:lnTo>
                                    <a:pt x="6" y="246"/>
                                  </a:lnTo>
                                  <a:lnTo>
                                    <a:pt x="6" y="260"/>
                                  </a:lnTo>
                                  <a:lnTo>
                                    <a:pt x="6" y="274"/>
                                  </a:lnTo>
                                  <a:lnTo>
                                    <a:pt x="6" y="288"/>
                                  </a:lnTo>
                                  <a:lnTo>
                                    <a:pt x="7" y="302"/>
                                  </a:lnTo>
                                  <a:lnTo>
                                    <a:pt x="7" y="316"/>
                                  </a:lnTo>
                                  <a:lnTo>
                                    <a:pt x="7" y="331"/>
                                  </a:lnTo>
                                  <a:lnTo>
                                    <a:pt x="7" y="345"/>
                                  </a:lnTo>
                                  <a:lnTo>
                                    <a:pt x="8" y="359"/>
                                  </a:lnTo>
                                  <a:lnTo>
                                    <a:pt x="8" y="373"/>
                                  </a:lnTo>
                                  <a:lnTo>
                                    <a:pt x="8" y="388"/>
                                  </a:lnTo>
                                  <a:lnTo>
                                    <a:pt x="9" y="402"/>
                                  </a:lnTo>
                                  <a:lnTo>
                                    <a:pt x="9" y="416"/>
                                  </a:lnTo>
                                  <a:lnTo>
                                    <a:pt x="9" y="430"/>
                                  </a:lnTo>
                                  <a:lnTo>
                                    <a:pt x="10" y="445"/>
                                  </a:lnTo>
                                  <a:lnTo>
                                    <a:pt x="11" y="445"/>
                                  </a:lnTo>
                                  <a:lnTo>
                                    <a:pt x="14" y="445"/>
                                  </a:lnTo>
                                  <a:lnTo>
                                    <a:pt x="13" y="430"/>
                                  </a:lnTo>
                                  <a:lnTo>
                                    <a:pt x="13" y="416"/>
                                  </a:lnTo>
                                  <a:lnTo>
                                    <a:pt x="12" y="402"/>
                                  </a:lnTo>
                                  <a:lnTo>
                                    <a:pt x="12" y="388"/>
                                  </a:lnTo>
                                  <a:lnTo>
                                    <a:pt x="11" y="373"/>
                                  </a:lnTo>
                                  <a:lnTo>
                                    <a:pt x="11" y="359"/>
                                  </a:lnTo>
                                  <a:lnTo>
                                    <a:pt x="11" y="345"/>
                                  </a:lnTo>
                                  <a:lnTo>
                                    <a:pt x="11" y="331"/>
                                  </a:lnTo>
                                  <a:lnTo>
                                    <a:pt x="10" y="317"/>
                                  </a:lnTo>
                                  <a:lnTo>
                                    <a:pt x="10" y="303"/>
                                  </a:lnTo>
                                  <a:lnTo>
                                    <a:pt x="10" y="288"/>
                                  </a:lnTo>
                                  <a:lnTo>
                                    <a:pt x="10" y="274"/>
                                  </a:lnTo>
                                  <a:lnTo>
                                    <a:pt x="9" y="260"/>
                                  </a:lnTo>
                                  <a:lnTo>
                                    <a:pt x="9" y="246"/>
                                  </a:lnTo>
                                  <a:lnTo>
                                    <a:pt x="9" y="233"/>
                                  </a:lnTo>
                                  <a:lnTo>
                                    <a:pt x="8" y="219"/>
                                  </a:lnTo>
                                  <a:lnTo>
                                    <a:pt x="8" y="205"/>
                                  </a:lnTo>
                                  <a:lnTo>
                                    <a:pt x="8" y="191"/>
                                  </a:lnTo>
                                  <a:lnTo>
                                    <a:pt x="7" y="178"/>
                                  </a:lnTo>
                                  <a:lnTo>
                                    <a:pt x="7" y="164"/>
                                  </a:lnTo>
                                  <a:lnTo>
                                    <a:pt x="7" y="150"/>
                                  </a:lnTo>
                                  <a:lnTo>
                                    <a:pt x="7" y="136"/>
                                  </a:lnTo>
                                  <a:lnTo>
                                    <a:pt x="6" y="123"/>
                                  </a:lnTo>
                                  <a:lnTo>
                                    <a:pt x="6" y="109"/>
                                  </a:lnTo>
                                  <a:lnTo>
                                    <a:pt x="6" y="95"/>
                                  </a:lnTo>
                                  <a:lnTo>
                                    <a:pt x="5" y="82"/>
                                  </a:lnTo>
                                  <a:lnTo>
                                    <a:pt x="5" y="68"/>
                                  </a:lnTo>
                                  <a:lnTo>
                                    <a:pt x="5" y="55"/>
                                  </a:lnTo>
                                  <a:lnTo>
                                    <a:pt x="4" y="41"/>
                                  </a:lnTo>
                                  <a:lnTo>
                                    <a:pt x="4" y="27"/>
                                  </a:lnTo>
                                  <a:lnTo>
                                    <a:pt x="4" y="14"/>
                                  </a:lnTo>
                                  <a:lnTo>
                                    <a:pt x="4" y="1"/>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9" name="Freeform 3833"/>
                          <wps:cNvSpPr>
                            <a:spLocks/>
                          </wps:cNvSpPr>
                          <wps:spPr bwMode="auto">
                            <a:xfrm>
                              <a:off x="2076" y="843"/>
                              <a:ext cx="14" cy="434"/>
                            </a:xfrm>
                            <a:custGeom>
                              <a:avLst/>
                              <a:gdLst>
                                <a:gd name="T0" fmla="*/ 1 w 14"/>
                                <a:gd name="T1" fmla="*/ 0 h 434"/>
                                <a:gd name="T2" fmla="*/ 0 w 14"/>
                                <a:gd name="T3" fmla="*/ 12 h 434"/>
                                <a:gd name="T4" fmla="*/ 0 w 14"/>
                                <a:gd name="T5" fmla="*/ 39 h 434"/>
                                <a:gd name="T6" fmla="*/ 1 w 14"/>
                                <a:gd name="T7" fmla="*/ 65 h 434"/>
                                <a:gd name="T8" fmla="*/ 2 w 14"/>
                                <a:gd name="T9" fmla="*/ 92 h 434"/>
                                <a:gd name="T10" fmla="*/ 2 w 14"/>
                                <a:gd name="T11" fmla="*/ 118 h 434"/>
                                <a:gd name="T12" fmla="*/ 3 w 14"/>
                                <a:gd name="T13" fmla="*/ 145 h 434"/>
                                <a:gd name="T14" fmla="*/ 4 w 14"/>
                                <a:gd name="T15" fmla="*/ 172 h 434"/>
                                <a:gd name="T16" fmla="*/ 4 w 14"/>
                                <a:gd name="T17" fmla="*/ 199 h 434"/>
                                <a:gd name="T18" fmla="*/ 5 w 14"/>
                                <a:gd name="T19" fmla="*/ 226 h 434"/>
                                <a:gd name="T20" fmla="*/ 5 w 14"/>
                                <a:gd name="T21" fmla="*/ 254 h 434"/>
                                <a:gd name="T22" fmla="*/ 6 w 14"/>
                                <a:gd name="T23" fmla="*/ 281 h 434"/>
                                <a:gd name="T24" fmla="*/ 7 w 14"/>
                                <a:gd name="T25" fmla="*/ 309 h 434"/>
                                <a:gd name="T26" fmla="*/ 7 w 14"/>
                                <a:gd name="T27" fmla="*/ 336 h 434"/>
                                <a:gd name="T28" fmla="*/ 8 w 14"/>
                                <a:gd name="T29" fmla="*/ 364 h 434"/>
                                <a:gd name="T30" fmla="*/ 9 w 14"/>
                                <a:gd name="T31" fmla="*/ 391 h 434"/>
                                <a:gd name="T32" fmla="*/ 9 w 14"/>
                                <a:gd name="T33" fmla="*/ 419 h 434"/>
                                <a:gd name="T34" fmla="*/ 12 w 14"/>
                                <a:gd name="T35" fmla="*/ 434 h 434"/>
                                <a:gd name="T36" fmla="*/ 13 w 14"/>
                                <a:gd name="T37" fmla="*/ 420 h 434"/>
                                <a:gd name="T38" fmla="*/ 12 w 14"/>
                                <a:gd name="T39" fmla="*/ 392 h 434"/>
                                <a:gd name="T40" fmla="*/ 12 w 14"/>
                                <a:gd name="T41" fmla="*/ 364 h 434"/>
                                <a:gd name="T42" fmla="*/ 11 w 14"/>
                                <a:gd name="T43" fmla="*/ 336 h 434"/>
                                <a:gd name="T44" fmla="*/ 10 w 14"/>
                                <a:gd name="T45" fmla="*/ 309 h 434"/>
                                <a:gd name="T46" fmla="*/ 10 w 14"/>
                                <a:gd name="T47" fmla="*/ 281 h 434"/>
                                <a:gd name="T48" fmla="*/ 9 w 14"/>
                                <a:gd name="T49" fmla="*/ 254 h 434"/>
                                <a:gd name="T50" fmla="*/ 8 w 14"/>
                                <a:gd name="T51" fmla="*/ 227 h 434"/>
                                <a:gd name="T52" fmla="*/ 8 w 14"/>
                                <a:gd name="T53" fmla="*/ 200 h 434"/>
                                <a:gd name="T54" fmla="*/ 7 w 14"/>
                                <a:gd name="T55" fmla="*/ 173 h 434"/>
                                <a:gd name="T56" fmla="*/ 6 w 14"/>
                                <a:gd name="T57" fmla="*/ 146 h 434"/>
                                <a:gd name="T58" fmla="*/ 6 w 14"/>
                                <a:gd name="T59" fmla="*/ 119 h 434"/>
                                <a:gd name="T60" fmla="*/ 5 w 14"/>
                                <a:gd name="T61" fmla="*/ 93 h 434"/>
                                <a:gd name="T62" fmla="*/ 4 w 14"/>
                                <a:gd name="T63" fmla="*/ 66 h 434"/>
                                <a:gd name="T64" fmla="*/ 4 w 14"/>
                                <a:gd name="T65" fmla="*/ 40 h 434"/>
                                <a:gd name="T66" fmla="*/ 3 w 14"/>
                                <a:gd name="T67" fmla="*/ 13 h 4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4" h="434">
                                  <a:moveTo>
                                    <a:pt x="3" y="1"/>
                                  </a:moveTo>
                                  <a:lnTo>
                                    <a:pt x="1" y="0"/>
                                  </a:lnTo>
                                  <a:lnTo>
                                    <a:pt x="0" y="0"/>
                                  </a:lnTo>
                                  <a:lnTo>
                                    <a:pt x="0" y="12"/>
                                  </a:lnTo>
                                  <a:lnTo>
                                    <a:pt x="0" y="26"/>
                                  </a:lnTo>
                                  <a:lnTo>
                                    <a:pt x="0" y="39"/>
                                  </a:lnTo>
                                  <a:lnTo>
                                    <a:pt x="1" y="52"/>
                                  </a:lnTo>
                                  <a:lnTo>
                                    <a:pt x="1" y="65"/>
                                  </a:lnTo>
                                  <a:lnTo>
                                    <a:pt x="1" y="79"/>
                                  </a:lnTo>
                                  <a:lnTo>
                                    <a:pt x="2" y="92"/>
                                  </a:lnTo>
                                  <a:lnTo>
                                    <a:pt x="2" y="105"/>
                                  </a:lnTo>
                                  <a:lnTo>
                                    <a:pt x="2" y="118"/>
                                  </a:lnTo>
                                  <a:lnTo>
                                    <a:pt x="3" y="132"/>
                                  </a:lnTo>
                                  <a:lnTo>
                                    <a:pt x="3" y="145"/>
                                  </a:lnTo>
                                  <a:lnTo>
                                    <a:pt x="3" y="159"/>
                                  </a:lnTo>
                                  <a:lnTo>
                                    <a:pt x="4" y="172"/>
                                  </a:lnTo>
                                  <a:lnTo>
                                    <a:pt x="4" y="186"/>
                                  </a:lnTo>
                                  <a:lnTo>
                                    <a:pt x="4" y="199"/>
                                  </a:lnTo>
                                  <a:lnTo>
                                    <a:pt x="5" y="213"/>
                                  </a:lnTo>
                                  <a:lnTo>
                                    <a:pt x="5" y="226"/>
                                  </a:lnTo>
                                  <a:lnTo>
                                    <a:pt x="5" y="240"/>
                                  </a:lnTo>
                                  <a:lnTo>
                                    <a:pt x="5" y="254"/>
                                  </a:lnTo>
                                  <a:lnTo>
                                    <a:pt x="6" y="267"/>
                                  </a:lnTo>
                                  <a:lnTo>
                                    <a:pt x="6" y="281"/>
                                  </a:lnTo>
                                  <a:lnTo>
                                    <a:pt x="7" y="295"/>
                                  </a:lnTo>
                                  <a:lnTo>
                                    <a:pt x="7" y="309"/>
                                  </a:lnTo>
                                  <a:lnTo>
                                    <a:pt x="7" y="322"/>
                                  </a:lnTo>
                                  <a:lnTo>
                                    <a:pt x="7" y="336"/>
                                  </a:lnTo>
                                  <a:lnTo>
                                    <a:pt x="8" y="350"/>
                                  </a:lnTo>
                                  <a:lnTo>
                                    <a:pt x="8" y="364"/>
                                  </a:lnTo>
                                  <a:lnTo>
                                    <a:pt x="9" y="378"/>
                                  </a:lnTo>
                                  <a:lnTo>
                                    <a:pt x="9" y="391"/>
                                  </a:lnTo>
                                  <a:lnTo>
                                    <a:pt x="9" y="405"/>
                                  </a:lnTo>
                                  <a:lnTo>
                                    <a:pt x="9" y="419"/>
                                  </a:lnTo>
                                  <a:lnTo>
                                    <a:pt x="10" y="434"/>
                                  </a:lnTo>
                                  <a:lnTo>
                                    <a:pt x="12" y="434"/>
                                  </a:lnTo>
                                  <a:lnTo>
                                    <a:pt x="14" y="434"/>
                                  </a:lnTo>
                                  <a:lnTo>
                                    <a:pt x="13" y="420"/>
                                  </a:lnTo>
                                  <a:lnTo>
                                    <a:pt x="13" y="406"/>
                                  </a:lnTo>
                                  <a:lnTo>
                                    <a:pt x="12" y="392"/>
                                  </a:lnTo>
                                  <a:lnTo>
                                    <a:pt x="12" y="378"/>
                                  </a:lnTo>
                                  <a:lnTo>
                                    <a:pt x="12" y="364"/>
                                  </a:lnTo>
                                  <a:lnTo>
                                    <a:pt x="12" y="350"/>
                                  </a:lnTo>
                                  <a:lnTo>
                                    <a:pt x="11" y="336"/>
                                  </a:lnTo>
                                  <a:lnTo>
                                    <a:pt x="11" y="322"/>
                                  </a:lnTo>
                                  <a:lnTo>
                                    <a:pt x="10" y="309"/>
                                  </a:lnTo>
                                  <a:lnTo>
                                    <a:pt x="10" y="295"/>
                                  </a:lnTo>
                                  <a:lnTo>
                                    <a:pt x="10" y="281"/>
                                  </a:lnTo>
                                  <a:lnTo>
                                    <a:pt x="9" y="268"/>
                                  </a:lnTo>
                                  <a:lnTo>
                                    <a:pt x="9" y="254"/>
                                  </a:lnTo>
                                  <a:lnTo>
                                    <a:pt x="9" y="240"/>
                                  </a:lnTo>
                                  <a:lnTo>
                                    <a:pt x="8" y="227"/>
                                  </a:lnTo>
                                  <a:lnTo>
                                    <a:pt x="8" y="214"/>
                                  </a:lnTo>
                                  <a:lnTo>
                                    <a:pt x="8" y="200"/>
                                  </a:lnTo>
                                  <a:lnTo>
                                    <a:pt x="7" y="186"/>
                                  </a:lnTo>
                                  <a:lnTo>
                                    <a:pt x="7" y="173"/>
                                  </a:lnTo>
                                  <a:lnTo>
                                    <a:pt x="7" y="159"/>
                                  </a:lnTo>
                                  <a:lnTo>
                                    <a:pt x="6" y="146"/>
                                  </a:lnTo>
                                  <a:lnTo>
                                    <a:pt x="6" y="133"/>
                                  </a:lnTo>
                                  <a:lnTo>
                                    <a:pt x="6" y="119"/>
                                  </a:lnTo>
                                  <a:lnTo>
                                    <a:pt x="5" y="106"/>
                                  </a:lnTo>
                                  <a:lnTo>
                                    <a:pt x="5" y="93"/>
                                  </a:lnTo>
                                  <a:lnTo>
                                    <a:pt x="5" y="80"/>
                                  </a:lnTo>
                                  <a:lnTo>
                                    <a:pt x="4" y="66"/>
                                  </a:lnTo>
                                  <a:lnTo>
                                    <a:pt x="4" y="53"/>
                                  </a:lnTo>
                                  <a:lnTo>
                                    <a:pt x="4" y="40"/>
                                  </a:lnTo>
                                  <a:lnTo>
                                    <a:pt x="4" y="27"/>
                                  </a:lnTo>
                                  <a:lnTo>
                                    <a:pt x="3" y="13"/>
                                  </a:lnTo>
                                  <a:lnTo>
                                    <a:pt x="3" y="1"/>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0" name="Freeform 3834"/>
                          <wps:cNvSpPr>
                            <a:spLocks/>
                          </wps:cNvSpPr>
                          <wps:spPr bwMode="auto">
                            <a:xfrm>
                              <a:off x="1991" y="862"/>
                              <a:ext cx="109" cy="56"/>
                            </a:xfrm>
                            <a:custGeom>
                              <a:avLst/>
                              <a:gdLst>
                                <a:gd name="T0" fmla="*/ 108 w 109"/>
                                <a:gd name="T1" fmla="*/ 34 h 56"/>
                                <a:gd name="T2" fmla="*/ 102 w 109"/>
                                <a:gd name="T3" fmla="*/ 32 h 56"/>
                                <a:gd name="T4" fmla="*/ 95 w 109"/>
                                <a:gd name="T5" fmla="*/ 30 h 56"/>
                                <a:gd name="T6" fmla="*/ 89 w 109"/>
                                <a:gd name="T7" fmla="*/ 28 h 56"/>
                                <a:gd name="T8" fmla="*/ 83 w 109"/>
                                <a:gd name="T9" fmla="*/ 26 h 56"/>
                                <a:gd name="T10" fmla="*/ 76 w 109"/>
                                <a:gd name="T11" fmla="*/ 24 h 56"/>
                                <a:gd name="T12" fmla="*/ 70 w 109"/>
                                <a:gd name="T13" fmla="*/ 22 h 56"/>
                                <a:gd name="T14" fmla="*/ 63 w 109"/>
                                <a:gd name="T15" fmla="*/ 20 h 56"/>
                                <a:gd name="T16" fmla="*/ 57 w 109"/>
                                <a:gd name="T17" fmla="*/ 18 h 56"/>
                                <a:gd name="T18" fmla="*/ 49 w 109"/>
                                <a:gd name="T19" fmla="*/ 16 h 56"/>
                                <a:gd name="T20" fmla="*/ 43 w 109"/>
                                <a:gd name="T21" fmla="*/ 14 h 56"/>
                                <a:gd name="T22" fmla="*/ 36 w 109"/>
                                <a:gd name="T23" fmla="*/ 11 h 56"/>
                                <a:gd name="T24" fmla="*/ 29 w 109"/>
                                <a:gd name="T25" fmla="*/ 9 h 56"/>
                                <a:gd name="T26" fmla="*/ 21 w 109"/>
                                <a:gd name="T27" fmla="*/ 7 h 56"/>
                                <a:gd name="T28" fmla="*/ 14 w 109"/>
                                <a:gd name="T29" fmla="*/ 5 h 56"/>
                                <a:gd name="T30" fmla="*/ 7 w 109"/>
                                <a:gd name="T31" fmla="*/ 2 h 56"/>
                                <a:gd name="T32" fmla="*/ 0 w 109"/>
                                <a:gd name="T33" fmla="*/ 0 h 56"/>
                                <a:gd name="T34" fmla="*/ 0 w 109"/>
                                <a:gd name="T35" fmla="*/ 3 h 56"/>
                                <a:gd name="T36" fmla="*/ 0 w 109"/>
                                <a:gd name="T37" fmla="*/ 6 h 56"/>
                                <a:gd name="T38" fmla="*/ 0 w 109"/>
                                <a:gd name="T39" fmla="*/ 9 h 56"/>
                                <a:gd name="T40" fmla="*/ 0 w 109"/>
                                <a:gd name="T41" fmla="*/ 12 h 56"/>
                                <a:gd name="T42" fmla="*/ 0 w 109"/>
                                <a:gd name="T43" fmla="*/ 15 h 56"/>
                                <a:gd name="T44" fmla="*/ 0 w 109"/>
                                <a:gd name="T45" fmla="*/ 18 h 56"/>
                                <a:gd name="T46" fmla="*/ 0 w 109"/>
                                <a:gd name="T47" fmla="*/ 21 h 56"/>
                                <a:gd name="T48" fmla="*/ 1 w 109"/>
                                <a:gd name="T49" fmla="*/ 25 h 56"/>
                                <a:gd name="T50" fmla="*/ 8 w 109"/>
                                <a:gd name="T51" fmla="*/ 26 h 56"/>
                                <a:gd name="T52" fmla="*/ 15 w 109"/>
                                <a:gd name="T53" fmla="*/ 28 h 56"/>
                                <a:gd name="T54" fmla="*/ 22 w 109"/>
                                <a:gd name="T55" fmla="*/ 30 h 56"/>
                                <a:gd name="T56" fmla="*/ 29 w 109"/>
                                <a:gd name="T57" fmla="*/ 33 h 56"/>
                                <a:gd name="T58" fmla="*/ 36 w 109"/>
                                <a:gd name="T59" fmla="*/ 35 h 56"/>
                                <a:gd name="T60" fmla="*/ 43 w 109"/>
                                <a:gd name="T61" fmla="*/ 37 h 56"/>
                                <a:gd name="T62" fmla="*/ 50 w 109"/>
                                <a:gd name="T63" fmla="*/ 39 h 56"/>
                                <a:gd name="T64" fmla="*/ 57 w 109"/>
                                <a:gd name="T65" fmla="*/ 41 h 56"/>
                                <a:gd name="T66" fmla="*/ 64 w 109"/>
                                <a:gd name="T67" fmla="*/ 43 h 56"/>
                                <a:gd name="T68" fmla="*/ 70 w 109"/>
                                <a:gd name="T69" fmla="*/ 45 h 56"/>
                                <a:gd name="T70" fmla="*/ 77 w 109"/>
                                <a:gd name="T71" fmla="*/ 47 h 56"/>
                                <a:gd name="T72" fmla="*/ 83 w 109"/>
                                <a:gd name="T73" fmla="*/ 49 h 56"/>
                                <a:gd name="T74" fmla="*/ 90 w 109"/>
                                <a:gd name="T75" fmla="*/ 50 h 56"/>
                                <a:gd name="T76" fmla="*/ 96 w 109"/>
                                <a:gd name="T77" fmla="*/ 52 h 56"/>
                                <a:gd name="T78" fmla="*/ 103 w 109"/>
                                <a:gd name="T79" fmla="*/ 54 h 56"/>
                                <a:gd name="T80" fmla="*/ 109 w 109"/>
                                <a:gd name="T81" fmla="*/ 56 h 56"/>
                                <a:gd name="T82" fmla="*/ 109 w 109"/>
                                <a:gd name="T83" fmla="*/ 53 h 56"/>
                                <a:gd name="T84" fmla="*/ 109 w 109"/>
                                <a:gd name="T85" fmla="*/ 51 h 56"/>
                                <a:gd name="T86" fmla="*/ 109 w 109"/>
                                <a:gd name="T87" fmla="*/ 48 h 56"/>
                                <a:gd name="T88" fmla="*/ 109 w 109"/>
                                <a:gd name="T89" fmla="*/ 45 h 56"/>
                                <a:gd name="T90" fmla="*/ 109 w 109"/>
                                <a:gd name="T91" fmla="*/ 42 h 56"/>
                                <a:gd name="T92" fmla="*/ 109 w 109"/>
                                <a:gd name="T93" fmla="*/ 40 h 56"/>
                                <a:gd name="T94" fmla="*/ 108 w 109"/>
                                <a:gd name="T95" fmla="*/ 37 h 56"/>
                                <a:gd name="T96" fmla="*/ 108 w 109"/>
                                <a:gd name="T97" fmla="*/ 34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9" h="56">
                                  <a:moveTo>
                                    <a:pt x="108" y="34"/>
                                  </a:moveTo>
                                  <a:lnTo>
                                    <a:pt x="102" y="32"/>
                                  </a:lnTo>
                                  <a:lnTo>
                                    <a:pt x="95" y="30"/>
                                  </a:lnTo>
                                  <a:lnTo>
                                    <a:pt x="89" y="28"/>
                                  </a:lnTo>
                                  <a:lnTo>
                                    <a:pt x="83" y="26"/>
                                  </a:lnTo>
                                  <a:lnTo>
                                    <a:pt x="76" y="24"/>
                                  </a:lnTo>
                                  <a:lnTo>
                                    <a:pt x="70" y="22"/>
                                  </a:lnTo>
                                  <a:lnTo>
                                    <a:pt x="63" y="20"/>
                                  </a:lnTo>
                                  <a:lnTo>
                                    <a:pt x="57" y="18"/>
                                  </a:lnTo>
                                  <a:lnTo>
                                    <a:pt x="49" y="16"/>
                                  </a:lnTo>
                                  <a:lnTo>
                                    <a:pt x="43" y="14"/>
                                  </a:lnTo>
                                  <a:lnTo>
                                    <a:pt x="36" y="11"/>
                                  </a:lnTo>
                                  <a:lnTo>
                                    <a:pt x="29" y="9"/>
                                  </a:lnTo>
                                  <a:lnTo>
                                    <a:pt x="21" y="7"/>
                                  </a:lnTo>
                                  <a:lnTo>
                                    <a:pt x="14" y="5"/>
                                  </a:lnTo>
                                  <a:lnTo>
                                    <a:pt x="7" y="2"/>
                                  </a:lnTo>
                                  <a:lnTo>
                                    <a:pt x="0" y="0"/>
                                  </a:lnTo>
                                  <a:lnTo>
                                    <a:pt x="0" y="3"/>
                                  </a:lnTo>
                                  <a:lnTo>
                                    <a:pt x="0" y="6"/>
                                  </a:lnTo>
                                  <a:lnTo>
                                    <a:pt x="0" y="9"/>
                                  </a:lnTo>
                                  <a:lnTo>
                                    <a:pt x="0" y="12"/>
                                  </a:lnTo>
                                  <a:lnTo>
                                    <a:pt x="0" y="15"/>
                                  </a:lnTo>
                                  <a:lnTo>
                                    <a:pt x="0" y="18"/>
                                  </a:lnTo>
                                  <a:lnTo>
                                    <a:pt x="0" y="21"/>
                                  </a:lnTo>
                                  <a:lnTo>
                                    <a:pt x="1" y="25"/>
                                  </a:lnTo>
                                  <a:lnTo>
                                    <a:pt x="8" y="26"/>
                                  </a:lnTo>
                                  <a:lnTo>
                                    <a:pt x="15" y="28"/>
                                  </a:lnTo>
                                  <a:lnTo>
                                    <a:pt x="22" y="30"/>
                                  </a:lnTo>
                                  <a:lnTo>
                                    <a:pt x="29" y="33"/>
                                  </a:lnTo>
                                  <a:lnTo>
                                    <a:pt x="36" y="35"/>
                                  </a:lnTo>
                                  <a:lnTo>
                                    <a:pt x="43" y="37"/>
                                  </a:lnTo>
                                  <a:lnTo>
                                    <a:pt x="50" y="39"/>
                                  </a:lnTo>
                                  <a:lnTo>
                                    <a:pt x="57" y="41"/>
                                  </a:lnTo>
                                  <a:lnTo>
                                    <a:pt x="64" y="43"/>
                                  </a:lnTo>
                                  <a:lnTo>
                                    <a:pt x="70" y="45"/>
                                  </a:lnTo>
                                  <a:lnTo>
                                    <a:pt x="77" y="47"/>
                                  </a:lnTo>
                                  <a:lnTo>
                                    <a:pt x="83" y="49"/>
                                  </a:lnTo>
                                  <a:lnTo>
                                    <a:pt x="90" y="50"/>
                                  </a:lnTo>
                                  <a:lnTo>
                                    <a:pt x="96" y="52"/>
                                  </a:lnTo>
                                  <a:lnTo>
                                    <a:pt x="103" y="54"/>
                                  </a:lnTo>
                                  <a:lnTo>
                                    <a:pt x="109" y="56"/>
                                  </a:lnTo>
                                  <a:lnTo>
                                    <a:pt x="109" y="53"/>
                                  </a:lnTo>
                                  <a:lnTo>
                                    <a:pt x="109" y="51"/>
                                  </a:lnTo>
                                  <a:lnTo>
                                    <a:pt x="109" y="48"/>
                                  </a:lnTo>
                                  <a:lnTo>
                                    <a:pt x="109" y="45"/>
                                  </a:lnTo>
                                  <a:lnTo>
                                    <a:pt x="109" y="42"/>
                                  </a:lnTo>
                                  <a:lnTo>
                                    <a:pt x="109" y="40"/>
                                  </a:lnTo>
                                  <a:lnTo>
                                    <a:pt x="108" y="37"/>
                                  </a:lnTo>
                                  <a:lnTo>
                                    <a:pt x="108" y="34"/>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1" name="Freeform 3835"/>
                          <wps:cNvSpPr>
                            <a:spLocks/>
                          </wps:cNvSpPr>
                          <wps:spPr bwMode="auto">
                            <a:xfrm>
                              <a:off x="1992" y="915"/>
                              <a:ext cx="110" cy="57"/>
                            </a:xfrm>
                            <a:custGeom>
                              <a:avLst/>
                              <a:gdLst>
                                <a:gd name="T0" fmla="*/ 109 w 110"/>
                                <a:gd name="T1" fmla="*/ 30 h 57"/>
                                <a:gd name="T2" fmla="*/ 102 w 110"/>
                                <a:gd name="T3" fmla="*/ 28 h 57"/>
                                <a:gd name="T4" fmla="*/ 96 w 110"/>
                                <a:gd name="T5" fmla="*/ 26 h 57"/>
                                <a:gd name="T6" fmla="*/ 89 w 110"/>
                                <a:gd name="T7" fmla="*/ 25 h 57"/>
                                <a:gd name="T8" fmla="*/ 83 w 110"/>
                                <a:gd name="T9" fmla="*/ 23 h 57"/>
                                <a:gd name="T10" fmla="*/ 76 w 110"/>
                                <a:gd name="T11" fmla="*/ 21 h 57"/>
                                <a:gd name="T12" fmla="*/ 70 w 110"/>
                                <a:gd name="T13" fmla="*/ 19 h 57"/>
                                <a:gd name="T14" fmla="*/ 63 w 110"/>
                                <a:gd name="T15" fmla="*/ 17 h 57"/>
                                <a:gd name="T16" fmla="*/ 57 w 110"/>
                                <a:gd name="T17" fmla="*/ 16 h 57"/>
                                <a:gd name="T18" fmla="*/ 50 w 110"/>
                                <a:gd name="T19" fmla="*/ 14 h 57"/>
                                <a:gd name="T20" fmla="*/ 43 w 110"/>
                                <a:gd name="T21" fmla="*/ 12 h 57"/>
                                <a:gd name="T22" fmla="*/ 36 w 110"/>
                                <a:gd name="T23" fmla="*/ 10 h 57"/>
                                <a:gd name="T24" fmla="*/ 29 w 110"/>
                                <a:gd name="T25" fmla="*/ 8 h 57"/>
                                <a:gd name="T26" fmla="*/ 22 w 110"/>
                                <a:gd name="T27" fmla="*/ 6 h 57"/>
                                <a:gd name="T28" fmla="*/ 14 w 110"/>
                                <a:gd name="T29" fmla="*/ 4 h 57"/>
                                <a:gd name="T30" fmla="*/ 7 w 110"/>
                                <a:gd name="T31" fmla="*/ 2 h 57"/>
                                <a:gd name="T32" fmla="*/ 0 w 110"/>
                                <a:gd name="T33" fmla="*/ 0 h 57"/>
                                <a:gd name="T34" fmla="*/ 0 w 110"/>
                                <a:gd name="T35" fmla="*/ 4 h 57"/>
                                <a:gd name="T36" fmla="*/ 0 w 110"/>
                                <a:gd name="T37" fmla="*/ 8 h 57"/>
                                <a:gd name="T38" fmla="*/ 0 w 110"/>
                                <a:gd name="T39" fmla="*/ 11 h 57"/>
                                <a:gd name="T40" fmla="*/ 0 w 110"/>
                                <a:gd name="T41" fmla="*/ 15 h 57"/>
                                <a:gd name="T42" fmla="*/ 0 w 110"/>
                                <a:gd name="T43" fmla="*/ 19 h 57"/>
                                <a:gd name="T44" fmla="*/ 0 w 110"/>
                                <a:gd name="T45" fmla="*/ 22 h 57"/>
                                <a:gd name="T46" fmla="*/ 0 w 110"/>
                                <a:gd name="T47" fmla="*/ 26 h 57"/>
                                <a:gd name="T48" fmla="*/ 1 w 110"/>
                                <a:gd name="T49" fmla="*/ 30 h 57"/>
                                <a:gd name="T50" fmla="*/ 8 w 110"/>
                                <a:gd name="T51" fmla="*/ 31 h 57"/>
                                <a:gd name="T52" fmla="*/ 15 w 110"/>
                                <a:gd name="T53" fmla="*/ 33 h 57"/>
                                <a:gd name="T54" fmla="*/ 22 w 110"/>
                                <a:gd name="T55" fmla="*/ 35 h 57"/>
                                <a:gd name="T56" fmla="*/ 29 w 110"/>
                                <a:gd name="T57" fmla="*/ 37 h 57"/>
                                <a:gd name="T58" fmla="*/ 36 w 110"/>
                                <a:gd name="T59" fmla="*/ 38 h 57"/>
                                <a:gd name="T60" fmla="*/ 43 w 110"/>
                                <a:gd name="T61" fmla="*/ 40 h 57"/>
                                <a:gd name="T62" fmla="*/ 50 w 110"/>
                                <a:gd name="T63" fmla="*/ 42 h 57"/>
                                <a:gd name="T64" fmla="*/ 57 w 110"/>
                                <a:gd name="T65" fmla="*/ 44 h 57"/>
                                <a:gd name="T66" fmla="*/ 64 w 110"/>
                                <a:gd name="T67" fmla="*/ 45 h 57"/>
                                <a:gd name="T68" fmla="*/ 70 w 110"/>
                                <a:gd name="T69" fmla="*/ 47 h 57"/>
                                <a:gd name="T70" fmla="*/ 77 w 110"/>
                                <a:gd name="T71" fmla="*/ 48 h 57"/>
                                <a:gd name="T72" fmla="*/ 84 w 110"/>
                                <a:gd name="T73" fmla="*/ 50 h 57"/>
                                <a:gd name="T74" fmla="*/ 90 w 110"/>
                                <a:gd name="T75" fmla="*/ 51 h 57"/>
                                <a:gd name="T76" fmla="*/ 97 w 110"/>
                                <a:gd name="T77" fmla="*/ 53 h 57"/>
                                <a:gd name="T78" fmla="*/ 103 w 110"/>
                                <a:gd name="T79" fmla="*/ 55 h 57"/>
                                <a:gd name="T80" fmla="*/ 110 w 110"/>
                                <a:gd name="T81" fmla="*/ 57 h 57"/>
                                <a:gd name="T82" fmla="*/ 109 w 110"/>
                                <a:gd name="T83" fmla="*/ 53 h 57"/>
                                <a:gd name="T84" fmla="*/ 109 w 110"/>
                                <a:gd name="T85" fmla="*/ 50 h 57"/>
                                <a:gd name="T86" fmla="*/ 109 w 110"/>
                                <a:gd name="T87" fmla="*/ 46 h 57"/>
                                <a:gd name="T88" fmla="*/ 109 w 110"/>
                                <a:gd name="T89" fmla="*/ 43 h 57"/>
                                <a:gd name="T90" fmla="*/ 109 w 110"/>
                                <a:gd name="T91" fmla="*/ 40 h 57"/>
                                <a:gd name="T92" fmla="*/ 109 w 110"/>
                                <a:gd name="T93" fmla="*/ 36 h 57"/>
                                <a:gd name="T94" fmla="*/ 109 w 110"/>
                                <a:gd name="T95" fmla="*/ 33 h 57"/>
                                <a:gd name="T96" fmla="*/ 109 w 110"/>
                                <a:gd name="T97" fmla="*/ 3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0" h="57">
                                  <a:moveTo>
                                    <a:pt x="109" y="30"/>
                                  </a:moveTo>
                                  <a:lnTo>
                                    <a:pt x="102" y="28"/>
                                  </a:lnTo>
                                  <a:lnTo>
                                    <a:pt x="96" y="26"/>
                                  </a:lnTo>
                                  <a:lnTo>
                                    <a:pt x="89" y="25"/>
                                  </a:lnTo>
                                  <a:lnTo>
                                    <a:pt x="83" y="23"/>
                                  </a:lnTo>
                                  <a:lnTo>
                                    <a:pt x="76" y="21"/>
                                  </a:lnTo>
                                  <a:lnTo>
                                    <a:pt x="70" y="19"/>
                                  </a:lnTo>
                                  <a:lnTo>
                                    <a:pt x="63" y="17"/>
                                  </a:lnTo>
                                  <a:lnTo>
                                    <a:pt x="57" y="16"/>
                                  </a:lnTo>
                                  <a:lnTo>
                                    <a:pt x="50" y="14"/>
                                  </a:lnTo>
                                  <a:lnTo>
                                    <a:pt x="43" y="12"/>
                                  </a:lnTo>
                                  <a:lnTo>
                                    <a:pt x="36" y="10"/>
                                  </a:lnTo>
                                  <a:lnTo>
                                    <a:pt x="29" y="8"/>
                                  </a:lnTo>
                                  <a:lnTo>
                                    <a:pt x="22" y="6"/>
                                  </a:lnTo>
                                  <a:lnTo>
                                    <a:pt x="14" y="4"/>
                                  </a:lnTo>
                                  <a:lnTo>
                                    <a:pt x="7" y="2"/>
                                  </a:lnTo>
                                  <a:lnTo>
                                    <a:pt x="0" y="0"/>
                                  </a:lnTo>
                                  <a:lnTo>
                                    <a:pt x="0" y="4"/>
                                  </a:lnTo>
                                  <a:lnTo>
                                    <a:pt x="0" y="8"/>
                                  </a:lnTo>
                                  <a:lnTo>
                                    <a:pt x="0" y="11"/>
                                  </a:lnTo>
                                  <a:lnTo>
                                    <a:pt x="0" y="15"/>
                                  </a:lnTo>
                                  <a:lnTo>
                                    <a:pt x="0" y="19"/>
                                  </a:lnTo>
                                  <a:lnTo>
                                    <a:pt x="0" y="22"/>
                                  </a:lnTo>
                                  <a:lnTo>
                                    <a:pt x="0" y="26"/>
                                  </a:lnTo>
                                  <a:lnTo>
                                    <a:pt x="1" y="30"/>
                                  </a:lnTo>
                                  <a:lnTo>
                                    <a:pt x="8" y="31"/>
                                  </a:lnTo>
                                  <a:lnTo>
                                    <a:pt x="15" y="33"/>
                                  </a:lnTo>
                                  <a:lnTo>
                                    <a:pt x="22" y="35"/>
                                  </a:lnTo>
                                  <a:lnTo>
                                    <a:pt x="29" y="37"/>
                                  </a:lnTo>
                                  <a:lnTo>
                                    <a:pt x="36" y="38"/>
                                  </a:lnTo>
                                  <a:lnTo>
                                    <a:pt x="43" y="40"/>
                                  </a:lnTo>
                                  <a:lnTo>
                                    <a:pt x="50" y="42"/>
                                  </a:lnTo>
                                  <a:lnTo>
                                    <a:pt x="57" y="44"/>
                                  </a:lnTo>
                                  <a:lnTo>
                                    <a:pt x="64" y="45"/>
                                  </a:lnTo>
                                  <a:lnTo>
                                    <a:pt x="70" y="47"/>
                                  </a:lnTo>
                                  <a:lnTo>
                                    <a:pt x="77" y="48"/>
                                  </a:lnTo>
                                  <a:lnTo>
                                    <a:pt x="84" y="50"/>
                                  </a:lnTo>
                                  <a:lnTo>
                                    <a:pt x="90" y="51"/>
                                  </a:lnTo>
                                  <a:lnTo>
                                    <a:pt x="97" y="53"/>
                                  </a:lnTo>
                                  <a:lnTo>
                                    <a:pt x="103" y="55"/>
                                  </a:lnTo>
                                  <a:lnTo>
                                    <a:pt x="110" y="57"/>
                                  </a:lnTo>
                                  <a:lnTo>
                                    <a:pt x="109" y="53"/>
                                  </a:lnTo>
                                  <a:lnTo>
                                    <a:pt x="109" y="50"/>
                                  </a:lnTo>
                                  <a:lnTo>
                                    <a:pt x="109" y="46"/>
                                  </a:lnTo>
                                  <a:lnTo>
                                    <a:pt x="109" y="43"/>
                                  </a:lnTo>
                                  <a:lnTo>
                                    <a:pt x="109" y="40"/>
                                  </a:lnTo>
                                  <a:lnTo>
                                    <a:pt x="109" y="36"/>
                                  </a:lnTo>
                                  <a:lnTo>
                                    <a:pt x="109" y="33"/>
                                  </a:lnTo>
                                  <a:lnTo>
                                    <a:pt x="109" y="3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2" name="Freeform 3836"/>
                          <wps:cNvSpPr>
                            <a:spLocks/>
                          </wps:cNvSpPr>
                          <wps:spPr bwMode="auto">
                            <a:xfrm>
                              <a:off x="1993" y="974"/>
                              <a:ext cx="110" cy="52"/>
                            </a:xfrm>
                            <a:custGeom>
                              <a:avLst/>
                              <a:gdLst>
                                <a:gd name="T0" fmla="*/ 109 w 110"/>
                                <a:gd name="T1" fmla="*/ 24 h 52"/>
                                <a:gd name="T2" fmla="*/ 102 w 110"/>
                                <a:gd name="T3" fmla="*/ 22 h 52"/>
                                <a:gd name="T4" fmla="*/ 96 w 110"/>
                                <a:gd name="T5" fmla="*/ 21 h 52"/>
                                <a:gd name="T6" fmla="*/ 89 w 110"/>
                                <a:gd name="T7" fmla="*/ 20 h 52"/>
                                <a:gd name="T8" fmla="*/ 83 w 110"/>
                                <a:gd name="T9" fmla="*/ 19 h 52"/>
                                <a:gd name="T10" fmla="*/ 77 w 110"/>
                                <a:gd name="T11" fmla="*/ 17 h 52"/>
                                <a:gd name="T12" fmla="*/ 70 w 110"/>
                                <a:gd name="T13" fmla="*/ 16 h 52"/>
                                <a:gd name="T14" fmla="*/ 63 w 110"/>
                                <a:gd name="T15" fmla="*/ 14 h 52"/>
                                <a:gd name="T16" fmla="*/ 57 w 110"/>
                                <a:gd name="T17" fmla="*/ 13 h 52"/>
                                <a:gd name="T18" fmla="*/ 50 w 110"/>
                                <a:gd name="T19" fmla="*/ 11 h 52"/>
                                <a:gd name="T20" fmla="*/ 43 w 110"/>
                                <a:gd name="T21" fmla="*/ 9 h 52"/>
                                <a:gd name="T22" fmla="*/ 36 w 110"/>
                                <a:gd name="T23" fmla="*/ 7 h 52"/>
                                <a:gd name="T24" fmla="*/ 29 w 110"/>
                                <a:gd name="T25" fmla="*/ 6 h 52"/>
                                <a:gd name="T26" fmla="*/ 22 w 110"/>
                                <a:gd name="T27" fmla="*/ 4 h 52"/>
                                <a:gd name="T28" fmla="*/ 15 w 110"/>
                                <a:gd name="T29" fmla="*/ 3 h 52"/>
                                <a:gd name="T30" fmla="*/ 7 w 110"/>
                                <a:gd name="T31" fmla="*/ 1 h 52"/>
                                <a:gd name="T32" fmla="*/ 0 w 110"/>
                                <a:gd name="T33" fmla="*/ 0 h 52"/>
                                <a:gd name="T34" fmla="*/ 0 w 110"/>
                                <a:gd name="T35" fmla="*/ 3 h 52"/>
                                <a:gd name="T36" fmla="*/ 0 w 110"/>
                                <a:gd name="T37" fmla="*/ 7 h 52"/>
                                <a:gd name="T38" fmla="*/ 0 w 110"/>
                                <a:gd name="T39" fmla="*/ 10 h 52"/>
                                <a:gd name="T40" fmla="*/ 0 w 110"/>
                                <a:gd name="T41" fmla="*/ 14 h 52"/>
                                <a:gd name="T42" fmla="*/ 0 w 110"/>
                                <a:gd name="T43" fmla="*/ 18 h 52"/>
                                <a:gd name="T44" fmla="*/ 0 w 110"/>
                                <a:gd name="T45" fmla="*/ 21 h 52"/>
                                <a:gd name="T46" fmla="*/ 0 w 110"/>
                                <a:gd name="T47" fmla="*/ 25 h 52"/>
                                <a:gd name="T48" fmla="*/ 0 w 110"/>
                                <a:gd name="T49" fmla="*/ 29 h 52"/>
                                <a:gd name="T50" fmla="*/ 8 w 110"/>
                                <a:gd name="T51" fmla="*/ 30 h 52"/>
                                <a:gd name="T52" fmla="*/ 15 w 110"/>
                                <a:gd name="T53" fmla="*/ 32 h 52"/>
                                <a:gd name="T54" fmla="*/ 22 w 110"/>
                                <a:gd name="T55" fmla="*/ 33 h 52"/>
                                <a:gd name="T56" fmla="*/ 29 w 110"/>
                                <a:gd name="T57" fmla="*/ 35 h 52"/>
                                <a:gd name="T58" fmla="*/ 36 w 110"/>
                                <a:gd name="T59" fmla="*/ 36 h 52"/>
                                <a:gd name="T60" fmla="*/ 43 w 110"/>
                                <a:gd name="T61" fmla="*/ 38 h 52"/>
                                <a:gd name="T62" fmla="*/ 50 w 110"/>
                                <a:gd name="T63" fmla="*/ 39 h 52"/>
                                <a:gd name="T64" fmla="*/ 58 w 110"/>
                                <a:gd name="T65" fmla="*/ 40 h 52"/>
                                <a:gd name="T66" fmla="*/ 64 w 110"/>
                                <a:gd name="T67" fmla="*/ 42 h 52"/>
                                <a:gd name="T68" fmla="*/ 71 w 110"/>
                                <a:gd name="T69" fmla="*/ 43 h 52"/>
                                <a:gd name="T70" fmla="*/ 77 w 110"/>
                                <a:gd name="T71" fmla="*/ 44 h 52"/>
                                <a:gd name="T72" fmla="*/ 84 w 110"/>
                                <a:gd name="T73" fmla="*/ 46 h 52"/>
                                <a:gd name="T74" fmla="*/ 90 w 110"/>
                                <a:gd name="T75" fmla="*/ 47 h 52"/>
                                <a:gd name="T76" fmla="*/ 97 w 110"/>
                                <a:gd name="T77" fmla="*/ 49 h 52"/>
                                <a:gd name="T78" fmla="*/ 103 w 110"/>
                                <a:gd name="T79" fmla="*/ 50 h 52"/>
                                <a:gd name="T80" fmla="*/ 110 w 110"/>
                                <a:gd name="T81" fmla="*/ 52 h 52"/>
                                <a:gd name="T82" fmla="*/ 109 w 110"/>
                                <a:gd name="T83" fmla="*/ 48 h 52"/>
                                <a:gd name="T84" fmla="*/ 109 w 110"/>
                                <a:gd name="T85" fmla="*/ 45 h 52"/>
                                <a:gd name="T86" fmla="*/ 109 w 110"/>
                                <a:gd name="T87" fmla="*/ 41 h 52"/>
                                <a:gd name="T88" fmla="*/ 109 w 110"/>
                                <a:gd name="T89" fmla="*/ 38 h 52"/>
                                <a:gd name="T90" fmla="*/ 109 w 110"/>
                                <a:gd name="T91" fmla="*/ 34 h 52"/>
                                <a:gd name="T92" fmla="*/ 109 w 110"/>
                                <a:gd name="T93" fmla="*/ 31 h 52"/>
                                <a:gd name="T94" fmla="*/ 109 w 110"/>
                                <a:gd name="T95" fmla="*/ 27 h 52"/>
                                <a:gd name="T96" fmla="*/ 109 w 110"/>
                                <a:gd name="T97" fmla="*/ 24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0" h="52">
                                  <a:moveTo>
                                    <a:pt x="109" y="24"/>
                                  </a:moveTo>
                                  <a:lnTo>
                                    <a:pt x="102" y="22"/>
                                  </a:lnTo>
                                  <a:lnTo>
                                    <a:pt x="96" y="21"/>
                                  </a:lnTo>
                                  <a:lnTo>
                                    <a:pt x="89" y="20"/>
                                  </a:lnTo>
                                  <a:lnTo>
                                    <a:pt x="83" y="19"/>
                                  </a:lnTo>
                                  <a:lnTo>
                                    <a:pt x="77" y="17"/>
                                  </a:lnTo>
                                  <a:lnTo>
                                    <a:pt x="70" y="16"/>
                                  </a:lnTo>
                                  <a:lnTo>
                                    <a:pt x="63" y="14"/>
                                  </a:lnTo>
                                  <a:lnTo>
                                    <a:pt x="57" y="13"/>
                                  </a:lnTo>
                                  <a:lnTo>
                                    <a:pt x="50" y="11"/>
                                  </a:lnTo>
                                  <a:lnTo>
                                    <a:pt x="43" y="9"/>
                                  </a:lnTo>
                                  <a:lnTo>
                                    <a:pt x="36" y="7"/>
                                  </a:lnTo>
                                  <a:lnTo>
                                    <a:pt x="29" y="6"/>
                                  </a:lnTo>
                                  <a:lnTo>
                                    <a:pt x="22" y="4"/>
                                  </a:lnTo>
                                  <a:lnTo>
                                    <a:pt x="15" y="3"/>
                                  </a:lnTo>
                                  <a:lnTo>
                                    <a:pt x="7" y="1"/>
                                  </a:lnTo>
                                  <a:lnTo>
                                    <a:pt x="0" y="0"/>
                                  </a:lnTo>
                                  <a:lnTo>
                                    <a:pt x="0" y="3"/>
                                  </a:lnTo>
                                  <a:lnTo>
                                    <a:pt x="0" y="7"/>
                                  </a:lnTo>
                                  <a:lnTo>
                                    <a:pt x="0" y="10"/>
                                  </a:lnTo>
                                  <a:lnTo>
                                    <a:pt x="0" y="14"/>
                                  </a:lnTo>
                                  <a:lnTo>
                                    <a:pt x="0" y="18"/>
                                  </a:lnTo>
                                  <a:lnTo>
                                    <a:pt x="0" y="21"/>
                                  </a:lnTo>
                                  <a:lnTo>
                                    <a:pt x="0" y="25"/>
                                  </a:lnTo>
                                  <a:lnTo>
                                    <a:pt x="0" y="29"/>
                                  </a:lnTo>
                                  <a:lnTo>
                                    <a:pt x="8" y="30"/>
                                  </a:lnTo>
                                  <a:lnTo>
                                    <a:pt x="15" y="32"/>
                                  </a:lnTo>
                                  <a:lnTo>
                                    <a:pt x="22" y="33"/>
                                  </a:lnTo>
                                  <a:lnTo>
                                    <a:pt x="29" y="35"/>
                                  </a:lnTo>
                                  <a:lnTo>
                                    <a:pt x="36" y="36"/>
                                  </a:lnTo>
                                  <a:lnTo>
                                    <a:pt x="43" y="38"/>
                                  </a:lnTo>
                                  <a:lnTo>
                                    <a:pt x="50" y="39"/>
                                  </a:lnTo>
                                  <a:lnTo>
                                    <a:pt x="58" y="40"/>
                                  </a:lnTo>
                                  <a:lnTo>
                                    <a:pt x="64" y="42"/>
                                  </a:lnTo>
                                  <a:lnTo>
                                    <a:pt x="71" y="43"/>
                                  </a:lnTo>
                                  <a:lnTo>
                                    <a:pt x="77" y="44"/>
                                  </a:lnTo>
                                  <a:lnTo>
                                    <a:pt x="84" y="46"/>
                                  </a:lnTo>
                                  <a:lnTo>
                                    <a:pt x="90" y="47"/>
                                  </a:lnTo>
                                  <a:lnTo>
                                    <a:pt x="97" y="49"/>
                                  </a:lnTo>
                                  <a:lnTo>
                                    <a:pt x="103" y="50"/>
                                  </a:lnTo>
                                  <a:lnTo>
                                    <a:pt x="110" y="52"/>
                                  </a:lnTo>
                                  <a:lnTo>
                                    <a:pt x="109" y="48"/>
                                  </a:lnTo>
                                  <a:lnTo>
                                    <a:pt x="109" y="45"/>
                                  </a:lnTo>
                                  <a:lnTo>
                                    <a:pt x="109" y="41"/>
                                  </a:lnTo>
                                  <a:lnTo>
                                    <a:pt x="109" y="38"/>
                                  </a:lnTo>
                                  <a:lnTo>
                                    <a:pt x="109" y="34"/>
                                  </a:lnTo>
                                  <a:lnTo>
                                    <a:pt x="109" y="31"/>
                                  </a:lnTo>
                                  <a:lnTo>
                                    <a:pt x="109" y="27"/>
                                  </a:lnTo>
                                  <a:lnTo>
                                    <a:pt x="109" y="24"/>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3" name="Freeform 3837"/>
                          <wps:cNvSpPr>
                            <a:spLocks/>
                          </wps:cNvSpPr>
                          <wps:spPr bwMode="auto">
                            <a:xfrm>
                              <a:off x="1994" y="1033"/>
                              <a:ext cx="110" cy="47"/>
                            </a:xfrm>
                            <a:custGeom>
                              <a:avLst/>
                              <a:gdLst>
                                <a:gd name="T0" fmla="*/ 109 w 110"/>
                                <a:gd name="T1" fmla="*/ 19 h 47"/>
                                <a:gd name="T2" fmla="*/ 103 w 110"/>
                                <a:gd name="T3" fmla="*/ 18 h 47"/>
                                <a:gd name="T4" fmla="*/ 96 w 110"/>
                                <a:gd name="T5" fmla="*/ 16 h 47"/>
                                <a:gd name="T6" fmla="*/ 90 w 110"/>
                                <a:gd name="T7" fmla="*/ 15 h 47"/>
                                <a:gd name="T8" fmla="*/ 83 w 110"/>
                                <a:gd name="T9" fmla="*/ 15 h 47"/>
                                <a:gd name="T10" fmla="*/ 77 w 110"/>
                                <a:gd name="T11" fmla="*/ 13 h 47"/>
                                <a:gd name="T12" fmla="*/ 70 w 110"/>
                                <a:gd name="T13" fmla="*/ 12 h 47"/>
                                <a:gd name="T14" fmla="*/ 64 w 110"/>
                                <a:gd name="T15" fmla="*/ 11 h 47"/>
                                <a:gd name="T16" fmla="*/ 57 w 110"/>
                                <a:gd name="T17" fmla="*/ 10 h 47"/>
                                <a:gd name="T18" fmla="*/ 50 w 110"/>
                                <a:gd name="T19" fmla="*/ 9 h 47"/>
                                <a:gd name="T20" fmla="*/ 43 w 110"/>
                                <a:gd name="T21" fmla="*/ 7 h 47"/>
                                <a:gd name="T22" fmla="*/ 36 w 110"/>
                                <a:gd name="T23" fmla="*/ 6 h 47"/>
                                <a:gd name="T24" fmla="*/ 29 w 110"/>
                                <a:gd name="T25" fmla="*/ 5 h 47"/>
                                <a:gd name="T26" fmla="*/ 22 w 110"/>
                                <a:gd name="T27" fmla="*/ 3 h 47"/>
                                <a:gd name="T28" fmla="*/ 15 w 110"/>
                                <a:gd name="T29" fmla="*/ 2 h 47"/>
                                <a:gd name="T30" fmla="*/ 7 w 110"/>
                                <a:gd name="T31" fmla="*/ 1 h 47"/>
                                <a:gd name="T32" fmla="*/ 0 w 110"/>
                                <a:gd name="T33" fmla="*/ 0 h 47"/>
                                <a:gd name="T34" fmla="*/ 0 w 110"/>
                                <a:gd name="T35" fmla="*/ 3 h 47"/>
                                <a:gd name="T36" fmla="*/ 0 w 110"/>
                                <a:gd name="T37" fmla="*/ 7 h 47"/>
                                <a:gd name="T38" fmla="*/ 0 w 110"/>
                                <a:gd name="T39" fmla="*/ 11 h 47"/>
                                <a:gd name="T40" fmla="*/ 0 w 110"/>
                                <a:gd name="T41" fmla="*/ 15 h 47"/>
                                <a:gd name="T42" fmla="*/ 0 w 110"/>
                                <a:gd name="T43" fmla="*/ 18 h 47"/>
                                <a:gd name="T44" fmla="*/ 0 w 110"/>
                                <a:gd name="T45" fmla="*/ 22 h 47"/>
                                <a:gd name="T46" fmla="*/ 0 w 110"/>
                                <a:gd name="T47" fmla="*/ 25 h 47"/>
                                <a:gd name="T48" fmla="*/ 0 w 110"/>
                                <a:gd name="T49" fmla="*/ 29 h 47"/>
                                <a:gd name="T50" fmla="*/ 8 w 110"/>
                                <a:gd name="T51" fmla="*/ 30 h 47"/>
                                <a:gd name="T52" fmla="*/ 15 w 110"/>
                                <a:gd name="T53" fmla="*/ 32 h 47"/>
                                <a:gd name="T54" fmla="*/ 22 w 110"/>
                                <a:gd name="T55" fmla="*/ 32 h 47"/>
                                <a:gd name="T56" fmla="*/ 30 w 110"/>
                                <a:gd name="T57" fmla="*/ 34 h 47"/>
                                <a:gd name="T58" fmla="*/ 37 w 110"/>
                                <a:gd name="T59" fmla="*/ 35 h 47"/>
                                <a:gd name="T60" fmla="*/ 44 w 110"/>
                                <a:gd name="T61" fmla="*/ 36 h 47"/>
                                <a:gd name="T62" fmla="*/ 51 w 110"/>
                                <a:gd name="T63" fmla="*/ 37 h 47"/>
                                <a:gd name="T64" fmla="*/ 58 w 110"/>
                                <a:gd name="T65" fmla="*/ 38 h 47"/>
                                <a:gd name="T66" fmla="*/ 65 w 110"/>
                                <a:gd name="T67" fmla="*/ 39 h 47"/>
                                <a:gd name="T68" fmla="*/ 71 w 110"/>
                                <a:gd name="T69" fmla="*/ 40 h 47"/>
                                <a:gd name="T70" fmla="*/ 78 w 110"/>
                                <a:gd name="T71" fmla="*/ 41 h 47"/>
                                <a:gd name="T72" fmla="*/ 84 w 110"/>
                                <a:gd name="T73" fmla="*/ 42 h 47"/>
                                <a:gd name="T74" fmla="*/ 90 w 110"/>
                                <a:gd name="T75" fmla="*/ 43 h 47"/>
                                <a:gd name="T76" fmla="*/ 97 w 110"/>
                                <a:gd name="T77" fmla="*/ 44 h 47"/>
                                <a:gd name="T78" fmla="*/ 104 w 110"/>
                                <a:gd name="T79" fmla="*/ 45 h 47"/>
                                <a:gd name="T80" fmla="*/ 110 w 110"/>
                                <a:gd name="T81" fmla="*/ 47 h 47"/>
                                <a:gd name="T82" fmla="*/ 110 w 110"/>
                                <a:gd name="T83" fmla="*/ 43 h 47"/>
                                <a:gd name="T84" fmla="*/ 110 w 110"/>
                                <a:gd name="T85" fmla="*/ 40 h 47"/>
                                <a:gd name="T86" fmla="*/ 110 w 110"/>
                                <a:gd name="T87" fmla="*/ 36 h 47"/>
                                <a:gd name="T88" fmla="*/ 110 w 110"/>
                                <a:gd name="T89" fmla="*/ 33 h 47"/>
                                <a:gd name="T90" fmla="*/ 109 w 110"/>
                                <a:gd name="T91" fmla="*/ 29 h 47"/>
                                <a:gd name="T92" fmla="*/ 109 w 110"/>
                                <a:gd name="T93" fmla="*/ 26 h 47"/>
                                <a:gd name="T94" fmla="*/ 109 w 110"/>
                                <a:gd name="T95" fmla="*/ 22 h 47"/>
                                <a:gd name="T96" fmla="*/ 109 w 110"/>
                                <a:gd name="T97" fmla="*/ 19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0" h="47">
                                  <a:moveTo>
                                    <a:pt x="109" y="19"/>
                                  </a:moveTo>
                                  <a:lnTo>
                                    <a:pt x="103" y="18"/>
                                  </a:lnTo>
                                  <a:lnTo>
                                    <a:pt x="96" y="16"/>
                                  </a:lnTo>
                                  <a:lnTo>
                                    <a:pt x="90" y="15"/>
                                  </a:lnTo>
                                  <a:lnTo>
                                    <a:pt x="83" y="15"/>
                                  </a:lnTo>
                                  <a:lnTo>
                                    <a:pt x="77" y="13"/>
                                  </a:lnTo>
                                  <a:lnTo>
                                    <a:pt x="70" y="12"/>
                                  </a:lnTo>
                                  <a:lnTo>
                                    <a:pt x="64" y="11"/>
                                  </a:lnTo>
                                  <a:lnTo>
                                    <a:pt x="57" y="10"/>
                                  </a:lnTo>
                                  <a:lnTo>
                                    <a:pt x="50" y="9"/>
                                  </a:lnTo>
                                  <a:lnTo>
                                    <a:pt x="43" y="7"/>
                                  </a:lnTo>
                                  <a:lnTo>
                                    <a:pt x="36" y="6"/>
                                  </a:lnTo>
                                  <a:lnTo>
                                    <a:pt x="29" y="5"/>
                                  </a:lnTo>
                                  <a:lnTo>
                                    <a:pt x="22" y="3"/>
                                  </a:lnTo>
                                  <a:lnTo>
                                    <a:pt x="15" y="2"/>
                                  </a:lnTo>
                                  <a:lnTo>
                                    <a:pt x="7" y="1"/>
                                  </a:lnTo>
                                  <a:lnTo>
                                    <a:pt x="0" y="0"/>
                                  </a:lnTo>
                                  <a:lnTo>
                                    <a:pt x="0" y="3"/>
                                  </a:lnTo>
                                  <a:lnTo>
                                    <a:pt x="0" y="7"/>
                                  </a:lnTo>
                                  <a:lnTo>
                                    <a:pt x="0" y="11"/>
                                  </a:lnTo>
                                  <a:lnTo>
                                    <a:pt x="0" y="15"/>
                                  </a:lnTo>
                                  <a:lnTo>
                                    <a:pt x="0" y="18"/>
                                  </a:lnTo>
                                  <a:lnTo>
                                    <a:pt x="0" y="22"/>
                                  </a:lnTo>
                                  <a:lnTo>
                                    <a:pt x="0" y="25"/>
                                  </a:lnTo>
                                  <a:lnTo>
                                    <a:pt x="0" y="29"/>
                                  </a:lnTo>
                                  <a:lnTo>
                                    <a:pt x="8" y="30"/>
                                  </a:lnTo>
                                  <a:lnTo>
                                    <a:pt x="15" y="32"/>
                                  </a:lnTo>
                                  <a:lnTo>
                                    <a:pt x="22" y="32"/>
                                  </a:lnTo>
                                  <a:lnTo>
                                    <a:pt x="30" y="34"/>
                                  </a:lnTo>
                                  <a:lnTo>
                                    <a:pt x="37" y="35"/>
                                  </a:lnTo>
                                  <a:lnTo>
                                    <a:pt x="44" y="36"/>
                                  </a:lnTo>
                                  <a:lnTo>
                                    <a:pt x="51" y="37"/>
                                  </a:lnTo>
                                  <a:lnTo>
                                    <a:pt x="58" y="38"/>
                                  </a:lnTo>
                                  <a:lnTo>
                                    <a:pt x="65" y="39"/>
                                  </a:lnTo>
                                  <a:lnTo>
                                    <a:pt x="71" y="40"/>
                                  </a:lnTo>
                                  <a:lnTo>
                                    <a:pt x="78" y="41"/>
                                  </a:lnTo>
                                  <a:lnTo>
                                    <a:pt x="84" y="42"/>
                                  </a:lnTo>
                                  <a:lnTo>
                                    <a:pt x="90" y="43"/>
                                  </a:lnTo>
                                  <a:lnTo>
                                    <a:pt x="97" y="44"/>
                                  </a:lnTo>
                                  <a:lnTo>
                                    <a:pt x="104" y="45"/>
                                  </a:lnTo>
                                  <a:lnTo>
                                    <a:pt x="110" y="47"/>
                                  </a:lnTo>
                                  <a:lnTo>
                                    <a:pt x="110" y="43"/>
                                  </a:lnTo>
                                  <a:lnTo>
                                    <a:pt x="110" y="40"/>
                                  </a:lnTo>
                                  <a:lnTo>
                                    <a:pt x="110" y="36"/>
                                  </a:lnTo>
                                  <a:lnTo>
                                    <a:pt x="110" y="33"/>
                                  </a:lnTo>
                                  <a:lnTo>
                                    <a:pt x="109" y="29"/>
                                  </a:lnTo>
                                  <a:lnTo>
                                    <a:pt x="109" y="26"/>
                                  </a:lnTo>
                                  <a:lnTo>
                                    <a:pt x="109" y="22"/>
                                  </a:lnTo>
                                  <a:lnTo>
                                    <a:pt x="109" y="19"/>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4" name="Freeform 3838"/>
                          <wps:cNvSpPr>
                            <a:spLocks/>
                          </wps:cNvSpPr>
                          <wps:spPr bwMode="auto">
                            <a:xfrm>
                              <a:off x="1995" y="1092"/>
                              <a:ext cx="111" cy="42"/>
                            </a:xfrm>
                            <a:custGeom>
                              <a:avLst/>
                              <a:gdLst>
                                <a:gd name="T0" fmla="*/ 110 w 111"/>
                                <a:gd name="T1" fmla="*/ 15 h 42"/>
                                <a:gd name="T2" fmla="*/ 103 w 111"/>
                                <a:gd name="T3" fmla="*/ 14 h 42"/>
                                <a:gd name="T4" fmla="*/ 97 w 111"/>
                                <a:gd name="T5" fmla="*/ 13 h 42"/>
                                <a:gd name="T6" fmla="*/ 90 w 111"/>
                                <a:gd name="T7" fmla="*/ 12 h 42"/>
                                <a:gd name="T8" fmla="*/ 84 w 111"/>
                                <a:gd name="T9" fmla="*/ 11 h 42"/>
                                <a:gd name="T10" fmla="*/ 77 w 111"/>
                                <a:gd name="T11" fmla="*/ 10 h 42"/>
                                <a:gd name="T12" fmla="*/ 71 w 111"/>
                                <a:gd name="T13" fmla="*/ 9 h 42"/>
                                <a:gd name="T14" fmla="*/ 64 w 111"/>
                                <a:gd name="T15" fmla="*/ 9 h 42"/>
                                <a:gd name="T16" fmla="*/ 57 w 111"/>
                                <a:gd name="T17" fmla="*/ 8 h 42"/>
                                <a:gd name="T18" fmla="*/ 50 w 111"/>
                                <a:gd name="T19" fmla="*/ 7 h 42"/>
                                <a:gd name="T20" fmla="*/ 43 w 111"/>
                                <a:gd name="T21" fmla="*/ 6 h 42"/>
                                <a:gd name="T22" fmla="*/ 36 w 111"/>
                                <a:gd name="T23" fmla="*/ 5 h 42"/>
                                <a:gd name="T24" fmla="*/ 29 w 111"/>
                                <a:gd name="T25" fmla="*/ 4 h 42"/>
                                <a:gd name="T26" fmla="*/ 22 w 111"/>
                                <a:gd name="T27" fmla="*/ 3 h 42"/>
                                <a:gd name="T28" fmla="*/ 14 w 111"/>
                                <a:gd name="T29" fmla="*/ 2 h 42"/>
                                <a:gd name="T30" fmla="*/ 7 w 111"/>
                                <a:gd name="T31" fmla="*/ 1 h 42"/>
                                <a:gd name="T32" fmla="*/ 0 w 111"/>
                                <a:gd name="T33" fmla="*/ 0 h 42"/>
                                <a:gd name="T34" fmla="*/ 0 w 111"/>
                                <a:gd name="T35" fmla="*/ 4 h 42"/>
                                <a:gd name="T36" fmla="*/ 0 w 111"/>
                                <a:gd name="T37" fmla="*/ 8 h 42"/>
                                <a:gd name="T38" fmla="*/ 0 w 111"/>
                                <a:gd name="T39" fmla="*/ 11 h 42"/>
                                <a:gd name="T40" fmla="*/ 0 w 111"/>
                                <a:gd name="T41" fmla="*/ 15 h 42"/>
                                <a:gd name="T42" fmla="*/ 0 w 111"/>
                                <a:gd name="T43" fmla="*/ 19 h 42"/>
                                <a:gd name="T44" fmla="*/ 0 w 111"/>
                                <a:gd name="T45" fmla="*/ 22 h 42"/>
                                <a:gd name="T46" fmla="*/ 0 w 111"/>
                                <a:gd name="T47" fmla="*/ 26 h 42"/>
                                <a:gd name="T48" fmla="*/ 1 w 111"/>
                                <a:gd name="T49" fmla="*/ 30 h 42"/>
                                <a:gd name="T50" fmla="*/ 8 w 111"/>
                                <a:gd name="T51" fmla="*/ 31 h 42"/>
                                <a:gd name="T52" fmla="*/ 15 w 111"/>
                                <a:gd name="T53" fmla="*/ 31 h 42"/>
                                <a:gd name="T54" fmla="*/ 22 w 111"/>
                                <a:gd name="T55" fmla="*/ 32 h 42"/>
                                <a:gd name="T56" fmla="*/ 30 w 111"/>
                                <a:gd name="T57" fmla="*/ 33 h 42"/>
                                <a:gd name="T58" fmla="*/ 37 w 111"/>
                                <a:gd name="T59" fmla="*/ 34 h 42"/>
                                <a:gd name="T60" fmla="*/ 44 w 111"/>
                                <a:gd name="T61" fmla="*/ 35 h 42"/>
                                <a:gd name="T62" fmla="*/ 51 w 111"/>
                                <a:gd name="T63" fmla="*/ 35 h 42"/>
                                <a:gd name="T64" fmla="*/ 58 w 111"/>
                                <a:gd name="T65" fmla="*/ 36 h 42"/>
                                <a:gd name="T66" fmla="*/ 65 w 111"/>
                                <a:gd name="T67" fmla="*/ 37 h 42"/>
                                <a:gd name="T68" fmla="*/ 71 w 111"/>
                                <a:gd name="T69" fmla="*/ 38 h 42"/>
                                <a:gd name="T70" fmla="*/ 78 w 111"/>
                                <a:gd name="T71" fmla="*/ 38 h 42"/>
                                <a:gd name="T72" fmla="*/ 84 w 111"/>
                                <a:gd name="T73" fmla="*/ 39 h 42"/>
                                <a:gd name="T74" fmla="*/ 91 w 111"/>
                                <a:gd name="T75" fmla="*/ 40 h 42"/>
                                <a:gd name="T76" fmla="*/ 98 w 111"/>
                                <a:gd name="T77" fmla="*/ 41 h 42"/>
                                <a:gd name="T78" fmla="*/ 104 w 111"/>
                                <a:gd name="T79" fmla="*/ 41 h 42"/>
                                <a:gd name="T80" fmla="*/ 111 w 111"/>
                                <a:gd name="T81" fmla="*/ 42 h 42"/>
                                <a:gd name="T82" fmla="*/ 110 w 111"/>
                                <a:gd name="T83" fmla="*/ 39 h 42"/>
                                <a:gd name="T84" fmla="*/ 110 w 111"/>
                                <a:gd name="T85" fmla="*/ 35 h 42"/>
                                <a:gd name="T86" fmla="*/ 110 w 111"/>
                                <a:gd name="T87" fmla="*/ 32 h 42"/>
                                <a:gd name="T88" fmla="*/ 110 w 111"/>
                                <a:gd name="T89" fmla="*/ 28 h 42"/>
                                <a:gd name="T90" fmla="*/ 110 w 111"/>
                                <a:gd name="T91" fmla="*/ 25 h 42"/>
                                <a:gd name="T92" fmla="*/ 110 w 111"/>
                                <a:gd name="T93" fmla="*/ 22 h 42"/>
                                <a:gd name="T94" fmla="*/ 110 w 111"/>
                                <a:gd name="T95" fmla="*/ 18 h 42"/>
                                <a:gd name="T96" fmla="*/ 110 w 111"/>
                                <a:gd name="T97" fmla="*/ 15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1" h="42">
                                  <a:moveTo>
                                    <a:pt x="110" y="15"/>
                                  </a:moveTo>
                                  <a:lnTo>
                                    <a:pt x="103" y="14"/>
                                  </a:lnTo>
                                  <a:lnTo>
                                    <a:pt x="97" y="13"/>
                                  </a:lnTo>
                                  <a:lnTo>
                                    <a:pt x="90" y="12"/>
                                  </a:lnTo>
                                  <a:lnTo>
                                    <a:pt x="84" y="11"/>
                                  </a:lnTo>
                                  <a:lnTo>
                                    <a:pt x="77" y="10"/>
                                  </a:lnTo>
                                  <a:lnTo>
                                    <a:pt x="71" y="9"/>
                                  </a:lnTo>
                                  <a:lnTo>
                                    <a:pt x="64" y="9"/>
                                  </a:lnTo>
                                  <a:lnTo>
                                    <a:pt x="57" y="8"/>
                                  </a:lnTo>
                                  <a:lnTo>
                                    <a:pt x="50" y="7"/>
                                  </a:lnTo>
                                  <a:lnTo>
                                    <a:pt x="43" y="6"/>
                                  </a:lnTo>
                                  <a:lnTo>
                                    <a:pt x="36" y="5"/>
                                  </a:lnTo>
                                  <a:lnTo>
                                    <a:pt x="29" y="4"/>
                                  </a:lnTo>
                                  <a:lnTo>
                                    <a:pt x="22" y="3"/>
                                  </a:lnTo>
                                  <a:lnTo>
                                    <a:pt x="14" y="2"/>
                                  </a:lnTo>
                                  <a:lnTo>
                                    <a:pt x="7" y="1"/>
                                  </a:lnTo>
                                  <a:lnTo>
                                    <a:pt x="0" y="0"/>
                                  </a:lnTo>
                                  <a:lnTo>
                                    <a:pt x="0" y="4"/>
                                  </a:lnTo>
                                  <a:lnTo>
                                    <a:pt x="0" y="8"/>
                                  </a:lnTo>
                                  <a:lnTo>
                                    <a:pt x="0" y="11"/>
                                  </a:lnTo>
                                  <a:lnTo>
                                    <a:pt x="0" y="15"/>
                                  </a:lnTo>
                                  <a:lnTo>
                                    <a:pt x="0" y="19"/>
                                  </a:lnTo>
                                  <a:lnTo>
                                    <a:pt x="0" y="22"/>
                                  </a:lnTo>
                                  <a:lnTo>
                                    <a:pt x="0" y="26"/>
                                  </a:lnTo>
                                  <a:lnTo>
                                    <a:pt x="1" y="30"/>
                                  </a:lnTo>
                                  <a:lnTo>
                                    <a:pt x="8" y="31"/>
                                  </a:lnTo>
                                  <a:lnTo>
                                    <a:pt x="15" y="31"/>
                                  </a:lnTo>
                                  <a:lnTo>
                                    <a:pt x="22" y="32"/>
                                  </a:lnTo>
                                  <a:lnTo>
                                    <a:pt x="30" y="33"/>
                                  </a:lnTo>
                                  <a:lnTo>
                                    <a:pt x="37" y="34"/>
                                  </a:lnTo>
                                  <a:lnTo>
                                    <a:pt x="44" y="35"/>
                                  </a:lnTo>
                                  <a:lnTo>
                                    <a:pt x="51" y="35"/>
                                  </a:lnTo>
                                  <a:lnTo>
                                    <a:pt x="58" y="36"/>
                                  </a:lnTo>
                                  <a:lnTo>
                                    <a:pt x="65" y="37"/>
                                  </a:lnTo>
                                  <a:lnTo>
                                    <a:pt x="71" y="38"/>
                                  </a:lnTo>
                                  <a:lnTo>
                                    <a:pt x="78" y="38"/>
                                  </a:lnTo>
                                  <a:lnTo>
                                    <a:pt x="84" y="39"/>
                                  </a:lnTo>
                                  <a:lnTo>
                                    <a:pt x="91" y="40"/>
                                  </a:lnTo>
                                  <a:lnTo>
                                    <a:pt x="98" y="41"/>
                                  </a:lnTo>
                                  <a:lnTo>
                                    <a:pt x="104" y="41"/>
                                  </a:lnTo>
                                  <a:lnTo>
                                    <a:pt x="111" y="42"/>
                                  </a:lnTo>
                                  <a:lnTo>
                                    <a:pt x="110" y="39"/>
                                  </a:lnTo>
                                  <a:lnTo>
                                    <a:pt x="110" y="35"/>
                                  </a:lnTo>
                                  <a:lnTo>
                                    <a:pt x="110" y="32"/>
                                  </a:lnTo>
                                  <a:lnTo>
                                    <a:pt x="110" y="28"/>
                                  </a:lnTo>
                                  <a:lnTo>
                                    <a:pt x="110" y="25"/>
                                  </a:lnTo>
                                  <a:lnTo>
                                    <a:pt x="110" y="22"/>
                                  </a:lnTo>
                                  <a:lnTo>
                                    <a:pt x="110" y="18"/>
                                  </a:lnTo>
                                  <a:lnTo>
                                    <a:pt x="110" y="15"/>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5" name="Freeform 3839"/>
                          <wps:cNvSpPr>
                            <a:spLocks/>
                          </wps:cNvSpPr>
                          <wps:spPr bwMode="auto">
                            <a:xfrm>
                              <a:off x="1996" y="1153"/>
                              <a:ext cx="111" cy="37"/>
                            </a:xfrm>
                            <a:custGeom>
                              <a:avLst/>
                              <a:gdLst>
                                <a:gd name="T0" fmla="*/ 110 w 111"/>
                                <a:gd name="T1" fmla="*/ 9 h 37"/>
                                <a:gd name="T2" fmla="*/ 104 w 111"/>
                                <a:gd name="T3" fmla="*/ 8 h 37"/>
                                <a:gd name="T4" fmla="*/ 97 w 111"/>
                                <a:gd name="T5" fmla="*/ 7 h 37"/>
                                <a:gd name="T6" fmla="*/ 91 w 111"/>
                                <a:gd name="T7" fmla="*/ 7 h 37"/>
                                <a:gd name="T8" fmla="*/ 84 w 111"/>
                                <a:gd name="T9" fmla="*/ 6 h 37"/>
                                <a:gd name="T10" fmla="*/ 77 w 111"/>
                                <a:gd name="T11" fmla="*/ 6 h 37"/>
                                <a:gd name="T12" fmla="*/ 71 w 111"/>
                                <a:gd name="T13" fmla="*/ 5 h 37"/>
                                <a:gd name="T14" fmla="*/ 64 w 111"/>
                                <a:gd name="T15" fmla="*/ 4 h 37"/>
                                <a:gd name="T16" fmla="*/ 58 w 111"/>
                                <a:gd name="T17" fmla="*/ 4 h 37"/>
                                <a:gd name="T18" fmla="*/ 51 w 111"/>
                                <a:gd name="T19" fmla="*/ 3 h 37"/>
                                <a:gd name="T20" fmla="*/ 43 w 111"/>
                                <a:gd name="T21" fmla="*/ 3 h 37"/>
                                <a:gd name="T22" fmla="*/ 36 w 111"/>
                                <a:gd name="T23" fmla="*/ 2 h 37"/>
                                <a:gd name="T24" fmla="*/ 29 w 111"/>
                                <a:gd name="T25" fmla="*/ 2 h 37"/>
                                <a:gd name="T26" fmla="*/ 22 w 111"/>
                                <a:gd name="T27" fmla="*/ 1 h 37"/>
                                <a:gd name="T28" fmla="*/ 15 w 111"/>
                                <a:gd name="T29" fmla="*/ 1 h 37"/>
                                <a:gd name="T30" fmla="*/ 7 w 111"/>
                                <a:gd name="T31" fmla="*/ 0 h 37"/>
                                <a:gd name="T32" fmla="*/ 0 w 111"/>
                                <a:gd name="T33" fmla="*/ 0 h 37"/>
                                <a:gd name="T34" fmla="*/ 0 w 111"/>
                                <a:gd name="T35" fmla="*/ 3 h 37"/>
                                <a:gd name="T36" fmla="*/ 0 w 111"/>
                                <a:gd name="T37" fmla="*/ 7 h 37"/>
                                <a:gd name="T38" fmla="*/ 0 w 111"/>
                                <a:gd name="T39" fmla="*/ 11 h 37"/>
                                <a:gd name="T40" fmla="*/ 0 w 111"/>
                                <a:gd name="T41" fmla="*/ 15 h 37"/>
                                <a:gd name="T42" fmla="*/ 0 w 111"/>
                                <a:gd name="T43" fmla="*/ 18 h 37"/>
                                <a:gd name="T44" fmla="*/ 0 w 111"/>
                                <a:gd name="T45" fmla="*/ 22 h 37"/>
                                <a:gd name="T46" fmla="*/ 0 w 111"/>
                                <a:gd name="T47" fmla="*/ 26 h 37"/>
                                <a:gd name="T48" fmla="*/ 1 w 111"/>
                                <a:gd name="T49" fmla="*/ 30 h 37"/>
                                <a:gd name="T50" fmla="*/ 8 w 111"/>
                                <a:gd name="T51" fmla="*/ 30 h 37"/>
                                <a:gd name="T52" fmla="*/ 15 w 111"/>
                                <a:gd name="T53" fmla="*/ 30 h 37"/>
                                <a:gd name="T54" fmla="*/ 22 w 111"/>
                                <a:gd name="T55" fmla="*/ 30 h 37"/>
                                <a:gd name="T56" fmla="*/ 30 w 111"/>
                                <a:gd name="T57" fmla="*/ 31 h 37"/>
                                <a:gd name="T58" fmla="*/ 37 w 111"/>
                                <a:gd name="T59" fmla="*/ 31 h 37"/>
                                <a:gd name="T60" fmla="*/ 44 w 111"/>
                                <a:gd name="T61" fmla="*/ 32 h 37"/>
                                <a:gd name="T62" fmla="*/ 51 w 111"/>
                                <a:gd name="T63" fmla="*/ 32 h 37"/>
                                <a:gd name="T64" fmla="*/ 58 w 111"/>
                                <a:gd name="T65" fmla="*/ 33 h 37"/>
                                <a:gd name="T66" fmla="*/ 65 w 111"/>
                                <a:gd name="T67" fmla="*/ 33 h 37"/>
                                <a:gd name="T68" fmla="*/ 72 w 111"/>
                                <a:gd name="T69" fmla="*/ 34 h 37"/>
                                <a:gd name="T70" fmla="*/ 78 w 111"/>
                                <a:gd name="T71" fmla="*/ 34 h 37"/>
                                <a:gd name="T72" fmla="*/ 85 w 111"/>
                                <a:gd name="T73" fmla="*/ 35 h 37"/>
                                <a:gd name="T74" fmla="*/ 91 w 111"/>
                                <a:gd name="T75" fmla="*/ 35 h 37"/>
                                <a:gd name="T76" fmla="*/ 98 w 111"/>
                                <a:gd name="T77" fmla="*/ 36 h 37"/>
                                <a:gd name="T78" fmla="*/ 104 w 111"/>
                                <a:gd name="T79" fmla="*/ 36 h 37"/>
                                <a:gd name="T80" fmla="*/ 111 w 111"/>
                                <a:gd name="T81" fmla="*/ 37 h 37"/>
                                <a:gd name="T82" fmla="*/ 111 w 111"/>
                                <a:gd name="T83" fmla="*/ 33 h 37"/>
                                <a:gd name="T84" fmla="*/ 111 w 111"/>
                                <a:gd name="T85" fmla="*/ 29 h 37"/>
                                <a:gd name="T86" fmla="*/ 111 w 111"/>
                                <a:gd name="T87" fmla="*/ 26 h 37"/>
                                <a:gd name="T88" fmla="*/ 111 w 111"/>
                                <a:gd name="T89" fmla="*/ 22 h 37"/>
                                <a:gd name="T90" fmla="*/ 110 w 111"/>
                                <a:gd name="T91" fmla="*/ 19 h 37"/>
                                <a:gd name="T92" fmla="*/ 110 w 111"/>
                                <a:gd name="T93" fmla="*/ 16 h 37"/>
                                <a:gd name="T94" fmla="*/ 110 w 111"/>
                                <a:gd name="T95" fmla="*/ 12 h 37"/>
                                <a:gd name="T96" fmla="*/ 110 w 111"/>
                                <a:gd name="T97" fmla="*/ 9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1" h="37">
                                  <a:moveTo>
                                    <a:pt x="110" y="9"/>
                                  </a:moveTo>
                                  <a:lnTo>
                                    <a:pt x="104" y="8"/>
                                  </a:lnTo>
                                  <a:lnTo>
                                    <a:pt x="97" y="7"/>
                                  </a:lnTo>
                                  <a:lnTo>
                                    <a:pt x="91" y="7"/>
                                  </a:lnTo>
                                  <a:lnTo>
                                    <a:pt x="84" y="6"/>
                                  </a:lnTo>
                                  <a:lnTo>
                                    <a:pt x="77" y="6"/>
                                  </a:lnTo>
                                  <a:lnTo>
                                    <a:pt x="71" y="5"/>
                                  </a:lnTo>
                                  <a:lnTo>
                                    <a:pt x="64" y="4"/>
                                  </a:lnTo>
                                  <a:lnTo>
                                    <a:pt x="58" y="4"/>
                                  </a:lnTo>
                                  <a:lnTo>
                                    <a:pt x="51" y="3"/>
                                  </a:lnTo>
                                  <a:lnTo>
                                    <a:pt x="43" y="3"/>
                                  </a:lnTo>
                                  <a:lnTo>
                                    <a:pt x="36" y="2"/>
                                  </a:lnTo>
                                  <a:lnTo>
                                    <a:pt x="29" y="2"/>
                                  </a:lnTo>
                                  <a:lnTo>
                                    <a:pt x="22" y="1"/>
                                  </a:lnTo>
                                  <a:lnTo>
                                    <a:pt x="15" y="1"/>
                                  </a:lnTo>
                                  <a:lnTo>
                                    <a:pt x="7" y="0"/>
                                  </a:lnTo>
                                  <a:lnTo>
                                    <a:pt x="0" y="0"/>
                                  </a:lnTo>
                                  <a:lnTo>
                                    <a:pt x="0" y="3"/>
                                  </a:lnTo>
                                  <a:lnTo>
                                    <a:pt x="0" y="7"/>
                                  </a:lnTo>
                                  <a:lnTo>
                                    <a:pt x="0" y="11"/>
                                  </a:lnTo>
                                  <a:lnTo>
                                    <a:pt x="0" y="15"/>
                                  </a:lnTo>
                                  <a:lnTo>
                                    <a:pt x="0" y="18"/>
                                  </a:lnTo>
                                  <a:lnTo>
                                    <a:pt x="0" y="22"/>
                                  </a:lnTo>
                                  <a:lnTo>
                                    <a:pt x="0" y="26"/>
                                  </a:lnTo>
                                  <a:lnTo>
                                    <a:pt x="1" y="30"/>
                                  </a:lnTo>
                                  <a:lnTo>
                                    <a:pt x="8" y="30"/>
                                  </a:lnTo>
                                  <a:lnTo>
                                    <a:pt x="15" y="30"/>
                                  </a:lnTo>
                                  <a:lnTo>
                                    <a:pt x="22" y="30"/>
                                  </a:lnTo>
                                  <a:lnTo>
                                    <a:pt x="30" y="31"/>
                                  </a:lnTo>
                                  <a:lnTo>
                                    <a:pt x="37" y="31"/>
                                  </a:lnTo>
                                  <a:lnTo>
                                    <a:pt x="44" y="32"/>
                                  </a:lnTo>
                                  <a:lnTo>
                                    <a:pt x="51" y="32"/>
                                  </a:lnTo>
                                  <a:lnTo>
                                    <a:pt x="58" y="33"/>
                                  </a:lnTo>
                                  <a:lnTo>
                                    <a:pt x="65" y="33"/>
                                  </a:lnTo>
                                  <a:lnTo>
                                    <a:pt x="72" y="34"/>
                                  </a:lnTo>
                                  <a:lnTo>
                                    <a:pt x="78" y="34"/>
                                  </a:lnTo>
                                  <a:lnTo>
                                    <a:pt x="85" y="35"/>
                                  </a:lnTo>
                                  <a:lnTo>
                                    <a:pt x="91" y="35"/>
                                  </a:lnTo>
                                  <a:lnTo>
                                    <a:pt x="98" y="36"/>
                                  </a:lnTo>
                                  <a:lnTo>
                                    <a:pt x="104" y="36"/>
                                  </a:lnTo>
                                  <a:lnTo>
                                    <a:pt x="111" y="37"/>
                                  </a:lnTo>
                                  <a:lnTo>
                                    <a:pt x="111" y="33"/>
                                  </a:lnTo>
                                  <a:lnTo>
                                    <a:pt x="111" y="29"/>
                                  </a:lnTo>
                                  <a:lnTo>
                                    <a:pt x="111" y="26"/>
                                  </a:lnTo>
                                  <a:lnTo>
                                    <a:pt x="111" y="22"/>
                                  </a:lnTo>
                                  <a:lnTo>
                                    <a:pt x="110" y="19"/>
                                  </a:lnTo>
                                  <a:lnTo>
                                    <a:pt x="110" y="16"/>
                                  </a:lnTo>
                                  <a:lnTo>
                                    <a:pt x="110" y="12"/>
                                  </a:lnTo>
                                  <a:lnTo>
                                    <a:pt x="110" y="9"/>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6" name="Freeform 3840"/>
                          <wps:cNvSpPr>
                            <a:spLocks/>
                          </wps:cNvSpPr>
                          <wps:spPr bwMode="auto">
                            <a:xfrm>
                              <a:off x="1997" y="1213"/>
                              <a:ext cx="112" cy="32"/>
                            </a:xfrm>
                            <a:custGeom>
                              <a:avLst/>
                              <a:gdLst>
                                <a:gd name="T0" fmla="*/ 111 w 112"/>
                                <a:gd name="T1" fmla="*/ 4 h 32"/>
                                <a:gd name="T2" fmla="*/ 104 w 112"/>
                                <a:gd name="T3" fmla="*/ 4 h 32"/>
                                <a:gd name="T4" fmla="*/ 98 w 112"/>
                                <a:gd name="T5" fmla="*/ 3 h 32"/>
                                <a:gd name="T6" fmla="*/ 91 w 112"/>
                                <a:gd name="T7" fmla="*/ 3 h 32"/>
                                <a:gd name="T8" fmla="*/ 85 w 112"/>
                                <a:gd name="T9" fmla="*/ 3 h 32"/>
                                <a:gd name="T10" fmla="*/ 78 w 112"/>
                                <a:gd name="T11" fmla="*/ 3 h 32"/>
                                <a:gd name="T12" fmla="*/ 71 w 112"/>
                                <a:gd name="T13" fmla="*/ 2 h 32"/>
                                <a:gd name="T14" fmla="*/ 64 w 112"/>
                                <a:gd name="T15" fmla="*/ 2 h 32"/>
                                <a:gd name="T16" fmla="*/ 58 w 112"/>
                                <a:gd name="T17" fmla="*/ 2 h 32"/>
                                <a:gd name="T18" fmla="*/ 51 w 112"/>
                                <a:gd name="T19" fmla="*/ 2 h 32"/>
                                <a:gd name="T20" fmla="*/ 43 w 112"/>
                                <a:gd name="T21" fmla="*/ 1 h 32"/>
                                <a:gd name="T22" fmla="*/ 36 w 112"/>
                                <a:gd name="T23" fmla="*/ 1 h 32"/>
                                <a:gd name="T24" fmla="*/ 29 w 112"/>
                                <a:gd name="T25" fmla="*/ 1 h 32"/>
                                <a:gd name="T26" fmla="*/ 22 w 112"/>
                                <a:gd name="T27" fmla="*/ 0 h 32"/>
                                <a:gd name="T28" fmla="*/ 15 w 112"/>
                                <a:gd name="T29" fmla="*/ 0 h 32"/>
                                <a:gd name="T30" fmla="*/ 7 w 112"/>
                                <a:gd name="T31" fmla="*/ 0 h 32"/>
                                <a:gd name="T32" fmla="*/ 0 w 112"/>
                                <a:gd name="T33" fmla="*/ 0 h 32"/>
                                <a:gd name="T34" fmla="*/ 0 w 112"/>
                                <a:gd name="T35" fmla="*/ 3 h 32"/>
                                <a:gd name="T36" fmla="*/ 0 w 112"/>
                                <a:gd name="T37" fmla="*/ 7 h 32"/>
                                <a:gd name="T38" fmla="*/ 0 w 112"/>
                                <a:gd name="T39" fmla="*/ 11 h 32"/>
                                <a:gd name="T40" fmla="*/ 0 w 112"/>
                                <a:gd name="T41" fmla="*/ 15 h 32"/>
                                <a:gd name="T42" fmla="*/ 0 w 112"/>
                                <a:gd name="T43" fmla="*/ 19 h 32"/>
                                <a:gd name="T44" fmla="*/ 0 w 112"/>
                                <a:gd name="T45" fmla="*/ 23 h 32"/>
                                <a:gd name="T46" fmla="*/ 0 w 112"/>
                                <a:gd name="T47" fmla="*/ 27 h 32"/>
                                <a:gd name="T48" fmla="*/ 1 w 112"/>
                                <a:gd name="T49" fmla="*/ 30 h 32"/>
                                <a:gd name="T50" fmla="*/ 8 w 112"/>
                                <a:gd name="T51" fmla="*/ 30 h 32"/>
                                <a:gd name="T52" fmla="*/ 15 w 112"/>
                                <a:gd name="T53" fmla="*/ 30 h 32"/>
                                <a:gd name="T54" fmla="*/ 23 w 112"/>
                                <a:gd name="T55" fmla="*/ 30 h 32"/>
                                <a:gd name="T56" fmla="*/ 30 w 112"/>
                                <a:gd name="T57" fmla="*/ 30 h 32"/>
                                <a:gd name="T58" fmla="*/ 37 w 112"/>
                                <a:gd name="T59" fmla="*/ 30 h 32"/>
                                <a:gd name="T60" fmla="*/ 44 w 112"/>
                                <a:gd name="T61" fmla="*/ 30 h 32"/>
                                <a:gd name="T62" fmla="*/ 51 w 112"/>
                                <a:gd name="T63" fmla="*/ 30 h 32"/>
                                <a:gd name="T64" fmla="*/ 59 w 112"/>
                                <a:gd name="T65" fmla="*/ 31 h 32"/>
                                <a:gd name="T66" fmla="*/ 65 w 112"/>
                                <a:gd name="T67" fmla="*/ 31 h 32"/>
                                <a:gd name="T68" fmla="*/ 72 w 112"/>
                                <a:gd name="T69" fmla="*/ 31 h 32"/>
                                <a:gd name="T70" fmla="*/ 78 w 112"/>
                                <a:gd name="T71" fmla="*/ 31 h 32"/>
                                <a:gd name="T72" fmla="*/ 85 w 112"/>
                                <a:gd name="T73" fmla="*/ 31 h 32"/>
                                <a:gd name="T74" fmla="*/ 92 w 112"/>
                                <a:gd name="T75" fmla="*/ 31 h 32"/>
                                <a:gd name="T76" fmla="*/ 98 w 112"/>
                                <a:gd name="T77" fmla="*/ 31 h 32"/>
                                <a:gd name="T78" fmla="*/ 105 w 112"/>
                                <a:gd name="T79" fmla="*/ 31 h 32"/>
                                <a:gd name="T80" fmla="*/ 112 w 112"/>
                                <a:gd name="T81" fmla="*/ 32 h 32"/>
                                <a:gd name="T82" fmla="*/ 111 w 112"/>
                                <a:gd name="T83" fmla="*/ 28 h 32"/>
                                <a:gd name="T84" fmla="*/ 111 w 112"/>
                                <a:gd name="T85" fmla="*/ 25 h 32"/>
                                <a:gd name="T86" fmla="*/ 111 w 112"/>
                                <a:gd name="T87" fmla="*/ 21 h 32"/>
                                <a:gd name="T88" fmla="*/ 111 w 112"/>
                                <a:gd name="T89" fmla="*/ 18 h 32"/>
                                <a:gd name="T90" fmla="*/ 111 w 112"/>
                                <a:gd name="T91" fmla="*/ 14 h 32"/>
                                <a:gd name="T92" fmla="*/ 111 w 112"/>
                                <a:gd name="T93" fmla="*/ 11 h 32"/>
                                <a:gd name="T94" fmla="*/ 111 w 112"/>
                                <a:gd name="T95" fmla="*/ 8 h 32"/>
                                <a:gd name="T96" fmla="*/ 111 w 112"/>
                                <a:gd name="T97" fmla="*/ 4 h 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2" h="32">
                                  <a:moveTo>
                                    <a:pt x="111" y="4"/>
                                  </a:moveTo>
                                  <a:lnTo>
                                    <a:pt x="104" y="4"/>
                                  </a:lnTo>
                                  <a:lnTo>
                                    <a:pt x="98" y="3"/>
                                  </a:lnTo>
                                  <a:lnTo>
                                    <a:pt x="91" y="3"/>
                                  </a:lnTo>
                                  <a:lnTo>
                                    <a:pt x="85" y="3"/>
                                  </a:lnTo>
                                  <a:lnTo>
                                    <a:pt x="78" y="3"/>
                                  </a:lnTo>
                                  <a:lnTo>
                                    <a:pt x="71" y="2"/>
                                  </a:lnTo>
                                  <a:lnTo>
                                    <a:pt x="64" y="2"/>
                                  </a:lnTo>
                                  <a:lnTo>
                                    <a:pt x="58" y="2"/>
                                  </a:lnTo>
                                  <a:lnTo>
                                    <a:pt x="51" y="2"/>
                                  </a:lnTo>
                                  <a:lnTo>
                                    <a:pt x="43" y="1"/>
                                  </a:lnTo>
                                  <a:lnTo>
                                    <a:pt x="36" y="1"/>
                                  </a:lnTo>
                                  <a:lnTo>
                                    <a:pt x="29" y="1"/>
                                  </a:lnTo>
                                  <a:lnTo>
                                    <a:pt x="22" y="0"/>
                                  </a:lnTo>
                                  <a:lnTo>
                                    <a:pt x="15" y="0"/>
                                  </a:lnTo>
                                  <a:lnTo>
                                    <a:pt x="7" y="0"/>
                                  </a:lnTo>
                                  <a:lnTo>
                                    <a:pt x="0" y="0"/>
                                  </a:lnTo>
                                  <a:lnTo>
                                    <a:pt x="0" y="3"/>
                                  </a:lnTo>
                                  <a:lnTo>
                                    <a:pt x="0" y="7"/>
                                  </a:lnTo>
                                  <a:lnTo>
                                    <a:pt x="0" y="11"/>
                                  </a:lnTo>
                                  <a:lnTo>
                                    <a:pt x="0" y="15"/>
                                  </a:lnTo>
                                  <a:lnTo>
                                    <a:pt x="0" y="19"/>
                                  </a:lnTo>
                                  <a:lnTo>
                                    <a:pt x="0" y="23"/>
                                  </a:lnTo>
                                  <a:lnTo>
                                    <a:pt x="0" y="27"/>
                                  </a:lnTo>
                                  <a:lnTo>
                                    <a:pt x="1" y="30"/>
                                  </a:lnTo>
                                  <a:lnTo>
                                    <a:pt x="8" y="30"/>
                                  </a:lnTo>
                                  <a:lnTo>
                                    <a:pt x="15" y="30"/>
                                  </a:lnTo>
                                  <a:lnTo>
                                    <a:pt x="23" y="30"/>
                                  </a:lnTo>
                                  <a:lnTo>
                                    <a:pt x="30" y="30"/>
                                  </a:lnTo>
                                  <a:lnTo>
                                    <a:pt x="37" y="30"/>
                                  </a:lnTo>
                                  <a:lnTo>
                                    <a:pt x="44" y="30"/>
                                  </a:lnTo>
                                  <a:lnTo>
                                    <a:pt x="51" y="30"/>
                                  </a:lnTo>
                                  <a:lnTo>
                                    <a:pt x="59" y="31"/>
                                  </a:lnTo>
                                  <a:lnTo>
                                    <a:pt x="65" y="31"/>
                                  </a:lnTo>
                                  <a:lnTo>
                                    <a:pt x="72" y="31"/>
                                  </a:lnTo>
                                  <a:lnTo>
                                    <a:pt x="78" y="31"/>
                                  </a:lnTo>
                                  <a:lnTo>
                                    <a:pt x="85" y="31"/>
                                  </a:lnTo>
                                  <a:lnTo>
                                    <a:pt x="92" y="31"/>
                                  </a:lnTo>
                                  <a:lnTo>
                                    <a:pt x="98" y="31"/>
                                  </a:lnTo>
                                  <a:lnTo>
                                    <a:pt x="105" y="31"/>
                                  </a:lnTo>
                                  <a:lnTo>
                                    <a:pt x="112" y="32"/>
                                  </a:lnTo>
                                  <a:lnTo>
                                    <a:pt x="111" y="28"/>
                                  </a:lnTo>
                                  <a:lnTo>
                                    <a:pt x="111" y="25"/>
                                  </a:lnTo>
                                  <a:lnTo>
                                    <a:pt x="111" y="21"/>
                                  </a:lnTo>
                                  <a:lnTo>
                                    <a:pt x="111" y="18"/>
                                  </a:lnTo>
                                  <a:lnTo>
                                    <a:pt x="111" y="14"/>
                                  </a:lnTo>
                                  <a:lnTo>
                                    <a:pt x="111" y="11"/>
                                  </a:lnTo>
                                  <a:lnTo>
                                    <a:pt x="111" y="8"/>
                                  </a:lnTo>
                                  <a:lnTo>
                                    <a:pt x="111" y="4"/>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7" name="Freeform 3841"/>
                          <wps:cNvSpPr>
                            <a:spLocks/>
                          </wps:cNvSpPr>
                          <wps:spPr bwMode="auto">
                            <a:xfrm>
                              <a:off x="1998" y="1273"/>
                              <a:ext cx="112" cy="32"/>
                            </a:xfrm>
                            <a:custGeom>
                              <a:avLst/>
                              <a:gdLst>
                                <a:gd name="T0" fmla="*/ 111 w 112"/>
                                <a:gd name="T1" fmla="*/ 0 h 32"/>
                                <a:gd name="T2" fmla="*/ 105 w 112"/>
                                <a:gd name="T3" fmla="*/ 0 h 32"/>
                                <a:gd name="T4" fmla="*/ 98 w 112"/>
                                <a:gd name="T5" fmla="*/ 0 h 32"/>
                                <a:gd name="T6" fmla="*/ 92 w 112"/>
                                <a:gd name="T7" fmla="*/ 0 h 32"/>
                                <a:gd name="T8" fmla="*/ 85 w 112"/>
                                <a:gd name="T9" fmla="*/ 0 h 32"/>
                                <a:gd name="T10" fmla="*/ 78 w 112"/>
                                <a:gd name="T11" fmla="*/ 0 h 32"/>
                                <a:gd name="T12" fmla="*/ 71 w 112"/>
                                <a:gd name="T13" fmla="*/ 0 h 32"/>
                                <a:gd name="T14" fmla="*/ 65 w 112"/>
                                <a:gd name="T15" fmla="*/ 1 h 32"/>
                                <a:gd name="T16" fmla="*/ 58 w 112"/>
                                <a:gd name="T17" fmla="*/ 1 h 32"/>
                                <a:gd name="T18" fmla="*/ 51 w 112"/>
                                <a:gd name="T19" fmla="*/ 1 h 32"/>
                                <a:gd name="T20" fmla="*/ 44 w 112"/>
                                <a:gd name="T21" fmla="*/ 1 h 32"/>
                                <a:gd name="T22" fmla="*/ 37 w 112"/>
                                <a:gd name="T23" fmla="*/ 1 h 32"/>
                                <a:gd name="T24" fmla="*/ 30 w 112"/>
                                <a:gd name="T25" fmla="*/ 1 h 32"/>
                                <a:gd name="T26" fmla="*/ 22 w 112"/>
                                <a:gd name="T27" fmla="*/ 1 h 32"/>
                                <a:gd name="T28" fmla="*/ 15 w 112"/>
                                <a:gd name="T29" fmla="*/ 1 h 32"/>
                                <a:gd name="T30" fmla="*/ 8 w 112"/>
                                <a:gd name="T31" fmla="*/ 1 h 32"/>
                                <a:gd name="T32" fmla="*/ 0 w 112"/>
                                <a:gd name="T33" fmla="*/ 1 h 32"/>
                                <a:gd name="T34" fmla="*/ 0 w 112"/>
                                <a:gd name="T35" fmla="*/ 5 h 32"/>
                                <a:gd name="T36" fmla="*/ 0 w 112"/>
                                <a:gd name="T37" fmla="*/ 8 h 32"/>
                                <a:gd name="T38" fmla="*/ 0 w 112"/>
                                <a:gd name="T39" fmla="*/ 12 h 32"/>
                                <a:gd name="T40" fmla="*/ 1 w 112"/>
                                <a:gd name="T41" fmla="*/ 16 h 32"/>
                                <a:gd name="T42" fmla="*/ 1 w 112"/>
                                <a:gd name="T43" fmla="*/ 20 h 32"/>
                                <a:gd name="T44" fmla="*/ 1 w 112"/>
                                <a:gd name="T45" fmla="*/ 24 h 32"/>
                                <a:gd name="T46" fmla="*/ 1 w 112"/>
                                <a:gd name="T47" fmla="*/ 28 h 32"/>
                                <a:gd name="T48" fmla="*/ 1 w 112"/>
                                <a:gd name="T49" fmla="*/ 32 h 32"/>
                                <a:gd name="T50" fmla="*/ 8 w 112"/>
                                <a:gd name="T51" fmla="*/ 32 h 32"/>
                                <a:gd name="T52" fmla="*/ 15 w 112"/>
                                <a:gd name="T53" fmla="*/ 31 h 32"/>
                                <a:gd name="T54" fmla="*/ 23 w 112"/>
                                <a:gd name="T55" fmla="*/ 31 h 32"/>
                                <a:gd name="T56" fmla="*/ 30 w 112"/>
                                <a:gd name="T57" fmla="*/ 31 h 32"/>
                                <a:gd name="T58" fmla="*/ 37 w 112"/>
                                <a:gd name="T59" fmla="*/ 31 h 32"/>
                                <a:gd name="T60" fmla="*/ 45 w 112"/>
                                <a:gd name="T61" fmla="*/ 30 h 32"/>
                                <a:gd name="T62" fmla="*/ 52 w 112"/>
                                <a:gd name="T63" fmla="*/ 30 h 32"/>
                                <a:gd name="T64" fmla="*/ 59 w 112"/>
                                <a:gd name="T65" fmla="*/ 30 h 32"/>
                                <a:gd name="T66" fmla="*/ 65 w 112"/>
                                <a:gd name="T67" fmla="*/ 30 h 32"/>
                                <a:gd name="T68" fmla="*/ 72 w 112"/>
                                <a:gd name="T69" fmla="*/ 29 h 32"/>
                                <a:gd name="T70" fmla="*/ 79 w 112"/>
                                <a:gd name="T71" fmla="*/ 29 h 32"/>
                                <a:gd name="T72" fmla="*/ 86 w 112"/>
                                <a:gd name="T73" fmla="*/ 29 h 32"/>
                                <a:gd name="T74" fmla="*/ 92 w 112"/>
                                <a:gd name="T75" fmla="*/ 29 h 32"/>
                                <a:gd name="T76" fmla="*/ 99 w 112"/>
                                <a:gd name="T77" fmla="*/ 28 h 32"/>
                                <a:gd name="T78" fmla="*/ 105 w 112"/>
                                <a:gd name="T79" fmla="*/ 28 h 32"/>
                                <a:gd name="T80" fmla="*/ 112 w 112"/>
                                <a:gd name="T81" fmla="*/ 28 h 32"/>
                                <a:gd name="T82" fmla="*/ 112 w 112"/>
                                <a:gd name="T83" fmla="*/ 25 h 32"/>
                                <a:gd name="T84" fmla="*/ 112 w 112"/>
                                <a:gd name="T85" fmla="*/ 21 h 32"/>
                                <a:gd name="T86" fmla="*/ 111 w 112"/>
                                <a:gd name="T87" fmla="*/ 18 h 32"/>
                                <a:gd name="T88" fmla="*/ 111 w 112"/>
                                <a:gd name="T89" fmla="*/ 14 h 32"/>
                                <a:gd name="T90" fmla="*/ 111 w 112"/>
                                <a:gd name="T91" fmla="*/ 10 h 32"/>
                                <a:gd name="T92" fmla="*/ 111 w 112"/>
                                <a:gd name="T93" fmla="*/ 7 h 32"/>
                                <a:gd name="T94" fmla="*/ 111 w 112"/>
                                <a:gd name="T95" fmla="*/ 3 h 32"/>
                                <a:gd name="T96" fmla="*/ 111 w 112"/>
                                <a:gd name="T97" fmla="*/ 0 h 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2" h="32">
                                  <a:moveTo>
                                    <a:pt x="111" y="0"/>
                                  </a:moveTo>
                                  <a:lnTo>
                                    <a:pt x="105" y="0"/>
                                  </a:lnTo>
                                  <a:lnTo>
                                    <a:pt x="98" y="0"/>
                                  </a:lnTo>
                                  <a:lnTo>
                                    <a:pt x="92" y="0"/>
                                  </a:lnTo>
                                  <a:lnTo>
                                    <a:pt x="85" y="0"/>
                                  </a:lnTo>
                                  <a:lnTo>
                                    <a:pt x="78" y="0"/>
                                  </a:lnTo>
                                  <a:lnTo>
                                    <a:pt x="71" y="0"/>
                                  </a:lnTo>
                                  <a:lnTo>
                                    <a:pt x="65" y="1"/>
                                  </a:lnTo>
                                  <a:lnTo>
                                    <a:pt x="58" y="1"/>
                                  </a:lnTo>
                                  <a:lnTo>
                                    <a:pt x="51" y="1"/>
                                  </a:lnTo>
                                  <a:lnTo>
                                    <a:pt x="44" y="1"/>
                                  </a:lnTo>
                                  <a:lnTo>
                                    <a:pt x="37" y="1"/>
                                  </a:lnTo>
                                  <a:lnTo>
                                    <a:pt x="30" y="1"/>
                                  </a:lnTo>
                                  <a:lnTo>
                                    <a:pt x="22" y="1"/>
                                  </a:lnTo>
                                  <a:lnTo>
                                    <a:pt x="15" y="1"/>
                                  </a:lnTo>
                                  <a:lnTo>
                                    <a:pt x="8" y="1"/>
                                  </a:lnTo>
                                  <a:lnTo>
                                    <a:pt x="0" y="1"/>
                                  </a:lnTo>
                                  <a:lnTo>
                                    <a:pt x="0" y="5"/>
                                  </a:lnTo>
                                  <a:lnTo>
                                    <a:pt x="0" y="8"/>
                                  </a:lnTo>
                                  <a:lnTo>
                                    <a:pt x="0" y="12"/>
                                  </a:lnTo>
                                  <a:lnTo>
                                    <a:pt x="1" y="16"/>
                                  </a:lnTo>
                                  <a:lnTo>
                                    <a:pt x="1" y="20"/>
                                  </a:lnTo>
                                  <a:lnTo>
                                    <a:pt x="1" y="24"/>
                                  </a:lnTo>
                                  <a:lnTo>
                                    <a:pt x="1" y="28"/>
                                  </a:lnTo>
                                  <a:lnTo>
                                    <a:pt x="1" y="32"/>
                                  </a:lnTo>
                                  <a:lnTo>
                                    <a:pt x="8" y="32"/>
                                  </a:lnTo>
                                  <a:lnTo>
                                    <a:pt x="15" y="31"/>
                                  </a:lnTo>
                                  <a:lnTo>
                                    <a:pt x="23" y="31"/>
                                  </a:lnTo>
                                  <a:lnTo>
                                    <a:pt x="30" y="31"/>
                                  </a:lnTo>
                                  <a:lnTo>
                                    <a:pt x="37" y="31"/>
                                  </a:lnTo>
                                  <a:lnTo>
                                    <a:pt x="45" y="30"/>
                                  </a:lnTo>
                                  <a:lnTo>
                                    <a:pt x="52" y="30"/>
                                  </a:lnTo>
                                  <a:lnTo>
                                    <a:pt x="59" y="30"/>
                                  </a:lnTo>
                                  <a:lnTo>
                                    <a:pt x="65" y="30"/>
                                  </a:lnTo>
                                  <a:lnTo>
                                    <a:pt x="72" y="29"/>
                                  </a:lnTo>
                                  <a:lnTo>
                                    <a:pt x="79" y="29"/>
                                  </a:lnTo>
                                  <a:lnTo>
                                    <a:pt x="86" y="29"/>
                                  </a:lnTo>
                                  <a:lnTo>
                                    <a:pt x="92" y="29"/>
                                  </a:lnTo>
                                  <a:lnTo>
                                    <a:pt x="99" y="28"/>
                                  </a:lnTo>
                                  <a:lnTo>
                                    <a:pt x="105" y="28"/>
                                  </a:lnTo>
                                  <a:lnTo>
                                    <a:pt x="112" y="28"/>
                                  </a:lnTo>
                                  <a:lnTo>
                                    <a:pt x="112" y="25"/>
                                  </a:lnTo>
                                  <a:lnTo>
                                    <a:pt x="112" y="21"/>
                                  </a:lnTo>
                                  <a:lnTo>
                                    <a:pt x="111" y="18"/>
                                  </a:lnTo>
                                  <a:lnTo>
                                    <a:pt x="111" y="14"/>
                                  </a:lnTo>
                                  <a:lnTo>
                                    <a:pt x="111" y="10"/>
                                  </a:lnTo>
                                  <a:lnTo>
                                    <a:pt x="111" y="7"/>
                                  </a:lnTo>
                                  <a:lnTo>
                                    <a:pt x="111" y="3"/>
                                  </a:lnTo>
                                  <a:lnTo>
                                    <a:pt x="111"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8" name="Freeform 3842"/>
                          <wps:cNvSpPr>
                            <a:spLocks/>
                          </wps:cNvSpPr>
                          <wps:spPr bwMode="auto">
                            <a:xfrm>
                              <a:off x="2000" y="1330"/>
                              <a:ext cx="111" cy="31"/>
                            </a:xfrm>
                            <a:custGeom>
                              <a:avLst/>
                              <a:gdLst>
                                <a:gd name="T0" fmla="*/ 111 w 111"/>
                                <a:gd name="T1" fmla="*/ 0 h 31"/>
                                <a:gd name="T2" fmla="*/ 104 w 111"/>
                                <a:gd name="T3" fmla="*/ 0 h 31"/>
                                <a:gd name="T4" fmla="*/ 98 w 111"/>
                                <a:gd name="T5" fmla="*/ 0 h 31"/>
                                <a:gd name="T6" fmla="*/ 91 w 111"/>
                                <a:gd name="T7" fmla="*/ 1 h 31"/>
                                <a:gd name="T8" fmla="*/ 84 w 111"/>
                                <a:gd name="T9" fmla="*/ 1 h 31"/>
                                <a:gd name="T10" fmla="*/ 78 w 111"/>
                                <a:gd name="T11" fmla="*/ 1 h 31"/>
                                <a:gd name="T12" fmla="*/ 71 w 111"/>
                                <a:gd name="T13" fmla="*/ 2 h 31"/>
                                <a:gd name="T14" fmla="*/ 64 w 111"/>
                                <a:gd name="T15" fmla="*/ 2 h 31"/>
                                <a:gd name="T16" fmla="*/ 58 w 111"/>
                                <a:gd name="T17" fmla="*/ 2 h 31"/>
                                <a:gd name="T18" fmla="*/ 50 w 111"/>
                                <a:gd name="T19" fmla="*/ 3 h 31"/>
                                <a:gd name="T20" fmla="*/ 43 w 111"/>
                                <a:gd name="T21" fmla="*/ 3 h 31"/>
                                <a:gd name="T22" fmla="*/ 36 w 111"/>
                                <a:gd name="T23" fmla="*/ 4 h 31"/>
                                <a:gd name="T24" fmla="*/ 29 w 111"/>
                                <a:gd name="T25" fmla="*/ 4 h 31"/>
                                <a:gd name="T26" fmla="*/ 21 w 111"/>
                                <a:gd name="T27" fmla="*/ 5 h 31"/>
                                <a:gd name="T28" fmla="*/ 14 w 111"/>
                                <a:gd name="T29" fmla="*/ 5 h 31"/>
                                <a:gd name="T30" fmla="*/ 7 w 111"/>
                                <a:gd name="T31" fmla="*/ 5 h 31"/>
                                <a:gd name="T32" fmla="*/ 0 w 111"/>
                                <a:gd name="T33" fmla="*/ 6 h 31"/>
                                <a:gd name="T34" fmla="*/ 0 w 111"/>
                                <a:gd name="T35" fmla="*/ 9 h 31"/>
                                <a:gd name="T36" fmla="*/ 0 w 111"/>
                                <a:gd name="T37" fmla="*/ 12 h 31"/>
                                <a:gd name="T38" fmla="*/ 0 w 111"/>
                                <a:gd name="T39" fmla="*/ 15 h 31"/>
                                <a:gd name="T40" fmla="*/ 0 w 111"/>
                                <a:gd name="T41" fmla="*/ 18 h 31"/>
                                <a:gd name="T42" fmla="*/ 0 w 111"/>
                                <a:gd name="T43" fmla="*/ 21 h 31"/>
                                <a:gd name="T44" fmla="*/ 0 w 111"/>
                                <a:gd name="T45" fmla="*/ 24 h 31"/>
                                <a:gd name="T46" fmla="*/ 0 w 111"/>
                                <a:gd name="T47" fmla="*/ 27 h 31"/>
                                <a:gd name="T48" fmla="*/ 0 w 111"/>
                                <a:gd name="T49" fmla="*/ 31 h 31"/>
                                <a:gd name="T50" fmla="*/ 7 w 111"/>
                                <a:gd name="T51" fmla="*/ 30 h 31"/>
                                <a:gd name="T52" fmla="*/ 15 w 111"/>
                                <a:gd name="T53" fmla="*/ 29 h 31"/>
                                <a:gd name="T54" fmla="*/ 22 w 111"/>
                                <a:gd name="T55" fmla="*/ 28 h 31"/>
                                <a:gd name="T56" fmla="*/ 29 w 111"/>
                                <a:gd name="T57" fmla="*/ 28 h 31"/>
                                <a:gd name="T58" fmla="*/ 36 w 111"/>
                                <a:gd name="T59" fmla="*/ 27 h 31"/>
                                <a:gd name="T60" fmla="*/ 44 w 111"/>
                                <a:gd name="T61" fmla="*/ 27 h 31"/>
                                <a:gd name="T62" fmla="*/ 51 w 111"/>
                                <a:gd name="T63" fmla="*/ 26 h 31"/>
                                <a:gd name="T64" fmla="*/ 58 w 111"/>
                                <a:gd name="T65" fmla="*/ 26 h 31"/>
                                <a:gd name="T66" fmla="*/ 65 w 111"/>
                                <a:gd name="T67" fmla="*/ 25 h 31"/>
                                <a:gd name="T68" fmla="*/ 71 w 111"/>
                                <a:gd name="T69" fmla="*/ 25 h 31"/>
                                <a:gd name="T70" fmla="*/ 78 w 111"/>
                                <a:gd name="T71" fmla="*/ 24 h 31"/>
                                <a:gd name="T72" fmla="*/ 85 w 111"/>
                                <a:gd name="T73" fmla="*/ 24 h 31"/>
                                <a:gd name="T74" fmla="*/ 91 w 111"/>
                                <a:gd name="T75" fmla="*/ 23 h 31"/>
                                <a:gd name="T76" fmla="*/ 98 w 111"/>
                                <a:gd name="T77" fmla="*/ 23 h 31"/>
                                <a:gd name="T78" fmla="*/ 104 w 111"/>
                                <a:gd name="T79" fmla="*/ 22 h 31"/>
                                <a:gd name="T80" fmla="*/ 111 w 111"/>
                                <a:gd name="T81" fmla="*/ 22 h 31"/>
                                <a:gd name="T82" fmla="*/ 111 w 111"/>
                                <a:gd name="T83" fmla="*/ 19 h 31"/>
                                <a:gd name="T84" fmla="*/ 111 w 111"/>
                                <a:gd name="T85" fmla="*/ 16 h 31"/>
                                <a:gd name="T86" fmla="*/ 111 w 111"/>
                                <a:gd name="T87" fmla="*/ 13 h 31"/>
                                <a:gd name="T88" fmla="*/ 111 w 111"/>
                                <a:gd name="T89" fmla="*/ 11 h 31"/>
                                <a:gd name="T90" fmla="*/ 111 w 111"/>
                                <a:gd name="T91" fmla="*/ 8 h 31"/>
                                <a:gd name="T92" fmla="*/ 111 w 111"/>
                                <a:gd name="T93" fmla="*/ 5 h 31"/>
                                <a:gd name="T94" fmla="*/ 111 w 111"/>
                                <a:gd name="T95" fmla="*/ 2 h 31"/>
                                <a:gd name="T96" fmla="*/ 111 w 111"/>
                                <a:gd name="T97" fmla="*/ 0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1" h="31">
                                  <a:moveTo>
                                    <a:pt x="111" y="0"/>
                                  </a:moveTo>
                                  <a:lnTo>
                                    <a:pt x="104" y="0"/>
                                  </a:lnTo>
                                  <a:lnTo>
                                    <a:pt x="98" y="0"/>
                                  </a:lnTo>
                                  <a:lnTo>
                                    <a:pt x="91" y="1"/>
                                  </a:lnTo>
                                  <a:lnTo>
                                    <a:pt x="84" y="1"/>
                                  </a:lnTo>
                                  <a:lnTo>
                                    <a:pt x="78" y="1"/>
                                  </a:lnTo>
                                  <a:lnTo>
                                    <a:pt x="71" y="2"/>
                                  </a:lnTo>
                                  <a:lnTo>
                                    <a:pt x="64" y="2"/>
                                  </a:lnTo>
                                  <a:lnTo>
                                    <a:pt x="58" y="2"/>
                                  </a:lnTo>
                                  <a:lnTo>
                                    <a:pt x="50" y="3"/>
                                  </a:lnTo>
                                  <a:lnTo>
                                    <a:pt x="43" y="3"/>
                                  </a:lnTo>
                                  <a:lnTo>
                                    <a:pt x="36" y="4"/>
                                  </a:lnTo>
                                  <a:lnTo>
                                    <a:pt x="29" y="4"/>
                                  </a:lnTo>
                                  <a:lnTo>
                                    <a:pt x="21" y="5"/>
                                  </a:lnTo>
                                  <a:lnTo>
                                    <a:pt x="14" y="5"/>
                                  </a:lnTo>
                                  <a:lnTo>
                                    <a:pt x="7" y="5"/>
                                  </a:lnTo>
                                  <a:lnTo>
                                    <a:pt x="0" y="6"/>
                                  </a:lnTo>
                                  <a:lnTo>
                                    <a:pt x="0" y="9"/>
                                  </a:lnTo>
                                  <a:lnTo>
                                    <a:pt x="0" y="12"/>
                                  </a:lnTo>
                                  <a:lnTo>
                                    <a:pt x="0" y="15"/>
                                  </a:lnTo>
                                  <a:lnTo>
                                    <a:pt x="0" y="18"/>
                                  </a:lnTo>
                                  <a:lnTo>
                                    <a:pt x="0" y="21"/>
                                  </a:lnTo>
                                  <a:lnTo>
                                    <a:pt x="0" y="24"/>
                                  </a:lnTo>
                                  <a:lnTo>
                                    <a:pt x="0" y="27"/>
                                  </a:lnTo>
                                  <a:lnTo>
                                    <a:pt x="0" y="31"/>
                                  </a:lnTo>
                                  <a:lnTo>
                                    <a:pt x="7" y="30"/>
                                  </a:lnTo>
                                  <a:lnTo>
                                    <a:pt x="15" y="29"/>
                                  </a:lnTo>
                                  <a:lnTo>
                                    <a:pt x="22" y="28"/>
                                  </a:lnTo>
                                  <a:lnTo>
                                    <a:pt x="29" y="28"/>
                                  </a:lnTo>
                                  <a:lnTo>
                                    <a:pt x="36" y="27"/>
                                  </a:lnTo>
                                  <a:lnTo>
                                    <a:pt x="44" y="27"/>
                                  </a:lnTo>
                                  <a:lnTo>
                                    <a:pt x="51" y="26"/>
                                  </a:lnTo>
                                  <a:lnTo>
                                    <a:pt x="58" y="26"/>
                                  </a:lnTo>
                                  <a:lnTo>
                                    <a:pt x="65" y="25"/>
                                  </a:lnTo>
                                  <a:lnTo>
                                    <a:pt x="71" y="25"/>
                                  </a:lnTo>
                                  <a:lnTo>
                                    <a:pt x="78" y="24"/>
                                  </a:lnTo>
                                  <a:lnTo>
                                    <a:pt x="85" y="24"/>
                                  </a:lnTo>
                                  <a:lnTo>
                                    <a:pt x="91" y="23"/>
                                  </a:lnTo>
                                  <a:lnTo>
                                    <a:pt x="98" y="23"/>
                                  </a:lnTo>
                                  <a:lnTo>
                                    <a:pt x="104" y="22"/>
                                  </a:lnTo>
                                  <a:lnTo>
                                    <a:pt x="111" y="22"/>
                                  </a:lnTo>
                                  <a:lnTo>
                                    <a:pt x="111" y="19"/>
                                  </a:lnTo>
                                  <a:lnTo>
                                    <a:pt x="111" y="16"/>
                                  </a:lnTo>
                                  <a:lnTo>
                                    <a:pt x="111" y="13"/>
                                  </a:lnTo>
                                  <a:lnTo>
                                    <a:pt x="111" y="11"/>
                                  </a:lnTo>
                                  <a:lnTo>
                                    <a:pt x="111" y="8"/>
                                  </a:lnTo>
                                  <a:lnTo>
                                    <a:pt x="111" y="5"/>
                                  </a:lnTo>
                                  <a:lnTo>
                                    <a:pt x="111" y="2"/>
                                  </a:lnTo>
                                  <a:lnTo>
                                    <a:pt x="111" y="0"/>
                                  </a:lnTo>
                                  <a:close/>
                                </a:path>
                              </a:pathLst>
                            </a:custGeom>
                            <a:solidFill>
                              <a:srgbClr val="CCC9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9" name="Freeform 3843"/>
                          <wps:cNvSpPr>
                            <a:spLocks/>
                          </wps:cNvSpPr>
                          <wps:spPr bwMode="auto">
                            <a:xfrm>
                              <a:off x="1998" y="1276"/>
                              <a:ext cx="116" cy="24"/>
                            </a:xfrm>
                            <a:custGeom>
                              <a:avLst/>
                              <a:gdLst>
                                <a:gd name="T0" fmla="*/ 116 w 116"/>
                                <a:gd name="T1" fmla="*/ 0 h 24"/>
                                <a:gd name="T2" fmla="*/ 109 w 116"/>
                                <a:gd name="T3" fmla="*/ 0 h 24"/>
                                <a:gd name="T4" fmla="*/ 103 w 116"/>
                                <a:gd name="T5" fmla="*/ 0 h 24"/>
                                <a:gd name="T6" fmla="*/ 96 w 116"/>
                                <a:gd name="T7" fmla="*/ 0 h 24"/>
                                <a:gd name="T8" fmla="*/ 89 w 116"/>
                                <a:gd name="T9" fmla="*/ 0 h 24"/>
                                <a:gd name="T10" fmla="*/ 82 w 116"/>
                                <a:gd name="T11" fmla="*/ 0 h 24"/>
                                <a:gd name="T12" fmla="*/ 75 w 116"/>
                                <a:gd name="T13" fmla="*/ 1 h 24"/>
                                <a:gd name="T14" fmla="*/ 68 w 116"/>
                                <a:gd name="T15" fmla="*/ 1 h 24"/>
                                <a:gd name="T16" fmla="*/ 61 w 116"/>
                                <a:gd name="T17" fmla="*/ 1 h 24"/>
                                <a:gd name="T18" fmla="*/ 54 w 116"/>
                                <a:gd name="T19" fmla="*/ 1 h 24"/>
                                <a:gd name="T20" fmla="*/ 46 w 116"/>
                                <a:gd name="T21" fmla="*/ 1 h 24"/>
                                <a:gd name="T22" fmla="*/ 38 w 116"/>
                                <a:gd name="T23" fmla="*/ 1 h 24"/>
                                <a:gd name="T24" fmla="*/ 31 w 116"/>
                                <a:gd name="T25" fmla="*/ 1 h 24"/>
                                <a:gd name="T26" fmla="*/ 23 w 116"/>
                                <a:gd name="T27" fmla="*/ 1 h 24"/>
                                <a:gd name="T28" fmla="*/ 16 w 116"/>
                                <a:gd name="T29" fmla="*/ 1 h 24"/>
                                <a:gd name="T30" fmla="*/ 8 w 116"/>
                                <a:gd name="T31" fmla="*/ 2 h 24"/>
                                <a:gd name="T32" fmla="*/ 0 w 116"/>
                                <a:gd name="T33" fmla="*/ 2 h 24"/>
                                <a:gd name="T34" fmla="*/ 0 w 116"/>
                                <a:gd name="T35" fmla="*/ 4 h 24"/>
                                <a:gd name="T36" fmla="*/ 0 w 116"/>
                                <a:gd name="T37" fmla="*/ 7 h 24"/>
                                <a:gd name="T38" fmla="*/ 0 w 116"/>
                                <a:gd name="T39" fmla="*/ 10 h 24"/>
                                <a:gd name="T40" fmla="*/ 1 w 116"/>
                                <a:gd name="T41" fmla="*/ 13 h 24"/>
                                <a:gd name="T42" fmla="*/ 1 w 116"/>
                                <a:gd name="T43" fmla="*/ 16 h 24"/>
                                <a:gd name="T44" fmla="*/ 1 w 116"/>
                                <a:gd name="T45" fmla="*/ 19 h 24"/>
                                <a:gd name="T46" fmla="*/ 1 w 116"/>
                                <a:gd name="T47" fmla="*/ 21 h 24"/>
                                <a:gd name="T48" fmla="*/ 1 w 116"/>
                                <a:gd name="T49" fmla="*/ 24 h 24"/>
                                <a:gd name="T50" fmla="*/ 8 w 116"/>
                                <a:gd name="T51" fmla="*/ 24 h 24"/>
                                <a:gd name="T52" fmla="*/ 16 w 116"/>
                                <a:gd name="T53" fmla="*/ 23 h 24"/>
                                <a:gd name="T54" fmla="*/ 23 w 116"/>
                                <a:gd name="T55" fmla="*/ 23 h 24"/>
                                <a:gd name="T56" fmla="*/ 31 w 116"/>
                                <a:gd name="T57" fmla="*/ 23 h 24"/>
                                <a:gd name="T58" fmla="*/ 38 w 116"/>
                                <a:gd name="T59" fmla="*/ 23 h 24"/>
                                <a:gd name="T60" fmla="*/ 46 w 116"/>
                                <a:gd name="T61" fmla="*/ 22 h 24"/>
                                <a:gd name="T62" fmla="*/ 54 w 116"/>
                                <a:gd name="T63" fmla="*/ 22 h 24"/>
                                <a:gd name="T64" fmla="*/ 61 w 116"/>
                                <a:gd name="T65" fmla="*/ 22 h 24"/>
                                <a:gd name="T66" fmla="*/ 68 w 116"/>
                                <a:gd name="T67" fmla="*/ 22 h 24"/>
                                <a:gd name="T68" fmla="*/ 75 w 116"/>
                                <a:gd name="T69" fmla="*/ 22 h 24"/>
                                <a:gd name="T70" fmla="*/ 81 w 116"/>
                                <a:gd name="T71" fmla="*/ 21 h 24"/>
                                <a:gd name="T72" fmla="*/ 88 w 116"/>
                                <a:gd name="T73" fmla="*/ 21 h 24"/>
                                <a:gd name="T74" fmla="*/ 95 w 116"/>
                                <a:gd name="T75" fmla="*/ 21 h 24"/>
                                <a:gd name="T76" fmla="*/ 102 w 116"/>
                                <a:gd name="T77" fmla="*/ 20 h 24"/>
                                <a:gd name="T78" fmla="*/ 109 w 116"/>
                                <a:gd name="T79" fmla="*/ 20 h 24"/>
                                <a:gd name="T80" fmla="*/ 116 w 116"/>
                                <a:gd name="T81" fmla="*/ 20 h 24"/>
                                <a:gd name="T82" fmla="*/ 116 w 116"/>
                                <a:gd name="T83" fmla="*/ 18 h 24"/>
                                <a:gd name="T84" fmla="*/ 116 w 116"/>
                                <a:gd name="T85" fmla="*/ 15 h 24"/>
                                <a:gd name="T86" fmla="*/ 116 w 116"/>
                                <a:gd name="T87" fmla="*/ 12 h 24"/>
                                <a:gd name="T88" fmla="*/ 116 w 116"/>
                                <a:gd name="T89" fmla="*/ 10 h 24"/>
                                <a:gd name="T90" fmla="*/ 116 w 116"/>
                                <a:gd name="T91" fmla="*/ 7 h 24"/>
                                <a:gd name="T92" fmla="*/ 116 w 116"/>
                                <a:gd name="T93" fmla="*/ 5 h 24"/>
                                <a:gd name="T94" fmla="*/ 116 w 116"/>
                                <a:gd name="T95" fmla="*/ 2 h 24"/>
                                <a:gd name="T96" fmla="*/ 116 w 116"/>
                                <a:gd name="T97"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6" h="24">
                                  <a:moveTo>
                                    <a:pt x="116" y="0"/>
                                  </a:moveTo>
                                  <a:lnTo>
                                    <a:pt x="109" y="0"/>
                                  </a:lnTo>
                                  <a:lnTo>
                                    <a:pt x="103" y="0"/>
                                  </a:lnTo>
                                  <a:lnTo>
                                    <a:pt x="96" y="0"/>
                                  </a:lnTo>
                                  <a:lnTo>
                                    <a:pt x="89" y="0"/>
                                  </a:lnTo>
                                  <a:lnTo>
                                    <a:pt x="82" y="0"/>
                                  </a:lnTo>
                                  <a:lnTo>
                                    <a:pt x="75" y="1"/>
                                  </a:lnTo>
                                  <a:lnTo>
                                    <a:pt x="68" y="1"/>
                                  </a:lnTo>
                                  <a:lnTo>
                                    <a:pt x="61" y="1"/>
                                  </a:lnTo>
                                  <a:lnTo>
                                    <a:pt x="54" y="1"/>
                                  </a:lnTo>
                                  <a:lnTo>
                                    <a:pt x="46" y="1"/>
                                  </a:lnTo>
                                  <a:lnTo>
                                    <a:pt x="38" y="1"/>
                                  </a:lnTo>
                                  <a:lnTo>
                                    <a:pt x="31" y="1"/>
                                  </a:lnTo>
                                  <a:lnTo>
                                    <a:pt x="23" y="1"/>
                                  </a:lnTo>
                                  <a:lnTo>
                                    <a:pt x="16" y="1"/>
                                  </a:lnTo>
                                  <a:lnTo>
                                    <a:pt x="8" y="2"/>
                                  </a:lnTo>
                                  <a:lnTo>
                                    <a:pt x="0" y="2"/>
                                  </a:lnTo>
                                  <a:lnTo>
                                    <a:pt x="0" y="4"/>
                                  </a:lnTo>
                                  <a:lnTo>
                                    <a:pt x="0" y="7"/>
                                  </a:lnTo>
                                  <a:lnTo>
                                    <a:pt x="0" y="10"/>
                                  </a:lnTo>
                                  <a:lnTo>
                                    <a:pt x="1" y="13"/>
                                  </a:lnTo>
                                  <a:lnTo>
                                    <a:pt x="1" y="16"/>
                                  </a:lnTo>
                                  <a:lnTo>
                                    <a:pt x="1" y="19"/>
                                  </a:lnTo>
                                  <a:lnTo>
                                    <a:pt x="1" y="21"/>
                                  </a:lnTo>
                                  <a:lnTo>
                                    <a:pt x="1" y="24"/>
                                  </a:lnTo>
                                  <a:lnTo>
                                    <a:pt x="8" y="24"/>
                                  </a:lnTo>
                                  <a:lnTo>
                                    <a:pt x="16" y="23"/>
                                  </a:lnTo>
                                  <a:lnTo>
                                    <a:pt x="23" y="23"/>
                                  </a:lnTo>
                                  <a:lnTo>
                                    <a:pt x="31" y="23"/>
                                  </a:lnTo>
                                  <a:lnTo>
                                    <a:pt x="38" y="23"/>
                                  </a:lnTo>
                                  <a:lnTo>
                                    <a:pt x="46" y="22"/>
                                  </a:lnTo>
                                  <a:lnTo>
                                    <a:pt x="54" y="22"/>
                                  </a:lnTo>
                                  <a:lnTo>
                                    <a:pt x="61" y="22"/>
                                  </a:lnTo>
                                  <a:lnTo>
                                    <a:pt x="68" y="22"/>
                                  </a:lnTo>
                                  <a:lnTo>
                                    <a:pt x="75" y="22"/>
                                  </a:lnTo>
                                  <a:lnTo>
                                    <a:pt x="81" y="21"/>
                                  </a:lnTo>
                                  <a:lnTo>
                                    <a:pt x="88" y="21"/>
                                  </a:lnTo>
                                  <a:lnTo>
                                    <a:pt x="95" y="21"/>
                                  </a:lnTo>
                                  <a:lnTo>
                                    <a:pt x="102" y="20"/>
                                  </a:lnTo>
                                  <a:lnTo>
                                    <a:pt x="109" y="20"/>
                                  </a:lnTo>
                                  <a:lnTo>
                                    <a:pt x="116" y="20"/>
                                  </a:lnTo>
                                  <a:lnTo>
                                    <a:pt x="116" y="18"/>
                                  </a:lnTo>
                                  <a:lnTo>
                                    <a:pt x="116" y="15"/>
                                  </a:lnTo>
                                  <a:lnTo>
                                    <a:pt x="116" y="12"/>
                                  </a:lnTo>
                                  <a:lnTo>
                                    <a:pt x="116" y="10"/>
                                  </a:lnTo>
                                  <a:lnTo>
                                    <a:pt x="116" y="7"/>
                                  </a:lnTo>
                                  <a:lnTo>
                                    <a:pt x="116" y="5"/>
                                  </a:lnTo>
                                  <a:lnTo>
                                    <a:pt x="116" y="2"/>
                                  </a:lnTo>
                                  <a:lnTo>
                                    <a:pt x="116" y="0"/>
                                  </a:lnTo>
                                  <a:close/>
                                </a:path>
                              </a:pathLst>
                            </a:custGeom>
                            <a:solidFill>
                              <a:srgbClr val="B3B0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0" name="Freeform 3844"/>
                          <wps:cNvSpPr>
                            <a:spLocks/>
                          </wps:cNvSpPr>
                          <wps:spPr bwMode="auto">
                            <a:xfrm>
                              <a:off x="1998" y="1278"/>
                              <a:ext cx="116" cy="10"/>
                            </a:xfrm>
                            <a:custGeom>
                              <a:avLst/>
                              <a:gdLst>
                                <a:gd name="T0" fmla="*/ 116 w 116"/>
                                <a:gd name="T1" fmla="*/ 0 h 10"/>
                                <a:gd name="T2" fmla="*/ 109 w 116"/>
                                <a:gd name="T3" fmla="*/ 0 h 10"/>
                                <a:gd name="T4" fmla="*/ 103 w 116"/>
                                <a:gd name="T5" fmla="*/ 0 h 10"/>
                                <a:gd name="T6" fmla="*/ 96 w 116"/>
                                <a:gd name="T7" fmla="*/ 0 h 10"/>
                                <a:gd name="T8" fmla="*/ 89 w 116"/>
                                <a:gd name="T9" fmla="*/ 0 h 10"/>
                                <a:gd name="T10" fmla="*/ 82 w 116"/>
                                <a:gd name="T11" fmla="*/ 0 h 10"/>
                                <a:gd name="T12" fmla="*/ 75 w 116"/>
                                <a:gd name="T13" fmla="*/ 0 h 10"/>
                                <a:gd name="T14" fmla="*/ 68 w 116"/>
                                <a:gd name="T15" fmla="*/ 0 h 10"/>
                                <a:gd name="T16" fmla="*/ 61 w 116"/>
                                <a:gd name="T17" fmla="*/ 0 h 10"/>
                                <a:gd name="T18" fmla="*/ 54 w 116"/>
                                <a:gd name="T19" fmla="*/ 0 h 10"/>
                                <a:gd name="T20" fmla="*/ 46 w 116"/>
                                <a:gd name="T21" fmla="*/ 0 h 10"/>
                                <a:gd name="T22" fmla="*/ 38 w 116"/>
                                <a:gd name="T23" fmla="*/ 0 h 10"/>
                                <a:gd name="T24" fmla="*/ 31 w 116"/>
                                <a:gd name="T25" fmla="*/ 1 h 10"/>
                                <a:gd name="T26" fmla="*/ 23 w 116"/>
                                <a:gd name="T27" fmla="*/ 1 h 10"/>
                                <a:gd name="T28" fmla="*/ 16 w 116"/>
                                <a:gd name="T29" fmla="*/ 1 h 10"/>
                                <a:gd name="T30" fmla="*/ 8 w 116"/>
                                <a:gd name="T31" fmla="*/ 1 h 10"/>
                                <a:gd name="T32" fmla="*/ 0 w 116"/>
                                <a:gd name="T33" fmla="*/ 1 h 10"/>
                                <a:gd name="T34" fmla="*/ 0 w 116"/>
                                <a:gd name="T35" fmla="*/ 3 h 10"/>
                                <a:gd name="T36" fmla="*/ 0 w 116"/>
                                <a:gd name="T37" fmla="*/ 5 h 10"/>
                                <a:gd name="T38" fmla="*/ 0 w 116"/>
                                <a:gd name="T39" fmla="*/ 7 h 10"/>
                                <a:gd name="T40" fmla="*/ 1 w 116"/>
                                <a:gd name="T41" fmla="*/ 10 h 10"/>
                                <a:gd name="T42" fmla="*/ 8 w 116"/>
                                <a:gd name="T43" fmla="*/ 9 h 10"/>
                                <a:gd name="T44" fmla="*/ 16 w 116"/>
                                <a:gd name="T45" fmla="*/ 9 h 10"/>
                                <a:gd name="T46" fmla="*/ 23 w 116"/>
                                <a:gd name="T47" fmla="*/ 9 h 10"/>
                                <a:gd name="T48" fmla="*/ 31 w 116"/>
                                <a:gd name="T49" fmla="*/ 9 h 10"/>
                                <a:gd name="T50" fmla="*/ 38 w 116"/>
                                <a:gd name="T51" fmla="*/ 8 h 10"/>
                                <a:gd name="T52" fmla="*/ 46 w 116"/>
                                <a:gd name="T53" fmla="*/ 8 h 10"/>
                                <a:gd name="T54" fmla="*/ 54 w 116"/>
                                <a:gd name="T55" fmla="*/ 8 h 10"/>
                                <a:gd name="T56" fmla="*/ 61 w 116"/>
                                <a:gd name="T57" fmla="*/ 8 h 10"/>
                                <a:gd name="T58" fmla="*/ 68 w 116"/>
                                <a:gd name="T59" fmla="*/ 8 h 10"/>
                                <a:gd name="T60" fmla="*/ 75 w 116"/>
                                <a:gd name="T61" fmla="*/ 8 h 10"/>
                                <a:gd name="T62" fmla="*/ 82 w 116"/>
                                <a:gd name="T63" fmla="*/ 8 h 10"/>
                                <a:gd name="T64" fmla="*/ 89 w 116"/>
                                <a:gd name="T65" fmla="*/ 8 h 10"/>
                                <a:gd name="T66" fmla="*/ 96 w 116"/>
                                <a:gd name="T67" fmla="*/ 7 h 10"/>
                                <a:gd name="T68" fmla="*/ 103 w 116"/>
                                <a:gd name="T69" fmla="*/ 7 h 10"/>
                                <a:gd name="T70" fmla="*/ 109 w 116"/>
                                <a:gd name="T71" fmla="*/ 7 h 10"/>
                                <a:gd name="T72" fmla="*/ 116 w 116"/>
                                <a:gd name="T73" fmla="*/ 7 h 10"/>
                                <a:gd name="T74" fmla="*/ 116 w 116"/>
                                <a:gd name="T75" fmla="*/ 5 h 10"/>
                                <a:gd name="T76" fmla="*/ 116 w 116"/>
                                <a:gd name="T77" fmla="*/ 3 h 10"/>
                                <a:gd name="T78" fmla="*/ 116 w 116"/>
                                <a:gd name="T79" fmla="*/ 1 h 10"/>
                                <a:gd name="T80" fmla="*/ 116 w 116"/>
                                <a:gd name="T81"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6" h="10">
                                  <a:moveTo>
                                    <a:pt x="116" y="0"/>
                                  </a:moveTo>
                                  <a:lnTo>
                                    <a:pt x="109" y="0"/>
                                  </a:lnTo>
                                  <a:lnTo>
                                    <a:pt x="103" y="0"/>
                                  </a:lnTo>
                                  <a:lnTo>
                                    <a:pt x="96" y="0"/>
                                  </a:lnTo>
                                  <a:lnTo>
                                    <a:pt x="89" y="0"/>
                                  </a:lnTo>
                                  <a:lnTo>
                                    <a:pt x="82" y="0"/>
                                  </a:lnTo>
                                  <a:lnTo>
                                    <a:pt x="75" y="0"/>
                                  </a:lnTo>
                                  <a:lnTo>
                                    <a:pt x="68" y="0"/>
                                  </a:lnTo>
                                  <a:lnTo>
                                    <a:pt x="61" y="0"/>
                                  </a:lnTo>
                                  <a:lnTo>
                                    <a:pt x="54" y="0"/>
                                  </a:lnTo>
                                  <a:lnTo>
                                    <a:pt x="46" y="0"/>
                                  </a:lnTo>
                                  <a:lnTo>
                                    <a:pt x="38" y="0"/>
                                  </a:lnTo>
                                  <a:lnTo>
                                    <a:pt x="31" y="1"/>
                                  </a:lnTo>
                                  <a:lnTo>
                                    <a:pt x="23" y="1"/>
                                  </a:lnTo>
                                  <a:lnTo>
                                    <a:pt x="16" y="1"/>
                                  </a:lnTo>
                                  <a:lnTo>
                                    <a:pt x="8" y="1"/>
                                  </a:lnTo>
                                  <a:lnTo>
                                    <a:pt x="0" y="1"/>
                                  </a:lnTo>
                                  <a:lnTo>
                                    <a:pt x="0" y="3"/>
                                  </a:lnTo>
                                  <a:lnTo>
                                    <a:pt x="0" y="5"/>
                                  </a:lnTo>
                                  <a:lnTo>
                                    <a:pt x="0" y="7"/>
                                  </a:lnTo>
                                  <a:lnTo>
                                    <a:pt x="1" y="10"/>
                                  </a:lnTo>
                                  <a:lnTo>
                                    <a:pt x="8" y="9"/>
                                  </a:lnTo>
                                  <a:lnTo>
                                    <a:pt x="16" y="9"/>
                                  </a:lnTo>
                                  <a:lnTo>
                                    <a:pt x="23" y="9"/>
                                  </a:lnTo>
                                  <a:lnTo>
                                    <a:pt x="31" y="9"/>
                                  </a:lnTo>
                                  <a:lnTo>
                                    <a:pt x="38" y="8"/>
                                  </a:lnTo>
                                  <a:lnTo>
                                    <a:pt x="46" y="8"/>
                                  </a:lnTo>
                                  <a:lnTo>
                                    <a:pt x="54" y="8"/>
                                  </a:lnTo>
                                  <a:lnTo>
                                    <a:pt x="61" y="8"/>
                                  </a:lnTo>
                                  <a:lnTo>
                                    <a:pt x="68" y="8"/>
                                  </a:lnTo>
                                  <a:lnTo>
                                    <a:pt x="75" y="8"/>
                                  </a:lnTo>
                                  <a:lnTo>
                                    <a:pt x="82" y="8"/>
                                  </a:lnTo>
                                  <a:lnTo>
                                    <a:pt x="89" y="8"/>
                                  </a:lnTo>
                                  <a:lnTo>
                                    <a:pt x="96" y="7"/>
                                  </a:lnTo>
                                  <a:lnTo>
                                    <a:pt x="103" y="7"/>
                                  </a:lnTo>
                                  <a:lnTo>
                                    <a:pt x="109" y="7"/>
                                  </a:lnTo>
                                  <a:lnTo>
                                    <a:pt x="116" y="7"/>
                                  </a:lnTo>
                                  <a:lnTo>
                                    <a:pt x="116" y="5"/>
                                  </a:lnTo>
                                  <a:lnTo>
                                    <a:pt x="116" y="3"/>
                                  </a:lnTo>
                                  <a:lnTo>
                                    <a:pt x="116" y="1"/>
                                  </a:lnTo>
                                  <a:lnTo>
                                    <a:pt x="116" y="0"/>
                                  </a:lnTo>
                                  <a:close/>
                                </a:path>
                              </a:pathLst>
                            </a:custGeom>
                            <a:solidFill>
                              <a:srgbClr val="D9D9D4"/>
                            </a:solidFill>
                            <a:ln w="0">
                              <a:solidFill>
                                <a:srgbClr val="B8B8B8"/>
                              </a:solidFill>
                              <a:prstDash val="solid"/>
                              <a:round/>
                              <a:headEnd/>
                              <a:tailEnd/>
                            </a:ln>
                          </wps:spPr>
                          <wps:bodyPr rot="0" vert="horz" wrap="square" lIns="91440" tIns="45720" rIns="91440" bIns="45720" anchor="t" anchorCtr="0" upright="1">
                            <a:noAutofit/>
                          </wps:bodyPr>
                        </wps:wsp>
                        <wps:wsp>
                          <wps:cNvPr id="3711" name="Freeform 3845"/>
                          <wps:cNvSpPr>
                            <a:spLocks/>
                          </wps:cNvSpPr>
                          <wps:spPr bwMode="auto">
                            <a:xfrm>
                              <a:off x="1990" y="786"/>
                              <a:ext cx="117" cy="57"/>
                            </a:xfrm>
                            <a:custGeom>
                              <a:avLst/>
                              <a:gdLst>
                                <a:gd name="T0" fmla="*/ 112 w 117"/>
                                <a:gd name="T1" fmla="*/ 41 h 57"/>
                                <a:gd name="T2" fmla="*/ 112 w 117"/>
                                <a:gd name="T3" fmla="*/ 47 h 57"/>
                                <a:gd name="T4" fmla="*/ 110 w 117"/>
                                <a:gd name="T5" fmla="*/ 47 h 57"/>
                                <a:gd name="T6" fmla="*/ 107 w 117"/>
                                <a:gd name="T7" fmla="*/ 45 h 57"/>
                                <a:gd name="T8" fmla="*/ 107 w 117"/>
                                <a:gd name="T9" fmla="*/ 39 h 57"/>
                                <a:gd name="T10" fmla="*/ 102 w 117"/>
                                <a:gd name="T11" fmla="*/ 39 h 57"/>
                                <a:gd name="T12" fmla="*/ 102 w 117"/>
                                <a:gd name="T13" fmla="*/ 45 h 57"/>
                                <a:gd name="T14" fmla="*/ 98 w 117"/>
                                <a:gd name="T15" fmla="*/ 43 h 57"/>
                                <a:gd name="T16" fmla="*/ 96 w 117"/>
                                <a:gd name="T17" fmla="*/ 39 h 57"/>
                                <a:gd name="T18" fmla="*/ 94 w 117"/>
                                <a:gd name="T19" fmla="*/ 34 h 57"/>
                                <a:gd name="T20" fmla="*/ 92 w 117"/>
                                <a:gd name="T21" fmla="*/ 37 h 57"/>
                                <a:gd name="T22" fmla="*/ 90 w 117"/>
                                <a:gd name="T23" fmla="*/ 40 h 57"/>
                                <a:gd name="T24" fmla="*/ 86 w 117"/>
                                <a:gd name="T25" fmla="*/ 39 h 57"/>
                                <a:gd name="T26" fmla="*/ 86 w 117"/>
                                <a:gd name="T27" fmla="*/ 33 h 57"/>
                                <a:gd name="T28" fmla="*/ 84 w 117"/>
                                <a:gd name="T29" fmla="*/ 30 h 57"/>
                                <a:gd name="T30" fmla="*/ 81 w 117"/>
                                <a:gd name="T31" fmla="*/ 31 h 57"/>
                                <a:gd name="T32" fmla="*/ 82 w 117"/>
                                <a:gd name="T33" fmla="*/ 37 h 57"/>
                                <a:gd name="T34" fmla="*/ 77 w 117"/>
                                <a:gd name="T35" fmla="*/ 35 h 57"/>
                                <a:gd name="T36" fmla="*/ 76 w 117"/>
                                <a:gd name="T37" fmla="*/ 31 h 57"/>
                                <a:gd name="T38" fmla="*/ 73 w 117"/>
                                <a:gd name="T39" fmla="*/ 26 h 57"/>
                                <a:gd name="T40" fmla="*/ 71 w 117"/>
                                <a:gd name="T41" fmla="*/ 29 h 57"/>
                                <a:gd name="T42" fmla="*/ 69 w 117"/>
                                <a:gd name="T43" fmla="*/ 32 h 57"/>
                                <a:gd name="T44" fmla="*/ 65 w 117"/>
                                <a:gd name="T45" fmla="*/ 31 h 57"/>
                                <a:gd name="T46" fmla="*/ 65 w 117"/>
                                <a:gd name="T47" fmla="*/ 25 h 57"/>
                                <a:gd name="T48" fmla="*/ 62 w 117"/>
                                <a:gd name="T49" fmla="*/ 22 h 57"/>
                                <a:gd name="T50" fmla="*/ 60 w 117"/>
                                <a:gd name="T51" fmla="*/ 23 h 57"/>
                                <a:gd name="T52" fmla="*/ 60 w 117"/>
                                <a:gd name="T53" fmla="*/ 30 h 57"/>
                                <a:gd name="T54" fmla="*/ 56 w 117"/>
                                <a:gd name="T55" fmla="*/ 28 h 57"/>
                                <a:gd name="T56" fmla="*/ 54 w 117"/>
                                <a:gd name="T57" fmla="*/ 23 h 57"/>
                                <a:gd name="T58" fmla="*/ 53 w 117"/>
                                <a:gd name="T59" fmla="*/ 18 h 57"/>
                                <a:gd name="T60" fmla="*/ 49 w 117"/>
                                <a:gd name="T61" fmla="*/ 17 h 57"/>
                                <a:gd name="T62" fmla="*/ 49 w 117"/>
                                <a:gd name="T63" fmla="*/ 23 h 57"/>
                                <a:gd name="T64" fmla="*/ 46 w 117"/>
                                <a:gd name="T65" fmla="*/ 24 h 57"/>
                                <a:gd name="T66" fmla="*/ 43 w 117"/>
                                <a:gd name="T67" fmla="*/ 21 h 57"/>
                                <a:gd name="T68" fmla="*/ 43 w 117"/>
                                <a:gd name="T69" fmla="*/ 15 h 57"/>
                                <a:gd name="T70" fmla="*/ 39 w 117"/>
                                <a:gd name="T71" fmla="*/ 13 h 57"/>
                                <a:gd name="T72" fmla="*/ 38 w 117"/>
                                <a:gd name="T73" fmla="*/ 17 h 57"/>
                                <a:gd name="T74" fmla="*/ 36 w 117"/>
                                <a:gd name="T75" fmla="*/ 20 h 57"/>
                                <a:gd name="T76" fmla="*/ 32 w 117"/>
                                <a:gd name="T77" fmla="*/ 19 h 57"/>
                                <a:gd name="T78" fmla="*/ 32 w 117"/>
                                <a:gd name="T79" fmla="*/ 13 h 57"/>
                                <a:gd name="T80" fmla="*/ 29 w 117"/>
                                <a:gd name="T81" fmla="*/ 10 h 57"/>
                                <a:gd name="T82" fmla="*/ 26 w 117"/>
                                <a:gd name="T83" fmla="*/ 11 h 57"/>
                                <a:gd name="T84" fmla="*/ 27 w 117"/>
                                <a:gd name="T85" fmla="*/ 17 h 57"/>
                                <a:gd name="T86" fmla="*/ 22 w 117"/>
                                <a:gd name="T87" fmla="*/ 15 h 57"/>
                                <a:gd name="T88" fmla="*/ 20 w 117"/>
                                <a:gd name="T89" fmla="*/ 11 h 57"/>
                                <a:gd name="T90" fmla="*/ 18 w 117"/>
                                <a:gd name="T91" fmla="*/ 6 h 57"/>
                                <a:gd name="T92" fmla="*/ 15 w 117"/>
                                <a:gd name="T93" fmla="*/ 9 h 57"/>
                                <a:gd name="T94" fmla="*/ 13 w 117"/>
                                <a:gd name="T95" fmla="*/ 12 h 57"/>
                                <a:gd name="T96" fmla="*/ 9 w 117"/>
                                <a:gd name="T97" fmla="*/ 11 h 57"/>
                                <a:gd name="T98" fmla="*/ 9 w 117"/>
                                <a:gd name="T99" fmla="*/ 4 h 57"/>
                                <a:gd name="T100" fmla="*/ 6 w 117"/>
                                <a:gd name="T101" fmla="*/ 1 h 57"/>
                                <a:gd name="T102" fmla="*/ 3 w 117"/>
                                <a:gd name="T103" fmla="*/ 2 h 57"/>
                                <a:gd name="T104" fmla="*/ 3 w 117"/>
                                <a:gd name="T105" fmla="*/ 9 h 57"/>
                                <a:gd name="T106" fmla="*/ 0 w 117"/>
                                <a:gd name="T107" fmla="*/ 9 h 57"/>
                                <a:gd name="T108" fmla="*/ 0 w 117"/>
                                <a:gd name="T109" fmla="*/ 15 h 57"/>
                                <a:gd name="T110" fmla="*/ 23 w 117"/>
                                <a:gd name="T111" fmla="*/ 23 h 57"/>
                                <a:gd name="T112" fmla="*/ 46 w 117"/>
                                <a:gd name="T113" fmla="*/ 31 h 57"/>
                                <a:gd name="T114" fmla="*/ 68 w 117"/>
                                <a:gd name="T115" fmla="*/ 39 h 57"/>
                                <a:gd name="T116" fmla="*/ 89 w 117"/>
                                <a:gd name="T117" fmla="*/ 47 h 57"/>
                                <a:gd name="T118" fmla="*/ 110 w 117"/>
                                <a:gd name="T119" fmla="*/ 54 h 57"/>
                                <a:gd name="T120" fmla="*/ 117 w 117"/>
                                <a:gd name="T121" fmla="*/ 53 h 57"/>
                                <a:gd name="T122" fmla="*/ 117 w 117"/>
                                <a:gd name="T123" fmla="*/ 46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17" h="57">
                                  <a:moveTo>
                                    <a:pt x="117" y="43"/>
                                  </a:moveTo>
                                  <a:lnTo>
                                    <a:pt x="115" y="42"/>
                                  </a:lnTo>
                                  <a:lnTo>
                                    <a:pt x="112" y="41"/>
                                  </a:lnTo>
                                  <a:lnTo>
                                    <a:pt x="112" y="43"/>
                                  </a:lnTo>
                                  <a:lnTo>
                                    <a:pt x="112" y="45"/>
                                  </a:lnTo>
                                  <a:lnTo>
                                    <a:pt x="112" y="47"/>
                                  </a:lnTo>
                                  <a:lnTo>
                                    <a:pt x="112" y="49"/>
                                  </a:lnTo>
                                  <a:lnTo>
                                    <a:pt x="111" y="48"/>
                                  </a:lnTo>
                                  <a:lnTo>
                                    <a:pt x="110" y="47"/>
                                  </a:lnTo>
                                  <a:lnTo>
                                    <a:pt x="108" y="47"/>
                                  </a:lnTo>
                                  <a:lnTo>
                                    <a:pt x="107" y="47"/>
                                  </a:lnTo>
                                  <a:lnTo>
                                    <a:pt x="107" y="45"/>
                                  </a:lnTo>
                                  <a:lnTo>
                                    <a:pt x="107" y="43"/>
                                  </a:lnTo>
                                  <a:lnTo>
                                    <a:pt x="107" y="41"/>
                                  </a:lnTo>
                                  <a:lnTo>
                                    <a:pt x="107" y="39"/>
                                  </a:lnTo>
                                  <a:lnTo>
                                    <a:pt x="104" y="38"/>
                                  </a:lnTo>
                                  <a:lnTo>
                                    <a:pt x="102" y="37"/>
                                  </a:lnTo>
                                  <a:lnTo>
                                    <a:pt x="102" y="39"/>
                                  </a:lnTo>
                                  <a:lnTo>
                                    <a:pt x="102" y="41"/>
                                  </a:lnTo>
                                  <a:lnTo>
                                    <a:pt x="102" y="43"/>
                                  </a:lnTo>
                                  <a:lnTo>
                                    <a:pt x="102" y="45"/>
                                  </a:lnTo>
                                  <a:lnTo>
                                    <a:pt x="101" y="44"/>
                                  </a:lnTo>
                                  <a:lnTo>
                                    <a:pt x="99" y="44"/>
                                  </a:lnTo>
                                  <a:lnTo>
                                    <a:pt x="98" y="43"/>
                                  </a:lnTo>
                                  <a:lnTo>
                                    <a:pt x="97" y="43"/>
                                  </a:lnTo>
                                  <a:lnTo>
                                    <a:pt x="96" y="41"/>
                                  </a:lnTo>
                                  <a:lnTo>
                                    <a:pt x="96" y="39"/>
                                  </a:lnTo>
                                  <a:lnTo>
                                    <a:pt x="96" y="37"/>
                                  </a:lnTo>
                                  <a:lnTo>
                                    <a:pt x="96" y="35"/>
                                  </a:lnTo>
                                  <a:lnTo>
                                    <a:pt x="94" y="34"/>
                                  </a:lnTo>
                                  <a:lnTo>
                                    <a:pt x="92" y="33"/>
                                  </a:lnTo>
                                  <a:lnTo>
                                    <a:pt x="92" y="35"/>
                                  </a:lnTo>
                                  <a:lnTo>
                                    <a:pt x="92" y="37"/>
                                  </a:lnTo>
                                  <a:lnTo>
                                    <a:pt x="92" y="39"/>
                                  </a:lnTo>
                                  <a:lnTo>
                                    <a:pt x="92" y="41"/>
                                  </a:lnTo>
                                  <a:lnTo>
                                    <a:pt x="90" y="40"/>
                                  </a:lnTo>
                                  <a:lnTo>
                                    <a:pt x="89" y="40"/>
                                  </a:lnTo>
                                  <a:lnTo>
                                    <a:pt x="88" y="39"/>
                                  </a:lnTo>
                                  <a:lnTo>
                                    <a:pt x="86" y="39"/>
                                  </a:lnTo>
                                  <a:lnTo>
                                    <a:pt x="86" y="37"/>
                                  </a:lnTo>
                                  <a:lnTo>
                                    <a:pt x="86" y="35"/>
                                  </a:lnTo>
                                  <a:lnTo>
                                    <a:pt x="86" y="33"/>
                                  </a:lnTo>
                                  <a:lnTo>
                                    <a:pt x="86" y="31"/>
                                  </a:lnTo>
                                  <a:lnTo>
                                    <a:pt x="85" y="31"/>
                                  </a:lnTo>
                                  <a:lnTo>
                                    <a:pt x="84" y="30"/>
                                  </a:lnTo>
                                  <a:lnTo>
                                    <a:pt x="82" y="30"/>
                                  </a:lnTo>
                                  <a:lnTo>
                                    <a:pt x="81" y="30"/>
                                  </a:lnTo>
                                  <a:lnTo>
                                    <a:pt x="81" y="31"/>
                                  </a:lnTo>
                                  <a:lnTo>
                                    <a:pt x="81" y="33"/>
                                  </a:lnTo>
                                  <a:lnTo>
                                    <a:pt x="81" y="35"/>
                                  </a:lnTo>
                                  <a:lnTo>
                                    <a:pt x="82" y="37"/>
                                  </a:lnTo>
                                  <a:lnTo>
                                    <a:pt x="80" y="37"/>
                                  </a:lnTo>
                                  <a:lnTo>
                                    <a:pt x="79" y="36"/>
                                  </a:lnTo>
                                  <a:lnTo>
                                    <a:pt x="77" y="35"/>
                                  </a:lnTo>
                                  <a:lnTo>
                                    <a:pt x="76" y="35"/>
                                  </a:lnTo>
                                  <a:lnTo>
                                    <a:pt x="76" y="33"/>
                                  </a:lnTo>
                                  <a:lnTo>
                                    <a:pt x="76" y="31"/>
                                  </a:lnTo>
                                  <a:lnTo>
                                    <a:pt x="76" y="29"/>
                                  </a:lnTo>
                                  <a:lnTo>
                                    <a:pt x="76" y="27"/>
                                  </a:lnTo>
                                  <a:lnTo>
                                    <a:pt x="73" y="26"/>
                                  </a:lnTo>
                                  <a:lnTo>
                                    <a:pt x="71" y="25"/>
                                  </a:lnTo>
                                  <a:lnTo>
                                    <a:pt x="71" y="27"/>
                                  </a:lnTo>
                                  <a:lnTo>
                                    <a:pt x="71" y="29"/>
                                  </a:lnTo>
                                  <a:lnTo>
                                    <a:pt x="71" y="31"/>
                                  </a:lnTo>
                                  <a:lnTo>
                                    <a:pt x="71" y="33"/>
                                  </a:lnTo>
                                  <a:lnTo>
                                    <a:pt x="69" y="32"/>
                                  </a:lnTo>
                                  <a:lnTo>
                                    <a:pt x="68" y="32"/>
                                  </a:lnTo>
                                  <a:lnTo>
                                    <a:pt x="66" y="32"/>
                                  </a:lnTo>
                                  <a:lnTo>
                                    <a:pt x="65" y="31"/>
                                  </a:lnTo>
                                  <a:lnTo>
                                    <a:pt x="65" y="29"/>
                                  </a:lnTo>
                                  <a:lnTo>
                                    <a:pt x="65" y="27"/>
                                  </a:lnTo>
                                  <a:lnTo>
                                    <a:pt x="65" y="25"/>
                                  </a:lnTo>
                                  <a:lnTo>
                                    <a:pt x="65" y="23"/>
                                  </a:lnTo>
                                  <a:lnTo>
                                    <a:pt x="64" y="22"/>
                                  </a:lnTo>
                                  <a:lnTo>
                                    <a:pt x="62" y="22"/>
                                  </a:lnTo>
                                  <a:lnTo>
                                    <a:pt x="61" y="22"/>
                                  </a:lnTo>
                                  <a:lnTo>
                                    <a:pt x="60" y="21"/>
                                  </a:lnTo>
                                  <a:lnTo>
                                    <a:pt x="60" y="23"/>
                                  </a:lnTo>
                                  <a:lnTo>
                                    <a:pt x="60" y="25"/>
                                  </a:lnTo>
                                  <a:lnTo>
                                    <a:pt x="60" y="27"/>
                                  </a:lnTo>
                                  <a:lnTo>
                                    <a:pt x="60" y="30"/>
                                  </a:lnTo>
                                  <a:lnTo>
                                    <a:pt x="59" y="29"/>
                                  </a:lnTo>
                                  <a:lnTo>
                                    <a:pt x="57" y="28"/>
                                  </a:lnTo>
                                  <a:lnTo>
                                    <a:pt x="56" y="28"/>
                                  </a:lnTo>
                                  <a:lnTo>
                                    <a:pt x="54" y="27"/>
                                  </a:lnTo>
                                  <a:lnTo>
                                    <a:pt x="54" y="25"/>
                                  </a:lnTo>
                                  <a:lnTo>
                                    <a:pt x="54" y="23"/>
                                  </a:lnTo>
                                  <a:lnTo>
                                    <a:pt x="54" y="21"/>
                                  </a:lnTo>
                                  <a:lnTo>
                                    <a:pt x="54" y="19"/>
                                  </a:lnTo>
                                  <a:lnTo>
                                    <a:pt x="53" y="18"/>
                                  </a:lnTo>
                                  <a:lnTo>
                                    <a:pt x="51" y="18"/>
                                  </a:lnTo>
                                  <a:lnTo>
                                    <a:pt x="50" y="17"/>
                                  </a:lnTo>
                                  <a:lnTo>
                                    <a:pt x="49" y="17"/>
                                  </a:lnTo>
                                  <a:lnTo>
                                    <a:pt x="49" y="19"/>
                                  </a:lnTo>
                                  <a:lnTo>
                                    <a:pt x="49" y="21"/>
                                  </a:lnTo>
                                  <a:lnTo>
                                    <a:pt x="49" y="23"/>
                                  </a:lnTo>
                                  <a:lnTo>
                                    <a:pt x="49" y="25"/>
                                  </a:lnTo>
                                  <a:lnTo>
                                    <a:pt x="48" y="25"/>
                                  </a:lnTo>
                                  <a:lnTo>
                                    <a:pt x="46" y="24"/>
                                  </a:lnTo>
                                  <a:lnTo>
                                    <a:pt x="45" y="24"/>
                                  </a:lnTo>
                                  <a:lnTo>
                                    <a:pt x="43" y="23"/>
                                  </a:lnTo>
                                  <a:lnTo>
                                    <a:pt x="43" y="21"/>
                                  </a:lnTo>
                                  <a:lnTo>
                                    <a:pt x="43" y="19"/>
                                  </a:lnTo>
                                  <a:lnTo>
                                    <a:pt x="43" y="17"/>
                                  </a:lnTo>
                                  <a:lnTo>
                                    <a:pt x="43" y="15"/>
                                  </a:lnTo>
                                  <a:lnTo>
                                    <a:pt x="42" y="14"/>
                                  </a:lnTo>
                                  <a:lnTo>
                                    <a:pt x="40" y="14"/>
                                  </a:lnTo>
                                  <a:lnTo>
                                    <a:pt x="39" y="13"/>
                                  </a:lnTo>
                                  <a:lnTo>
                                    <a:pt x="38" y="13"/>
                                  </a:lnTo>
                                  <a:lnTo>
                                    <a:pt x="38" y="15"/>
                                  </a:lnTo>
                                  <a:lnTo>
                                    <a:pt x="38" y="17"/>
                                  </a:lnTo>
                                  <a:lnTo>
                                    <a:pt x="38" y="19"/>
                                  </a:lnTo>
                                  <a:lnTo>
                                    <a:pt x="38" y="21"/>
                                  </a:lnTo>
                                  <a:lnTo>
                                    <a:pt x="36" y="20"/>
                                  </a:lnTo>
                                  <a:lnTo>
                                    <a:pt x="35" y="20"/>
                                  </a:lnTo>
                                  <a:lnTo>
                                    <a:pt x="33" y="19"/>
                                  </a:lnTo>
                                  <a:lnTo>
                                    <a:pt x="32" y="19"/>
                                  </a:lnTo>
                                  <a:lnTo>
                                    <a:pt x="32" y="17"/>
                                  </a:lnTo>
                                  <a:lnTo>
                                    <a:pt x="32" y="15"/>
                                  </a:lnTo>
                                  <a:lnTo>
                                    <a:pt x="32" y="13"/>
                                  </a:lnTo>
                                  <a:lnTo>
                                    <a:pt x="32" y="11"/>
                                  </a:lnTo>
                                  <a:lnTo>
                                    <a:pt x="30" y="10"/>
                                  </a:lnTo>
                                  <a:lnTo>
                                    <a:pt x="29" y="10"/>
                                  </a:lnTo>
                                  <a:lnTo>
                                    <a:pt x="28" y="9"/>
                                  </a:lnTo>
                                  <a:lnTo>
                                    <a:pt x="26" y="9"/>
                                  </a:lnTo>
                                  <a:lnTo>
                                    <a:pt x="26" y="11"/>
                                  </a:lnTo>
                                  <a:lnTo>
                                    <a:pt x="27" y="13"/>
                                  </a:lnTo>
                                  <a:lnTo>
                                    <a:pt x="27" y="15"/>
                                  </a:lnTo>
                                  <a:lnTo>
                                    <a:pt x="27" y="17"/>
                                  </a:lnTo>
                                  <a:lnTo>
                                    <a:pt x="25" y="16"/>
                                  </a:lnTo>
                                  <a:lnTo>
                                    <a:pt x="23" y="16"/>
                                  </a:lnTo>
                                  <a:lnTo>
                                    <a:pt x="22" y="15"/>
                                  </a:lnTo>
                                  <a:lnTo>
                                    <a:pt x="21" y="15"/>
                                  </a:lnTo>
                                  <a:lnTo>
                                    <a:pt x="20" y="13"/>
                                  </a:lnTo>
                                  <a:lnTo>
                                    <a:pt x="20" y="11"/>
                                  </a:lnTo>
                                  <a:lnTo>
                                    <a:pt x="20" y="9"/>
                                  </a:lnTo>
                                  <a:lnTo>
                                    <a:pt x="20" y="7"/>
                                  </a:lnTo>
                                  <a:lnTo>
                                    <a:pt x="18" y="6"/>
                                  </a:lnTo>
                                  <a:lnTo>
                                    <a:pt x="15" y="5"/>
                                  </a:lnTo>
                                  <a:lnTo>
                                    <a:pt x="15" y="7"/>
                                  </a:lnTo>
                                  <a:lnTo>
                                    <a:pt x="15" y="9"/>
                                  </a:lnTo>
                                  <a:lnTo>
                                    <a:pt x="15" y="11"/>
                                  </a:lnTo>
                                  <a:lnTo>
                                    <a:pt x="15" y="13"/>
                                  </a:lnTo>
                                  <a:lnTo>
                                    <a:pt x="13" y="12"/>
                                  </a:lnTo>
                                  <a:lnTo>
                                    <a:pt x="12" y="12"/>
                                  </a:lnTo>
                                  <a:lnTo>
                                    <a:pt x="10" y="11"/>
                                  </a:lnTo>
                                  <a:lnTo>
                                    <a:pt x="9" y="11"/>
                                  </a:lnTo>
                                  <a:lnTo>
                                    <a:pt x="9" y="9"/>
                                  </a:lnTo>
                                  <a:lnTo>
                                    <a:pt x="9" y="6"/>
                                  </a:lnTo>
                                  <a:lnTo>
                                    <a:pt x="9" y="4"/>
                                  </a:lnTo>
                                  <a:lnTo>
                                    <a:pt x="9" y="2"/>
                                  </a:lnTo>
                                  <a:lnTo>
                                    <a:pt x="7" y="1"/>
                                  </a:lnTo>
                                  <a:lnTo>
                                    <a:pt x="6" y="1"/>
                                  </a:lnTo>
                                  <a:lnTo>
                                    <a:pt x="4" y="0"/>
                                  </a:lnTo>
                                  <a:lnTo>
                                    <a:pt x="3" y="0"/>
                                  </a:lnTo>
                                  <a:lnTo>
                                    <a:pt x="3" y="2"/>
                                  </a:lnTo>
                                  <a:lnTo>
                                    <a:pt x="3" y="4"/>
                                  </a:lnTo>
                                  <a:lnTo>
                                    <a:pt x="3" y="7"/>
                                  </a:lnTo>
                                  <a:lnTo>
                                    <a:pt x="3" y="9"/>
                                  </a:lnTo>
                                  <a:lnTo>
                                    <a:pt x="2" y="8"/>
                                  </a:lnTo>
                                  <a:lnTo>
                                    <a:pt x="0" y="7"/>
                                  </a:lnTo>
                                  <a:lnTo>
                                    <a:pt x="0" y="9"/>
                                  </a:lnTo>
                                  <a:lnTo>
                                    <a:pt x="0" y="11"/>
                                  </a:lnTo>
                                  <a:lnTo>
                                    <a:pt x="0" y="13"/>
                                  </a:lnTo>
                                  <a:lnTo>
                                    <a:pt x="0" y="15"/>
                                  </a:lnTo>
                                  <a:lnTo>
                                    <a:pt x="8" y="17"/>
                                  </a:lnTo>
                                  <a:lnTo>
                                    <a:pt x="16" y="20"/>
                                  </a:lnTo>
                                  <a:lnTo>
                                    <a:pt x="23" y="23"/>
                                  </a:lnTo>
                                  <a:lnTo>
                                    <a:pt x="31" y="26"/>
                                  </a:lnTo>
                                  <a:lnTo>
                                    <a:pt x="39" y="28"/>
                                  </a:lnTo>
                                  <a:lnTo>
                                    <a:pt x="46" y="31"/>
                                  </a:lnTo>
                                  <a:lnTo>
                                    <a:pt x="54" y="34"/>
                                  </a:lnTo>
                                  <a:lnTo>
                                    <a:pt x="61" y="37"/>
                                  </a:lnTo>
                                  <a:lnTo>
                                    <a:pt x="68" y="39"/>
                                  </a:lnTo>
                                  <a:lnTo>
                                    <a:pt x="75" y="42"/>
                                  </a:lnTo>
                                  <a:lnTo>
                                    <a:pt x="82" y="44"/>
                                  </a:lnTo>
                                  <a:lnTo>
                                    <a:pt x="89" y="47"/>
                                  </a:lnTo>
                                  <a:lnTo>
                                    <a:pt x="96" y="49"/>
                                  </a:lnTo>
                                  <a:lnTo>
                                    <a:pt x="103" y="52"/>
                                  </a:lnTo>
                                  <a:lnTo>
                                    <a:pt x="110" y="54"/>
                                  </a:lnTo>
                                  <a:lnTo>
                                    <a:pt x="117" y="57"/>
                                  </a:lnTo>
                                  <a:lnTo>
                                    <a:pt x="117" y="55"/>
                                  </a:lnTo>
                                  <a:lnTo>
                                    <a:pt x="117" y="53"/>
                                  </a:lnTo>
                                  <a:lnTo>
                                    <a:pt x="117" y="51"/>
                                  </a:lnTo>
                                  <a:lnTo>
                                    <a:pt x="117" y="49"/>
                                  </a:lnTo>
                                  <a:lnTo>
                                    <a:pt x="117" y="46"/>
                                  </a:lnTo>
                                  <a:lnTo>
                                    <a:pt x="117" y="43"/>
                                  </a:lnTo>
                                  <a:close/>
                                </a:path>
                              </a:pathLst>
                            </a:custGeom>
                            <a:solidFill>
                              <a:srgbClr val="D9D9D4"/>
                            </a:solidFill>
                            <a:ln w="635">
                              <a:solidFill>
                                <a:srgbClr val="999999"/>
                              </a:solidFill>
                              <a:prstDash val="solid"/>
                              <a:round/>
                              <a:headEnd/>
                              <a:tailEnd/>
                            </a:ln>
                          </wps:spPr>
                          <wps:bodyPr rot="0" vert="horz" wrap="square" lIns="91440" tIns="45720" rIns="91440" bIns="45720" anchor="t" anchorCtr="0" upright="1">
                            <a:noAutofit/>
                          </wps:bodyPr>
                        </wps:wsp>
                        <wps:wsp>
                          <wps:cNvPr id="3712" name="Freeform 3846"/>
                          <wps:cNvSpPr>
                            <a:spLocks/>
                          </wps:cNvSpPr>
                          <wps:spPr bwMode="auto">
                            <a:xfrm>
                              <a:off x="1990" y="812"/>
                              <a:ext cx="113" cy="92"/>
                            </a:xfrm>
                            <a:custGeom>
                              <a:avLst/>
                              <a:gdLst>
                                <a:gd name="T0" fmla="*/ 112 w 113"/>
                                <a:gd name="T1" fmla="*/ 39 h 92"/>
                                <a:gd name="T2" fmla="*/ 105 w 113"/>
                                <a:gd name="T3" fmla="*/ 37 h 92"/>
                                <a:gd name="T4" fmla="*/ 99 w 113"/>
                                <a:gd name="T5" fmla="*/ 35 h 92"/>
                                <a:gd name="T6" fmla="*/ 92 w 113"/>
                                <a:gd name="T7" fmla="*/ 32 h 92"/>
                                <a:gd name="T8" fmla="*/ 85 w 113"/>
                                <a:gd name="T9" fmla="*/ 30 h 92"/>
                                <a:gd name="T10" fmla="*/ 79 w 113"/>
                                <a:gd name="T11" fmla="*/ 27 h 92"/>
                                <a:gd name="T12" fmla="*/ 72 w 113"/>
                                <a:gd name="T13" fmla="*/ 25 h 92"/>
                                <a:gd name="T14" fmla="*/ 65 w 113"/>
                                <a:gd name="T15" fmla="*/ 23 h 92"/>
                                <a:gd name="T16" fmla="*/ 59 w 113"/>
                                <a:gd name="T17" fmla="*/ 21 h 92"/>
                                <a:gd name="T18" fmla="*/ 51 w 113"/>
                                <a:gd name="T19" fmla="*/ 18 h 92"/>
                                <a:gd name="T20" fmla="*/ 44 w 113"/>
                                <a:gd name="T21" fmla="*/ 16 h 92"/>
                                <a:gd name="T22" fmla="*/ 37 w 113"/>
                                <a:gd name="T23" fmla="*/ 13 h 92"/>
                                <a:gd name="T24" fmla="*/ 30 w 113"/>
                                <a:gd name="T25" fmla="*/ 11 h 92"/>
                                <a:gd name="T26" fmla="*/ 22 w 113"/>
                                <a:gd name="T27" fmla="*/ 8 h 92"/>
                                <a:gd name="T28" fmla="*/ 15 w 113"/>
                                <a:gd name="T29" fmla="*/ 5 h 92"/>
                                <a:gd name="T30" fmla="*/ 8 w 113"/>
                                <a:gd name="T31" fmla="*/ 3 h 92"/>
                                <a:gd name="T32" fmla="*/ 0 w 113"/>
                                <a:gd name="T33" fmla="*/ 0 h 92"/>
                                <a:gd name="T34" fmla="*/ 0 w 113"/>
                                <a:gd name="T35" fmla="*/ 7 h 92"/>
                                <a:gd name="T36" fmla="*/ 0 w 113"/>
                                <a:gd name="T37" fmla="*/ 14 h 92"/>
                                <a:gd name="T38" fmla="*/ 0 w 113"/>
                                <a:gd name="T39" fmla="*/ 22 h 92"/>
                                <a:gd name="T40" fmla="*/ 1 w 113"/>
                                <a:gd name="T41" fmla="*/ 29 h 92"/>
                                <a:gd name="T42" fmla="*/ 1 w 113"/>
                                <a:gd name="T43" fmla="*/ 36 h 92"/>
                                <a:gd name="T44" fmla="*/ 1 w 113"/>
                                <a:gd name="T45" fmla="*/ 43 h 92"/>
                                <a:gd name="T46" fmla="*/ 1 w 113"/>
                                <a:gd name="T47" fmla="*/ 50 h 92"/>
                                <a:gd name="T48" fmla="*/ 1 w 113"/>
                                <a:gd name="T49" fmla="*/ 58 h 92"/>
                                <a:gd name="T50" fmla="*/ 9 w 113"/>
                                <a:gd name="T51" fmla="*/ 59 h 92"/>
                                <a:gd name="T52" fmla="*/ 16 w 113"/>
                                <a:gd name="T53" fmla="*/ 62 h 92"/>
                                <a:gd name="T54" fmla="*/ 23 w 113"/>
                                <a:gd name="T55" fmla="*/ 64 h 92"/>
                                <a:gd name="T56" fmla="*/ 31 w 113"/>
                                <a:gd name="T57" fmla="*/ 66 h 92"/>
                                <a:gd name="T58" fmla="*/ 38 w 113"/>
                                <a:gd name="T59" fmla="*/ 69 h 92"/>
                                <a:gd name="T60" fmla="*/ 45 w 113"/>
                                <a:gd name="T61" fmla="*/ 71 h 92"/>
                                <a:gd name="T62" fmla="*/ 53 w 113"/>
                                <a:gd name="T63" fmla="*/ 73 h 92"/>
                                <a:gd name="T64" fmla="*/ 60 w 113"/>
                                <a:gd name="T65" fmla="*/ 76 h 92"/>
                                <a:gd name="T66" fmla="*/ 66 w 113"/>
                                <a:gd name="T67" fmla="*/ 77 h 92"/>
                                <a:gd name="T68" fmla="*/ 73 w 113"/>
                                <a:gd name="T69" fmla="*/ 79 h 92"/>
                                <a:gd name="T70" fmla="*/ 80 w 113"/>
                                <a:gd name="T71" fmla="*/ 81 h 92"/>
                                <a:gd name="T72" fmla="*/ 87 w 113"/>
                                <a:gd name="T73" fmla="*/ 84 h 92"/>
                                <a:gd name="T74" fmla="*/ 93 w 113"/>
                                <a:gd name="T75" fmla="*/ 86 h 92"/>
                                <a:gd name="T76" fmla="*/ 100 w 113"/>
                                <a:gd name="T77" fmla="*/ 88 h 92"/>
                                <a:gd name="T78" fmla="*/ 107 w 113"/>
                                <a:gd name="T79" fmla="*/ 90 h 92"/>
                                <a:gd name="T80" fmla="*/ 113 w 113"/>
                                <a:gd name="T81" fmla="*/ 92 h 92"/>
                                <a:gd name="T82" fmla="*/ 113 w 113"/>
                                <a:gd name="T83" fmla="*/ 85 h 92"/>
                                <a:gd name="T84" fmla="*/ 113 w 113"/>
                                <a:gd name="T85" fmla="*/ 79 h 92"/>
                                <a:gd name="T86" fmla="*/ 112 w 113"/>
                                <a:gd name="T87" fmla="*/ 72 h 92"/>
                                <a:gd name="T88" fmla="*/ 112 w 113"/>
                                <a:gd name="T89" fmla="*/ 66 h 92"/>
                                <a:gd name="T90" fmla="*/ 112 w 113"/>
                                <a:gd name="T91" fmla="*/ 59 h 92"/>
                                <a:gd name="T92" fmla="*/ 112 w 113"/>
                                <a:gd name="T93" fmla="*/ 52 h 92"/>
                                <a:gd name="T94" fmla="*/ 112 w 113"/>
                                <a:gd name="T95" fmla="*/ 46 h 92"/>
                                <a:gd name="T96" fmla="*/ 112 w 113"/>
                                <a:gd name="T97" fmla="*/ 39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3" h="92">
                                  <a:moveTo>
                                    <a:pt x="112" y="39"/>
                                  </a:moveTo>
                                  <a:lnTo>
                                    <a:pt x="105" y="37"/>
                                  </a:lnTo>
                                  <a:lnTo>
                                    <a:pt x="99" y="35"/>
                                  </a:lnTo>
                                  <a:lnTo>
                                    <a:pt x="92" y="32"/>
                                  </a:lnTo>
                                  <a:lnTo>
                                    <a:pt x="85" y="30"/>
                                  </a:lnTo>
                                  <a:lnTo>
                                    <a:pt x="79" y="27"/>
                                  </a:lnTo>
                                  <a:lnTo>
                                    <a:pt x="72" y="25"/>
                                  </a:lnTo>
                                  <a:lnTo>
                                    <a:pt x="65" y="23"/>
                                  </a:lnTo>
                                  <a:lnTo>
                                    <a:pt x="59" y="21"/>
                                  </a:lnTo>
                                  <a:lnTo>
                                    <a:pt x="51" y="18"/>
                                  </a:lnTo>
                                  <a:lnTo>
                                    <a:pt x="44" y="16"/>
                                  </a:lnTo>
                                  <a:lnTo>
                                    <a:pt x="37" y="13"/>
                                  </a:lnTo>
                                  <a:lnTo>
                                    <a:pt x="30" y="11"/>
                                  </a:lnTo>
                                  <a:lnTo>
                                    <a:pt x="22" y="8"/>
                                  </a:lnTo>
                                  <a:lnTo>
                                    <a:pt x="15" y="5"/>
                                  </a:lnTo>
                                  <a:lnTo>
                                    <a:pt x="8" y="3"/>
                                  </a:lnTo>
                                  <a:lnTo>
                                    <a:pt x="0" y="0"/>
                                  </a:lnTo>
                                  <a:lnTo>
                                    <a:pt x="0" y="7"/>
                                  </a:lnTo>
                                  <a:lnTo>
                                    <a:pt x="0" y="14"/>
                                  </a:lnTo>
                                  <a:lnTo>
                                    <a:pt x="0" y="22"/>
                                  </a:lnTo>
                                  <a:lnTo>
                                    <a:pt x="1" y="29"/>
                                  </a:lnTo>
                                  <a:lnTo>
                                    <a:pt x="1" y="36"/>
                                  </a:lnTo>
                                  <a:lnTo>
                                    <a:pt x="1" y="43"/>
                                  </a:lnTo>
                                  <a:lnTo>
                                    <a:pt x="1" y="50"/>
                                  </a:lnTo>
                                  <a:lnTo>
                                    <a:pt x="1" y="58"/>
                                  </a:lnTo>
                                  <a:lnTo>
                                    <a:pt x="9" y="59"/>
                                  </a:lnTo>
                                  <a:lnTo>
                                    <a:pt x="16" y="62"/>
                                  </a:lnTo>
                                  <a:lnTo>
                                    <a:pt x="23" y="64"/>
                                  </a:lnTo>
                                  <a:lnTo>
                                    <a:pt x="31" y="66"/>
                                  </a:lnTo>
                                  <a:lnTo>
                                    <a:pt x="38" y="69"/>
                                  </a:lnTo>
                                  <a:lnTo>
                                    <a:pt x="45" y="71"/>
                                  </a:lnTo>
                                  <a:lnTo>
                                    <a:pt x="53" y="73"/>
                                  </a:lnTo>
                                  <a:lnTo>
                                    <a:pt x="60" y="76"/>
                                  </a:lnTo>
                                  <a:lnTo>
                                    <a:pt x="66" y="77"/>
                                  </a:lnTo>
                                  <a:lnTo>
                                    <a:pt x="73" y="79"/>
                                  </a:lnTo>
                                  <a:lnTo>
                                    <a:pt x="80" y="81"/>
                                  </a:lnTo>
                                  <a:lnTo>
                                    <a:pt x="87" y="84"/>
                                  </a:lnTo>
                                  <a:lnTo>
                                    <a:pt x="93" y="86"/>
                                  </a:lnTo>
                                  <a:lnTo>
                                    <a:pt x="100" y="88"/>
                                  </a:lnTo>
                                  <a:lnTo>
                                    <a:pt x="107" y="90"/>
                                  </a:lnTo>
                                  <a:lnTo>
                                    <a:pt x="113" y="92"/>
                                  </a:lnTo>
                                  <a:lnTo>
                                    <a:pt x="113" y="85"/>
                                  </a:lnTo>
                                  <a:lnTo>
                                    <a:pt x="113" y="79"/>
                                  </a:lnTo>
                                  <a:lnTo>
                                    <a:pt x="112" y="72"/>
                                  </a:lnTo>
                                  <a:lnTo>
                                    <a:pt x="112" y="66"/>
                                  </a:lnTo>
                                  <a:lnTo>
                                    <a:pt x="112" y="59"/>
                                  </a:lnTo>
                                  <a:lnTo>
                                    <a:pt x="112" y="52"/>
                                  </a:lnTo>
                                  <a:lnTo>
                                    <a:pt x="112" y="46"/>
                                  </a:lnTo>
                                  <a:lnTo>
                                    <a:pt x="112" y="39"/>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3" name="Freeform 3847"/>
                          <wps:cNvSpPr>
                            <a:spLocks/>
                          </wps:cNvSpPr>
                          <wps:spPr bwMode="auto">
                            <a:xfrm>
                              <a:off x="1990" y="832"/>
                              <a:ext cx="106" cy="70"/>
                            </a:xfrm>
                            <a:custGeom>
                              <a:avLst/>
                              <a:gdLst>
                                <a:gd name="T0" fmla="*/ 105 w 106"/>
                                <a:gd name="T1" fmla="*/ 35 h 70"/>
                                <a:gd name="T2" fmla="*/ 99 w 106"/>
                                <a:gd name="T3" fmla="*/ 32 h 70"/>
                                <a:gd name="T4" fmla="*/ 93 w 106"/>
                                <a:gd name="T5" fmla="*/ 30 h 70"/>
                                <a:gd name="T6" fmla="*/ 86 w 106"/>
                                <a:gd name="T7" fmla="*/ 28 h 70"/>
                                <a:gd name="T8" fmla="*/ 80 w 106"/>
                                <a:gd name="T9" fmla="*/ 26 h 70"/>
                                <a:gd name="T10" fmla="*/ 74 w 106"/>
                                <a:gd name="T11" fmla="*/ 24 h 70"/>
                                <a:gd name="T12" fmla="*/ 68 w 106"/>
                                <a:gd name="T13" fmla="*/ 22 h 70"/>
                                <a:gd name="T14" fmla="*/ 61 w 106"/>
                                <a:gd name="T15" fmla="*/ 20 h 70"/>
                                <a:gd name="T16" fmla="*/ 55 w 106"/>
                                <a:gd name="T17" fmla="*/ 18 h 70"/>
                                <a:gd name="T18" fmla="*/ 48 w 106"/>
                                <a:gd name="T19" fmla="*/ 15 h 70"/>
                                <a:gd name="T20" fmla="*/ 41 w 106"/>
                                <a:gd name="T21" fmla="*/ 13 h 70"/>
                                <a:gd name="T22" fmla="*/ 35 w 106"/>
                                <a:gd name="T23" fmla="*/ 11 h 70"/>
                                <a:gd name="T24" fmla="*/ 28 w 106"/>
                                <a:gd name="T25" fmla="*/ 9 h 70"/>
                                <a:gd name="T26" fmla="*/ 21 w 106"/>
                                <a:gd name="T27" fmla="*/ 6 h 70"/>
                                <a:gd name="T28" fmla="*/ 14 w 106"/>
                                <a:gd name="T29" fmla="*/ 4 h 70"/>
                                <a:gd name="T30" fmla="*/ 7 w 106"/>
                                <a:gd name="T31" fmla="*/ 2 h 70"/>
                                <a:gd name="T32" fmla="*/ 0 w 106"/>
                                <a:gd name="T33" fmla="*/ 0 h 70"/>
                                <a:gd name="T34" fmla="*/ 0 w 106"/>
                                <a:gd name="T35" fmla="*/ 4 h 70"/>
                                <a:gd name="T36" fmla="*/ 0 w 106"/>
                                <a:gd name="T37" fmla="*/ 9 h 70"/>
                                <a:gd name="T38" fmla="*/ 0 w 106"/>
                                <a:gd name="T39" fmla="*/ 14 h 70"/>
                                <a:gd name="T40" fmla="*/ 1 w 106"/>
                                <a:gd name="T41" fmla="*/ 19 h 70"/>
                                <a:gd name="T42" fmla="*/ 1 w 106"/>
                                <a:gd name="T43" fmla="*/ 23 h 70"/>
                                <a:gd name="T44" fmla="*/ 1 w 106"/>
                                <a:gd name="T45" fmla="*/ 28 h 70"/>
                                <a:gd name="T46" fmla="*/ 1 w 106"/>
                                <a:gd name="T47" fmla="*/ 33 h 70"/>
                                <a:gd name="T48" fmla="*/ 1 w 106"/>
                                <a:gd name="T49" fmla="*/ 38 h 70"/>
                                <a:gd name="T50" fmla="*/ 8 w 106"/>
                                <a:gd name="T51" fmla="*/ 39 h 70"/>
                                <a:gd name="T52" fmla="*/ 15 w 106"/>
                                <a:gd name="T53" fmla="*/ 42 h 70"/>
                                <a:gd name="T54" fmla="*/ 22 w 106"/>
                                <a:gd name="T55" fmla="*/ 44 h 70"/>
                                <a:gd name="T56" fmla="*/ 29 w 106"/>
                                <a:gd name="T57" fmla="*/ 46 h 70"/>
                                <a:gd name="T58" fmla="*/ 36 w 106"/>
                                <a:gd name="T59" fmla="*/ 48 h 70"/>
                                <a:gd name="T60" fmla="*/ 42 w 106"/>
                                <a:gd name="T61" fmla="*/ 50 h 70"/>
                                <a:gd name="T62" fmla="*/ 49 w 106"/>
                                <a:gd name="T63" fmla="*/ 52 h 70"/>
                                <a:gd name="T64" fmla="*/ 56 w 106"/>
                                <a:gd name="T65" fmla="*/ 55 h 70"/>
                                <a:gd name="T66" fmla="*/ 62 w 106"/>
                                <a:gd name="T67" fmla="*/ 56 h 70"/>
                                <a:gd name="T68" fmla="*/ 69 w 106"/>
                                <a:gd name="T69" fmla="*/ 58 h 70"/>
                                <a:gd name="T70" fmla="*/ 75 w 106"/>
                                <a:gd name="T71" fmla="*/ 60 h 70"/>
                                <a:gd name="T72" fmla="*/ 81 w 106"/>
                                <a:gd name="T73" fmla="*/ 62 h 70"/>
                                <a:gd name="T74" fmla="*/ 87 w 106"/>
                                <a:gd name="T75" fmla="*/ 64 h 70"/>
                                <a:gd name="T76" fmla="*/ 93 w 106"/>
                                <a:gd name="T77" fmla="*/ 66 h 70"/>
                                <a:gd name="T78" fmla="*/ 100 w 106"/>
                                <a:gd name="T79" fmla="*/ 68 h 70"/>
                                <a:gd name="T80" fmla="*/ 106 w 106"/>
                                <a:gd name="T81" fmla="*/ 70 h 70"/>
                                <a:gd name="T82" fmla="*/ 106 w 106"/>
                                <a:gd name="T83" fmla="*/ 65 h 70"/>
                                <a:gd name="T84" fmla="*/ 106 w 106"/>
                                <a:gd name="T85" fmla="*/ 61 h 70"/>
                                <a:gd name="T86" fmla="*/ 106 w 106"/>
                                <a:gd name="T87" fmla="*/ 56 h 70"/>
                                <a:gd name="T88" fmla="*/ 106 w 106"/>
                                <a:gd name="T89" fmla="*/ 52 h 70"/>
                                <a:gd name="T90" fmla="*/ 105 w 106"/>
                                <a:gd name="T91" fmla="*/ 47 h 70"/>
                                <a:gd name="T92" fmla="*/ 105 w 106"/>
                                <a:gd name="T93" fmla="*/ 43 h 70"/>
                                <a:gd name="T94" fmla="*/ 105 w 106"/>
                                <a:gd name="T95" fmla="*/ 39 h 70"/>
                                <a:gd name="T96" fmla="*/ 105 w 106"/>
                                <a:gd name="T97" fmla="*/ 35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6" h="70">
                                  <a:moveTo>
                                    <a:pt x="105" y="35"/>
                                  </a:moveTo>
                                  <a:lnTo>
                                    <a:pt x="99" y="32"/>
                                  </a:lnTo>
                                  <a:lnTo>
                                    <a:pt x="93" y="30"/>
                                  </a:lnTo>
                                  <a:lnTo>
                                    <a:pt x="86" y="28"/>
                                  </a:lnTo>
                                  <a:lnTo>
                                    <a:pt x="80" y="26"/>
                                  </a:lnTo>
                                  <a:lnTo>
                                    <a:pt x="74" y="24"/>
                                  </a:lnTo>
                                  <a:lnTo>
                                    <a:pt x="68" y="22"/>
                                  </a:lnTo>
                                  <a:lnTo>
                                    <a:pt x="61" y="20"/>
                                  </a:lnTo>
                                  <a:lnTo>
                                    <a:pt x="55" y="18"/>
                                  </a:lnTo>
                                  <a:lnTo>
                                    <a:pt x="48" y="15"/>
                                  </a:lnTo>
                                  <a:lnTo>
                                    <a:pt x="41" y="13"/>
                                  </a:lnTo>
                                  <a:lnTo>
                                    <a:pt x="35" y="11"/>
                                  </a:lnTo>
                                  <a:lnTo>
                                    <a:pt x="28" y="9"/>
                                  </a:lnTo>
                                  <a:lnTo>
                                    <a:pt x="21" y="6"/>
                                  </a:lnTo>
                                  <a:lnTo>
                                    <a:pt x="14" y="4"/>
                                  </a:lnTo>
                                  <a:lnTo>
                                    <a:pt x="7" y="2"/>
                                  </a:lnTo>
                                  <a:lnTo>
                                    <a:pt x="0" y="0"/>
                                  </a:lnTo>
                                  <a:lnTo>
                                    <a:pt x="0" y="4"/>
                                  </a:lnTo>
                                  <a:lnTo>
                                    <a:pt x="0" y="9"/>
                                  </a:lnTo>
                                  <a:lnTo>
                                    <a:pt x="0" y="14"/>
                                  </a:lnTo>
                                  <a:lnTo>
                                    <a:pt x="1" y="19"/>
                                  </a:lnTo>
                                  <a:lnTo>
                                    <a:pt x="1" y="23"/>
                                  </a:lnTo>
                                  <a:lnTo>
                                    <a:pt x="1" y="28"/>
                                  </a:lnTo>
                                  <a:lnTo>
                                    <a:pt x="1" y="33"/>
                                  </a:lnTo>
                                  <a:lnTo>
                                    <a:pt x="1" y="38"/>
                                  </a:lnTo>
                                  <a:lnTo>
                                    <a:pt x="8" y="39"/>
                                  </a:lnTo>
                                  <a:lnTo>
                                    <a:pt x="15" y="42"/>
                                  </a:lnTo>
                                  <a:lnTo>
                                    <a:pt x="22" y="44"/>
                                  </a:lnTo>
                                  <a:lnTo>
                                    <a:pt x="29" y="46"/>
                                  </a:lnTo>
                                  <a:lnTo>
                                    <a:pt x="36" y="48"/>
                                  </a:lnTo>
                                  <a:lnTo>
                                    <a:pt x="42" y="50"/>
                                  </a:lnTo>
                                  <a:lnTo>
                                    <a:pt x="49" y="52"/>
                                  </a:lnTo>
                                  <a:lnTo>
                                    <a:pt x="56" y="55"/>
                                  </a:lnTo>
                                  <a:lnTo>
                                    <a:pt x="62" y="56"/>
                                  </a:lnTo>
                                  <a:lnTo>
                                    <a:pt x="69" y="58"/>
                                  </a:lnTo>
                                  <a:lnTo>
                                    <a:pt x="75" y="60"/>
                                  </a:lnTo>
                                  <a:lnTo>
                                    <a:pt x="81" y="62"/>
                                  </a:lnTo>
                                  <a:lnTo>
                                    <a:pt x="87" y="64"/>
                                  </a:lnTo>
                                  <a:lnTo>
                                    <a:pt x="93" y="66"/>
                                  </a:lnTo>
                                  <a:lnTo>
                                    <a:pt x="100" y="68"/>
                                  </a:lnTo>
                                  <a:lnTo>
                                    <a:pt x="106" y="70"/>
                                  </a:lnTo>
                                  <a:lnTo>
                                    <a:pt x="106" y="65"/>
                                  </a:lnTo>
                                  <a:lnTo>
                                    <a:pt x="106" y="61"/>
                                  </a:lnTo>
                                  <a:lnTo>
                                    <a:pt x="106" y="56"/>
                                  </a:lnTo>
                                  <a:lnTo>
                                    <a:pt x="106" y="52"/>
                                  </a:lnTo>
                                  <a:lnTo>
                                    <a:pt x="105" y="47"/>
                                  </a:lnTo>
                                  <a:lnTo>
                                    <a:pt x="105" y="43"/>
                                  </a:lnTo>
                                  <a:lnTo>
                                    <a:pt x="105" y="39"/>
                                  </a:lnTo>
                                  <a:lnTo>
                                    <a:pt x="105" y="35"/>
                                  </a:lnTo>
                                  <a:close/>
                                </a:path>
                              </a:pathLst>
                            </a:custGeom>
                            <a:solidFill>
                              <a:srgbClr val="3B38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4" name="Freeform 3848"/>
                          <wps:cNvSpPr>
                            <a:spLocks/>
                          </wps:cNvSpPr>
                          <wps:spPr bwMode="auto">
                            <a:xfrm>
                              <a:off x="2086" y="846"/>
                              <a:ext cx="14" cy="57"/>
                            </a:xfrm>
                            <a:custGeom>
                              <a:avLst/>
                              <a:gdLst>
                                <a:gd name="T0" fmla="*/ 13 w 14"/>
                                <a:gd name="T1" fmla="*/ 4 h 57"/>
                                <a:gd name="T2" fmla="*/ 11 w 14"/>
                                <a:gd name="T3" fmla="*/ 4 h 57"/>
                                <a:gd name="T4" fmla="*/ 10 w 14"/>
                                <a:gd name="T5" fmla="*/ 3 h 57"/>
                                <a:gd name="T6" fmla="*/ 8 w 14"/>
                                <a:gd name="T7" fmla="*/ 3 h 57"/>
                                <a:gd name="T8" fmla="*/ 7 w 14"/>
                                <a:gd name="T9" fmla="*/ 2 h 57"/>
                                <a:gd name="T10" fmla="*/ 5 w 14"/>
                                <a:gd name="T11" fmla="*/ 2 h 57"/>
                                <a:gd name="T12" fmla="*/ 4 w 14"/>
                                <a:gd name="T13" fmla="*/ 1 h 57"/>
                                <a:gd name="T14" fmla="*/ 2 w 14"/>
                                <a:gd name="T15" fmla="*/ 0 h 57"/>
                                <a:gd name="T16" fmla="*/ 0 w 14"/>
                                <a:gd name="T17" fmla="*/ 0 h 57"/>
                                <a:gd name="T18" fmla="*/ 0 w 14"/>
                                <a:gd name="T19" fmla="*/ 6 h 57"/>
                                <a:gd name="T20" fmla="*/ 0 w 14"/>
                                <a:gd name="T21" fmla="*/ 13 h 57"/>
                                <a:gd name="T22" fmla="*/ 1 w 14"/>
                                <a:gd name="T23" fmla="*/ 20 h 57"/>
                                <a:gd name="T24" fmla="*/ 1 w 14"/>
                                <a:gd name="T25" fmla="*/ 26 h 57"/>
                                <a:gd name="T26" fmla="*/ 1 w 14"/>
                                <a:gd name="T27" fmla="*/ 33 h 57"/>
                                <a:gd name="T28" fmla="*/ 2 w 14"/>
                                <a:gd name="T29" fmla="*/ 40 h 57"/>
                                <a:gd name="T30" fmla="*/ 2 w 14"/>
                                <a:gd name="T31" fmla="*/ 46 h 57"/>
                                <a:gd name="T32" fmla="*/ 2 w 14"/>
                                <a:gd name="T33" fmla="*/ 53 h 57"/>
                                <a:gd name="T34" fmla="*/ 4 w 14"/>
                                <a:gd name="T35" fmla="*/ 53 h 57"/>
                                <a:gd name="T36" fmla="*/ 5 w 14"/>
                                <a:gd name="T37" fmla="*/ 54 h 57"/>
                                <a:gd name="T38" fmla="*/ 7 w 14"/>
                                <a:gd name="T39" fmla="*/ 54 h 57"/>
                                <a:gd name="T40" fmla="*/ 8 w 14"/>
                                <a:gd name="T41" fmla="*/ 55 h 57"/>
                                <a:gd name="T42" fmla="*/ 10 w 14"/>
                                <a:gd name="T43" fmla="*/ 55 h 57"/>
                                <a:gd name="T44" fmla="*/ 11 w 14"/>
                                <a:gd name="T45" fmla="*/ 56 h 57"/>
                                <a:gd name="T46" fmla="*/ 13 w 14"/>
                                <a:gd name="T47" fmla="*/ 56 h 57"/>
                                <a:gd name="T48" fmla="*/ 14 w 14"/>
                                <a:gd name="T49" fmla="*/ 57 h 57"/>
                                <a:gd name="T50" fmla="*/ 14 w 14"/>
                                <a:gd name="T51" fmla="*/ 50 h 57"/>
                                <a:gd name="T52" fmla="*/ 14 w 14"/>
                                <a:gd name="T53" fmla="*/ 43 h 57"/>
                                <a:gd name="T54" fmla="*/ 13 w 14"/>
                                <a:gd name="T55" fmla="*/ 37 h 57"/>
                                <a:gd name="T56" fmla="*/ 13 w 14"/>
                                <a:gd name="T57" fmla="*/ 30 h 57"/>
                                <a:gd name="T58" fmla="*/ 13 w 14"/>
                                <a:gd name="T59" fmla="*/ 24 h 57"/>
                                <a:gd name="T60" fmla="*/ 13 w 14"/>
                                <a:gd name="T61" fmla="*/ 17 h 57"/>
                                <a:gd name="T62" fmla="*/ 13 w 14"/>
                                <a:gd name="T63" fmla="*/ 10 h 57"/>
                                <a:gd name="T64" fmla="*/ 13 w 14"/>
                                <a:gd name="T65" fmla="*/ 4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4" h="57">
                                  <a:moveTo>
                                    <a:pt x="13" y="4"/>
                                  </a:moveTo>
                                  <a:lnTo>
                                    <a:pt x="11" y="4"/>
                                  </a:lnTo>
                                  <a:lnTo>
                                    <a:pt x="10" y="3"/>
                                  </a:lnTo>
                                  <a:lnTo>
                                    <a:pt x="8" y="3"/>
                                  </a:lnTo>
                                  <a:lnTo>
                                    <a:pt x="7" y="2"/>
                                  </a:lnTo>
                                  <a:lnTo>
                                    <a:pt x="5" y="2"/>
                                  </a:lnTo>
                                  <a:lnTo>
                                    <a:pt x="4" y="1"/>
                                  </a:lnTo>
                                  <a:lnTo>
                                    <a:pt x="2" y="0"/>
                                  </a:lnTo>
                                  <a:lnTo>
                                    <a:pt x="0" y="0"/>
                                  </a:lnTo>
                                  <a:lnTo>
                                    <a:pt x="0" y="6"/>
                                  </a:lnTo>
                                  <a:lnTo>
                                    <a:pt x="0" y="13"/>
                                  </a:lnTo>
                                  <a:lnTo>
                                    <a:pt x="1" y="20"/>
                                  </a:lnTo>
                                  <a:lnTo>
                                    <a:pt x="1" y="26"/>
                                  </a:lnTo>
                                  <a:lnTo>
                                    <a:pt x="1" y="33"/>
                                  </a:lnTo>
                                  <a:lnTo>
                                    <a:pt x="2" y="40"/>
                                  </a:lnTo>
                                  <a:lnTo>
                                    <a:pt x="2" y="46"/>
                                  </a:lnTo>
                                  <a:lnTo>
                                    <a:pt x="2" y="53"/>
                                  </a:lnTo>
                                  <a:lnTo>
                                    <a:pt x="4" y="53"/>
                                  </a:lnTo>
                                  <a:lnTo>
                                    <a:pt x="5" y="54"/>
                                  </a:lnTo>
                                  <a:lnTo>
                                    <a:pt x="7" y="54"/>
                                  </a:lnTo>
                                  <a:lnTo>
                                    <a:pt x="8" y="55"/>
                                  </a:lnTo>
                                  <a:lnTo>
                                    <a:pt x="10" y="55"/>
                                  </a:lnTo>
                                  <a:lnTo>
                                    <a:pt x="11" y="56"/>
                                  </a:lnTo>
                                  <a:lnTo>
                                    <a:pt x="13" y="56"/>
                                  </a:lnTo>
                                  <a:lnTo>
                                    <a:pt x="14" y="57"/>
                                  </a:lnTo>
                                  <a:lnTo>
                                    <a:pt x="14" y="50"/>
                                  </a:lnTo>
                                  <a:lnTo>
                                    <a:pt x="14" y="43"/>
                                  </a:lnTo>
                                  <a:lnTo>
                                    <a:pt x="13" y="37"/>
                                  </a:lnTo>
                                  <a:lnTo>
                                    <a:pt x="13" y="30"/>
                                  </a:lnTo>
                                  <a:lnTo>
                                    <a:pt x="13" y="24"/>
                                  </a:lnTo>
                                  <a:lnTo>
                                    <a:pt x="13" y="17"/>
                                  </a:lnTo>
                                  <a:lnTo>
                                    <a:pt x="13" y="10"/>
                                  </a:lnTo>
                                  <a:lnTo>
                                    <a:pt x="13" y="4"/>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5" name="Freeform 3849"/>
                          <wps:cNvSpPr>
                            <a:spLocks/>
                          </wps:cNvSpPr>
                          <wps:spPr bwMode="auto">
                            <a:xfrm>
                              <a:off x="2055" y="835"/>
                              <a:ext cx="14" cy="59"/>
                            </a:xfrm>
                            <a:custGeom>
                              <a:avLst/>
                              <a:gdLst>
                                <a:gd name="T0" fmla="*/ 13 w 14"/>
                                <a:gd name="T1" fmla="*/ 5 h 59"/>
                                <a:gd name="T2" fmla="*/ 11 w 14"/>
                                <a:gd name="T3" fmla="*/ 4 h 59"/>
                                <a:gd name="T4" fmla="*/ 10 w 14"/>
                                <a:gd name="T5" fmla="*/ 3 h 59"/>
                                <a:gd name="T6" fmla="*/ 8 w 14"/>
                                <a:gd name="T7" fmla="*/ 3 h 59"/>
                                <a:gd name="T8" fmla="*/ 7 w 14"/>
                                <a:gd name="T9" fmla="*/ 2 h 59"/>
                                <a:gd name="T10" fmla="*/ 5 w 14"/>
                                <a:gd name="T11" fmla="*/ 2 h 59"/>
                                <a:gd name="T12" fmla="*/ 3 w 14"/>
                                <a:gd name="T13" fmla="*/ 1 h 59"/>
                                <a:gd name="T14" fmla="*/ 2 w 14"/>
                                <a:gd name="T15" fmla="*/ 1 h 59"/>
                                <a:gd name="T16" fmla="*/ 0 w 14"/>
                                <a:gd name="T17" fmla="*/ 0 h 59"/>
                                <a:gd name="T18" fmla="*/ 0 w 14"/>
                                <a:gd name="T19" fmla="*/ 7 h 59"/>
                                <a:gd name="T20" fmla="*/ 1 w 14"/>
                                <a:gd name="T21" fmla="*/ 14 h 59"/>
                                <a:gd name="T22" fmla="*/ 1 w 14"/>
                                <a:gd name="T23" fmla="*/ 20 h 59"/>
                                <a:gd name="T24" fmla="*/ 1 w 14"/>
                                <a:gd name="T25" fmla="*/ 27 h 59"/>
                                <a:gd name="T26" fmla="*/ 1 w 14"/>
                                <a:gd name="T27" fmla="*/ 34 h 59"/>
                                <a:gd name="T28" fmla="*/ 1 w 14"/>
                                <a:gd name="T29" fmla="*/ 41 h 59"/>
                                <a:gd name="T30" fmla="*/ 1 w 14"/>
                                <a:gd name="T31" fmla="*/ 48 h 59"/>
                                <a:gd name="T32" fmla="*/ 2 w 14"/>
                                <a:gd name="T33" fmla="*/ 55 h 59"/>
                                <a:gd name="T34" fmla="*/ 3 w 14"/>
                                <a:gd name="T35" fmla="*/ 55 h 59"/>
                                <a:gd name="T36" fmla="*/ 5 w 14"/>
                                <a:gd name="T37" fmla="*/ 55 h 59"/>
                                <a:gd name="T38" fmla="*/ 6 w 14"/>
                                <a:gd name="T39" fmla="*/ 56 h 59"/>
                                <a:gd name="T40" fmla="*/ 8 w 14"/>
                                <a:gd name="T41" fmla="*/ 56 h 59"/>
                                <a:gd name="T42" fmla="*/ 10 w 14"/>
                                <a:gd name="T43" fmla="*/ 57 h 59"/>
                                <a:gd name="T44" fmla="*/ 11 w 14"/>
                                <a:gd name="T45" fmla="*/ 57 h 59"/>
                                <a:gd name="T46" fmla="*/ 13 w 14"/>
                                <a:gd name="T47" fmla="*/ 58 h 59"/>
                                <a:gd name="T48" fmla="*/ 14 w 14"/>
                                <a:gd name="T49" fmla="*/ 59 h 59"/>
                                <a:gd name="T50" fmla="*/ 14 w 14"/>
                                <a:gd name="T51" fmla="*/ 52 h 59"/>
                                <a:gd name="T52" fmla="*/ 14 w 14"/>
                                <a:gd name="T53" fmla="*/ 45 h 59"/>
                                <a:gd name="T54" fmla="*/ 14 w 14"/>
                                <a:gd name="T55" fmla="*/ 38 h 59"/>
                                <a:gd name="T56" fmla="*/ 14 w 14"/>
                                <a:gd name="T57" fmla="*/ 32 h 59"/>
                                <a:gd name="T58" fmla="*/ 13 w 14"/>
                                <a:gd name="T59" fmla="*/ 25 h 59"/>
                                <a:gd name="T60" fmla="*/ 13 w 14"/>
                                <a:gd name="T61" fmla="*/ 18 h 59"/>
                                <a:gd name="T62" fmla="*/ 13 w 14"/>
                                <a:gd name="T63" fmla="*/ 11 h 59"/>
                                <a:gd name="T64" fmla="*/ 13 w 14"/>
                                <a:gd name="T65" fmla="*/ 5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4" h="59">
                                  <a:moveTo>
                                    <a:pt x="13" y="5"/>
                                  </a:moveTo>
                                  <a:lnTo>
                                    <a:pt x="11" y="4"/>
                                  </a:lnTo>
                                  <a:lnTo>
                                    <a:pt x="10" y="3"/>
                                  </a:lnTo>
                                  <a:lnTo>
                                    <a:pt x="8" y="3"/>
                                  </a:lnTo>
                                  <a:lnTo>
                                    <a:pt x="7" y="2"/>
                                  </a:lnTo>
                                  <a:lnTo>
                                    <a:pt x="5" y="2"/>
                                  </a:lnTo>
                                  <a:lnTo>
                                    <a:pt x="3" y="1"/>
                                  </a:lnTo>
                                  <a:lnTo>
                                    <a:pt x="2" y="1"/>
                                  </a:lnTo>
                                  <a:lnTo>
                                    <a:pt x="0" y="0"/>
                                  </a:lnTo>
                                  <a:lnTo>
                                    <a:pt x="0" y="7"/>
                                  </a:lnTo>
                                  <a:lnTo>
                                    <a:pt x="1" y="14"/>
                                  </a:lnTo>
                                  <a:lnTo>
                                    <a:pt x="1" y="20"/>
                                  </a:lnTo>
                                  <a:lnTo>
                                    <a:pt x="1" y="27"/>
                                  </a:lnTo>
                                  <a:lnTo>
                                    <a:pt x="1" y="34"/>
                                  </a:lnTo>
                                  <a:lnTo>
                                    <a:pt x="1" y="41"/>
                                  </a:lnTo>
                                  <a:lnTo>
                                    <a:pt x="1" y="48"/>
                                  </a:lnTo>
                                  <a:lnTo>
                                    <a:pt x="2" y="55"/>
                                  </a:lnTo>
                                  <a:lnTo>
                                    <a:pt x="3" y="55"/>
                                  </a:lnTo>
                                  <a:lnTo>
                                    <a:pt x="5" y="55"/>
                                  </a:lnTo>
                                  <a:lnTo>
                                    <a:pt x="6" y="56"/>
                                  </a:lnTo>
                                  <a:lnTo>
                                    <a:pt x="8" y="56"/>
                                  </a:lnTo>
                                  <a:lnTo>
                                    <a:pt x="10" y="57"/>
                                  </a:lnTo>
                                  <a:lnTo>
                                    <a:pt x="11" y="57"/>
                                  </a:lnTo>
                                  <a:lnTo>
                                    <a:pt x="13" y="58"/>
                                  </a:lnTo>
                                  <a:lnTo>
                                    <a:pt x="14" y="59"/>
                                  </a:lnTo>
                                  <a:lnTo>
                                    <a:pt x="14" y="52"/>
                                  </a:lnTo>
                                  <a:lnTo>
                                    <a:pt x="14" y="45"/>
                                  </a:lnTo>
                                  <a:lnTo>
                                    <a:pt x="14" y="38"/>
                                  </a:lnTo>
                                  <a:lnTo>
                                    <a:pt x="14" y="32"/>
                                  </a:lnTo>
                                  <a:lnTo>
                                    <a:pt x="13" y="25"/>
                                  </a:lnTo>
                                  <a:lnTo>
                                    <a:pt x="13" y="18"/>
                                  </a:lnTo>
                                  <a:lnTo>
                                    <a:pt x="13" y="11"/>
                                  </a:lnTo>
                                  <a:lnTo>
                                    <a:pt x="13" y="5"/>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6" name="Freeform 3850"/>
                          <wps:cNvSpPr>
                            <a:spLocks/>
                          </wps:cNvSpPr>
                          <wps:spPr bwMode="auto">
                            <a:xfrm>
                              <a:off x="2023" y="824"/>
                              <a:ext cx="14" cy="60"/>
                            </a:xfrm>
                            <a:custGeom>
                              <a:avLst/>
                              <a:gdLst>
                                <a:gd name="T0" fmla="*/ 13 w 14"/>
                                <a:gd name="T1" fmla="*/ 5 h 60"/>
                                <a:gd name="T2" fmla="*/ 11 w 14"/>
                                <a:gd name="T3" fmla="*/ 4 h 60"/>
                                <a:gd name="T4" fmla="*/ 10 w 14"/>
                                <a:gd name="T5" fmla="*/ 3 h 60"/>
                                <a:gd name="T6" fmla="*/ 8 w 14"/>
                                <a:gd name="T7" fmla="*/ 2 h 60"/>
                                <a:gd name="T8" fmla="*/ 6 w 14"/>
                                <a:gd name="T9" fmla="*/ 2 h 60"/>
                                <a:gd name="T10" fmla="*/ 5 w 14"/>
                                <a:gd name="T11" fmla="*/ 1 h 60"/>
                                <a:gd name="T12" fmla="*/ 3 w 14"/>
                                <a:gd name="T13" fmla="*/ 1 h 60"/>
                                <a:gd name="T14" fmla="*/ 1 w 14"/>
                                <a:gd name="T15" fmla="*/ 0 h 60"/>
                                <a:gd name="T16" fmla="*/ 0 w 14"/>
                                <a:gd name="T17" fmla="*/ 0 h 60"/>
                                <a:gd name="T18" fmla="*/ 0 w 14"/>
                                <a:gd name="T19" fmla="*/ 7 h 60"/>
                                <a:gd name="T20" fmla="*/ 0 w 14"/>
                                <a:gd name="T21" fmla="*/ 13 h 60"/>
                                <a:gd name="T22" fmla="*/ 0 w 14"/>
                                <a:gd name="T23" fmla="*/ 20 h 60"/>
                                <a:gd name="T24" fmla="*/ 0 w 14"/>
                                <a:gd name="T25" fmla="*/ 28 h 60"/>
                                <a:gd name="T26" fmla="*/ 0 w 14"/>
                                <a:gd name="T27" fmla="*/ 34 h 60"/>
                                <a:gd name="T28" fmla="*/ 0 w 14"/>
                                <a:gd name="T29" fmla="*/ 41 h 60"/>
                                <a:gd name="T30" fmla="*/ 1 w 14"/>
                                <a:gd name="T31" fmla="*/ 48 h 60"/>
                                <a:gd name="T32" fmla="*/ 1 w 14"/>
                                <a:gd name="T33" fmla="*/ 56 h 60"/>
                                <a:gd name="T34" fmla="*/ 2 w 14"/>
                                <a:gd name="T35" fmla="*/ 56 h 60"/>
                                <a:gd name="T36" fmla="*/ 4 w 14"/>
                                <a:gd name="T37" fmla="*/ 56 h 60"/>
                                <a:gd name="T38" fmla="*/ 6 w 14"/>
                                <a:gd name="T39" fmla="*/ 57 h 60"/>
                                <a:gd name="T40" fmla="*/ 7 w 14"/>
                                <a:gd name="T41" fmla="*/ 57 h 60"/>
                                <a:gd name="T42" fmla="*/ 9 w 14"/>
                                <a:gd name="T43" fmla="*/ 58 h 60"/>
                                <a:gd name="T44" fmla="*/ 11 w 14"/>
                                <a:gd name="T45" fmla="*/ 58 h 60"/>
                                <a:gd name="T46" fmla="*/ 12 w 14"/>
                                <a:gd name="T47" fmla="*/ 59 h 60"/>
                                <a:gd name="T48" fmla="*/ 14 w 14"/>
                                <a:gd name="T49" fmla="*/ 60 h 60"/>
                                <a:gd name="T50" fmla="*/ 14 w 14"/>
                                <a:gd name="T51" fmla="*/ 53 h 60"/>
                                <a:gd name="T52" fmla="*/ 14 w 14"/>
                                <a:gd name="T53" fmla="*/ 46 h 60"/>
                                <a:gd name="T54" fmla="*/ 14 w 14"/>
                                <a:gd name="T55" fmla="*/ 39 h 60"/>
                                <a:gd name="T56" fmla="*/ 14 w 14"/>
                                <a:gd name="T57" fmla="*/ 32 h 60"/>
                                <a:gd name="T58" fmla="*/ 13 w 14"/>
                                <a:gd name="T59" fmla="*/ 25 h 60"/>
                                <a:gd name="T60" fmla="*/ 13 w 14"/>
                                <a:gd name="T61" fmla="*/ 18 h 60"/>
                                <a:gd name="T62" fmla="*/ 13 w 14"/>
                                <a:gd name="T63" fmla="*/ 11 h 60"/>
                                <a:gd name="T64" fmla="*/ 13 w 14"/>
                                <a:gd name="T65" fmla="*/ 5 h 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4" h="60">
                                  <a:moveTo>
                                    <a:pt x="13" y="5"/>
                                  </a:moveTo>
                                  <a:lnTo>
                                    <a:pt x="11" y="4"/>
                                  </a:lnTo>
                                  <a:lnTo>
                                    <a:pt x="10" y="3"/>
                                  </a:lnTo>
                                  <a:lnTo>
                                    <a:pt x="8" y="2"/>
                                  </a:lnTo>
                                  <a:lnTo>
                                    <a:pt x="6" y="2"/>
                                  </a:lnTo>
                                  <a:lnTo>
                                    <a:pt x="5" y="1"/>
                                  </a:lnTo>
                                  <a:lnTo>
                                    <a:pt x="3" y="1"/>
                                  </a:lnTo>
                                  <a:lnTo>
                                    <a:pt x="1" y="0"/>
                                  </a:lnTo>
                                  <a:lnTo>
                                    <a:pt x="0" y="0"/>
                                  </a:lnTo>
                                  <a:lnTo>
                                    <a:pt x="0" y="7"/>
                                  </a:lnTo>
                                  <a:lnTo>
                                    <a:pt x="0" y="13"/>
                                  </a:lnTo>
                                  <a:lnTo>
                                    <a:pt x="0" y="20"/>
                                  </a:lnTo>
                                  <a:lnTo>
                                    <a:pt x="0" y="28"/>
                                  </a:lnTo>
                                  <a:lnTo>
                                    <a:pt x="0" y="34"/>
                                  </a:lnTo>
                                  <a:lnTo>
                                    <a:pt x="0" y="41"/>
                                  </a:lnTo>
                                  <a:lnTo>
                                    <a:pt x="1" y="48"/>
                                  </a:lnTo>
                                  <a:lnTo>
                                    <a:pt x="1" y="56"/>
                                  </a:lnTo>
                                  <a:lnTo>
                                    <a:pt x="2" y="56"/>
                                  </a:lnTo>
                                  <a:lnTo>
                                    <a:pt x="4" y="56"/>
                                  </a:lnTo>
                                  <a:lnTo>
                                    <a:pt x="6" y="57"/>
                                  </a:lnTo>
                                  <a:lnTo>
                                    <a:pt x="7" y="57"/>
                                  </a:lnTo>
                                  <a:lnTo>
                                    <a:pt x="9" y="58"/>
                                  </a:lnTo>
                                  <a:lnTo>
                                    <a:pt x="11" y="58"/>
                                  </a:lnTo>
                                  <a:lnTo>
                                    <a:pt x="12" y="59"/>
                                  </a:lnTo>
                                  <a:lnTo>
                                    <a:pt x="14" y="60"/>
                                  </a:lnTo>
                                  <a:lnTo>
                                    <a:pt x="14" y="53"/>
                                  </a:lnTo>
                                  <a:lnTo>
                                    <a:pt x="14" y="46"/>
                                  </a:lnTo>
                                  <a:lnTo>
                                    <a:pt x="14" y="39"/>
                                  </a:lnTo>
                                  <a:lnTo>
                                    <a:pt x="14" y="32"/>
                                  </a:lnTo>
                                  <a:lnTo>
                                    <a:pt x="13" y="25"/>
                                  </a:lnTo>
                                  <a:lnTo>
                                    <a:pt x="13" y="18"/>
                                  </a:lnTo>
                                  <a:lnTo>
                                    <a:pt x="13" y="11"/>
                                  </a:lnTo>
                                  <a:lnTo>
                                    <a:pt x="13" y="5"/>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7" name="Freeform 3851"/>
                          <wps:cNvSpPr>
                            <a:spLocks/>
                          </wps:cNvSpPr>
                          <wps:spPr bwMode="auto">
                            <a:xfrm>
                              <a:off x="1990" y="812"/>
                              <a:ext cx="14" cy="61"/>
                            </a:xfrm>
                            <a:custGeom>
                              <a:avLst/>
                              <a:gdLst>
                                <a:gd name="T0" fmla="*/ 12 w 14"/>
                                <a:gd name="T1" fmla="*/ 5 h 61"/>
                                <a:gd name="T2" fmla="*/ 11 w 14"/>
                                <a:gd name="T3" fmla="*/ 4 h 61"/>
                                <a:gd name="T4" fmla="*/ 9 w 14"/>
                                <a:gd name="T5" fmla="*/ 3 h 61"/>
                                <a:gd name="T6" fmla="*/ 8 w 14"/>
                                <a:gd name="T7" fmla="*/ 3 h 61"/>
                                <a:gd name="T8" fmla="*/ 6 w 14"/>
                                <a:gd name="T9" fmla="*/ 2 h 61"/>
                                <a:gd name="T10" fmla="*/ 5 w 14"/>
                                <a:gd name="T11" fmla="*/ 2 h 61"/>
                                <a:gd name="T12" fmla="*/ 3 w 14"/>
                                <a:gd name="T13" fmla="*/ 1 h 61"/>
                                <a:gd name="T14" fmla="*/ 2 w 14"/>
                                <a:gd name="T15" fmla="*/ 1 h 61"/>
                                <a:gd name="T16" fmla="*/ 0 w 14"/>
                                <a:gd name="T17" fmla="*/ 0 h 61"/>
                                <a:gd name="T18" fmla="*/ 0 w 14"/>
                                <a:gd name="T19" fmla="*/ 7 h 61"/>
                                <a:gd name="T20" fmla="*/ 0 w 14"/>
                                <a:gd name="T21" fmla="*/ 14 h 61"/>
                                <a:gd name="T22" fmla="*/ 0 w 14"/>
                                <a:gd name="T23" fmla="*/ 22 h 61"/>
                                <a:gd name="T24" fmla="*/ 1 w 14"/>
                                <a:gd name="T25" fmla="*/ 29 h 61"/>
                                <a:gd name="T26" fmla="*/ 1 w 14"/>
                                <a:gd name="T27" fmla="*/ 36 h 61"/>
                                <a:gd name="T28" fmla="*/ 1 w 14"/>
                                <a:gd name="T29" fmla="*/ 43 h 61"/>
                                <a:gd name="T30" fmla="*/ 1 w 14"/>
                                <a:gd name="T31" fmla="*/ 50 h 61"/>
                                <a:gd name="T32" fmla="*/ 1 w 14"/>
                                <a:gd name="T33" fmla="*/ 58 h 61"/>
                                <a:gd name="T34" fmla="*/ 3 w 14"/>
                                <a:gd name="T35" fmla="*/ 58 h 61"/>
                                <a:gd name="T36" fmla="*/ 4 w 14"/>
                                <a:gd name="T37" fmla="*/ 58 h 61"/>
                                <a:gd name="T38" fmla="*/ 6 w 14"/>
                                <a:gd name="T39" fmla="*/ 59 h 61"/>
                                <a:gd name="T40" fmla="*/ 7 w 14"/>
                                <a:gd name="T41" fmla="*/ 59 h 61"/>
                                <a:gd name="T42" fmla="*/ 9 w 14"/>
                                <a:gd name="T43" fmla="*/ 60 h 61"/>
                                <a:gd name="T44" fmla="*/ 10 w 14"/>
                                <a:gd name="T45" fmla="*/ 60 h 61"/>
                                <a:gd name="T46" fmla="*/ 12 w 14"/>
                                <a:gd name="T47" fmla="*/ 61 h 61"/>
                                <a:gd name="T48" fmla="*/ 14 w 14"/>
                                <a:gd name="T49" fmla="*/ 61 h 61"/>
                                <a:gd name="T50" fmla="*/ 13 w 14"/>
                                <a:gd name="T51" fmla="*/ 54 h 61"/>
                                <a:gd name="T52" fmla="*/ 13 w 14"/>
                                <a:gd name="T53" fmla="*/ 47 h 61"/>
                                <a:gd name="T54" fmla="*/ 13 w 14"/>
                                <a:gd name="T55" fmla="*/ 40 h 61"/>
                                <a:gd name="T56" fmla="*/ 13 w 14"/>
                                <a:gd name="T57" fmla="*/ 33 h 61"/>
                                <a:gd name="T58" fmla="*/ 13 w 14"/>
                                <a:gd name="T59" fmla="*/ 26 h 61"/>
                                <a:gd name="T60" fmla="*/ 13 w 14"/>
                                <a:gd name="T61" fmla="*/ 19 h 61"/>
                                <a:gd name="T62" fmla="*/ 12 w 14"/>
                                <a:gd name="T63" fmla="*/ 11 h 61"/>
                                <a:gd name="T64" fmla="*/ 12 w 14"/>
                                <a:gd name="T65" fmla="*/ 5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4" h="61">
                                  <a:moveTo>
                                    <a:pt x="12" y="5"/>
                                  </a:moveTo>
                                  <a:lnTo>
                                    <a:pt x="11" y="4"/>
                                  </a:lnTo>
                                  <a:lnTo>
                                    <a:pt x="9" y="3"/>
                                  </a:lnTo>
                                  <a:lnTo>
                                    <a:pt x="8" y="3"/>
                                  </a:lnTo>
                                  <a:lnTo>
                                    <a:pt x="6" y="2"/>
                                  </a:lnTo>
                                  <a:lnTo>
                                    <a:pt x="5" y="2"/>
                                  </a:lnTo>
                                  <a:lnTo>
                                    <a:pt x="3" y="1"/>
                                  </a:lnTo>
                                  <a:lnTo>
                                    <a:pt x="2" y="1"/>
                                  </a:lnTo>
                                  <a:lnTo>
                                    <a:pt x="0" y="0"/>
                                  </a:lnTo>
                                  <a:lnTo>
                                    <a:pt x="0" y="7"/>
                                  </a:lnTo>
                                  <a:lnTo>
                                    <a:pt x="0" y="14"/>
                                  </a:lnTo>
                                  <a:lnTo>
                                    <a:pt x="0" y="22"/>
                                  </a:lnTo>
                                  <a:lnTo>
                                    <a:pt x="1" y="29"/>
                                  </a:lnTo>
                                  <a:lnTo>
                                    <a:pt x="1" y="36"/>
                                  </a:lnTo>
                                  <a:lnTo>
                                    <a:pt x="1" y="43"/>
                                  </a:lnTo>
                                  <a:lnTo>
                                    <a:pt x="1" y="50"/>
                                  </a:lnTo>
                                  <a:lnTo>
                                    <a:pt x="1" y="58"/>
                                  </a:lnTo>
                                  <a:lnTo>
                                    <a:pt x="3" y="58"/>
                                  </a:lnTo>
                                  <a:lnTo>
                                    <a:pt x="4" y="58"/>
                                  </a:lnTo>
                                  <a:lnTo>
                                    <a:pt x="6" y="59"/>
                                  </a:lnTo>
                                  <a:lnTo>
                                    <a:pt x="7" y="59"/>
                                  </a:lnTo>
                                  <a:lnTo>
                                    <a:pt x="9" y="60"/>
                                  </a:lnTo>
                                  <a:lnTo>
                                    <a:pt x="10" y="60"/>
                                  </a:lnTo>
                                  <a:lnTo>
                                    <a:pt x="12" y="61"/>
                                  </a:lnTo>
                                  <a:lnTo>
                                    <a:pt x="14" y="61"/>
                                  </a:lnTo>
                                  <a:lnTo>
                                    <a:pt x="13" y="54"/>
                                  </a:lnTo>
                                  <a:lnTo>
                                    <a:pt x="13" y="47"/>
                                  </a:lnTo>
                                  <a:lnTo>
                                    <a:pt x="13" y="40"/>
                                  </a:lnTo>
                                  <a:lnTo>
                                    <a:pt x="13" y="33"/>
                                  </a:lnTo>
                                  <a:lnTo>
                                    <a:pt x="13" y="26"/>
                                  </a:lnTo>
                                  <a:lnTo>
                                    <a:pt x="13" y="19"/>
                                  </a:lnTo>
                                  <a:lnTo>
                                    <a:pt x="12" y="11"/>
                                  </a:lnTo>
                                  <a:lnTo>
                                    <a:pt x="12" y="5"/>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8" name="Freeform 3852"/>
                          <wps:cNvSpPr>
                            <a:spLocks/>
                          </wps:cNvSpPr>
                          <wps:spPr bwMode="auto">
                            <a:xfrm>
                              <a:off x="2011" y="819"/>
                              <a:ext cx="5" cy="58"/>
                            </a:xfrm>
                            <a:custGeom>
                              <a:avLst/>
                              <a:gdLst>
                                <a:gd name="T0" fmla="*/ 4 w 5"/>
                                <a:gd name="T1" fmla="*/ 2 h 58"/>
                                <a:gd name="T2" fmla="*/ 2 w 5"/>
                                <a:gd name="T3" fmla="*/ 1 h 58"/>
                                <a:gd name="T4" fmla="*/ 0 w 5"/>
                                <a:gd name="T5" fmla="*/ 0 h 58"/>
                                <a:gd name="T6" fmla="*/ 0 w 5"/>
                                <a:gd name="T7" fmla="*/ 7 h 58"/>
                                <a:gd name="T8" fmla="*/ 0 w 5"/>
                                <a:gd name="T9" fmla="*/ 14 h 58"/>
                                <a:gd name="T10" fmla="*/ 0 w 5"/>
                                <a:gd name="T11" fmla="*/ 21 h 58"/>
                                <a:gd name="T12" fmla="*/ 0 w 5"/>
                                <a:gd name="T13" fmla="*/ 29 h 58"/>
                                <a:gd name="T14" fmla="*/ 0 w 5"/>
                                <a:gd name="T15" fmla="*/ 35 h 58"/>
                                <a:gd name="T16" fmla="*/ 1 w 5"/>
                                <a:gd name="T17" fmla="*/ 42 h 58"/>
                                <a:gd name="T18" fmla="*/ 1 w 5"/>
                                <a:gd name="T19" fmla="*/ 50 h 58"/>
                                <a:gd name="T20" fmla="*/ 1 w 5"/>
                                <a:gd name="T21" fmla="*/ 57 h 58"/>
                                <a:gd name="T22" fmla="*/ 3 w 5"/>
                                <a:gd name="T23" fmla="*/ 57 h 58"/>
                                <a:gd name="T24" fmla="*/ 5 w 5"/>
                                <a:gd name="T25" fmla="*/ 58 h 58"/>
                                <a:gd name="T26" fmla="*/ 4 w 5"/>
                                <a:gd name="T27" fmla="*/ 51 h 58"/>
                                <a:gd name="T28" fmla="*/ 4 w 5"/>
                                <a:gd name="T29" fmla="*/ 44 h 58"/>
                                <a:gd name="T30" fmla="*/ 4 w 5"/>
                                <a:gd name="T31" fmla="*/ 37 h 58"/>
                                <a:gd name="T32" fmla="*/ 4 w 5"/>
                                <a:gd name="T33" fmla="*/ 30 h 58"/>
                                <a:gd name="T34" fmla="*/ 4 w 5"/>
                                <a:gd name="T35" fmla="*/ 23 h 58"/>
                                <a:gd name="T36" fmla="*/ 4 w 5"/>
                                <a:gd name="T37" fmla="*/ 16 h 58"/>
                                <a:gd name="T38" fmla="*/ 4 w 5"/>
                                <a:gd name="T39" fmla="*/ 9 h 58"/>
                                <a:gd name="T40" fmla="*/ 4 w 5"/>
                                <a:gd name="T41" fmla="*/ 2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 h="58">
                                  <a:moveTo>
                                    <a:pt x="4" y="2"/>
                                  </a:moveTo>
                                  <a:lnTo>
                                    <a:pt x="2" y="1"/>
                                  </a:lnTo>
                                  <a:lnTo>
                                    <a:pt x="0" y="0"/>
                                  </a:lnTo>
                                  <a:lnTo>
                                    <a:pt x="0" y="7"/>
                                  </a:lnTo>
                                  <a:lnTo>
                                    <a:pt x="0" y="14"/>
                                  </a:lnTo>
                                  <a:lnTo>
                                    <a:pt x="0" y="21"/>
                                  </a:lnTo>
                                  <a:lnTo>
                                    <a:pt x="0" y="29"/>
                                  </a:lnTo>
                                  <a:lnTo>
                                    <a:pt x="0" y="35"/>
                                  </a:lnTo>
                                  <a:lnTo>
                                    <a:pt x="1" y="42"/>
                                  </a:lnTo>
                                  <a:lnTo>
                                    <a:pt x="1" y="50"/>
                                  </a:lnTo>
                                  <a:lnTo>
                                    <a:pt x="1" y="57"/>
                                  </a:lnTo>
                                  <a:lnTo>
                                    <a:pt x="3" y="57"/>
                                  </a:lnTo>
                                  <a:lnTo>
                                    <a:pt x="5" y="58"/>
                                  </a:lnTo>
                                  <a:lnTo>
                                    <a:pt x="4" y="51"/>
                                  </a:lnTo>
                                  <a:lnTo>
                                    <a:pt x="4" y="44"/>
                                  </a:lnTo>
                                  <a:lnTo>
                                    <a:pt x="4" y="37"/>
                                  </a:lnTo>
                                  <a:lnTo>
                                    <a:pt x="4" y="30"/>
                                  </a:lnTo>
                                  <a:lnTo>
                                    <a:pt x="4" y="23"/>
                                  </a:lnTo>
                                  <a:lnTo>
                                    <a:pt x="4" y="16"/>
                                  </a:lnTo>
                                  <a:lnTo>
                                    <a:pt x="4" y="9"/>
                                  </a:lnTo>
                                  <a:lnTo>
                                    <a:pt x="4" y="2"/>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9" name="Freeform 3853"/>
                          <wps:cNvSpPr>
                            <a:spLocks/>
                          </wps:cNvSpPr>
                          <wps:spPr bwMode="auto">
                            <a:xfrm>
                              <a:off x="2044" y="832"/>
                              <a:ext cx="5" cy="56"/>
                            </a:xfrm>
                            <a:custGeom>
                              <a:avLst/>
                              <a:gdLst>
                                <a:gd name="T0" fmla="*/ 4 w 5"/>
                                <a:gd name="T1" fmla="*/ 1 h 56"/>
                                <a:gd name="T2" fmla="*/ 2 w 5"/>
                                <a:gd name="T3" fmla="*/ 0 h 56"/>
                                <a:gd name="T4" fmla="*/ 0 w 5"/>
                                <a:gd name="T5" fmla="*/ 0 h 56"/>
                                <a:gd name="T6" fmla="*/ 0 w 5"/>
                                <a:gd name="T7" fmla="*/ 6 h 56"/>
                                <a:gd name="T8" fmla="*/ 0 w 5"/>
                                <a:gd name="T9" fmla="*/ 13 h 56"/>
                                <a:gd name="T10" fmla="*/ 1 w 5"/>
                                <a:gd name="T11" fmla="*/ 20 h 56"/>
                                <a:gd name="T12" fmla="*/ 1 w 5"/>
                                <a:gd name="T13" fmla="*/ 27 h 56"/>
                                <a:gd name="T14" fmla="*/ 1 w 5"/>
                                <a:gd name="T15" fmla="*/ 33 h 56"/>
                                <a:gd name="T16" fmla="*/ 1 w 5"/>
                                <a:gd name="T17" fmla="*/ 40 h 56"/>
                                <a:gd name="T18" fmla="*/ 1 w 5"/>
                                <a:gd name="T19" fmla="*/ 47 h 56"/>
                                <a:gd name="T20" fmla="*/ 1 w 5"/>
                                <a:gd name="T21" fmla="*/ 54 h 56"/>
                                <a:gd name="T22" fmla="*/ 3 w 5"/>
                                <a:gd name="T23" fmla="*/ 55 h 56"/>
                                <a:gd name="T24" fmla="*/ 5 w 5"/>
                                <a:gd name="T25" fmla="*/ 56 h 56"/>
                                <a:gd name="T26" fmla="*/ 5 w 5"/>
                                <a:gd name="T27" fmla="*/ 49 h 56"/>
                                <a:gd name="T28" fmla="*/ 5 w 5"/>
                                <a:gd name="T29" fmla="*/ 42 h 56"/>
                                <a:gd name="T30" fmla="*/ 4 w 5"/>
                                <a:gd name="T31" fmla="*/ 35 h 56"/>
                                <a:gd name="T32" fmla="*/ 4 w 5"/>
                                <a:gd name="T33" fmla="*/ 28 h 56"/>
                                <a:gd name="T34" fmla="*/ 4 w 5"/>
                                <a:gd name="T35" fmla="*/ 21 h 56"/>
                                <a:gd name="T36" fmla="*/ 4 w 5"/>
                                <a:gd name="T37" fmla="*/ 14 h 56"/>
                                <a:gd name="T38" fmla="*/ 4 w 5"/>
                                <a:gd name="T39" fmla="*/ 7 h 56"/>
                                <a:gd name="T40" fmla="*/ 4 w 5"/>
                                <a:gd name="T41" fmla="*/ 1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 h="56">
                                  <a:moveTo>
                                    <a:pt x="4" y="1"/>
                                  </a:moveTo>
                                  <a:lnTo>
                                    <a:pt x="2" y="0"/>
                                  </a:lnTo>
                                  <a:lnTo>
                                    <a:pt x="0" y="0"/>
                                  </a:lnTo>
                                  <a:lnTo>
                                    <a:pt x="0" y="6"/>
                                  </a:lnTo>
                                  <a:lnTo>
                                    <a:pt x="0" y="13"/>
                                  </a:lnTo>
                                  <a:lnTo>
                                    <a:pt x="1" y="20"/>
                                  </a:lnTo>
                                  <a:lnTo>
                                    <a:pt x="1" y="27"/>
                                  </a:lnTo>
                                  <a:lnTo>
                                    <a:pt x="1" y="33"/>
                                  </a:lnTo>
                                  <a:lnTo>
                                    <a:pt x="1" y="40"/>
                                  </a:lnTo>
                                  <a:lnTo>
                                    <a:pt x="1" y="47"/>
                                  </a:lnTo>
                                  <a:lnTo>
                                    <a:pt x="1" y="54"/>
                                  </a:lnTo>
                                  <a:lnTo>
                                    <a:pt x="3" y="55"/>
                                  </a:lnTo>
                                  <a:lnTo>
                                    <a:pt x="5" y="56"/>
                                  </a:lnTo>
                                  <a:lnTo>
                                    <a:pt x="5" y="49"/>
                                  </a:lnTo>
                                  <a:lnTo>
                                    <a:pt x="5" y="42"/>
                                  </a:lnTo>
                                  <a:lnTo>
                                    <a:pt x="4" y="35"/>
                                  </a:lnTo>
                                  <a:lnTo>
                                    <a:pt x="4" y="28"/>
                                  </a:lnTo>
                                  <a:lnTo>
                                    <a:pt x="4" y="21"/>
                                  </a:lnTo>
                                  <a:lnTo>
                                    <a:pt x="4" y="14"/>
                                  </a:lnTo>
                                  <a:lnTo>
                                    <a:pt x="4" y="7"/>
                                  </a:lnTo>
                                  <a:lnTo>
                                    <a:pt x="4" y="1"/>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0" name="Freeform 3854"/>
                          <wps:cNvSpPr>
                            <a:spLocks/>
                          </wps:cNvSpPr>
                          <wps:spPr bwMode="auto">
                            <a:xfrm>
                              <a:off x="2076" y="843"/>
                              <a:ext cx="4" cy="54"/>
                            </a:xfrm>
                            <a:custGeom>
                              <a:avLst/>
                              <a:gdLst>
                                <a:gd name="T0" fmla="*/ 3 w 4"/>
                                <a:gd name="T1" fmla="*/ 1 h 54"/>
                                <a:gd name="T2" fmla="*/ 1 w 4"/>
                                <a:gd name="T3" fmla="*/ 0 h 54"/>
                                <a:gd name="T4" fmla="*/ 0 w 4"/>
                                <a:gd name="T5" fmla="*/ 0 h 54"/>
                                <a:gd name="T6" fmla="*/ 0 w 4"/>
                                <a:gd name="T7" fmla="*/ 6 h 54"/>
                                <a:gd name="T8" fmla="*/ 0 w 4"/>
                                <a:gd name="T9" fmla="*/ 13 h 54"/>
                                <a:gd name="T10" fmla="*/ 0 w 4"/>
                                <a:gd name="T11" fmla="*/ 19 h 54"/>
                                <a:gd name="T12" fmla="*/ 0 w 4"/>
                                <a:gd name="T13" fmla="*/ 26 h 54"/>
                                <a:gd name="T14" fmla="*/ 0 w 4"/>
                                <a:gd name="T15" fmla="*/ 32 h 54"/>
                                <a:gd name="T16" fmla="*/ 0 w 4"/>
                                <a:gd name="T17" fmla="*/ 39 h 54"/>
                                <a:gd name="T18" fmla="*/ 1 w 4"/>
                                <a:gd name="T19" fmla="*/ 46 h 54"/>
                                <a:gd name="T20" fmla="*/ 1 w 4"/>
                                <a:gd name="T21" fmla="*/ 53 h 54"/>
                                <a:gd name="T22" fmla="*/ 3 w 4"/>
                                <a:gd name="T23" fmla="*/ 53 h 54"/>
                                <a:gd name="T24" fmla="*/ 4 w 4"/>
                                <a:gd name="T25" fmla="*/ 54 h 54"/>
                                <a:gd name="T26" fmla="*/ 4 w 4"/>
                                <a:gd name="T27" fmla="*/ 47 h 54"/>
                                <a:gd name="T28" fmla="*/ 4 w 4"/>
                                <a:gd name="T29" fmla="*/ 41 h 54"/>
                                <a:gd name="T30" fmla="*/ 4 w 4"/>
                                <a:gd name="T31" fmla="*/ 34 h 54"/>
                                <a:gd name="T32" fmla="*/ 4 w 4"/>
                                <a:gd name="T33" fmla="*/ 27 h 54"/>
                                <a:gd name="T34" fmla="*/ 3 w 4"/>
                                <a:gd name="T35" fmla="*/ 20 h 54"/>
                                <a:gd name="T36" fmla="*/ 3 w 4"/>
                                <a:gd name="T37" fmla="*/ 14 h 54"/>
                                <a:gd name="T38" fmla="*/ 3 w 4"/>
                                <a:gd name="T39" fmla="*/ 7 h 54"/>
                                <a:gd name="T40" fmla="*/ 3 w 4"/>
                                <a:gd name="T41" fmla="*/ 1 h 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 h="54">
                                  <a:moveTo>
                                    <a:pt x="3" y="1"/>
                                  </a:moveTo>
                                  <a:lnTo>
                                    <a:pt x="1" y="0"/>
                                  </a:lnTo>
                                  <a:lnTo>
                                    <a:pt x="0" y="0"/>
                                  </a:lnTo>
                                  <a:lnTo>
                                    <a:pt x="0" y="6"/>
                                  </a:lnTo>
                                  <a:lnTo>
                                    <a:pt x="0" y="13"/>
                                  </a:lnTo>
                                  <a:lnTo>
                                    <a:pt x="0" y="19"/>
                                  </a:lnTo>
                                  <a:lnTo>
                                    <a:pt x="0" y="26"/>
                                  </a:lnTo>
                                  <a:lnTo>
                                    <a:pt x="0" y="32"/>
                                  </a:lnTo>
                                  <a:lnTo>
                                    <a:pt x="0" y="39"/>
                                  </a:lnTo>
                                  <a:lnTo>
                                    <a:pt x="1" y="46"/>
                                  </a:lnTo>
                                  <a:lnTo>
                                    <a:pt x="1" y="53"/>
                                  </a:lnTo>
                                  <a:lnTo>
                                    <a:pt x="3" y="53"/>
                                  </a:lnTo>
                                  <a:lnTo>
                                    <a:pt x="4" y="54"/>
                                  </a:lnTo>
                                  <a:lnTo>
                                    <a:pt x="4" y="47"/>
                                  </a:lnTo>
                                  <a:lnTo>
                                    <a:pt x="4" y="41"/>
                                  </a:lnTo>
                                  <a:lnTo>
                                    <a:pt x="4" y="34"/>
                                  </a:lnTo>
                                  <a:lnTo>
                                    <a:pt x="4" y="27"/>
                                  </a:lnTo>
                                  <a:lnTo>
                                    <a:pt x="3" y="20"/>
                                  </a:lnTo>
                                  <a:lnTo>
                                    <a:pt x="3" y="14"/>
                                  </a:lnTo>
                                  <a:lnTo>
                                    <a:pt x="3" y="7"/>
                                  </a:lnTo>
                                  <a:lnTo>
                                    <a:pt x="3" y="1"/>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1" name="Freeform 3855"/>
                          <wps:cNvSpPr>
                            <a:spLocks/>
                          </wps:cNvSpPr>
                          <wps:spPr bwMode="auto">
                            <a:xfrm>
                              <a:off x="1991" y="864"/>
                              <a:ext cx="109" cy="43"/>
                            </a:xfrm>
                            <a:custGeom>
                              <a:avLst/>
                              <a:gdLst>
                                <a:gd name="T0" fmla="*/ 108 w 109"/>
                                <a:gd name="T1" fmla="*/ 34 h 43"/>
                                <a:gd name="T2" fmla="*/ 102 w 109"/>
                                <a:gd name="T3" fmla="*/ 32 h 43"/>
                                <a:gd name="T4" fmla="*/ 95 w 109"/>
                                <a:gd name="T5" fmla="*/ 30 h 43"/>
                                <a:gd name="T6" fmla="*/ 89 w 109"/>
                                <a:gd name="T7" fmla="*/ 28 h 43"/>
                                <a:gd name="T8" fmla="*/ 83 w 109"/>
                                <a:gd name="T9" fmla="*/ 26 h 43"/>
                                <a:gd name="T10" fmla="*/ 76 w 109"/>
                                <a:gd name="T11" fmla="*/ 24 h 43"/>
                                <a:gd name="T12" fmla="*/ 70 w 109"/>
                                <a:gd name="T13" fmla="*/ 22 h 43"/>
                                <a:gd name="T14" fmla="*/ 63 w 109"/>
                                <a:gd name="T15" fmla="*/ 20 h 43"/>
                                <a:gd name="T16" fmla="*/ 57 w 109"/>
                                <a:gd name="T17" fmla="*/ 18 h 43"/>
                                <a:gd name="T18" fmla="*/ 49 w 109"/>
                                <a:gd name="T19" fmla="*/ 15 h 43"/>
                                <a:gd name="T20" fmla="*/ 43 w 109"/>
                                <a:gd name="T21" fmla="*/ 13 h 43"/>
                                <a:gd name="T22" fmla="*/ 36 w 109"/>
                                <a:gd name="T23" fmla="*/ 11 h 43"/>
                                <a:gd name="T24" fmla="*/ 29 w 109"/>
                                <a:gd name="T25" fmla="*/ 9 h 43"/>
                                <a:gd name="T26" fmla="*/ 21 w 109"/>
                                <a:gd name="T27" fmla="*/ 6 h 43"/>
                                <a:gd name="T28" fmla="*/ 14 w 109"/>
                                <a:gd name="T29" fmla="*/ 5 h 43"/>
                                <a:gd name="T30" fmla="*/ 7 w 109"/>
                                <a:gd name="T31" fmla="*/ 2 h 43"/>
                                <a:gd name="T32" fmla="*/ 0 w 109"/>
                                <a:gd name="T33" fmla="*/ 0 h 43"/>
                                <a:gd name="T34" fmla="*/ 0 w 109"/>
                                <a:gd name="T35" fmla="*/ 3 h 43"/>
                                <a:gd name="T36" fmla="*/ 0 w 109"/>
                                <a:gd name="T37" fmla="*/ 5 h 43"/>
                                <a:gd name="T38" fmla="*/ 0 w 109"/>
                                <a:gd name="T39" fmla="*/ 8 h 43"/>
                                <a:gd name="T40" fmla="*/ 0 w 109"/>
                                <a:gd name="T41" fmla="*/ 10 h 43"/>
                                <a:gd name="T42" fmla="*/ 7 w 109"/>
                                <a:gd name="T43" fmla="*/ 12 h 43"/>
                                <a:gd name="T44" fmla="*/ 15 w 109"/>
                                <a:gd name="T45" fmla="*/ 15 h 43"/>
                                <a:gd name="T46" fmla="*/ 22 w 109"/>
                                <a:gd name="T47" fmla="*/ 17 h 43"/>
                                <a:gd name="T48" fmla="*/ 29 w 109"/>
                                <a:gd name="T49" fmla="*/ 19 h 43"/>
                                <a:gd name="T50" fmla="*/ 36 w 109"/>
                                <a:gd name="T51" fmla="*/ 21 h 43"/>
                                <a:gd name="T52" fmla="*/ 43 w 109"/>
                                <a:gd name="T53" fmla="*/ 23 h 43"/>
                                <a:gd name="T54" fmla="*/ 50 w 109"/>
                                <a:gd name="T55" fmla="*/ 25 h 43"/>
                                <a:gd name="T56" fmla="*/ 57 w 109"/>
                                <a:gd name="T57" fmla="*/ 28 h 43"/>
                                <a:gd name="T58" fmla="*/ 63 w 109"/>
                                <a:gd name="T59" fmla="*/ 29 h 43"/>
                                <a:gd name="T60" fmla="*/ 70 w 109"/>
                                <a:gd name="T61" fmla="*/ 31 h 43"/>
                                <a:gd name="T62" fmla="*/ 76 w 109"/>
                                <a:gd name="T63" fmla="*/ 33 h 43"/>
                                <a:gd name="T64" fmla="*/ 83 w 109"/>
                                <a:gd name="T65" fmla="*/ 35 h 43"/>
                                <a:gd name="T66" fmla="*/ 89 w 109"/>
                                <a:gd name="T67" fmla="*/ 37 h 43"/>
                                <a:gd name="T68" fmla="*/ 96 w 109"/>
                                <a:gd name="T69" fmla="*/ 39 h 43"/>
                                <a:gd name="T70" fmla="*/ 102 w 109"/>
                                <a:gd name="T71" fmla="*/ 41 h 43"/>
                                <a:gd name="T72" fmla="*/ 109 w 109"/>
                                <a:gd name="T73" fmla="*/ 43 h 43"/>
                                <a:gd name="T74" fmla="*/ 109 w 109"/>
                                <a:gd name="T75" fmla="*/ 41 h 43"/>
                                <a:gd name="T76" fmla="*/ 109 w 109"/>
                                <a:gd name="T77" fmla="*/ 39 h 43"/>
                                <a:gd name="T78" fmla="*/ 108 w 109"/>
                                <a:gd name="T79" fmla="*/ 36 h 43"/>
                                <a:gd name="T80" fmla="*/ 108 w 109"/>
                                <a:gd name="T81" fmla="*/ 34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09" h="43">
                                  <a:moveTo>
                                    <a:pt x="108" y="34"/>
                                  </a:moveTo>
                                  <a:lnTo>
                                    <a:pt x="102" y="32"/>
                                  </a:lnTo>
                                  <a:lnTo>
                                    <a:pt x="95" y="30"/>
                                  </a:lnTo>
                                  <a:lnTo>
                                    <a:pt x="89" y="28"/>
                                  </a:lnTo>
                                  <a:lnTo>
                                    <a:pt x="83" y="26"/>
                                  </a:lnTo>
                                  <a:lnTo>
                                    <a:pt x="76" y="24"/>
                                  </a:lnTo>
                                  <a:lnTo>
                                    <a:pt x="70" y="22"/>
                                  </a:lnTo>
                                  <a:lnTo>
                                    <a:pt x="63" y="20"/>
                                  </a:lnTo>
                                  <a:lnTo>
                                    <a:pt x="57" y="18"/>
                                  </a:lnTo>
                                  <a:lnTo>
                                    <a:pt x="49" y="15"/>
                                  </a:lnTo>
                                  <a:lnTo>
                                    <a:pt x="43" y="13"/>
                                  </a:lnTo>
                                  <a:lnTo>
                                    <a:pt x="36" y="11"/>
                                  </a:lnTo>
                                  <a:lnTo>
                                    <a:pt x="29" y="9"/>
                                  </a:lnTo>
                                  <a:lnTo>
                                    <a:pt x="21" y="6"/>
                                  </a:lnTo>
                                  <a:lnTo>
                                    <a:pt x="14" y="5"/>
                                  </a:lnTo>
                                  <a:lnTo>
                                    <a:pt x="7" y="2"/>
                                  </a:lnTo>
                                  <a:lnTo>
                                    <a:pt x="0" y="0"/>
                                  </a:lnTo>
                                  <a:lnTo>
                                    <a:pt x="0" y="3"/>
                                  </a:lnTo>
                                  <a:lnTo>
                                    <a:pt x="0" y="5"/>
                                  </a:lnTo>
                                  <a:lnTo>
                                    <a:pt x="0" y="8"/>
                                  </a:lnTo>
                                  <a:lnTo>
                                    <a:pt x="0" y="10"/>
                                  </a:lnTo>
                                  <a:lnTo>
                                    <a:pt x="7" y="12"/>
                                  </a:lnTo>
                                  <a:lnTo>
                                    <a:pt x="15" y="15"/>
                                  </a:lnTo>
                                  <a:lnTo>
                                    <a:pt x="22" y="17"/>
                                  </a:lnTo>
                                  <a:lnTo>
                                    <a:pt x="29" y="19"/>
                                  </a:lnTo>
                                  <a:lnTo>
                                    <a:pt x="36" y="21"/>
                                  </a:lnTo>
                                  <a:lnTo>
                                    <a:pt x="43" y="23"/>
                                  </a:lnTo>
                                  <a:lnTo>
                                    <a:pt x="50" y="25"/>
                                  </a:lnTo>
                                  <a:lnTo>
                                    <a:pt x="57" y="28"/>
                                  </a:lnTo>
                                  <a:lnTo>
                                    <a:pt x="63" y="29"/>
                                  </a:lnTo>
                                  <a:lnTo>
                                    <a:pt x="70" y="31"/>
                                  </a:lnTo>
                                  <a:lnTo>
                                    <a:pt x="76" y="33"/>
                                  </a:lnTo>
                                  <a:lnTo>
                                    <a:pt x="83" y="35"/>
                                  </a:lnTo>
                                  <a:lnTo>
                                    <a:pt x="89" y="37"/>
                                  </a:lnTo>
                                  <a:lnTo>
                                    <a:pt x="96" y="39"/>
                                  </a:lnTo>
                                  <a:lnTo>
                                    <a:pt x="102" y="41"/>
                                  </a:lnTo>
                                  <a:lnTo>
                                    <a:pt x="109" y="43"/>
                                  </a:lnTo>
                                  <a:lnTo>
                                    <a:pt x="109" y="41"/>
                                  </a:lnTo>
                                  <a:lnTo>
                                    <a:pt x="109" y="39"/>
                                  </a:lnTo>
                                  <a:lnTo>
                                    <a:pt x="108" y="36"/>
                                  </a:lnTo>
                                  <a:lnTo>
                                    <a:pt x="108" y="34"/>
                                  </a:lnTo>
                                  <a:close/>
                                </a:path>
                              </a:pathLst>
                            </a:custGeom>
                            <a:solidFill>
                              <a:srgbClr val="BAB8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2" name="Freeform 3856"/>
                          <wps:cNvSpPr>
                            <a:spLocks/>
                          </wps:cNvSpPr>
                          <wps:spPr bwMode="auto">
                            <a:xfrm>
                              <a:off x="1991" y="869"/>
                              <a:ext cx="112" cy="40"/>
                            </a:xfrm>
                            <a:custGeom>
                              <a:avLst/>
                              <a:gdLst>
                                <a:gd name="T0" fmla="*/ 112 w 112"/>
                                <a:gd name="T1" fmla="*/ 34 h 40"/>
                                <a:gd name="T2" fmla="*/ 106 w 112"/>
                                <a:gd name="T3" fmla="*/ 32 h 40"/>
                                <a:gd name="T4" fmla="*/ 99 w 112"/>
                                <a:gd name="T5" fmla="*/ 30 h 40"/>
                                <a:gd name="T6" fmla="*/ 92 w 112"/>
                                <a:gd name="T7" fmla="*/ 28 h 40"/>
                                <a:gd name="T8" fmla="*/ 86 w 112"/>
                                <a:gd name="T9" fmla="*/ 26 h 40"/>
                                <a:gd name="T10" fmla="*/ 79 w 112"/>
                                <a:gd name="T11" fmla="*/ 24 h 40"/>
                                <a:gd name="T12" fmla="*/ 72 w 112"/>
                                <a:gd name="T13" fmla="*/ 22 h 40"/>
                                <a:gd name="T14" fmla="*/ 65 w 112"/>
                                <a:gd name="T15" fmla="*/ 20 h 40"/>
                                <a:gd name="T16" fmla="*/ 59 w 112"/>
                                <a:gd name="T17" fmla="*/ 18 h 40"/>
                                <a:gd name="T18" fmla="*/ 52 w 112"/>
                                <a:gd name="T19" fmla="*/ 15 h 40"/>
                                <a:gd name="T20" fmla="*/ 44 w 112"/>
                                <a:gd name="T21" fmla="*/ 13 h 40"/>
                                <a:gd name="T22" fmla="*/ 37 w 112"/>
                                <a:gd name="T23" fmla="*/ 11 h 40"/>
                                <a:gd name="T24" fmla="*/ 30 w 112"/>
                                <a:gd name="T25" fmla="*/ 9 h 40"/>
                                <a:gd name="T26" fmla="*/ 22 w 112"/>
                                <a:gd name="T27" fmla="*/ 6 h 40"/>
                                <a:gd name="T28" fmla="*/ 15 w 112"/>
                                <a:gd name="T29" fmla="*/ 4 h 40"/>
                                <a:gd name="T30" fmla="*/ 8 w 112"/>
                                <a:gd name="T31" fmla="*/ 1 h 40"/>
                                <a:gd name="T32" fmla="*/ 0 w 112"/>
                                <a:gd name="T33" fmla="*/ 0 h 40"/>
                                <a:gd name="T34" fmla="*/ 0 w 112"/>
                                <a:gd name="T35" fmla="*/ 1 h 40"/>
                                <a:gd name="T36" fmla="*/ 0 w 112"/>
                                <a:gd name="T37" fmla="*/ 3 h 40"/>
                                <a:gd name="T38" fmla="*/ 0 w 112"/>
                                <a:gd name="T39" fmla="*/ 5 h 40"/>
                                <a:gd name="T40" fmla="*/ 1 w 112"/>
                                <a:gd name="T41" fmla="*/ 7 h 40"/>
                                <a:gd name="T42" fmla="*/ 8 w 112"/>
                                <a:gd name="T43" fmla="*/ 9 h 40"/>
                                <a:gd name="T44" fmla="*/ 15 w 112"/>
                                <a:gd name="T45" fmla="*/ 11 h 40"/>
                                <a:gd name="T46" fmla="*/ 23 w 112"/>
                                <a:gd name="T47" fmla="*/ 13 h 40"/>
                                <a:gd name="T48" fmla="*/ 30 w 112"/>
                                <a:gd name="T49" fmla="*/ 16 h 40"/>
                                <a:gd name="T50" fmla="*/ 37 w 112"/>
                                <a:gd name="T51" fmla="*/ 18 h 40"/>
                                <a:gd name="T52" fmla="*/ 44 w 112"/>
                                <a:gd name="T53" fmla="*/ 20 h 40"/>
                                <a:gd name="T54" fmla="*/ 52 w 112"/>
                                <a:gd name="T55" fmla="*/ 22 h 40"/>
                                <a:gd name="T56" fmla="*/ 59 w 112"/>
                                <a:gd name="T57" fmla="*/ 25 h 40"/>
                                <a:gd name="T58" fmla="*/ 66 w 112"/>
                                <a:gd name="T59" fmla="*/ 27 h 40"/>
                                <a:gd name="T60" fmla="*/ 72 w 112"/>
                                <a:gd name="T61" fmla="*/ 29 h 40"/>
                                <a:gd name="T62" fmla="*/ 79 w 112"/>
                                <a:gd name="T63" fmla="*/ 31 h 40"/>
                                <a:gd name="T64" fmla="*/ 86 w 112"/>
                                <a:gd name="T65" fmla="*/ 33 h 40"/>
                                <a:gd name="T66" fmla="*/ 92 w 112"/>
                                <a:gd name="T67" fmla="*/ 35 h 40"/>
                                <a:gd name="T68" fmla="*/ 99 w 112"/>
                                <a:gd name="T69" fmla="*/ 37 h 40"/>
                                <a:gd name="T70" fmla="*/ 106 w 112"/>
                                <a:gd name="T71" fmla="*/ 38 h 40"/>
                                <a:gd name="T72" fmla="*/ 112 w 112"/>
                                <a:gd name="T73" fmla="*/ 40 h 40"/>
                                <a:gd name="T74" fmla="*/ 112 w 112"/>
                                <a:gd name="T75" fmla="*/ 39 h 40"/>
                                <a:gd name="T76" fmla="*/ 112 w 112"/>
                                <a:gd name="T77" fmla="*/ 37 h 40"/>
                                <a:gd name="T78" fmla="*/ 112 w 112"/>
                                <a:gd name="T79" fmla="*/ 36 h 40"/>
                                <a:gd name="T80" fmla="*/ 112 w 112"/>
                                <a:gd name="T81"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2" h="40">
                                  <a:moveTo>
                                    <a:pt x="112" y="34"/>
                                  </a:moveTo>
                                  <a:lnTo>
                                    <a:pt x="106" y="32"/>
                                  </a:lnTo>
                                  <a:lnTo>
                                    <a:pt x="99" y="30"/>
                                  </a:lnTo>
                                  <a:lnTo>
                                    <a:pt x="92" y="28"/>
                                  </a:lnTo>
                                  <a:lnTo>
                                    <a:pt x="86" y="26"/>
                                  </a:lnTo>
                                  <a:lnTo>
                                    <a:pt x="79" y="24"/>
                                  </a:lnTo>
                                  <a:lnTo>
                                    <a:pt x="72" y="22"/>
                                  </a:lnTo>
                                  <a:lnTo>
                                    <a:pt x="65" y="20"/>
                                  </a:lnTo>
                                  <a:lnTo>
                                    <a:pt x="59" y="18"/>
                                  </a:lnTo>
                                  <a:lnTo>
                                    <a:pt x="52" y="15"/>
                                  </a:lnTo>
                                  <a:lnTo>
                                    <a:pt x="44" y="13"/>
                                  </a:lnTo>
                                  <a:lnTo>
                                    <a:pt x="37" y="11"/>
                                  </a:lnTo>
                                  <a:lnTo>
                                    <a:pt x="30" y="9"/>
                                  </a:lnTo>
                                  <a:lnTo>
                                    <a:pt x="22" y="6"/>
                                  </a:lnTo>
                                  <a:lnTo>
                                    <a:pt x="15" y="4"/>
                                  </a:lnTo>
                                  <a:lnTo>
                                    <a:pt x="8" y="1"/>
                                  </a:lnTo>
                                  <a:lnTo>
                                    <a:pt x="0" y="0"/>
                                  </a:lnTo>
                                  <a:lnTo>
                                    <a:pt x="0" y="1"/>
                                  </a:lnTo>
                                  <a:lnTo>
                                    <a:pt x="0" y="3"/>
                                  </a:lnTo>
                                  <a:lnTo>
                                    <a:pt x="0" y="5"/>
                                  </a:lnTo>
                                  <a:lnTo>
                                    <a:pt x="1" y="7"/>
                                  </a:lnTo>
                                  <a:lnTo>
                                    <a:pt x="8" y="9"/>
                                  </a:lnTo>
                                  <a:lnTo>
                                    <a:pt x="15" y="11"/>
                                  </a:lnTo>
                                  <a:lnTo>
                                    <a:pt x="23" y="13"/>
                                  </a:lnTo>
                                  <a:lnTo>
                                    <a:pt x="30" y="16"/>
                                  </a:lnTo>
                                  <a:lnTo>
                                    <a:pt x="37" y="18"/>
                                  </a:lnTo>
                                  <a:lnTo>
                                    <a:pt x="44" y="20"/>
                                  </a:lnTo>
                                  <a:lnTo>
                                    <a:pt x="52" y="22"/>
                                  </a:lnTo>
                                  <a:lnTo>
                                    <a:pt x="59" y="25"/>
                                  </a:lnTo>
                                  <a:lnTo>
                                    <a:pt x="66" y="27"/>
                                  </a:lnTo>
                                  <a:lnTo>
                                    <a:pt x="72" y="29"/>
                                  </a:lnTo>
                                  <a:lnTo>
                                    <a:pt x="79" y="31"/>
                                  </a:lnTo>
                                  <a:lnTo>
                                    <a:pt x="86" y="33"/>
                                  </a:lnTo>
                                  <a:lnTo>
                                    <a:pt x="92" y="35"/>
                                  </a:lnTo>
                                  <a:lnTo>
                                    <a:pt x="99" y="37"/>
                                  </a:lnTo>
                                  <a:lnTo>
                                    <a:pt x="106" y="38"/>
                                  </a:lnTo>
                                  <a:lnTo>
                                    <a:pt x="112" y="40"/>
                                  </a:lnTo>
                                  <a:lnTo>
                                    <a:pt x="112" y="39"/>
                                  </a:lnTo>
                                  <a:lnTo>
                                    <a:pt x="112" y="37"/>
                                  </a:lnTo>
                                  <a:lnTo>
                                    <a:pt x="112" y="36"/>
                                  </a:lnTo>
                                  <a:lnTo>
                                    <a:pt x="112" y="34"/>
                                  </a:lnTo>
                                  <a:close/>
                                </a:path>
                              </a:pathLst>
                            </a:custGeom>
                            <a:solidFill>
                              <a:srgbClr val="99968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3" name="Freeform 3857"/>
                          <wps:cNvSpPr>
                            <a:spLocks/>
                          </wps:cNvSpPr>
                          <wps:spPr bwMode="auto">
                            <a:xfrm>
                              <a:off x="1626" y="800"/>
                              <a:ext cx="374" cy="110"/>
                            </a:xfrm>
                            <a:custGeom>
                              <a:avLst/>
                              <a:gdLst>
                                <a:gd name="T0" fmla="*/ 30 w 374"/>
                                <a:gd name="T1" fmla="*/ 106 h 110"/>
                                <a:gd name="T2" fmla="*/ 68 w 374"/>
                                <a:gd name="T3" fmla="*/ 96 h 110"/>
                                <a:gd name="T4" fmla="*/ 108 w 374"/>
                                <a:gd name="T5" fmla="*/ 87 h 110"/>
                                <a:gd name="T6" fmla="*/ 149 w 374"/>
                                <a:gd name="T7" fmla="*/ 77 h 110"/>
                                <a:gd name="T8" fmla="*/ 181 w 374"/>
                                <a:gd name="T9" fmla="*/ 69 h 110"/>
                                <a:gd name="T10" fmla="*/ 203 w 374"/>
                                <a:gd name="T11" fmla="*/ 64 h 110"/>
                                <a:gd name="T12" fmla="*/ 226 w 374"/>
                                <a:gd name="T13" fmla="*/ 58 h 110"/>
                                <a:gd name="T14" fmla="*/ 250 w 374"/>
                                <a:gd name="T15" fmla="*/ 52 h 110"/>
                                <a:gd name="T16" fmla="*/ 273 w 374"/>
                                <a:gd name="T17" fmla="*/ 47 h 110"/>
                                <a:gd name="T18" fmla="*/ 298 w 374"/>
                                <a:gd name="T19" fmla="*/ 41 h 110"/>
                                <a:gd name="T20" fmla="*/ 322 w 374"/>
                                <a:gd name="T21" fmla="*/ 35 h 110"/>
                                <a:gd name="T22" fmla="*/ 347 w 374"/>
                                <a:gd name="T23" fmla="*/ 29 h 110"/>
                                <a:gd name="T24" fmla="*/ 361 w 374"/>
                                <a:gd name="T25" fmla="*/ 23 h 110"/>
                                <a:gd name="T26" fmla="*/ 364 w 374"/>
                                <a:gd name="T27" fmla="*/ 16 h 110"/>
                                <a:gd name="T28" fmla="*/ 368 w 374"/>
                                <a:gd name="T29" fmla="*/ 10 h 110"/>
                                <a:gd name="T30" fmla="*/ 372 w 374"/>
                                <a:gd name="T31" fmla="*/ 3 h 110"/>
                                <a:gd name="T32" fmla="*/ 360 w 374"/>
                                <a:gd name="T33" fmla="*/ 3 h 110"/>
                                <a:gd name="T34" fmla="*/ 333 w 374"/>
                                <a:gd name="T35" fmla="*/ 10 h 110"/>
                                <a:gd name="T36" fmla="*/ 306 w 374"/>
                                <a:gd name="T37" fmla="*/ 16 h 110"/>
                                <a:gd name="T38" fmla="*/ 280 w 374"/>
                                <a:gd name="T39" fmla="*/ 22 h 110"/>
                                <a:gd name="T40" fmla="*/ 255 w 374"/>
                                <a:gd name="T41" fmla="*/ 29 h 110"/>
                                <a:gd name="T42" fmla="*/ 230 w 374"/>
                                <a:gd name="T43" fmla="*/ 35 h 110"/>
                                <a:gd name="T44" fmla="*/ 206 w 374"/>
                                <a:gd name="T45" fmla="*/ 41 h 110"/>
                                <a:gd name="T46" fmla="*/ 181 w 374"/>
                                <a:gd name="T47" fmla="*/ 47 h 110"/>
                                <a:gd name="T48" fmla="*/ 147 w 374"/>
                                <a:gd name="T49" fmla="*/ 55 h 110"/>
                                <a:gd name="T50" fmla="*/ 103 w 374"/>
                                <a:gd name="T51" fmla="*/ 66 h 110"/>
                                <a:gd name="T52" fmla="*/ 61 w 374"/>
                                <a:gd name="T53" fmla="*/ 76 h 110"/>
                                <a:gd name="T54" fmla="*/ 20 w 374"/>
                                <a:gd name="T55" fmla="*/ 87 h 110"/>
                                <a:gd name="T56" fmla="*/ 1 w 374"/>
                                <a:gd name="T57" fmla="*/ 94 h 110"/>
                                <a:gd name="T58" fmla="*/ 4 w 374"/>
                                <a:gd name="T59" fmla="*/ 98 h 110"/>
                                <a:gd name="T60" fmla="*/ 6 w 374"/>
                                <a:gd name="T61" fmla="*/ 103 h 110"/>
                                <a:gd name="T62" fmla="*/ 9 w 374"/>
                                <a:gd name="T63" fmla="*/ 108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374" h="110">
                                  <a:moveTo>
                                    <a:pt x="11" y="110"/>
                                  </a:moveTo>
                                  <a:lnTo>
                                    <a:pt x="30" y="106"/>
                                  </a:lnTo>
                                  <a:lnTo>
                                    <a:pt x="49" y="101"/>
                                  </a:lnTo>
                                  <a:lnTo>
                                    <a:pt x="68" y="96"/>
                                  </a:lnTo>
                                  <a:lnTo>
                                    <a:pt x="88" y="91"/>
                                  </a:lnTo>
                                  <a:lnTo>
                                    <a:pt x="108" y="87"/>
                                  </a:lnTo>
                                  <a:lnTo>
                                    <a:pt x="128" y="82"/>
                                  </a:lnTo>
                                  <a:lnTo>
                                    <a:pt x="149" y="77"/>
                                  </a:lnTo>
                                  <a:lnTo>
                                    <a:pt x="170" y="72"/>
                                  </a:lnTo>
                                  <a:lnTo>
                                    <a:pt x="181" y="69"/>
                                  </a:lnTo>
                                  <a:lnTo>
                                    <a:pt x="192" y="66"/>
                                  </a:lnTo>
                                  <a:lnTo>
                                    <a:pt x="203" y="64"/>
                                  </a:lnTo>
                                  <a:lnTo>
                                    <a:pt x="215" y="61"/>
                                  </a:lnTo>
                                  <a:lnTo>
                                    <a:pt x="226" y="58"/>
                                  </a:lnTo>
                                  <a:lnTo>
                                    <a:pt x="238" y="55"/>
                                  </a:lnTo>
                                  <a:lnTo>
                                    <a:pt x="250" y="52"/>
                                  </a:lnTo>
                                  <a:lnTo>
                                    <a:pt x="262" y="50"/>
                                  </a:lnTo>
                                  <a:lnTo>
                                    <a:pt x="273" y="47"/>
                                  </a:lnTo>
                                  <a:lnTo>
                                    <a:pt x="286" y="44"/>
                                  </a:lnTo>
                                  <a:lnTo>
                                    <a:pt x="298" y="41"/>
                                  </a:lnTo>
                                  <a:lnTo>
                                    <a:pt x="310" y="38"/>
                                  </a:lnTo>
                                  <a:lnTo>
                                    <a:pt x="322" y="35"/>
                                  </a:lnTo>
                                  <a:lnTo>
                                    <a:pt x="334" y="32"/>
                                  </a:lnTo>
                                  <a:lnTo>
                                    <a:pt x="347" y="29"/>
                                  </a:lnTo>
                                  <a:lnTo>
                                    <a:pt x="359" y="26"/>
                                  </a:lnTo>
                                  <a:lnTo>
                                    <a:pt x="361" y="23"/>
                                  </a:lnTo>
                                  <a:lnTo>
                                    <a:pt x="363" y="19"/>
                                  </a:lnTo>
                                  <a:lnTo>
                                    <a:pt x="364" y="16"/>
                                  </a:lnTo>
                                  <a:lnTo>
                                    <a:pt x="366" y="13"/>
                                  </a:lnTo>
                                  <a:lnTo>
                                    <a:pt x="368" y="10"/>
                                  </a:lnTo>
                                  <a:lnTo>
                                    <a:pt x="370" y="6"/>
                                  </a:lnTo>
                                  <a:lnTo>
                                    <a:pt x="372" y="3"/>
                                  </a:lnTo>
                                  <a:lnTo>
                                    <a:pt x="374" y="0"/>
                                  </a:lnTo>
                                  <a:lnTo>
                                    <a:pt x="360" y="3"/>
                                  </a:lnTo>
                                  <a:lnTo>
                                    <a:pt x="346" y="6"/>
                                  </a:lnTo>
                                  <a:lnTo>
                                    <a:pt x="333" y="10"/>
                                  </a:lnTo>
                                  <a:lnTo>
                                    <a:pt x="320" y="13"/>
                                  </a:lnTo>
                                  <a:lnTo>
                                    <a:pt x="306" y="16"/>
                                  </a:lnTo>
                                  <a:lnTo>
                                    <a:pt x="293" y="19"/>
                                  </a:lnTo>
                                  <a:lnTo>
                                    <a:pt x="280" y="22"/>
                                  </a:lnTo>
                                  <a:lnTo>
                                    <a:pt x="268" y="26"/>
                                  </a:lnTo>
                                  <a:lnTo>
                                    <a:pt x="255" y="29"/>
                                  </a:lnTo>
                                  <a:lnTo>
                                    <a:pt x="243" y="32"/>
                                  </a:lnTo>
                                  <a:lnTo>
                                    <a:pt x="230" y="35"/>
                                  </a:lnTo>
                                  <a:lnTo>
                                    <a:pt x="218" y="38"/>
                                  </a:lnTo>
                                  <a:lnTo>
                                    <a:pt x="206" y="41"/>
                                  </a:lnTo>
                                  <a:lnTo>
                                    <a:pt x="193" y="44"/>
                                  </a:lnTo>
                                  <a:lnTo>
                                    <a:pt x="181" y="47"/>
                                  </a:lnTo>
                                  <a:lnTo>
                                    <a:pt x="169" y="50"/>
                                  </a:lnTo>
                                  <a:lnTo>
                                    <a:pt x="147" y="55"/>
                                  </a:lnTo>
                                  <a:lnTo>
                                    <a:pt x="125" y="60"/>
                                  </a:lnTo>
                                  <a:lnTo>
                                    <a:pt x="103" y="66"/>
                                  </a:lnTo>
                                  <a:lnTo>
                                    <a:pt x="82" y="71"/>
                                  </a:lnTo>
                                  <a:lnTo>
                                    <a:pt x="61" y="76"/>
                                  </a:lnTo>
                                  <a:lnTo>
                                    <a:pt x="40" y="81"/>
                                  </a:lnTo>
                                  <a:lnTo>
                                    <a:pt x="20" y="87"/>
                                  </a:lnTo>
                                  <a:lnTo>
                                    <a:pt x="0" y="92"/>
                                  </a:lnTo>
                                  <a:lnTo>
                                    <a:pt x="1" y="94"/>
                                  </a:lnTo>
                                  <a:lnTo>
                                    <a:pt x="2" y="96"/>
                                  </a:lnTo>
                                  <a:lnTo>
                                    <a:pt x="4" y="98"/>
                                  </a:lnTo>
                                  <a:lnTo>
                                    <a:pt x="5" y="101"/>
                                  </a:lnTo>
                                  <a:lnTo>
                                    <a:pt x="6" y="103"/>
                                  </a:lnTo>
                                  <a:lnTo>
                                    <a:pt x="8" y="106"/>
                                  </a:lnTo>
                                  <a:lnTo>
                                    <a:pt x="9" y="108"/>
                                  </a:lnTo>
                                  <a:lnTo>
                                    <a:pt x="11" y="110"/>
                                  </a:lnTo>
                                  <a:close/>
                                </a:path>
                              </a:pathLst>
                            </a:custGeom>
                            <a:solidFill>
                              <a:srgbClr val="ADABA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4" name="Freeform 3858"/>
                          <wps:cNvSpPr>
                            <a:spLocks/>
                          </wps:cNvSpPr>
                          <wps:spPr bwMode="auto">
                            <a:xfrm>
                              <a:off x="1635" y="815"/>
                              <a:ext cx="366" cy="570"/>
                            </a:xfrm>
                            <a:custGeom>
                              <a:avLst/>
                              <a:gdLst>
                                <a:gd name="T0" fmla="*/ 19 w 366"/>
                                <a:gd name="T1" fmla="*/ 81 h 570"/>
                                <a:gd name="T2" fmla="*/ 58 w 366"/>
                                <a:gd name="T3" fmla="*/ 71 h 570"/>
                                <a:gd name="T4" fmla="*/ 99 w 366"/>
                                <a:gd name="T5" fmla="*/ 61 h 570"/>
                                <a:gd name="T6" fmla="*/ 140 w 366"/>
                                <a:gd name="T7" fmla="*/ 51 h 570"/>
                                <a:gd name="T8" fmla="*/ 173 w 366"/>
                                <a:gd name="T9" fmla="*/ 43 h 570"/>
                                <a:gd name="T10" fmla="*/ 196 w 366"/>
                                <a:gd name="T11" fmla="*/ 38 h 570"/>
                                <a:gd name="T12" fmla="*/ 219 w 366"/>
                                <a:gd name="T13" fmla="*/ 32 h 570"/>
                                <a:gd name="T14" fmla="*/ 243 w 366"/>
                                <a:gd name="T15" fmla="*/ 27 h 570"/>
                                <a:gd name="T16" fmla="*/ 268 w 366"/>
                                <a:gd name="T17" fmla="*/ 21 h 570"/>
                                <a:gd name="T18" fmla="*/ 292 w 366"/>
                                <a:gd name="T19" fmla="*/ 15 h 570"/>
                                <a:gd name="T20" fmla="*/ 318 w 366"/>
                                <a:gd name="T21" fmla="*/ 9 h 570"/>
                                <a:gd name="T22" fmla="*/ 343 w 366"/>
                                <a:gd name="T23" fmla="*/ 3 h 570"/>
                                <a:gd name="T24" fmla="*/ 356 w 366"/>
                                <a:gd name="T25" fmla="*/ 18 h 570"/>
                                <a:gd name="T26" fmla="*/ 356 w 366"/>
                                <a:gd name="T27" fmla="*/ 52 h 570"/>
                                <a:gd name="T28" fmla="*/ 357 w 366"/>
                                <a:gd name="T29" fmla="*/ 87 h 570"/>
                                <a:gd name="T30" fmla="*/ 358 w 366"/>
                                <a:gd name="T31" fmla="*/ 123 h 570"/>
                                <a:gd name="T32" fmla="*/ 358 w 366"/>
                                <a:gd name="T33" fmla="*/ 158 h 570"/>
                                <a:gd name="T34" fmla="*/ 359 w 366"/>
                                <a:gd name="T35" fmla="*/ 193 h 570"/>
                                <a:gd name="T36" fmla="*/ 359 w 366"/>
                                <a:gd name="T37" fmla="*/ 228 h 570"/>
                                <a:gd name="T38" fmla="*/ 360 w 366"/>
                                <a:gd name="T39" fmla="*/ 264 h 570"/>
                                <a:gd name="T40" fmla="*/ 361 w 366"/>
                                <a:gd name="T41" fmla="*/ 299 h 570"/>
                                <a:gd name="T42" fmla="*/ 361 w 366"/>
                                <a:gd name="T43" fmla="*/ 335 h 570"/>
                                <a:gd name="T44" fmla="*/ 362 w 366"/>
                                <a:gd name="T45" fmla="*/ 371 h 570"/>
                                <a:gd name="T46" fmla="*/ 363 w 366"/>
                                <a:gd name="T47" fmla="*/ 407 h 570"/>
                                <a:gd name="T48" fmla="*/ 363 w 366"/>
                                <a:gd name="T49" fmla="*/ 443 h 570"/>
                                <a:gd name="T50" fmla="*/ 364 w 366"/>
                                <a:gd name="T51" fmla="*/ 479 h 570"/>
                                <a:gd name="T52" fmla="*/ 365 w 366"/>
                                <a:gd name="T53" fmla="*/ 516 h 570"/>
                                <a:gd name="T54" fmla="*/ 365 w 366"/>
                                <a:gd name="T55" fmla="*/ 552 h 570"/>
                                <a:gd name="T56" fmla="*/ 352 w 366"/>
                                <a:gd name="T57" fmla="*/ 570 h 570"/>
                                <a:gd name="T58" fmla="*/ 326 w 366"/>
                                <a:gd name="T59" fmla="*/ 569 h 570"/>
                                <a:gd name="T60" fmla="*/ 300 w 366"/>
                                <a:gd name="T61" fmla="*/ 569 h 570"/>
                                <a:gd name="T62" fmla="*/ 275 w 366"/>
                                <a:gd name="T63" fmla="*/ 569 h 570"/>
                                <a:gd name="T64" fmla="*/ 250 w 366"/>
                                <a:gd name="T65" fmla="*/ 568 h 570"/>
                                <a:gd name="T66" fmla="*/ 225 w 366"/>
                                <a:gd name="T67" fmla="*/ 568 h 570"/>
                                <a:gd name="T68" fmla="*/ 201 w 366"/>
                                <a:gd name="T69" fmla="*/ 567 h 570"/>
                                <a:gd name="T70" fmla="*/ 178 w 366"/>
                                <a:gd name="T71" fmla="*/ 566 h 570"/>
                                <a:gd name="T72" fmla="*/ 144 w 366"/>
                                <a:gd name="T73" fmla="*/ 566 h 570"/>
                                <a:gd name="T74" fmla="*/ 102 w 366"/>
                                <a:gd name="T75" fmla="*/ 565 h 570"/>
                                <a:gd name="T76" fmla="*/ 60 w 366"/>
                                <a:gd name="T77" fmla="*/ 564 h 570"/>
                                <a:gd name="T78" fmla="*/ 20 w 366"/>
                                <a:gd name="T79" fmla="*/ 563 h 570"/>
                                <a:gd name="T80" fmla="*/ 0 w 366"/>
                                <a:gd name="T81" fmla="*/ 548 h 570"/>
                                <a:gd name="T82" fmla="*/ 0 w 366"/>
                                <a:gd name="T83" fmla="*/ 517 h 570"/>
                                <a:gd name="T84" fmla="*/ 0 w 366"/>
                                <a:gd name="T85" fmla="*/ 487 h 570"/>
                                <a:gd name="T86" fmla="*/ 0 w 366"/>
                                <a:gd name="T87" fmla="*/ 456 h 570"/>
                                <a:gd name="T88" fmla="*/ 0 w 366"/>
                                <a:gd name="T89" fmla="*/ 426 h 570"/>
                                <a:gd name="T90" fmla="*/ 0 w 366"/>
                                <a:gd name="T91" fmla="*/ 396 h 570"/>
                                <a:gd name="T92" fmla="*/ 0 w 366"/>
                                <a:gd name="T93" fmla="*/ 366 h 570"/>
                                <a:gd name="T94" fmla="*/ 0 w 366"/>
                                <a:gd name="T95" fmla="*/ 336 h 570"/>
                                <a:gd name="T96" fmla="*/ 0 w 366"/>
                                <a:gd name="T97" fmla="*/ 306 h 570"/>
                                <a:gd name="T98" fmla="*/ 0 w 366"/>
                                <a:gd name="T99" fmla="*/ 277 h 570"/>
                                <a:gd name="T100" fmla="*/ 0 w 366"/>
                                <a:gd name="T101" fmla="*/ 247 h 570"/>
                                <a:gd name="T102" fmla="*/ 0 w 366"/>
                                <a:gd name="T103" fmla="*/ 218 h 570"/>
                                <a:gd name="T104" fmla="*/ 0 w 366"/>
                                <a:gd name="T105" fmla="*/ 188 h 570"/>
                                <a:gd name="T106" fmla="*/ 0 w 366"/>
                                <a:gd name="T107" fmla="*/ 159 h 570"/>
                                <a:gd name="T108" fmla="*/ 0 w 366"/>
                                <a:gd name="T109" fmla="*/ 129 h 570"/>
                                <a:gd name="T110" fmla="*/ 0 w 366"/>
                                <a:gd name="T111" fmla="*/ 100 h 5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366" h="570">
                                  <a:moveTo>
                                    <a:pt x="0" y="85"/>
                                  </a:moveTo>
                                  <a:lnTo>
                                    <a:pt x="19" y="81"/>
                                  </a:lnTo>
                                  <a:lnTo>
                                    <a:pt x="38" y="76"/>
                                  </a:lnTo>
                                  <a:lnTo>
                                    <a:pt x="58" y="71"/>
                                  </a:lnTo>
                                  <a:lnTo>
                                    <a:pt x="78" y="67"/>
                                  </a:lnTo>
                                  <a:lnTo>
                                    <a:pt x="99" y="61"/>
                                  </a:lnTo>
                                  <a:lnTo>
                                    <a:pt x="119" y="56"/>
                                  </a:lnTo>
                                  <a:lnTo>
                                    <a:pt x="140" y="51"/>
                                  </a:lnTo>
                                  <a:lnTo>
                                    <a:pt x="162" y="46"/>
                                  </a:lnTo>
                                  <a:lnTo>
                                    <a:pt x="173" y="43"/>
                                  </a:lnTo>
                                  <a:lnTo>
                                    <a:pt x="185" y="41"/>
                                  </a:lnTo>
                                  <a:lnTo>
                                    <a:pt x="196" y="38"/>
                                  </a:lnTo>
                                  <a:lnTo>
                                    <a:pt x="208" y="35"/>
                                  </a:lnTo>
                                  <a:lnTo>
                                    <a:pt x="219" y="32"/>
                                  </a:lnTo>
                                  <a:lnTo>
                                    <a:pt x="231" y="30"/>
                                  </a:lnTo>
                                  <a:lnTo>
                                    <a:pt x="243" y="27"/>
                                  </a:lnTo>
                                  <a:lnTo>
                                    <a:pt x="256" y="24"/>
                                  </a:lnTo>
                                  <a:lnTo>
                                    <a:pt x="268" y="21"/>
                                  </a:lnTo>
                                  <a:lnTo>
                                    <a:pt x="280" y="18"/>
                                  </a:lnTo>
                                  <a:lnTo>
                                    <a:pt x="292" y="15"/>
                                  </a:lnTo>
                                  <a:lnTo>
                                    <a:pt x="305" y="12"/>
                                  </a:lnTo>
                                  <a:lnTo>
                                    <a:pt x="318" y="9"/>
                                  </a:lnTo>
                                  <a:lnTo>
                                    <a:pt x="330" y="6"/>
                                  </a:lnTo>
                                  <a:lnTo>
                                    <a:pt x="343" y="3"/>
                                  </a:lnTo>
                                  <a:lnTo>
                                    <a:pt x="356" y="0"/>
                                  </a:lnTo>
                                  <a:lnTo>
                                    <a:pt x="356" y="18"/>
                                  </a:lnTo>
                                  <a:lnTo>
                                    <a:pt x="356" y="35"/>
                                  </a:lnTo>
                                  <a:lnTo>
                                    <a:pt x="356" y="52"/>
                                  </a:lnTo>
                                  <a:lnTo>
                                    <a:pt x="357" y="70"/>
                                  </a:lnTo>
                                  <a:lnTo>
                                    <a:pt x="357" y="87"/>
                                  </a:lnTo>
                                  <a:lnTo>
                                    <a:pt x="357" y="105"/>
                                  </a:lnTo>
                                  <a:lnTo>
                                    <a:pt x="358" y="123"/>
                                  </a:lnTo>
                                  <a:lnTo>
                                    <a:pt x="358" y="140"/>
                                  </a:lnTo>
                                  <a:lnTo>
                                    <a:pt x="358" y="158"/>
                                  </a:lnTo>
                                  <a:lnTo>
                                    <a:pt x="358" y="175"/>
                                  </a:lnTo>
                                  <a:lnTo>
                                    <a:pt x="359" y="193"/>
                                  </a:lnTo>
                                  <a:lnTo>
                                    <a:pt x="359" y="211"/>
                                  </a:lnTo>
                                  <a:lnTo>
                                    <a:pt x="359" y="228"/>
                                  </a:lnTo>
                                  <a:lnTo>
                                    <a:pt x="360" y="246"/>
                                  </a:lnTo>
                                  <a:lnTo>
                                    <a:pt x="360" y="264"/>
                                  </a:lnTo>
                                  <a:lnTo>
                                    <a:pt x="361" y="282"/>
                                  </a:lnTo>
                                  <a:lnTo>
                                    <a:pt x="361" y="299"/>
                                  </a:lnTo>
                                  <a:lnTo>
                                    <a:pt x="361" y="317"/>
                                  </a:lnTo>
                                  <a:lnTo>
                                    <a:pt x="361" y="335"/>
                                  </a:lnTo>
                                  <a:lnTo>
                                    <a:pt x="362" y="353"/>
                                  </a:lnTo>
                                  <a:lnTo>
                                    <a:pt x="362" y="371"/>
                                  </a:lnTo>
                                  <a:lnTo>
                                    <a:pt x="362" y="389"/>
                                  </a:lnTo>
                                  <a:lnTo>
                                    <a:pt x="363" y="407"/>
                                  </a:lnTo>
                                  <a:lnTo>
                                    <a:pt x="363" y="425"/>
                                  </a:lnTo>
                                  <a:lnTo>
                                    <a:pt x="363" y="443"/>
                                  </a:lnTo>
                                  <a:lnTo>
                                    <a:pt x="364" y="461"/>
                                  </a:lnTo>
                                  <a:lnTo>
                                    <a:pt x="364" y="479"/>
                                  </a:lnTo>
                                  <a:lnTo>
                                    <a:pt x="364" y="498"/>
                                  </a:lnTo>
                                  <a:lnTo>
                                    <a:pt x="365" y="516"/>
                                  </a:lnTo>
                                  <a:lnTo>
                                    <a:pt x="365" y="534"/>
                                  </a:lnTo>
                                  <a:lnTo>
                                    <a:pt x="365" y="552"/>
                                  </a:lnTo>
                                  <a:lnTo>
                                    <a:pt x="366" y="570"/>
                                  </a:lnTo>
                                  <a:lnTo>
                                    <a:pt x="352" y="570"/>
                                  </a:lnTo>
                                  <a:lnTo>
                                    <a:pt x="339" y="570"/>
                                  </a:lnTo>
                                  <a:lnTo>
                                    <a:pt x="326" y="569"/>
                                  </a:lnTo>
                                  <a:lnTo>
                                    <a:pt x="313" y="569"/>
                                  </a:lnTo>
                                  <a:lnTo>
                                    <a:pt x="300" y="569"/>
                                  </a:lnTo>
                                  <a:lnTo>
                                    <a:pt x="288" y="569"/>
                                  </a:lnTo>
                                  <a:lnTo>
                                    <a:pt x="275" y="569"/>
                                  </a:lnTo>
                                  <a:lnTo>
                                    <a:pt x="263" y="569"/>
                                  </a:lnTo>
                                  <a:lnTo>
                                    <a:pt x="250" y="568"/>
                                  </a:lnTo>
                                  <a:lnTo>
                                    <a:pt x="238" y="568"/>
                                  </a:lnTo>
                                  <a:lnTo>
                                    <a:pt x="225" y="568"/>
                                  </a:lnTo>
                                  <a:lnTo>
                                    <a:pt x="213" y="567"/>
                                  </a:lnTo>
                                  <a:lnTo>
                                    <a:pt x="201" y="567"/>
                                  </a:lnTo>
                                  <a:lnTo>
                                    <a:pt x="190" y="567"/>
                                  </a:lnTo>
                                  <a:lnTo>
                                    <a:pt x="178" y="566"/>
                                  </a:lnTo>
                                  <a:lnTo>
                                    <a:pt x="166" y="566"/>
                                  </a:lnTo>
                                  <a:lnTo>
                                    <a:pt x="144" y="566"/>
                                  </a:lnTo>
                                  <a:lnTo>
                                    <a:pt x="123" y="565"/>
                                  </a:lnTo>
                                  <a:lnTo>
                                    <a:pt x="102" y="565"/>
                                  </a:lnTo>
                                  <a:lnTo>
                                    <a:pt x="81" y="564"/>
                                  </a:lnTo>
                                  <a:lnTo>
                                    <a:pt x="60" y="564"/>
                                  </a:lnTo>
                                  <a:lnTo>
                                    <a:pt x="40" y="564"/>
                                  </a:lnTo>
                                  <a:lnTo>
                                    <a:pt x="20" y="563"/>
                                  </a:lnTo>
                                  <a:lnTo>
                                    <a:pt x="0" y="563"/>
                                  </a:lnTo>
                                  <a:lnTo>
                                    <a:pt x="0" y="548"/>
                                  </a:lnTo>
                                  <a:lnTo>
                                    <a:pt x="0" y="533"/>
                                  </a:lnTo>
                                  <a:lnTo>
                                    <a:pt x="0" y="517"/>
                                  </a:lnTo>
                                  <a:lnTo>
                                    <a:pt x="0" y="502"/>
                                  </a:lnTo>
                                  <a:lnTo>
                                    <a:pt x="0" y="487"/>
                                  </a:lnTo>
                                  <a:lnTo>
                                    <a:pt x="0" y="472"/>
                                  </a:lnTo>
                                  <a:lnTo>
                                    <a:pt x="0" y="456"/>
                                  </a:lnTo>
                                  <a:lnTo>
                                    <a:pt x="0" y="442"/>
                                  </a:lnTo>
                                  <a:lnTo>
                                    <a:pt x="0" y="426"/>
                                  </a:lnTo>
                                  <a:lnTo>
                                    <a:pt x="0" y="411"/>
                                  </a:lnTo>
                                  <a:lnTo>
                                    <a:pt x="0" y="396"/>
                                  </a:lnTo>
                                  <a:lnTo>
                                    <a:pt x="0" y="381"/>
                                  </a:lnTo>
                                  <a:lnTo>
                                    <a:pt x="0" y="366"/>
                                  </a:lnTo>
                                  <a:lnTo>
                                    <a:pt x="0" y="351"/>
                                  </a:lnTo>
                                  <a:lnTo>
                                    <a:pt x="0" y="336"/>
                                  </a:lnTo>
                                  <a:lnTo>
                                    <a:pt x="0" y="321"/>
                                  </a:lnTo>
                                  <a:lnTo>
                                    <a:pt x="0" y="306"/>
                                  </a:lnTo>
                                  <a:lnTo>
                                    <a:pt x="0" y="292"/>
                                  </a:lnTo>
                                  <a:lnTo>
                                    <a:pt x="0" y="277"/>
                                  </a:lnTo>
                                  <a:lnTo>
                                    <a:pt x="0" y="262"/>
                                  </a:lnTo>
                                  <a:lnTo>
                                    <a:pt x="0" y="247"/>
                                  </a:lnTo>
                                  <a:lnTo>
                                    <a:pt x="0" y="233"/>
                                  </a:lnTo>
                                  <a:lnTo>
                                    <a:pt x="0" y="218"/>
                                  </a:lnTo>
                                  <a:lnTo>
                                    <a:pt x="0" y="203"/>
                                  </a:lnTo>
                                  <a:lnTo>
                                    <a:pt x="0" y="188"/>
                                  </a:lnTo>
                                  <a:lnTo>
                                    <a:pt x="0" y="174"/>
                                  </a:lnTo>
                                  <a:lnTo>
                                    <a:pt x="0" y="159"/>
                                  </a:lnTo>
                                  <a:lnTo>
                                    <a:pt x="0" y="144"/>
                                  </a:lnTo>
                                  <a:lnTo>
                                    <a:pt x="0" y="129"/>
                                  </a:lnTo>
                                  <a:lnTo>
                                    <a:pt x="0" y="115"/>
                                  </a:lnTo>
                                  <a:lnTo>
                                    <a:pt x="0" y="100"/>
                                  </a:lnTo>
                                  <a:lnTo>
                                    <a:pt x="0" y="85"/>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5" name="Freeform 3859"/>
                          <wps:cNvSpPr>
                            <a:spLocks/>
                          </wps:cNvSpPr>
                          <wps:spPr bwMode="auto">
                            <a:xfrm>
                              <a:off x="1646" y="838"/>
                              <a:ext cx="339" cy="508"/>
                            </a:xfrm>
                            <a:custGeom>
                              <a:avLst/>
                              <a:gdLst>
                                <a:gd name="T0" fmla="*/ 17 w 339"/>
                                <a:gd name="T1" fmla="*/ 72 h 508"/>
                                <a:gd name="T2" fmla="*/ 54 w 339"/>
                                <a:gd name="T3" fmla="*/ 63 h 508"/>
                                <a:gd name="T4" fmla="*/ 92 w 339"/>
                                <a:gd name="T5" fmla="*/ 54 h 508"/>
                                <a:gd name="T6" fmla="*/ 131 w 339"/>
                                <a:gd name="T7" fmla="*/ 46 h 508"/>
                                <a:gd name="T8" fmla="*/ 172 w 339"/>
                                <a:gd name="T9" fmla="*/ 36 h 508"/>
                                <a:gd name="T10" fmla="*/ 215 w 339"/>
                                <a:gd name="T11" fmla="*/ 26 h 508"/>
                                <a:gd name="T12" fmla="*/ 260 w 339"/>
                                <a:gd name="T13" fmla="*/ 15 h 508"/>
                                <a:gd name="T14" fmla="*/ 306 w 339"/>
                                <a:gd name="T15" fmla="*/ 5 h 508"/>
                                <a:gd name="T16" fmla="*/ 330 w 339"/>
                                <a:gd name="T17" fmla="*/ 15 h 508"/>
                                <a:gd name="T18" fmla="*/ 331 w 339"/>
                                <a:gd name="T19" fmla="*/ 46 h 508"/>
                                <a:gd name="T20" fmla="*/ 331 w 339"/>
                                <a:gd name="T21" fmla="*/ 77 h 508"/>
                                <a:gd name="T22" fmla="*/ 332 w 339"/>
                                <a:gd name="T23" fmla="*/ 109 h 508"/>
                                <a:gd name="T24" fmla="*/ 332 w 339"/>
                                <a:gd name="T25" fmla="*/ 140 h 508"/>
                                <a:gd name="T26" fmla="*/ 332 w 339"/>
                                <a:gd name="T27" fmla="*/ 172 h 508"/>
                                <a:gd name="T28" fmla="*/ 333 w 339"/>
                                <a:gd name="T29" fmla="*/ 203 h 508"/>
                                <a:gd name="T30" fmla="*/ 334 w 339"/>
                                <a:gd name="T31" fmla="*/ 235 h 508"/>
                                <a:gd name="T32" fmla="*/ 334 w 339"/>
                                <a:gd name="T33" fmla="*/ 266 h 508"/>
                                <a:gd name="T34" fmla="*/ 335 w 339"/>
                                <a:gd name="T35" fmla="*/ 298 h 508"/>
                                <a:gd name="T36" fmla="*/ 335 w 339"/>
                                <a:gd name="T37" fmla="*/ 330 h 508"/>
                                <a:gd name="T38" fmla="*/ 336 w 339"/>
                                <a:gd name="T39" fmla="*/ 362 h 508"/>
                                <a:gd name="T40" fmla="*/ 336 w 339"/>
                                <a:gd name="T41" fmla="*/ 394 h 508"/>
                                <a:gd name="T42" fmla="*/ 337 w 339"/>
                                <a:gd name="T43" fmla="*/ 427 h 508"/>
                                <a:gd name="T44" fmla="*/ 338 w 339"/>
                                <a:gd name="T45" fmla="*/ 459 h 508"/>
                                <a:gd name="T46" fmla="*/ 338 w 339"/>
                                <a:gd name="T47" fmla="*/ 492 h 508"/>
                                <a:gd name="T48" fmla="*/ 314 w 339"/>
                                <a:gd name="T49" fmla="*/ 508 h 508"/>
                                <a:gd name="T50" fmla="*/ 267 w 339"/>
                                <a:gd name="T51" fmla="*/ 508 h 508"/>
                                <a:gd name="T52" fmla="*/ 221 w 339"/>
                                <a:gd name="T53" fmla="*/ 508 h 508"/>
                                <a:gd name="T54" fmla="*/ 177 w 339"/>
                                <a:gd name="T55" fmla="*/ 508 h 508"/>
                                <a:gd name="T56" fmla="*/ 135 w 339"/>
                                <a:gd name="T57" fmla="*/ 507 h 508"/>
                                <a:gd name="T58" fmla="*/ 95 w 339"/>
                                <a:gd name="T59" fmla="*/ 507 h 508"/>
                                <a:gd name="T60" fmla="*/ 56 w 339"/>
                                <a:gd name="T61" fmla="*/ 507 h 508"/>
                                <a:gd name="T62" fmla="*/ 18 w 339"/>
                                <a:gd name="T63" fmla="*/ 507 h 508"/>
                                <a:gd name="T64" fmla="*/ 0 w 339"/>
                                <a:gd name="T65" fmla="*/ 494 h 508"/>
                                <a:gd name="T66" fmla="*/ 0 w 339"/>
                                <a:gd name="T67" fmla="*/ 466 h 508"/>
                                <a:gd name="T68" fmla="*/ 0 w 339"/>
                                <a:gd name="T69" fmla="*/ 439 h 508"/>
                                <a:gd name="T70" fmla="*/ 0 w 339"/>
                                <a:gd name="T71" fmla="*/ 411 h 508"/>
                                <a:gd name="T72" fmla="*/ 0 w 339"/>
                                <a:gd name="T73" fmla="*/ 384 h 508"/>
                                <a:gd name="T74" fmla="*/ 0 w 339"/>
                                <a:gd name="T75" fmla="*/ 357 h 508"/>
                                <a:gd name="T76" fmla="*/ 0 w 339"/>
                                <a:gd name="T77" fmla="*/ 330 h 508"/>
                                <a:gd name="T78" fmla="*/ 0 w 339"/>
                                <a:gd name="T79" fmla="*/ 303 h 508"/>
                                <a:gd name="T80" fmla="*/ 0 w 339"/>
                                <a:gd name="T81" fmla="*/ 276 h 508"/>
                                <a:gd name="T82" fmla="*/ 0 w 339"/>
                                <a:gd name="T83" fmla="*/ 249 h 508"/>
                                <a:gd name="T84" fmla="*/ 0 w 339"/>
                                <a:gd name="T85" fmla="*/ 222 h 508"/>
                                <a:gd name="T86" fmla="*/ 0 w 339"/>
                                <a:gd name="T87" fmla="*/ 195 h 508"/>
                                <a:gd name="T88" fmla="*/ 0 w 339"/>
                                <a:gd name="T89" fmla="*/ 169 h 508"/>
                                <a:gd name="T90" fmla="*/ 0 w 339"/>
                                <a:gd name="T91" fmla="*/ 142 h 508"/>
                                <a:gd name="T92" fmla="*/ 0 w 339"/>
                                <a:gd name="T93" fmla="*/ 116 h 508"/>
                                <a:gd name="T94" fmla="*/ 0 w 339"/>
                                <a:gd name="T95" fmla="*/ 89 h 5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339" h="508">
                                  <a:moveTo>
                                    <a:pt x="0" y="76"/>
                                  </a:moveTo>
                                  <a:lnTo>
                                    <a:pt x="17" y="72"/>
                                  </a:lnTo>
                                  <a:lnTo>
                                    <a:pt x="36" y="68"/>
                                  </a:lnTo>
                                  <a:lnTo>
                                    <a:pt x="54" y="63"/>
                                  </a:lnTo>
                                  <a:lnTo>
                                    <a:pt x="73" y="59"/>
                                  </a:lnTo>
                                  <a:lnTo>
                                    <a:pt x="92" y="54"/>
                                  </a:lnTo>
                                  <a:lnTo>
                                    <a:pt x="111" y="50"/>
                                  </a:lnTo>
                                  <a:lnTo>
                                    <a:pt x="131" y="46"/>
                                  </a:lnTo>
                                  <a:lnTo>
                                    <a:pt x="151" y="41"/>
                                  </a:lnTo>
                                  <a:lnTo>
                                    <a:pt x="172" y="36"/>
                                  </a:lnTo>
                                  <a:lnTo>
                                    <a:pt x="194" y="31"/>
                                  </a:lnTo>
                                  <a:lnTo>
                                    <a:pt x="215" y="26"/>
                                  </a:lnTo>
                                  <a:lnTo>
                                    <a:pt x="238" y="21"/>
                                  </a:lnTo>
                                  <a:lnTo>
                                    <a:pt x="260" y="15"/>
                                  </a:lnTo>
                                  <a:lnTo>
                                    <a:pt x="283" y="10"/>
                                  </a:lnTo>
                                  <a:lnTo>
                                    <a:pt x="306" y="5"/>
                                  </a:lnTo>
                                  <a:lnTo>
                                    <a:pt x="330" y="0"/>
                                  </a:lnTo>
                                  <a:lnTo>
                                    <a:pt x="330" y="15"/>
                                  </a:lnTo>
                                  <a:lnTo>
                                    <a:pt x="331" y="31"/>
                                  </a:lnTo>
                                  <a:lnTo>
                                    <a:pt x="331" y="46"/>
                                  </a:lnTo>
                                  <a:lnTo>
                                    <a:pt x="331" y="62"/>
                                  </a:lnTo>
                                  <a:lnTo>
                                    <a:pt x="331" y="77"/>
                                  </a:lnTo>
                                  <a:lnTo>
                                    <a:pt x="331" y="93"/>
                                  </a:lnTo>
                                  <a:lnTo>
                                    <a:pt x="332" y="109"/>
                                  </a:lnTo>
                                  <a:lnTo>
                                    <a:pt x="332" y="124"/>
                                  </a:lnTo>
                                  <a:lnTo>
                                    <a:pt x="332" y="140"/>
                                  </a:lnTo>
                                  <a:lnTo>
                                    <a:pt x="332" y="156"/>
                                  </a:lnTo>
                                  <a:lnTo>
                                    <a:pt x="332" y="172"/>
                                  </a:lnTo>
                                  <a:lnTo>
                                    <a:pt x="333" y="188"/>
                                  </a:lnTo>
                                  <a:lnTo>
                                    <a:pt x="333" y="203"/>
                                  </a:lnTo>
                                  <a:lnTo>
                                    <a:pt x="333" y="219"/>
                                  </a:lnTo>
                                  <a:lnTo>
                                    <a:pt x="334" y="235"/>
                                  </a:lnTo>
                                  <a:lnTo>
                                    <a:pt x="334" y="251"/>
                                  </a:lnTo>
                                  <a:lnTo>
                                    <a:pt x="334" y="266"/>
                                  </a:lnTo>
                                  <a:lnTo>
                                    <a:pt x="335" y="282"/>
                                  </a:lnTo>
                                  <a:lnTo>
                                    <a:pt x="335" y="298"/>
                                  </a:lnTo>
                                  <a:lnTo>
                                    <a:pt x="335" y="315"/>
                                  </a:lnTo>
                                  <a:lnTo>
                                    <a:pt x="335" y="330"/>
                                  </a:lnTo>
                                  <a:lnTo>
                                    <a:pt x="336" y="346"/>
                                  </a:lnTo>
                                  <a:lnTo>
                                    <a:pt x="336" y="362"/>
                                  </a:lnTo>
                                  <a:lnTo>
                                    <a:pt x="336" y="378"/>
                                  </a:lnTo>
                                  <a:lnTo>
                                    <a:pt x="336" y="394"/>
                                  </a:lnTo>
                                  <a:lnTo>
                                    <a:pt x="337" y="411"/>
                                  </a:lnTo>
                                  <a:lnTo>
                                    <a:pt x="337" y="427"/>
                                  </a:lnTo>
                                  <a:lnTo>
                                    <a:pt x="337" y="443"/>
                                  </a:lnTo>
                                  <a:lnTo>
                                    <a:pt x="338" y="459"/>
                                  </a:lnTo>
                                  <a:lnTo>
                                    <a:pt x="338" y="476"/>
                                  </a:lnTo>
                                  <a:lnTo>
                                    <a:pt x="338" y="492"/>
                                  </a:lnTo>
                                  <a:lnTo>
                                    <a:pt x="339" y="508"/>
                                  </a:lnTo>
                                  <a:lnTo>
                                    <a:pt x="314" y="508"/>
                                  </a:lnTo>
                                  <a:lnTo>
                                    <a:pt x="290" y="508"/>
                                  </a:lnTo>
                                  <a:lnTo>
                                    <a:pt x="267" y="508"/>
                                  </a:lnTo>
                                  <a:lnTo>
                                    <a:pt x="244" y="508"/>
                                  </a:lnTo>
                                  <a:lnTo>
                                    <a:pt x="221" y="508"/>
                                  </a:lnTo>
                                  <a:lnTo>
                                    <a:pt x="199" y="508"/>
                                  </a:lnTo>
                                  <a:lnTo>
                                    <a:pt x="177" y="508"/>
                                  </a:lnTo>
                                  <a:lnTo>
                                    <a:pt x="155" y="508"/>
                                  </a:lnTo>
                                  <a:lnTo>
                                    <a:pt x="135" y="507"/>
                                  </a:lnTo>
                                  <a:lnTo>
                                    <a:pt x="114" y="507"/>
                                  </a:lnTo>
                                  <a:lnTo>
                                    <a:pt x="95" y="507"/>
                                  </a:lnTo>
                                  <a:lnTo>
                                    <a:pt x="75" y="507"/>
                                  </a:lnTo>
                                  <a:lnTo>
                                    <a:pt x="56" y="507"/>
                                  </a:lnTo>
                                  <a:lnTo>
                                    <a:pt x="37" y="507"/>
                                  </a:lnTo>
                                  <a:lnTo>
                                    <a:pt x="18" y="507"/>
                                  </a:lnTo>
                                  <a:lnTo>
                                    <a:pt x="0" y="507"/>
                                  </a:lnTo>
                                  <a:lnTo>
                                    <a:pt x="0" y="494"/>
                                  </a:lnTo>
                                  <a:lnTo>
                                    <a:pt x="0" y="480"/>
                                  </a:lnTo>
                                  <a:lnTo>
                                    <a:pt x="0" y="466"/>
                                  </a:lnTo>
                                  <a:lnTo>
                                    <a:pt x="0" y="452"/>
                                  </a:lnTo>
                                  <a:lnTo>
                                    <a:pt x="0" y="439"/>
                                  </a:lnTo>
                                  <a:lnTo>
                                    <a:pt x="0" y="425"/>
                                  </a:lnTo>
                                  <a:lnTo>
                                    <a:pt x="0" y="411"/>
                                  </a:lnTo>
                                  <a:lnTo>
                                    <a:pt x="0" y="398"/>
                                  </a:lnTo>
                                  <a:lnTo>
                                    <a:pt x="0" y="384"/>
                                  </a:lnTo>
                                  <a:lnTo>
                                    <a:pt x="0" y="370"/>
                                  </a:lnTo>
                                  <a:lnTo>
                                    <a:pt x="0" y="357"/>
                                  </a:lnTo>
                                  <a:lnTo>
                                    <a:pt x="0" y="343"/>
                                  </a:lnTo>
                                  <a:lnTo>
                                    <a:pt x="0" y="330"/>
                                  </a:lnTo>
                                  <a:lnTo>
                                    <a:pt x="0" y="316"/>
                                  </a:lnTo>
                                  <a:lnTo>
                                    <a:pt x="0" y="303"/>
                                  </a:lnTo>
                                  <a:lnTo>
                                    <a:pt x="0" y="289"/>
                                  </a:lnTo>
                                  <a:lnTo>
                                    <a:pt x="0" y="276"/>
                                  </a:lnTo>
                                  <a:lnTo>
                                    <a:pt x="0" y="262"/>
                                  </a:lnTo>
                                  <a:lnTo>
                                    <a:pt x="0" y="249"/>
                                  </a:lnTo>
                                  <a:lnTo>
                                    <a:pt x="0" y="236"/>
                                  </a:lnTo>
                                  <a:lnTo>
                                    <a:pt x="0" y="222"/>
                                  </a:lnTo>
                                  <a:lnTo>
                                    <a:pt x="0" y="209"/>
                                  </a:lnTo>
                                  <a:lnTo>
                                    <a:pt x="0" y="195"/>
                                  </a:lnTo>
                                  <a:lnTo>
                                    <a:pt x="0" y="182"/>
                                  </a:lnTo>
                                  <a:lnTo>
                                    <a:pt x="0" y="169"/>
                                  </a:lnTo>
                                  <a:lnTo>
                                    <a:pt x="0" y="156"/>
                                  </a:lnTo>
                                  <a:lnTo>
                                    <a:pt x="0" y="142"/>
                                  </a:lnTo>
                                  <a:lnTo>
                                    <a:pt x="0" y="129"/>
                                  </a:lnTo>
                                  <a:lnTo>
                                    <a:pt x="0" y="116"/>
                                  </a:lnTo>
                                  <a:lnTo>
                                    <a:pt x="0" y="103"/>
                                  </a:lnTo>
                                  <a:lnTo>
                                    <a:pt x="0" y="89"/>
                                  </a:lnTo>
                                  <a:lnTo>
                                    <a:pt x="0" y="76"/>
                                  </a:lnTo>
                                  <a:close/>
                                </a:path>
                              </a:pathLst>
                            </a:custGeom>
                            <a:solidFill>
                              <a:srgbClr val="7370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6" name="Freeform 3860"/>
                          <wps:cNvSpPr>
                            <a:spLocks/>
                          </wps:cNvSpPr>
                          <wps:spPr bwMode="auto">
                            <a:xfrm>
                              <a:off x="1646" y="1350"/>
                              <a:ext cx="339" cy="25"/>
                            </a:xfrm>
                            <a:custGeom>
                              <a:avLst/>
                              <a:gdLst>
                                <a:gd name="T0" fmla="*/ 0 w 339"/>
                                <a:gd name="T1" fmla="*/ 19 h 25"/>
                                <a:gd name="T2" fmla="*/ 18 w 339"/>
                                <a:gd name="T3" fmla="*/ 19 h 25"/>
                                <a:gd name="T4" fmla="*/ 37 w 339"/>
                                <a:gd name="T5" fmla="*/ 20 h 25"/>
                                <a:gd name="T6" fmla="*/ 56 w 339"/>
                                <a:gd name="T7" fmla="*/ 20 h 25"/>
                                <a:gd name="T8" fmla="*/ 75 w 339"/>
                                <a:gd name="T9" fmla="*/ 20 h 25"/>
                                <a:gd name="T10" fmla="*/ 95 w 339"/>
                                <a:gd name="T11" fmla="*/ 21 h 25"/>
                                <a:gd name="T12" fmla="*/ 114 w 339"/>
                                <a:gd name="T13" fmla="*/ 21 h 25"/>
                                <a:gd name="T14" fmla="*/ 135 w 339"/>
                                <a:gd name="T15" fmla="*/ 21 h 25"/>
                                <a:gd name="T16" fmla="*/ 155 w 339"/>
                                <a:gd name="T17" fmla="*/ 22 h 25"/>
                                <a:gd name="T18" fmla="*/ 177 w 339"/>
                                <a:gd name="T19" fmla="*/ 22 h 25"/>
                                <a:gd name="T20" fmla="*/ 199 w 339"/>
                                <a:gd name="T21" fmla="*/ 23 h 25"/>
                                <a:gd name="T22" fmla="*/ 221 w 339"/>
                                <a:gd name="T23" fmla="*/ 23 h 25"/>
                                <a:gd name="T24" fmla="*/ 244 w 339"/>
                                <a:gd name="T25" fmla="*/ 23 h 25"/>
                                <a:gd name="T26" fmla="*/ 267 w 339"/>
                                <a:gd name="T27" fmla="*/ 24 h 25"/>
                                <a:gd name="T28" fmla="*/ 291 w 339"/>
                                <a:gd name="T29" fmla="*/ 24 h 25"/>
                                <a:gd name="T30" fmla="*/ 315 w 339"/>
                                <a:gd name="T31" fmla="*/ 24 h 25"/>
                                <a:gd name="T32" fmla="*/ 339 w 339"/>
                                <a:gd name="T33" fmla="*/ 25 h 25"/>
                                <a:gd name="T34" fmla="*/ 339 w 339"/>
                                <a:gd name="T35" fmla="*/ 22 h 25"/>
                                <a:gd name="T36" fmla="*/ 339 w 339"/>
                                <a:gd name="T37" fmla="*/ 19 h 25"/>
                                <a:gd name="T38" fmla="*/ 339 w 339"/>
                                <a:gd name="T39" fmla="*/ 16 h 25"/>
                                <a:gd name="T40" fmla="*/ 339 w 339"/>
                                <a:gd name="T41" fmla="*/ 14 h 25"/>
                                <a:gd name="T42" fmla="*/ 339 w 339"/>
                                <a:gd name="T43" fmla="*/ 11 h 25"/>
                                <a:gd name="T44" fmla="*/ 339 w 339"/>
                                <a:gd name="T45" fmla="*/ 8 h 25"/>
                                <a:gd name="T46" fmla="*/ 339 w 339"/>
                                <a:gd name="T47" fmla="*/ 5 h 25"/>
                                <a:gd name="T48" fmla="*/ 339 w 339"/>
                                <a:gd name="T49" fmla="*/ 2 h 25"/>
                                <a:gd name="T50" fmla="*/ 314 w 339"/>
                                <a:gd name="T51" fmla="*/ 2 h 25"/>
                                <a:gd name="T52" fmla="*/ 291 w 339"/>
                                <a:gd name="T53" fmla="*/ 2 h 25"/>
                                <a:gd name="T54" fmla="*/ 267 w 339"/>
                                <a:gd name="T55" fmla="*/ 1 h 25"/>
                                <a:gd name="T56" fmla="*/ 244 w 339"/>
                                <a:gd name="T57" fmla="*/ 1 h 25"/>
                                <a:gd name="T58" fmla="*/ 221 w 339"/>
                                <a:gd name="T59" fmla="*/ 1 h 25"/>
                                <a:gd name="T60" fmla="*/ 199 w 339"/>
                                <a:gd name="T61" fmla="*/ 1 h 25"/>
                                <a:gd name="T62" fmla="*/ 177 w 339"/>
                                <a:gd name="T63" fmla="*/ 1 h 25"/>
                                <a:gd name="T64" fmla="*/ 155 w 339"/>
                                <a:gd name="T65" fmla="*/ 1 h 25"/>
                                <a:gd name="T66" fmla="*/ 135 w 339"/>
                                <a:gd name="T67" fmla="*/ 1 h 25"/>
                                <a:gd name="T68" fmla="*/ 114 w 339"/>
                                <a:gd name="T69" fmla="*/ 1 h 25"/>
                                <a:gd name="T70" fmla="*/ 95 w 339"/>
                                <a:gd name="T71" fmla="*/ 0 h 25"/>
                                <a:gd name="T72" fmla="*/ 75 w 339"/>
                                <a:gd name="T73" fmla="*/ 0 h 25"/>
                                <a:gd name="T74" fmla="*/ 56 w 339"/>
                                <a:gd name="T75" fmla="*/ 0 h 25"/>
                                <a:gd name="T76" fmla="*/ 37 w 339"/>
                                <a:gd name="T77" fmla="*/ 0 h 25"/>
                                <a:gd name="T78" fmla="*/ 18 w 339"/>
                                <a:gd name="T79" fmla="*/ 0 h 25"/>
                                <a:gd name="T80" fmla="*/ 0 w 339"/>
                                <a:gd name="T81" fmla="*/ 0 h 25"/>
                                <a:gd name="T82" fmla="*/ 0 w 339"/>
                                <a:gd name="T83" fmla="*/ 2 h 25"/>
                                <a:gd name="T84" fmla="*/ 0 w 339"/>
                                <a:gd name="T85" fmla="*/ 5 h 25"/>
                                <a:gd name="T86" fmla="*/ 0 w 339"/>
                                <a:gd name="T87" fmla="*/ 7 h 25"/>
                                <a:gd name="T88" fmla="*/ 0 w 339"/>
                                <a:gd name="T89" fmla="*/ 10 h 25"/>
                                <a:gd name="T90" fmla="*/ 0 w 339"/>
                                <a:gd name="T91" fmla="*/ 12 h 25"/>
                                <a:gd name="T92" fmla="*/ 0 w 339"/>
                                <a:gd name="T93" fmla="*/ 14 h 25"/>
                                <a:gd name="T94" fmla="*/ 0 w 339"/>
                                <a:gd name="T95" fmla="*/ 17 h 25"/>
                                <a:gd name="T96" fmla="*/ 0 w 339"/>
                                <a:gd name="T97" fmla="*/ 19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39" h="25">
                                  <a:moveTo>
                                    <a:pt x="0" y="19"/>
                                  </a:moveTo>
                                  <a:lnTo>
                                    <a:pt x="18" y="19"/>
                                  </a:lnTo>
                                  <a:lnTo>
                                    <a:pt x="37" y="20"/>
                                  </a:lnTo>
                                  <a:lnTo>
                                    <a:pt x="56" y="20"/>
                                  </a:lnTo>
                                  <a:lnTo>
                                    <a:pt x="75" y="20"/>
                                  </a:lnTo>
                                  <a:lnTo>
                                    <a:pt x="95" y="21"/>
                                  </a:lnTo>
                                  <a:lnTo>
                                    <a:pt x="114" y="21"/>
                                  </a:lnTo>
                                  <a:lnTo>
                                    <a:pt x="135" y="21"/>
                                  </a:lnTo>
                                  <a:lnTo>
                                    <a:pt x="155" y="22"/>
                                  </a:lnTo>
                                  <a:lnTo>
                                    <a:pt x="177" y="22"/>
                                  </a:lnTo>
                                  <a:lnTo>
                                    <a:pt x="199" y="23"/>
                                  </a:lnTo>
                                  <a:lnTo>
                                    <a:pt x="221" y="23"/>
                                  </a:lnTo>
                                  <a:lnTo>
                                    <a:pt x="244" y="23"/>
                                  </a:lnTo>
                                  <a:lnTo>
                                    <a:pt x="267" y="24"/>
                                  </a:lnTo>
                                  <a:lnTo>
                                    <a:pt x="291" y="24"/>
                                  </a:lnTo>
                                  <a:lnTo>
                                    <a:pt x="315" y="24"/>
                                  </a:lnTo>
                                  <a:lnTo>
                                    <a:pt x="339" y="25"/>
                                  </a:lnTo>
                                  <a:lnTo>
                                    <a:pt x="339" y="22"/>
                                  </a:lnTo>
                                  <a:lnTo>
                                    <a:pt x="339" y="19"/>
                                  </a:lnTo>
                                  <a:lnTo>
                                    <a:pt x="339" y="16"/>
                                  </a:lnTo>
                                  <a:lnTo>
                                    <a:pt x="339" y="14"/>
                                  </a:lnTo>
                                  <a:lnTo>
                                    <a:pt x="339" y="11"/>
                                  </a:lnTo>
                                  <a:lnTo>
                                    <a:pt x="339" y="8"/>
                                  </a:lnTo>
                                  <a:lnTo>
                                    <a:pt x="339" y="5"/>
                                  </a:lnTo>
                                  <a:lnTo>
                                    <a:pt x="339" y="2"/>
                                  </a:lnTo>
                                  <a:lnTo>
                                    <a:pt x="314" y="2"/>
                                  </a:lnTo>
                                  <a:lnTo>
                                    <a:pt x="291" y="2"/>
                                  </a:lnTo>
                                  <a:lnTo>
                                    <a:pt x="267" y="1"/>
                                  </a:lnTo>
                                  <a:lnTo>
                                    <a:pt x="244" y="1"/>
                                  </a:lnTo>
                                  <a:lnTo>
                                    <a:pt x="221" y="1"/>
                                  </a:lnTo>
                                  <a:lnTo>
                                    <a:pt x="199" y="1"/>
                                  </a:lnTo>
                                  <a:lnTo>
                                    <a:pt x="177" y="1"/>
                                  </a:lnTo>
                                  <a:lnTo>
                                    <a:pt x="155" y="1"/>
                                  </a:lnTo>
                                  <a:lnTo>
                                    <a:pt x="135" y="1"/>
                                  </a:lnTo>
                                  <a:lnTo>
                                    <a:pt x="114" y="1"/>
                                  </a:lnTo>
                                  <a:lnTo>
                                    <a:pt x="95" y="0"/>
                                  </a:lnTo>
                                  <a:lnTo>
                                    <a:pt x="75" y="0"/>
                                  </a:lnTo>
                                  <a:lnTo>
                                    <a:pt x="56" y="0"/>
                                  </a:lnTo>
                                  <a:lnTo>
                                    <a:pt x="37" y="0"/>
                                  </a:lnTo>
                                  <a:lnTo>
                                    <a:pt x="18" y="0"/>
                                  </a:lnTo>
                                  <a:lnTo>
                                    <a:pt x="0" y="0"/>
                                  </a:lnTo>
                                  <a:lnTo>
                                    <a:pt x="0" y="2"/>
                                  </a:lnTo>
                                  <a:lnTo>
                                    <a:pt x="0" y="5"/>
                                  </a:lnTo>
                                  <a:lnTo>
                                    <a:pt x="0" y="7"/>
                                  </a:lnTo>
                                  <a:lnTo>
                                    <a:pt x="0" y="10"/>
                                  </a:lnTo>
                                  <a:lnTo>
                                    <a:pt x="0" y="12"/>
                                  </a:lnTo>
                                  <a:lnTo>
                                    <a:pt x="0" y="14"/>
                                  </a:lnTo>
                                  <a:lnTo>
                                    <a:pt x="0" y="17"/>
                                  </a:lnTo>
                                  <a:lnTo>
                                    <a:pt x="0" y="19"/>
                                  </a:lnTo>
                                  <a:close/>
                                </a:path>
                              </a:pathLst>
                            </a:custGeom>
                            <a:solidFill>
                              <a:srgbClr val="A6A3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7" name="Freeform 3861"/>
                          <wps:cNvSpPr>
                            <a:spLocks/>
                          </wps:cNvSpPr>
                          <wps:spPr bwMode="auto">
                            <a:xfrm>
                              <a:off x="1639" y="895"/>
                              <a:ext cx="20" cy="475"/>
                            </a:xfrm>
                            <a:custGeom>
                              <a:avLst/>
                              <a:gdLst>
                                <a:gd name="T0" fmla="*/ 3 w 20"/>
                                <a:gd name="T1" fmla="*/ 4 h 475"/>
                                <a:gd name="T2" fmla="*/ 7 w 20"/>
                                <a:gd name="T3" fmla="*/ 2 h 475"/>
                                <a:gd name="T4" fmla="*/ 12 w 20"/>
                                <a:gd name="T5" fmla="*/ 1 h 475"/>
                                <a:gd name="T6" fmla="*/ 16 w 20"/>
                                <a:gd name="T7" fmla="*/ 0 h 475"/>
                                <a:gd name="T8" fmla="*/ 19 w 20"/>
                                <a:gd name="T9" fmla="*/ 14 h 475"/>
                                <a:gd name="T10" fmla="*/ 19 w 20"/>
                                <a:gd name="T11" fmla="*/ 43 h 475"/>
                                <a:gd name="T12" fmla="*/ 19 w 20"/>
                                <a:gd name="T13" fmla="*/ 73 h 475"/>
                                <a:gd name="T14" fmla="*/ 19 w 20"/>
                                <a:gd name="T15" fmla="*/ 102 h 475"/>
                                <a:gd name="T16" fmla="*/ 19 w 20"/>
                                <a:gd name="T17" fmla="*/ 131 h 475"/>
                                <a:gd name="T18" fmla="*/ 19 w 20"/>
                                <a:gd name="T19" fmla="*/ 161 h 475"/>
                                <a:gd name="T20" fmla="*/ 19 w 20"/>
                                <a:gd name="T21" fmla="*/ 190 h 475"/>
                                <a:gd name="T22" fmla="*/ 19 w 20"/>
                                <a:gd name="T23" fmla="*/ 220 h 475"/>
                                <a:gd name="T24" fmla="*/ 19 w 20"/>
                                <a:gd name="T25" fmla="*/ 249 h 475"/>
                                <a:gd name="T26" fmla="*/ 19 w 20"/>
                                <a:gd name="T27" fmla="*/ 279 h 475"/>
                                <a:gd name="T28" fmla="*/ 19 w 20"/>
                                <a:gd name="T29" fmla="*/ 309 h 475"/>
                                <a:gd name="T30" fmla="*/ 19 w 20"/>
                                <a:gd name="T31" fmla="*/ 339 h 475"/>
                                <a:gd name="T32" fmla="*/ 19 w 20"/>
                                <a:gd name="T33" fmla="*/ 368 h 475"/>
                                <a:gd name="T34" fmla="*/ 19 w 20"/>
                                <a:gd name="T35" fmla="*/ 399 h 475"/>
                                <a:gd name="T36" fmla="*/ 20 w 20"/>
                                <a:gd name="T37" fmla="*/ 429 h 475"/>
                                <a:gd name="T38" fmla="*/ 20 w 20"/>
                                <a:gd name="T39" fmla="*/ 459 h 475"/>
                                <a:gd name="T40" fmla="*/ 17 w 20"/>
                                <a:gd name="T41" fmla="*/ 474 h 475"/>
                                <a:gd name="T42" fmla="*/ 13 w 20"/>
                                <a:gd name="T43" fmla="*/ 474 h 475"/>
                                <a:gd name="T44" fmla="*/ 8 w 20"/>
                                <a:gd name="T45" fmla="*/ 474 h 475"/>
                                <a:gd name="T46" fmla="*/ 3 w 20"/>
                                <a:gd name="T47" fmla="*/ 474 h 475"/>
                                <a:gd name="T48" fmla="*/ 1 w 20"/>
                                <a:gd name="T49" fmla="*/ 459 h 475"/>
                                <a:gd name="T50" fmla="*/ 1 w 20"/>
                                <a:gd name="T51" fmla="*/ 429 h 475"/>
                                <a:gd name="T52" fmla="*/ 1 w 20"/>
                                <a:gd name="T53" fmla="*/ 399 h 475"/>
                                <a:gd name="T54" fmla="*/ 1 w 20"/>
                                <a:gd name="T55" fmla="*/ 369 h 475"/>
                                <a:gd name="T56" fmla="*/ 1 w 20"/>
                                <a:gd name="T57" fmla="*/ 340 h 475"/>
                                <a:gd name="T58" fmla="*/ 1 w 20"/>
                                <a:gd name="T59" fmla="*/ 310 h 475"/>
                                <a:gd name="T60" fmla="*/ 1 w 20"/>
                                <a:gd name="T61" fmla="*/ 281 h 475"/>
                                <a:gd name="T62" fmla="*/ 1 w 20"/>
                                <a:gd name="T63" fmla="*/ 251 h 475"/>
                                <a:gd name="T64" fmla="*/ 1 w 20"/>
                                <a:gd name="T65" fmla="*/ 222 h 475"/>
                                <a:gd name="T66" fmla="*/ 1 w 20"/>
                                <a:gd name="T67" fmla="*/ 192 h 475"/>
                                <a:gd name="T68" fmla="*/ 1 w 20"/>
                                <a:gd name="T69" fmla="*/ 163 h 475"/>
                                <a:gd name="T70" fmla="*/ 1 w 20"/>
                                <a:gd name="T71" fmla="*/ 135 h 475"/>
                                <a:gd name="T72" fmla="*/ 0 w 20"/>
                                <a:gd name="T73" fmla="*/ 105 h 475"/>
                                <a:gd name="T74" fmla="*/ 0 w 20"/>
                                <a:gd name="T75" fmla="*/ 77 h 475"/>
                                <a:gd name="T76" fmla="*/ 0 w 20"/>
                                <a:gd name="T77" fmla="*/ 47 h 475"/>
                                <a:gd name="T78" fmla="*/ 0 w 20"/>
                                <a:gd name="T79" fmla="*/ 19 h 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0" h="475">
                                  <a:moveTo>
                                    <a:pt x="0" y="4"/>
                                  </a:moveTo>
                                  <a:lnTo>
                                    <a:pt x="3" y="4"/>
                                  </a:lnTo>
                                  <a:lnTo>
                                    <a:pt x="5" y="3"/>
                                  </a:lnTo>
                                  <a:lnTo>
                                    <a:pt x="7" y="2"/>
                                  </a:lnTo>
                                  <a:lnTo>
                                    <a:pt x="10" y="2"/>
                                  </a:lnTo>
                                  <a:lnTo>
                                    <a:pt x="12" y="1"/>
                                  </a:lnTo>
                                  <a:lnTo>
                                    <a:pt x="14" y="1"/>
                                  </a:lnTo>
                                  <a:lnTo>
                                    <a:pt x="16" y="0"/>
                                  </a:lnTo>
                                  <a:lnTo>
                                    <a:pt x="19" y="0"/>
                                  </a:lnTo>
                                  <a:lnTo>
                                    <a:pt x="19" y="14"/>
                                  </a:lnTo>
                                  <a:lnTo>
                                    <a:pt x="19" y="29"/>
                                  </a:lnTo>
                                  <a:lnTo>
                                    <a:pt x="19" y="43"/>
                                  </a:lnTo>
                                  <a:lnTo>
                                    <a:pt x="19" y="58"/>
                                  </a:lnTo>
                                  <a:lnTo>
                                    <a:pt x="19" y="73"/>
                                  </a:lnTo>
                                  <a:lnTo>
                                    <a:pt x="19" y="87"/>
                                  </a:lnTo>
                                  <a:lnTo>
                                    <a:pt x="19" y="102"/>
                                  </a:lnTo>
                                  <a:lnTo>
                                    <a:pt x="19" y="117"/>
                                  </a:lnTo>
                                  <a:lnTo>
                                    <a:pt x="19" y="131"/>
                                  </a:lnTo>
                                  <a:lnTo>
                                    <a:pt x="19" y="146"/>
                                  </a:lnTo>
                                  <a:lnTo>
                                    <a:pt x="19" y="161"/>
                                  </a:lnTo>
                                  <a:lnTo>
                                    <a:pt x="19" y="175"/>
                                  </a:lnTo>
                                  <a:lnTo>
                                    <a:pt x="19" y="190"/>
                                  </a:lnTo>
                                  <a:lnTo>
                                    <a:pt x="19" y="205"/>
                                  </a:lnTo>
                                  <a:lnTo>
                                    <a:pt x="19" y="220"/>
                                  </a:lnTo>
                                  <a:lnTo>
                                    <a:pt x="19" y="235"/>
                                  </a:lnTo>
                                  <a:lnTo>
                                    <a:pt x="19" y="249"/>
                                  </a:lnTo>
                                  <a:lnTo>
                                    <a:pt x="19" y="264"/>
                                  </a:lnTo>
                                  <a:lnTo>
                                    <a:pt x="19" y="279"/>
                                  </a:lnTo>
                                  <a:lnTo>
                                    <a:pt x="19" y="294"/>
                                  </a:lnTo>
                                  <a:lnTo>
                                    <a:pt x="19" y="309"/>
                                  </a:lnTo>
                                  <a:lnTo>
                                    <a:pt x="19" y="324"/>
                                  </a:lnTo>
                                  <a:lnTo>
                                    <a:pt x="19" y="339"/>
                                  </a:lnTo>
                                  <a:lnTo>
                                    <a:pt x="19" y="354"/>
                                  </a:lnTo>
                                  <a:lnTo>
                                    <a:pt x="19" y="368"/>
                                  </a:lnTo>
                                  <a:lnTo>
                                    <a:pt x="19" y="384"/>
                                  </a:lnTo>
                                  <a:lnTo>
                                    <a:pt x="19" y="399"/>
                                  </a:lnTo>
                                  <a:lnTo>
                                    <a:pt x="20" y="414"/>
                                  </a:lnTo>
                                  <a:lnTo>
                                    <a:pt x="20" y="429"/>
                                  </a:lnTo>
                                  <a:lnTo>
                                    <a:pt x="20" y="444"/>
                                  </a:lnTo>
                                  <a:lnTo>
                                    <a:pt x="20" y="459"/>
                                  </a:lnTo>
                                  <a:lnTo>
                                    <a:pt x="20" y="475"/>
                                  </a:lnTo>
                                  <a:lnTo>
                                    <a:pt x="17" y="474"/>
                                  </a:lnTo>
                                  <a:lnTo>
                                    <a:pt x="15" y="474"/>
                                  </a:lnTo>
                                  <a:lnTo>
                                    <a:pt x="13" y="474"/>
                                  </a:lnTo>
                                  <a:lnTo>
                                    <a:pt x="10" y="474"/>
                                  </a:lnTo>
                                  <a:lnTo>
                                    <a:pt x="8" y="474"/>
                                  </a:lnTo>
                                  <a:lnTo>
                                    <a:pt x="6" y="474"/>
                                  </a:lnTo>
                                  <a:lnTo>
                                    <a:pt x="3" y="474"/>
                                  </a:lnTo>
                                  <a:lnTo>
                                    <a:pt x="1" y="474"/>
                                  </a:lnTo>
                                  <a:lnTo>
                                    <a:pt x="1" y="459"/>
                                  </a:lnTo>
                                  <a:lnTo>
                                    <a:pt x="1" y="444"/>
                                  </a:lnTo>
                                  <a:lnTo>
                                    <a:pt x="1" y="429"/>
                                  </a:lnTo>
                                  <a:lnTo>
                                    <a:pt x="1" y="414"/>
                                  </a:lnTo>
                                  <a:lnTo>
                                    <a:pt x="1" y="399"/>
                                  </a:lnTo>
                                  <a:lnTo>
                                    <a:pt x="1" y="384"/>
                                  </a:lnTo>
                                  <a:lnTo>
                                    <a:pt x="1" y="369"/>
                                  </a:lnTo>
                                  <a:lnTo>
                                    <a:pt x="1" y="355"/>
                                  </a:lnTo>
                                  <a:lnTo>
                                    <a:pt x="1" y="340"/>
                                  </a:lnTo>
                                  <a:lnTo>
                                    <a:pt x="1" y="325"/>
                                  </a:lnTo>
                                  <a:lnTo>
                                    <a:pt x="1" y="310"/>
                                  </a:lnTo>
                                  <a:lnTo>
                                    <a:pt x="1" y="295"/>
                                  </a:lnTo>
                                  <a:lnTo>
                                    <a:pt x="1" y="281"/>
                                  </a:lnTo>
                                  <a:lnTo>
                                    <a:pt x="1" y="266"/>
                                  </a:lnTo>
                                  <a:lnTo>
                                    <a:pt x="1" y="251"/>
                                  </a:lnTo>
                                  <a:lnTo>
                                    <a:pt x="1" y="237"/>
                                  </a:lnTo>
                                  <a:lnTo>
                                    <a:pt x="1" y="222"/>
                                  </a:lnTo>
                                  <a:lnTo>
                                    <a:pt x="1" y="207"/>
                                  </a:lnTo>
                                  <a:lnTo>
                                    <a:pt x="1" y="192"/>
                                  </a:lnTo>
                                  <a:lnTo>
                                    <a:pt x="1" y="178"/>
                                  </a:lnTo>
                                  <a:lnTo>
                                    <a:pt x="1" y="163"/>
                                  </a:lnTo>
                                  <a:lnTo>
                                    <a:pt x="1" y="149"/>
                                  </a:lnTo>
                                  <a:lnTo>
                                    <a:pt x="1" y="135"/>
                                  </a:lnTo>
                                  <a:lnTo>
                                    <a:pt x="1" y="120"/>
                                  </a:lnTo>
                                  <a:lnTo>
                                    <a:pt x="0" y="105"/>
                                  </a:lnTo>
                                  <a:lnTo>
                                    <a:pt x="0" y="91"/>
                                  </a:lnTo>
                                  <a:lnTo>
                                    <a:pt x="0" y="77"/>
                                  </a:lnTo>
                                  <a:lnTo>
                                    <a:pt x="0" y="62"/>
                                  </a:lnTo>
                                  <a:lnTo>
                                    <a:pt x="0" y="47"/>
                                  </a:lnTo>
                                  <a:lnTo>
                                    <a:pt x="0" y="33"/>
                                  </a:lnTo>
                                  <a:lnTo>
                                    <a:pt x="0" y="19"/>
                                  </a:lnTo>
                                  <a:lnTo>
                                    <a:pt x="0" y="4"/>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8" name="Freeform 3862"/>
                          <wps:cNvSpPr>
                            <a:spLocks/>
                          </wps:cNvSpPr>
                          <wps:spPr bwMode="auto">
                            <a:xfrm>
                              <a:off x="1686" y="884"/>
                              <a:ext cx="21" cy="486"/>
                            </a:xfrm>
                            <a:custGeom>
                              <a:avLst/>
                              <a:gdLst>
                                <a:gd name="T0" fmla="*/ 2 w 21"/>
                                <a:gd name="T1" fmla="*/ 4 h 486"/>
                                <a:gd name="T2" fmla="*/ 7 w 21"/>
                                <a:gd name="T3" fmla="*/ 2 h 486"/>
                                <a:gd name="T4" fmla="*/ 12 w 21"/>
                                <a:gd name="T5" fmla="*/ 1 h 486"/>
                                <a:gd name="T6" fmla="*/ 17 w 21"/>
                                <a:gd name="T7" fmla="*/ 0 h 486"/>
                                <a:gd name="T8" fmla="*/ 19 w 21"/>
                                <a:gd name="T9" fmla="*/ 14 h 486"/>
                                <a:gd name="T10" fmla="*/ 19 w 21"/>
                                <a:gd name="T11" fmla="*/ 44 h 486"/>
                                <a:gd name="T12" fmla="*/ 19 w 21"/>
                                <a:gd name="T13" fmla="*/ 74 h 486"/>
                                <a:gd name="T14" fmla="*/ 20 w 21"/>
                                <a:gd name="T15" fmla="*/ 104 h 486"/>
                                <a:gd name="T16" fmla="*/ 20 w 21"/>
                                <a:gd name="T17" fmla="*/ 134 h 486"/>
                                <a:gd name="T18" fmla="*/ 20 w 21"/>
                                <a:gd name="T19" fmla="*/ 164 h 486"/>
                                <a:gd name="T20" fmla="*/ 20 w 21"/>
                                <a:gd name="T21" fmla="*/ 195 h 486"/>
                                <a:gd name="T22" fmla="*/ 20 w 21"/>
                                <a:gd name="T23" fmla="*/ 225 h 486"/>
                                <a:gd name="T24" fmla="*/ 21 w 21"/>
                                <a:gd name="T25" fmla="*/ 255 h 486"/>
                                <a:gd name="T26" fmla="*/ 21 w 21"/>
                                <a:gd name="T27" fmla="*/ 286 h 486"/>
                                <a:gd name="T28" fmla="*/ 21 w 21"/>
                                <a:gd name="T29" fmla="*/ 316 h 486"/>
                                <a:gd name="T30" fmla="*/ 21 w 21"/>
                                <a:gd name="T31" fmla="*/ 347 h 486"/>
                                <a:gd name="T32" fmla="*/ 21 w 21"/>
                                <a:gd name="T33" fmla="*/ 378 h 486"/>
                                <a:gd name="T34" fmla="*/ 21 w 21"/>
                                <a:gd name="T35" fmla="*/ 409 h 486"/>
                                <a:gd name="T36" fmla="*/ 21 w 21"/>
                                <a:gd name="T37" fmla="*/ 440 h 486"/>
                                <a:gd name="T38" fmla="*/ 21 w 21"/>
                                <a:gd name="T39" fmla="*/ 470 h 486"/>
                                <a:gd name="T40" fmla="*/ 19 w 21"/>
                                <a:gd name="T41" fmla="*/ 486 h 486"/>
                                <a:gd name="T42" fmla="*/ 14 w 21"/>
                                <a:gd name="T43" fmla="*/ 486 h 486"/>
                                <a:gd name="T44" fmla="*/ 9 w 21"/>
                                <a:gd name="T45" fmla="*/ 486 h 486"/>
                                <a:gd name="T46" fmla="*/ 4 w 21"/>
                                <a:gd name="T47" fmla="*/ 486 h 486"/>
                                <a:gd name="T48" fmla="*/ 1 w 21"/>
                                <a:gd name="T49" fmla="*/ 470 h 486"/>
                                <a:gd name="T50" fmla="*/ 1 w 21"/>
                                <a:gd name="T51" fmla="*/ 440 h 486"/>
                                <a:gd name="T52" fmla="*/ 1 w 21"/>
                                <a:gd name="T53" fmla="*/ 409 h 486"/>
                                <a:gd name="T54" fmla="*/ 1 w 21"/>
                                <a:gd name="T55" fmla="*/ 379 h 486"/>
                                <a:gd name="T56" fmla="*/ 1 w 21"/>
                                <a:gd name="T57" fmla="*/ 348 h 486"/>
                                <a:gd name="T58" fmla="*/ 1 w 21"/>
                                <a:gd name="T59" fmla="*/ 318 h 486"/>
                                <a:gd name="T60" fmla="*/ 1 w 21"/>
                                <a:gd name="T61" fmla="*/ 288 h 486"/>
                                <a:gd name="T62" fmla="*/ 1 w 21"/>
                                <a:gd name="T63" fmla="*/ 258 h 486"/>
                                <a:gd name="T64" fmla="*/ 0 w 21"/>
                                <a:gd name="T65" fmla="*/ 228 h 486"/>
                                <a:gd name="T66" fmla="*/ 0 w 21"/>
                                <a:gd name="T67" fmla="*/ 197 h 486"/>
                                <a:gd name="T68" fmla="*/ 0 w 21"/>
                                <a:gd name="T69" fmla="*/ 167 h 486"/>
                                <a:gd name="T70" fmla="*/ 0 w 21"/>
                                <a:gd name="T71" fmla="*/ 138 h 486"/>
                                <a:gd name="T72" fmla="*/ 0 w 21"/>
                                <a:gd name="T73" fmla="*/ 108 h 486"/>
                                <a:gd name="T74" fmla="*/ 0 w 21"/>
                                <a:gd name="T75" fmla="*/ 78 h 486"/>
                                <a:gd name="T76" fmla="*/ 0 w 21"/>
                                <a:gd name="T77" fmla="*/ 49 h 486"/>
                                <a:gd name="T78" fmla="*/ 0 w 21"/>
                                <a:gd name="T79" fmla="*/ 19 h 4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1" h="486">
                                  <a:moveTo>
                                    <a:pt x="0" y="4"/>
                                  </a:moveTo>
                                  <a:lnTo>
                                    <a:pt x="2" y="4"/>
                                  </a:lnTo>
                                  <a:lnTo>
                                    <a:pt x="4" y="3"/>
                                  </a:lnTo>
                                  <a:lnTo>
                                    <a:pt x="7" y="2"/>
                                  </a:lnTo>
                                  <a:lnTo>
                                    <a:pt x="9" y="2"/>
                                  </a:lnTo>
                                  <a:lnTo>
                                    <a:pt x="12" y="1"/>
                                  </a:lnTo>
                                  <a:lnTo>
                                    <a:pt x="14" y="1"/>
                                  </a:lnTo>
                                  <a:lnTo>
                                    <a:pt x="17" y="0"/>
                                  </a:lnTo>
                                  <a:lnTo>
                                    <a:pt x="19" y="0"/>
                                  </a:lnTo>
                                  <a:lnTo>
                                    <a:pt x="19" y="14"/>
                                  </a:lnTo>
                                  <a:lnTo>
                                    <a:pt x="19" y="29"/>
                                  </a:lnTo>
                                  <a:lnTo>
                                    <a:pt x="19" y="44"/>
                                  </a:lnTo>
                                  <a:lnTo>
                                    <a:pt x="19" y="59"/>
                                  </a:lnTo>
                                  <a:lnTo>
                                    <a:pt x="19" y="74"/>
                                  </a:lnTo>
                                  <a:lnTo>
                                    <a:pt x="19" y="89"/>
                                  </a:lnTo>
                                  <a:lnTo>
                                    <a:pt x="20" y="104"/>
                                  </a:lnTo>
                                  <a:lnTo>
                                    <a:pt x="20" y="120"/>
                                  </a:lnTo>
                                  <a:lnTo>
                                    <a:pt x="20" y="134"/>
                                  </a:lnTo>
                                  <a:lnTo>
                                    <a:pt x="20" y="149"/>
                                  </a:lnTo>
                                  <a:lnTo>
                                    <a:pt x="20" y="164"/>
                                  </a:lnTo>
                                  <a:lnTo>
                                    <a:pt x="20" y="180"/>
                                  </a:lnTo>
                                  <a:lnTo>
                                    <a:pt x="20" y="195"/>
                                  </a:lnTo>
                                  <a:lnTo>
                                    <a:pt x="20" y="210"/>
                                  </a:lnTo>
                                  <a:lnTo>
                                    <a:pt x="20" y="225"/>
                                  </a:lnTo>
                                  <a:lnTo>
                                    <a:pt x="21" y="240"/>
                                  </a:lnTo>
                                  <a:lnTo>
                                    <a:pt x="21" y="255"/>
                                  </a:lnTo>
                                  <a:lnTo>
                                    <a:pt x="21" y="271"/>
                                  </a:lnTo>
                                  <a:lnTo>
                                    <a:pt x="21" y="286"/>
                                  </a:lnTo>
                                  <a:lnTo>
                                    <a:pt x="21" y="301"/>
                                  </a:lnTo>
                                  <a:lnTo>
                                    <a:pt x="21" y="316"/>
                                  </a:lnTo>
                                  <a:lnTo>
                                    <a:pt x="21" y="332"/>
                                  </a:lnTo>
                                  <a:lnTo>
                                    <a:pt x="21" y="347"/>
                                  </a:lnTo>
                                  <a:lnTo>
                                    <a:pt x="21" y="362"/>
                                  </a:lnTo>
                                  <a:lnTo>
                                    <a:pt x="21" y="378"/>
                                  </a:lnTo>
                                  <a:lnTo>
                                    <a:pt x="21" y="393"/>
                                  </a:lnTo>
                                  <a:lnTo>
                                    <a:pt x="21" y="409"/>
                                  </a:lnTo>
                                  <a:lnTo>
                                    <a:pt x="21" y="424"/>
                                  </a:lnTo>
                                  <a:lnTo>
                                    <a:pt x="21" y="440"/>
                                  </a:lnTo>
                                  <a:lnTo>
                                    <a:pt x="21" y="455"/>
                                  </a:lnTo>
                                  <a:lnTo>
                                    <a:pt x="21" y="470"/>
                                  </a:lnTo>
                                  <a:lnTo>
                                    <a:pt x="21" y="486"/>
                                  </a:lnTo>
                                  <a:lnTo>
                                    <a:pt x="19" y="486"/>
                                  </a:lnTo>
                                  <a:lnTo>
                                    <a:pt x="16" y="486"/>
                                  </a:lnTo>
                                  <a:lnTo>
                                    <a:pt x="14" y="486"/>
                                  </a:lnTo>
                                  <a:lnTo>
                                    <a:pt x="11" y="486"/>
                                  </a:lnTo>
                                  <a:lnTo>
                                    <a:pt x="9" y="486"/>
                                  </a:lnTo>
                                  <a:lnTo>
                                    <a:pt x="6" y="486"/>
                                  </a:lnTo>
                                  <a:lnTo>
                                    <a:pt x="4" y="486"/>
                                  </a:lnTo>
                                  <a:lnTo>
                                    <a:pt x="1" y="486"/>
                                  </a:lnTo>
                                  <a:lnTo>
                                    <a:pt x="1" y="470"/>
                                  </a:lnTo>
                                  <a:lnTo>
                                    <a:pt x="1" y="455"/>
                                  </a:lnTo>
                                  <a:lnTo>
                                    <a:pt x="1" y="440"/>
                                  </a:lnTo>
                                  <a:lnTo>
                                    <a:pt x="1" y="425"/>
                                  </a:lnTo>
                                  <a:lnTo>
                                    <a:pt x="1" y="409"/>
                                  </a:lnTo>
                                  <a:lnTo>
                                    <a:pt x="1" y="394"/>
                                  </a:lnTo>
                                  <a:lnTo>
                                    <a:pt x="1" y="379"/>
                                  </a:lnTo>
                                  <a:lnTo>
                                    <a:pt x="1" y="364"/>
                                  </a:lnTo>
                                  <a:lnTo>
                                    <a:pt x="1" y="348"/>
                                  </a:lnTo>
                                  <a:lnTo>
                                    <a:pt x="1" y="333"/>
                                  </a:lnTo>
                                  <a:lnTo>
                                    <a:pt x="1" y="318"/>
                                  </a:lnTo>
                                  <a:lnTo>
                                    <a:pt x="1" y="303"/>
                                  </a:lnTo>
                                  <a:lnTo>
                                    <a:pt x="1" y="288"/>
                                  </a:lnTo>
                                  <a:lnTo>
                                    <a:pt x="1" y="273"/>
                                  </a:lnTo>
                                  <a:lnTo>
                                    <a:pt x="1" y="258"/>
                                  </a:lnTo>
                                  <a:lnTo>
                                    <a:pt x="1" y="243"/>
                                  </a:lnTo>
                                  <a:lnTo>
                                    <a:pt x="0" y="228"/>
                                  </a:lnTo>
                                  <a:lnTo>
                                    <a:pt x="0" y="213"/>
                                  </a:lnTo>
                                  <a:lnTo>
                                    <a:pt x="0" y="197"/>
                                  </a:lnTo>
                                  <a:lnTo>
                                    <a:pt x="0" y="182"/>
                                  </a:lnTo>
                                  <a:lnTo>
                                    <a:pt x="0" y="167"/>
                                  </a:lnTo>
                                  <a:lnTo>
                                    <a:pt x="0" y="152"/>
                                  </a:lnTo>
                                  <a:lnTo>
                                    <a:pt x="0" y="138"/>
                                  </a:lnTo>
                                  <a:lnTo>
                                    <a:pt x="0" y="123"/>
                                  </a:lnTo>
                                  <a:lnTo>
                                    <a:pt x="0" y="108"/>
                                  </a:lnTo>
                                  <a:lnTo>
                                    <a:pt x="0" y="93"/>
                                  </a:lnTo>
                                  <a:lnTo>
                                    <a:pt x="0" y="78"/>
                                  </a:lnTo>
                                  <a:lnTo>
                                    <a:pt x="0" y="63"/>
                                  </a:lnTo>
                                  <a:lnTo>
                                    <a:pt x="0" y="49"/>
                                  </a:lnTo>
                                  <a:lnTo>
                                    <a:pt x="0" y="34"/>
                                  </a:lnTo>
                                  <a:lnTo>
                                    <a:pt x="0" y="19"/>
                                  </a:lnTo>
                                  <a:lnTo>
                                    <a:pt x="0" y="4"/>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9" name="Freeform 3863"/>
                          <wps:cNvSpPr>
                            <a:spLocks/>
                          </wps:cNvSpPr>
                          <wps:spPr bwMode="auto">
                            <a:xfrm>
                              <a:off x="1735" y="871"/>
                              <a:ext cx="23" cy="500"/>
                            </a:xfrm>
                            <a:custGeom>
                              <a:avLst/>
                              <a:gdLst>
                                <a:gd name="T0" fmla="*/ 2 w 23"/>
                                <a:gd name="T1" fmla="*/ 5 h 500"/>
                                <a:gd name="T2" fmla="*/ 7 w 23"/>
                                <a:gd name="T3" fmla="*/ 3 h 500"/>
                                <a:gd name="T4" fmla="*/ 12 w 23"/>
                                <a:gd name="T5" fmla="*/ 2 h 500"/>
                                <a:gd name="T6" fmla="*/ 17 w 23"/>
                                <a:gd name="T7" fmla="*/ 1 h 500"/>
                                <a:gd name="T8" fmla="*/ 20 w 23"/>
                                <a:gd name="T9" fmla="*/ 16 h 500"/>
                                <a:gd name="T10" fmla="*/ 20 w 23"/>
                                <a:gd name="T11" fmla="*/ 46 h 500"/>
                                <a:gd name="T12" fmla="*/ 20 w 23"/>
                                <a:gd name="T13" fmla="*/ 77 h 500"/>
                                <a:gd name="T14" fmla="*/ 21 w 23"/>
                                <a:gd name="T15" fmla="*/ 108 h 500"/>
                                <a:gd name="T16" fmla="*/ 21 w 23"/>
                                <a:gd name="T17" fmla="*/ 139 h 500"/>
                                <a:gd name="T18" fmla="*/ 21 w 23"/>
                                <a:gd name="T19" fmla="*/ 169 h 500"/>
                                <a:gd name="T20" fmla="*/ 21 w 23"/>
                                <a:gd name="T21" fmla="*/ 200 h 500"/>
                                <a:gd name="T22" fmla="*/ 22 w 23"/>
                                <a:gd name="T23" fmla="*/ 232 h 500"/>
                                <a:gd name="T24" fmla="*/ 22 w 23"/>
                                <a:gd name="T25" fmla="*/ 263 h 500"/>
                                <a:gd name="T26" fmla="*/ 22 w 23"/>
                                <a:gd name="T27" fmla="*/ 295 h 500"/>
                                <a:gd name="T28" fmla="*/ 22 w 23"/>
                                <a:gd name="T29" fmla="*/ 326 h 500"/>
                                <a:gd name="T30" fmla="*/ 22 w 23"/>
                                <a:gd name="T31" fmla="*/ 357 h 500"/>
                                <a:gd name="T32" fmla="*/ 23 w 23"/>
                                <a:gd name="T33" fmla="*/ 389 h 500"/>
                                <a:gd name="T34" fmla="*/ 23 w 23"/>
                                <a:gd name="T35" fmla="*/ 420 h 500"/>
                                <a:gd name="T36" fmla="*/ 23 w 23"/>
                                <a:gd name="T37" fmla="*/ 452 h 500"/>
                                <a:gd name="T38" fmla="*/ 23 w 23"/>
                                <a:gd name="T39" fmla="*/ 484 h 500"/>
                                <a:gd name="T40" fmla="*/ 21 w 23"/>
                                <a:gd name="T41" fmla="*/ 500 h 500"/>
                                <a:gd name="T42" fmla="*/ 15 w 23"/>
                                <a:gd name="T43" fmla="*/ 500 h 500"/>
                                <a:gd name="T44" fmla="*/ 10 w 23"/>
                                <a:gd name="T45" fmla="*/ 500 h 500"/>
                                <a:gd name="T46" fmla="*/ 5 w 23"/>
                                <a:gd name="T47" fmla="*/ 500 h 500"/>
                                <a:gd name="T48" fmla="*/ 2 w 23"/>
                                <a:gd name="T49" fmla="*/ 484 h 500"/>
                                <a:gd name="T50" fmla="*/ 2 w 23"/>
                                <a:gd name="T51" fmla="*/ 452 h 500"/>
                                <a:gd name="T52" fmla="*/ 2 w 23"/>
                                <a:gd name="T53" fmla="*/ 421 h 500"/>
                                <a:gd name="T54" fmla="*/ 2 w 23"/>
                                <a:gd name="T55" fmla="*/ 390 h 500"/>
                                <a:gd name="T56" fmla="*/ 1 w 23"/>
                                <a:gd name="T57" fmla="*/ 358 h 500"/>
                                <a:gd name="T58" fmla="*/ 1 w 23"/>
                                <a:gd name="T59" fmla="*/ 327 h 500"/>
                                <a:gd name="T60" fmla="*/ 1 w 23"/>
                                <a:gd name="T61" fmla="*/ 296 h 500"/>
                                <a:gd name="T62" fmla="*/ 1 w 23"/>
                                <a:gd name="T63" fmla="*/ 265 h 500"/>
                                <a:gd name="T64" fmla="*/ 1 w 23"/>
                                <a:gd name="T65" fmla="*/ 234 h 500"/>
                                <a:gd name="T66" fmla="*/ 1 w 23"/>
                                <a:gd name="T67" fmla="*/ 203 h 500"/>
                                <a:gd name="T68" fmla="*/ 1 w 23"/>
                                <a:gd name="T69" fmla="*/ 173 h 500"/>
                                <a:gd name="T70" fmla="*/ 1 w 23"/>
                                <a:gd name="T71" fmla="*/ 142 h 500"/>
                                <a:gd name="T72" fmla="*/ 0 w 23"/>
                                <a:gd name="T73" fmla="*/ 111 h 500"/>
                                <a:gd name="T74" fmla="*/ 0 w 23"/>
                                <a:gd name="T75" fmla="*/ 81 h 500"/>
                                <a:gd name="T76" fmla="*/ 0 w 23"/>
                                <a:gd name="T77" fmla="*/ 51 h 500"/>
                                <a:gd name="T78" fmla="*/ 0 w 23"/>
                                <a:gd name="T79" fmla="*/ 20 h 5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3" h="500">
                                  <a:moveTo>
                                    <a:pt x="0" y="6"/>
                                  </a:moveTo>
                                  <a:lnTo>
                                    <a:pt x="2" y="5"/>
                                  </a:lnTo>
                                  <a:lnTo>
                                    <a:pt x="5" y="4"/>
                                  </a:lnTo>
                                  <a:lnTo>
                                    <a:pt x="7" y="3"/>
                                  </a:lnTo>
                                  <a:lnTo>
                                    <a:pt x="10" y="3"/>
                                  </a:lnTo>
                                  <a:lnTo>
                                    <a:pt x="12" y="2"/>
                                  </a:lnTo>
                                  <a:lnTo>
                                    <a:pt x="15" y="2"/>
                                  </a:lnTo>
                                  <a:lnTo>
                                    <a:pt x="17" y="1"/>
                                  </a:lnTo>
                                  <a:lnTo>
                                    <a:pt x="20" y="0"/>
                                  </a:lnTo>
                                  <a:lnTo>
                                    <a:pt x="20" y="16"/>
                                  </a:lnTo>
                                  <a:lnTo>
                                    <a:pt x="20" y="31"/>
                                  </a:lnTo>
                                  <a:lnTo>
                                    <a:pt x="20" y="46"/>
                                  </a:lnTo>
                                  <a:lnTo>
                                    <a:pt x="20" y="62"/>
                                  </a:lnTo>
                                  <a:lnTo>
                                    <a:pt x="20" y="77"/>
                                  </a:lnTo>
                                  <a:lnTo>
                                    <a:pt x="21" y="92"/>
                                  </a:lnTo>
                                  <a:lnTo>
                                    <a:pt x="21" y="108"/>
                                  </a:lnTo>
                                  <a:lnTo>
                                    <a:pt x="21" y="123"/>
                                  </a:lnTo>
                                  <a:lnTo>
                                    <a:pt x="21" y="139"/>
                                  </a:lnTo>
                                  <a:lnTo>
                                    <a:pt x="21" y="154"/>
                                  </a:lnTo>
                                  <a:lnTo>
                                    <a:pt x="21" y="169"/>
                                  </a:lnTo>
                                  <a:lnTo>
                                    <a:pt x="21" y="185"/>
                                  </a:lnTo>
                                  <a:lnTo>
                                    <a:pt x="21" y="200"/>
                                  </a:lnTo>
                                  <a:lnTo>
                                    <a:pt x="21" y="216"/>
                                  </a:lnTo>
                                  <a:lnTo>
                                    <a:pt x="22" y="232"/>
                                  </a:lnTo>
                                  <a:lnTo>
                                    <a:pt x="22" y="248"/>
                                  </a:lnTo>
                                  <a:lnTo>
                                    <a:pt x="22" y="263"/>
                                  </a:lnTo>
                                  <a:lnTo>
                                    <a:pt x="22" y="279"/>
                                  </a:lnTo>
                                  <a:lnTo>
                                    <a:pt x="22" y="295"/>
                                  </a:lnTo>
                                  <a:lnTo>
                                    <a:pt x="22" y="310"/>
                                  </a:lnTo>
                                  <a:lnTo>
                                    <a:pt x="22" y="326"/>
                                  </a:lnTo>
                                  <a:lnTo>
                                    <a:pt x="22" y="341"/>
                                  </a:lnTo>
                                  <a:lnTo>
                                    <a:pt x="22" y="357"/>
                                  </a:lnTo>
                                  <a:lnTo>
                                    <a:pt x="23" y="373"/>
                                  </a:lnTo>
                                  <a:lnTo>
                                    <a:pt x="23" y="389"/>
                                  </a:lnTo>
                                  <a:lnTo>
                                    <a:pt x="23" y="405"/>
                                  </a:lnTo>
                                  <a:lnTo>
                                    <a:pt x="23" y="420"/>
                                  </a:lnTo>
                                  <a:lnTo>
                                    <a:pt x="23" y="436"/>
                                  </a:lnTo>
                                  <a:lnTo>
                                    <a:pt x="23" y="452"/>
                                  </a:lnTo>
                                  <a:lnTo>
                                    <a:pt x="23" y="468"/>
                                  </a:lnTo>
                                  <a:lnTo>
                                    <a:pt x="23" y="484"/>
                                  </a:lnTo>
                                  <a:lnTo>
                                    <a:pt x="23" y="500"/>
                                  </a:lnTo>
                                  <a:lnTo>
                                    <a:pt x="21" y="500"/>
                                  </a:lnTo>
                                  <a:lnTo>
                                    <a:pt x="18" y="500"/>
                                  </a:lnTo>
                                  <a:lnTo>
                                    <a:pt x="15" y="500"/>
                                  </a:lnTo>
                                  <a:lnTo>
                                    <a:pt x="13" y="500"/>
                                  </a:lnTo>
                                  <a:lnTo>
                                    <a:pt x="10" y="500"/>
                                  </a:lnTo>
                                  <a:lnTo>
                                    <a:pt x="8" y="500"/>
                                  </a:lnTo>
                                  <a:lnTo>
                                    <a:pt x="5" y="500"/>
                                  </a:lnTo>
                                  <a:lnTo>
                                    <a:pt x="3" y="500"/>
                                  </a:lnTo>
                                  <a:lnTo>
                                    <a:pt x="2" y="484"/>
                                  </a:lnTo>
                                  <a:lnTo>
                                    <a:pt x="2" y="468"/>
                                  </a:lnTo>
                                  <a:lnTo>
                                    <a:pt x="2" y="452"/>
                                  </a:lnTo>
                                  <a:lnTo>
                                    <a:pt x="2" y="437"/>
                                  </a:lnTo>
                                  <a:lnTo>
                                    <a:pt x="2" y="421"/>
                                  </a:lnTo>
                                  <a:lnTo>
                                    <a:pt x="2" y="405"/>
                                  </a:lnTo>
                                  <a:lnTo>
                                    <a:pt x="2" y="390"/>
                                  </a:lnTo>
                                  <a:lnTo>
                                    <a:pt x="2" y="374"/>
                                  </a:lnTo>
                                  <a:lnTo>
                                    <a:pt x="1" y="358"/>
                                  </a:lnTo>
                                  <a:lnTo>
                                    <a:pt x="1" y="343"/>
                                  </a:lnTo>
                                  <a:lnTo>
                                    <a:pt x="1" y="327"/>
                                  </a:lnTo>
                                  <a:lnTo>
                                    <a:pt x="1" y="312"/>
                                  </a:lnTo>
                                  <a:lnTo>
                                    <a:pt x="1" y="296"/>
                                  </a:lnTo>
                                  <a:lnTo>
                                    <a:pt x="1" y="281"/>
                                  </a:lnTo>
                                  <a:lnTo>
                                    <a:pt x="1" y="265"/>
                                  </a:lnTo>
                                  <a:lnTo>
                                    <a:pt x="1" y="250"/>
                                  </a:lnTo>
                                  <a:lnTo>
                                    <a:pt x="1" y="234"/>
                                  </a:lnTo>
                                  <a:lnTo>
                                    <a:pt x="1" y="219"/>
                                  </a:lnTo>
                                  <a:lnTo>
                                    <a:pt x="1" y="203"/>
                                  </a:lnTo>
                                  <a:lnTo>
                                    <a:pt x="1" y="188"/>
                                  </a:lnTo>
                                  <a:lnTo>
                                    <a:pt x="1" y="173"/>
                                  </a:lnTo>
                                  <a:lnTo>
                                    <a:pt x="1" y="158"/>
                                  </a:lnTo>
                                  <a:lnTo>
                                    <a:pt x="1" y="142"/>
                                  </a:lnTo>
                                  <a:lnTo>
                                    <a:pt x="1" y="127"/>
                                  </a:lnTo>
                                  <a:lnTo>
                                    <a:pt x="0" y="111"/>
                                  </a:lnTo>
                                  <a:lnTo>
                                    <a:pt x="0" y="96"/>
                                  </a:lnTo>
                                  <a:lnTo>
                                    <a:pt x="0" y="81"/>
                                  </a:lnTo>
                                  <a:lnTo>
                                    <a:pt x="0" y="66"/>
                                  </a:lnTo>
                                  <a:lnTo>
                                    <a:pt x="0" y="51"/>
                                  </a:lnTo>
                                  <a:lnTo>
                                    <a:pt x="0" y="35"/>
                                  </a:lnTo>
                                  <a:lnTo>
                                    <a:pt x="0" y="20"/>
                                  </a:lnTo>
                                  <a:lnTo>
                                    <a:pt x="0" y="6"/>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0" name="Freeform 3864"/>
                          <wps:cNvSpPr>
                            <a:spLocks/>
                          </wps:cNvSpPr>
                          <wps:spPr bwMode="auto">
                            <a:xfrm>
                              <a:off x="1786" y="859"/>
                              <a:ext cx="26" cy="513"/>
                            </a:xfrm>
                            <a:custGeom>
                              <a:avLst/>
                              <a:gdLst>
                                <a:gd name="T0" fmla="*/ 3 w 26"/>
                                <a:gd name="T1" fmla="*/ 4 h 513"/>
                                <a:gd name="T2" fmla="*/ 8 w 26"/>
                                <a:gd name="T3" fmla="*/ 3 h 513"/>
                                <a:gd name="T4" fmla="*/ 13 w 26"/>
                                <a:gd name="T5" fmla="*/ 2 h 513"/>
                                <a:gd name="T6" fmla="*/ 19 w 26"/>
                                <a:gd name="T7" fmla="*/ 0 h 513"/>
                                <a:gd name="T8" fmla="*/ 22 w 26"/>
                                <a:gd name="T9" fmla="*/ 16 h 513"/>
                                <a:gd name="T10" fmla="*/ 22 w 26"/>
                                <a:gd name="T11" fmla="*/ 47 h 513"/>
                                <a:gd name="T12" fmla="*/ 22 w 26"/>
                                <a:gd name="T13" fmla="*/ 79 h 513"/>
                                <a:gd name="T14" fmla="*/ 22 w 26"/>
                                <a:gd name="T15" fmla="*/ 110 h 513"/>
                                <a:gd name="T16" fmla="*/ 23 w 26"/>
                                <a:gd name="T17" fmla="*/ 142 h 513"/>
                                <a:gd name="T18" fmla="*/ 23 w 26"/>
                                <a:gd name="T19" fmla="*/ 174 h 513"/>
                                <a:gd name="T20" fmla="*/ 23 w 26"/>
                                <a:gd name="T21" fmla="*/ 206 h 513"/>
                                <a:gd name="T22" fmla="*/ 24 w 26"/>
                                <a:gd name="T23" fmla="*/ 237 h 513"/>
                                <a:gd name="T24" fmla="*/ 24 w 26"/>
                                <a:gd name="T25" fmla="*/ 269 h 513"/>
                                <a:gd name="T26" fmla="*/ 24 w 26"/>
                                <a:gd name="T27" fmla="*/ 301 h 513"/>
                                <a:gd name="T28" fmla="*/ 24 w 26"/>
                                <a:gd name="T29" fmla="*/ 334 h 513"/>
                                <a:gd name="T30" fmla="*/ 25 w 26"/>
                                <a:gd name="T31" fmla="*/ 366 h 513"/>
                                <a:gd name="T32" fmla="*/ 25 w 26"/>
                                <a:gd name="T33" fmla="*/ 399 h 513"/>
                                <a:gd name="T34" fmla="*/ 25 w 26"/>
                                <a:gd name="T35" fmla="*/ 431 h 513"/>
                                <a:gd name="T36" fmla="*/ 25 w 26"/>
                                <a:gd name="T37" fmla="*/ 464 h 513"/>
                                <a:gd name="T38" fmla="*/ 26 w 26"/>
                                <a:gd name="T39" fmla="*/ 497 h 513"/>
                                <a:gd name="T40" fmla="*/ 23 w 26"/>
                                <a:gd name="T41" fmla="*/ 513 h 513"/>
                                <a:gd name="T42" fmla="*/ 18 w 26"/>
                                <a:gd name="T43" fmla="*/ 513 h 513"/>
                                <a:gd name="T44" fmla="*/ 12 w 26"/>
                                <a:gd name="T45" fmla="*/ 513 h 513"/>
                                <a:gd name="T46" fmla="*/ 7 w 26"/>
                                <a:gd name="T47" fmla="*/ 513 h 513"/>
                                <a:gd name="T48" fmla="*/ 4 w 26"/>
                                <a:gd name="T49" fmla="*/ 496 h 513"/>
                                <a:gd name="T50" fmla="*/ 4 w 26"/>
                                <a:gd name="T51" fmla="*/ 464 h 513"/>
                                <a:gd name="T52" fmla="*/ 3 w 26"/>
                                <a:gd name="T53" fmla="*/ 432 h 513"/>
                                <a:gd name="T54" fmla="*/ 3 w 26"/>
                                <a:gd name="T55" fmla="*/ 399 h 513"/>
                                <a:gd name="T56" fmla="*/ 3 w 26"/>
                                <a:gd name="T57" fmla="*/ 367 h 513"/>
                                <a:gd name="T58" fmla="*/ 3 w 26"/>
                                <a:gd name="T59" fmla="*/ 335 h 513"/>
                                <a:gd name="T60" fmla="*/ 2 w 26"/>
                                <a:gd name="T61" fmla="*/ 304 h 513"/>
                                <a:gd name="T62" fmla="*/ 2 w 26"/>
                                <a:gd name="T63" fmla="*/ 272 h 513"/>
                                <a:gd name="T64" fmla="*/ 2 w 26"/>
                                <a:gd name="T65" fmla="*/ 240 h 513"/>
                                <a:gd name="T66" fmla="*/ 1 w 26"/>
                                <a:gd name="T67" fmla="*/ 209 h 513"/>
                                <a:gd name="T68" fmla="*/ 1 w 26"/>
                                <a:gd name="T69" fmla="*/ 177 h 513"/>
                                <a:gd name="T70" fmla="*/ 1 w 26"/>
                                <a:gd name="T71" fmla="*/ 146 h 513"/>
                                <a:gd name="T72" fmla="*/ 1 w 26"/>
                                <a:gd name="T73" fmla="*/ 114 h 513"/>
                                <a:gd name="T74" fmla="*/ 0 w 26"/>
                                <a:gd name="T75" fmla="*/ 83 h 513"/>
                                <a:gd name="T76" fmla="*/ 0 w 26"/>
                                <a:gd name="T77" fmla="*/ 52 h 513"/>
                                <a:gd name="T78" fmla="*/ 0 w 26"/>
                                <a:gd name="T79" fmla="*/ 21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6" h="513">
                                  <a:moveTo>
                                    <a:pt x="0" y="5"/>
                                  </a:moveTo>
                                  <a:lnTo>
                                    <a:pt x="3" y="4"/>
                                  </a:lnTo>
                                  <a:lnTo>
                                    <a:pt x="5" y="4"/>
                                  </a:lnTo>
                                  <a:lnTo>
                                    <a:pt x="8" y="3"/>
                                  </a:lnTo>
                                  <a:lnTo>
                                    <a:pt x="11" y="3"/>
                                  </a:lnTo>
                                  <a:lnTo>
                                    <a:pt x="13" y="2"/>
                                  </a:lnTo>
                                  <a:lnTo>
                                    <a:pt x="16" y="1"/>
                                  </a:lnTo>
                                  <a:lnTo>
                                    <a:pt x="19" y="0"/>
                                  </a:lnTo>
                                  <a:lnTo>
                                    <a:pt x="22" y="0"/>
                                  </a:lnTo>
                                  <a:lnTo>
                                    <a:pt x="22" y="16"/>
                                  </a:lnTo>
                                  <a:lnTo>
                                    <a:pt x="22" y="31"/>
                                  </a:lnTo>
                                  <a:lnTo>
                                    <a:pt x="22" y="47"/>
                                  </a:lnTo>
                                  <a:lnTo>
                                    <a:pt x="22" y="63"/>
                                  </a:lnTo>
                                  <a:lnTo>
                                    <a:pt x="22" y="79"/>
                                  </a:lnTo>
                                  <a:lnTo>
                                    <a:pt x="22" y="94"/>
                                  </a:lnTo>
                                  <a:lnTo>
                                    <a:pt x="22" y="110"/>
                                  </a:lnTo>
                                  <a:lnTo>
                                    <a:pt x="23" y="126"/>
                                  </a:lnTo>
                                  <a:lnTo>
                                    <a:pt x="23" y="142"/>
                                  </a:lnTo>
                                  <a:lnTo>
                                    <a:pt x="23" y="158"/>
                                  </a:lnTo>
                                  <a:lnTo>
                                    <a:pt x="23" y="174"/>
                                  </a:lnTo>
                                  <a:lnTo>
                                    <a:pt x="23" y="190"/>
                                  </a:lnTo>
                                  <a:lnTo>
                                    <a:pt x="23" y="206"/>
                                  </a:lnTo>
                                  <a:lnTo>
                                    <a:pt x="24" y="221"/>
                                  </a:lnTo>
                                  <a:lnTo>
                                    <a:pt x="24" y="237"/>
                                  </a:lnTo>
                                  <a:lnTo>
                                    <a:pt x="24" y="253"/>
                                  </a:lnTo>
                                  <a:lnTo>
                                    <a:pt x="24" y="269"/>
                                  </a:lnTo>
                                  <a:lnTo>
                                    <a:pt x="24" y="285"/>
                                  </a:lnTo>
                                  <a:lnTo>
                                    <a:pt x="24" y="301"/>
                                  </a:lnTo>
                                  <a:lnTo>
                                    <a:pt x="24" y="318"/>
                                  </a:lnTo>
                                  <a:lnTo>
                                    <a:pt x="24" y="334"/>
                                  </a:lnTo>
                                  <a:lnTo>
                                    <a:pt x="25" y="350"/>
                                  </a:lnTo>
                                  <a:lnTo>
                                    <a:pt x="25" y="366"/>
                                  </a:lnTo>
                                  <a:lnTo>
                                    <a:pt x="25" y="383"/>
                                  </a:lnTo>
                                  <a:lnTo>
                                    <a:pt x="25" y="399"/>
                                  </a:lnTo>
                                  <a:lnTo>
                                    <a:pt x="25" y="415"/>
                                  </a:lnTo>
                                  <a:lnTo>
                                    <a:pt x="25" y="431"/>
                                  </a:lnTo>
                                  <a:lnTo>
                                    <a:pt x="25" y="448"/>
                                  </a:lnTo>
                                  <a:lnTo>
                                    <a:pt x="25" y="464"/>
                                  </a:lnTo>
                                  <a:lnTo>
                                    <a:pt x="26" y="480"/>
                                  </a:lnTo>
                                  <a:lnTo>
                                    <a:pt x="26" y="497"/>
                                  </a:lnTo>
                                  <a:lnTo>
                                    <a:pt x="26" y="513"/>
                                  </a:lnTo>
                                  <a:lnTo>
                                    <a:pt x="23" y="513"/>
                                  </a:lnTo>
                                  <a:lnTo>
                                    <a:pt x="20" y="513"/>
                                  </a:lnTo>
                                  <a:lnTo>
                                    <a:pt x="18" y="513"/>
                                  </a:lnTo>
                                  <a:lnTo>
                                    <a:pt x="15" y="513"/>
                                  </a:lnTo>
                                  <a:lnTo>
                                    <a:pt x="12" y="513"/>
                                  </a:lnTo>
                                  <a:lnTo>
                                    <a:pt x="9" y="513"/>
                                  </a:lnTo>
                                  <a:lnTo>
                                    <a:pt x="7" y="513"/>
                                  </a:lnTo>
                                  <a:lnTo>
                                    <a:pt x="4" y="513"/>
                                  </a:lnTo>
                                  <a:lnTo>
                                    <a:pt x="4" y="496"/>
                                  </a:lnTo>
                                  <a:lnTo>
                                    <a:pt x="4" y="480"/>
                                  </a:lnTo>
                                  <a:lnTo>
                                    <a:pt x="4" y="464"/>
                                  </a:lnTo>
                                  <a:lnTo>
                                    <a:pt x="4" y="448"/>
                                  </a:lnTo>
                                  <a:lnTo>
                                    <a:pt x="3" y="432"/>
                                  </a:lnTo>
                                  <a:lnTo>
                                    <a:pt x="3" y="416"/>
                                  </a:lnTo>
                                  <a:lnTo>
                                    <a:pt x="3" y="399"/>
                                  </a:lnTo>
                                  <a:lnTo>
                                    <a:pt x="3" y="384"/>
                                  </a:lnTo>
                                  <a:lnTo>
                                    <a:pt x="3" y="367"/>
                                  </a:lnTo>
                                  <a:lnTo>
                                    <a:pt x="3" y="351"/>
                                  </a:lnTo>
                                  <a:lnTo>
                                    <a:pt x="3" y="335"/>
                                  </a:lnTo>
                                  <a:lnTo>
                                    <a:pt x="3" y="320"/>
                                  </a:lnTo>
                                  <a:lnTo>
                                    <a:pt x="2" y="304"/>
                                  </a:lnTo>
                                  <a:lnTo>
                                    <a:pt x="2" y="288"/>
                                  </a:lnTo>
                                  <a:lnTo>
                                    <a:pt x="2" y="272"/>
                                  </a:lnTo>
                                  <a:lnTo>
                                    <a:pt x="2" y="256"/>
                                  </a:lnTo>
                                  <a:lnTo>
                                    <a:pt x="2" y="240"/>
                                  </a:lnTo>
                                  <a:lnTo>
                                    <a:pt x="2" y="224"/>
                                  </a:lnTo>
                                  <a:lnTo>
                                    <a:pt x="1" y="209"/>
                                  </a:lnTo>
                                  <a:lnTo>
                                    <a:pt x="1" y="193"/>
                                  </a:lnTo>
                                  <a:lnTo>
                                    <a:pt x="1" y="177"/>
                                  </a:lnTo>
                                  <a:lnTo>
                                    <a:pt x="1" y="161"/>
                                  </a:lnTo>
                                  <a:lnTo>
                                    <a:pt x="1" y="146"/>
                                  </a:lnTo>
                                  <a:lnTo>
                                    <a:pt x="1" y="130"/>
                                  </a:lnTo>
                                  <a:lnTo>
                                    <a:pt x="1" y="114"/>
                                  </a:lnTo>
                                  <a:lnTo>
                                    <a:pt x="1" y="99"/>
                                  </a:lnTo>
                                  <a:lnTo>
                                    <a:pt x="0" y="83"/>
                                  </a:lnTo>
                                  <a:lnTo>
                                    <a:pt x="0" y="67"/>
                                  </a:lnTo>
                                  <a:lnTo>
                                    <a:pt x="0" y="52"/>
                                  </a:lnTo>
                                  <a:lnTo>
                                    <a:pt x="0" y="36"/>
                                  </a:lnTo>
                                  <a:lnTo>
                                    <a:pt x="0" y="21"/>
                                  </a:lnTo>
                                  <a:lnTo>
                                    <a:pt x="0" y="5"/>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1" name="Freeform 3865"/>
                          <wps:cNvSpPr>
                            <a:spLocks/>
                          </wps:cNvSpPr>
                          <wps:spPr bwMode="auto">
                            <a:xfrm>
                              <a:off x="1840" y="846"/>
                              <a:ext cx="30" cy="527"/>
                            </a:xfrm>
                            <a:custGeom>
                              <a:avLst/>
                              <a:gdLst>
                                <a:gd name="T0" fmla="*/ 3 w 30"/>
                                <a:gd name="T1" fmla="*/ 4 h 527"/>
                                <a:gd name="T2" fmla="*/ 9 w 30"/>
                                <a:gd name="T3" fmla="*/ 3 h 527"/>
                                <a:gd name="T4" fmla="*/ 14 w 30"/>
                                <a:gd name="T5" fmla="*/ 2 h 527"/>
                                <a:gd name="T6" fmla="*/ 20 w 30"/>
                                <a:gd name="T7" fmla="*/ 0 h 527"/>
                                <a:gd name="T8" fmla="*/ 23 w 30"/>
                                <a:gd name="T9" fmla="*/ 16 h 527"/>
                                <a:gd name="T10" fmla="*/ 24 w 30"/>
                                <a:gd name="T11" fmla="*/ 48 h 527"/>
                                <a:gd name="T12" fmla="*/ 24 w 30"/>
                                <a:gd name="T13" fmla="*/ 80 h 527"/>
                                <a:gd name="T14" fmla="*/ 25 w 30"/>
                                <a:gd name="T15" fmla="*/ 113 h 527"/>
                                <a:gd name="T16" fmla="*/ 25 w 30"/>
                                <a:gd name="T17" fmla="*/ 146 h 527"/>
                                <a:gd name="T18" fmla="*/ 25 w 30"/>
                                <a:gd name="T19" fmla="*/ 178 h 527"/>
                                <a:gd name="T20" fmla="*/ 25 w 30"/>
                                <a:gd name="T21" fmla="*/ 211 h 527"/>
                                <a:gd name="T22" fmla="*/ 26 w 30"/>
                                <a:gd name="T23" fmla="*/ 243 h 527"/>
                                <a:gd name="T24" fmla="*/ 26 w 30"/>
                                <a:gd name="T25" fmla="*/ 276 h 527"/>
                                <a:gd name="T26" fmla="*/ 27 w 30"/>
                                <a:gd name="T27" fmla="*/ 310 h 527"/>
                                <a:gd name="T28" fmla="*/ 27 w 30"/>
                                <a:gd name="T29" fmla="*/ 343 h 527"/>
                                <a:gd name="T30" fmla="*/ 28 w 30"/>
                                <a:gd name="T31" fmla="*/ 376 h 527"/>
                                <a:gd name="T32" fmla="*/ 28 w 30"/>
                                <a:gd name="T33" fmla="*/ 410 h 527"/>
                                <a:gd name="T34" fmla="*/ 28 w 30"/>
                                <a:gd name="T35" fmla="*/ 443 h 527"/>
                                <a:gd name="T36" fmla="*/ 29 w 30"/>
                                <a:gd name="T37" fmla="*/ 476 h 527"/>
                                <a:gd name="T38" fmla="*/ 29 w 30"/>
                                <a:gd name="T39" fmla="*/ 510 h 527"/>
                                <a:gd name="T40" fmla="*/ 26 w 30"/>
                                <a:gd name="T41" fmla="*/ 527 h 527"/>
                                <a:gd name="T42" fmla="*/ 20 w 30"/>
                                <a:gd name="T43" fmla="*/ 527 h 527"/>
                                <a:gd name="T44" fmla="*/ 14 w 30"/>
                                <a:gd name="T45" fmla="*/ 527 h 527"/>
                                <a:gd name="T46" fmla="*/ 8 w 30"/>
                                <a:gd name="T47" fmla="*/ 527 h 527"/>
                                <a:gd name="T48" fmla="*/ 5 w 30"/>
                                <a:gd name="T49" fmla="*/ 510 h 527"/>
                                <a:gd name="T50" fmla="*/ 5 w 30"/>
                                <a:gd name="T51" fmla="*/ 477 h 527"/>
                                <a:gd name="T52" fmla="*/ 5 w 30"/>
                                <a:gd name="T53" fmla="*/ 443 h 527"/>
                                <a:gd name="T54" fmla="*/ 4 w 30"/>
                                <a:gd name="T55" fmla="*/ 411 h 527"/>
                                <a:gd name="T56" fmla="*/ 4 w 30"/>
                                <a:gd name="T57" fmla="*/ 378 h 527"/>
                                <a:gd name="T58" fmla="*/ 4 w 30"/>
                                <a:gd name="T59" fmla="*/ 345 h 527"/>
                                <a:gd name="T60" fmla="*/ 3 w 30"/>
                                <a:gd name="T61" fmla="*/ 312 h 527"/>
                                <a:gd name="T62" fmla="*/ 3 w 30"/>
                                <a:gd name="T63" fmla="*/ 279 h 527"/>
                                <a:gd name="T64" fmla="*/ 3 w 30"/>
                                <a:gd name="T65" fmla="*/ 247 h 527"/>
                                <a:gd name="T66" fmla="*/ 2 w 30"/>
                                <a:gd name="T67" fmla="*/ 214 h 527"/>
                                <a:gd name="T68" fmla="*/ 2 w 30"/>
                                <a:gd name="T69" fmla="*/ 182 h 527"/>
                                <a:gd name="T70" fmla="*/ 2 w 30"/>
                                <a:gd name="T71" fmla="*/ 149 h 527"/>
                                <a:gd name="T72" fmla="*/ 1 w 30"/>
                                <a:gd name="T73" fmla="*/ 117 h 527"/>
                                <a:gd name="T74" fmla="*/ 1 w 30"/>
                                <a:gd name="T75" fmla="*/ 85 h 527"/>
                                <a:gd name="T76" fmla="*/ 1 w 30"/>
                                <a:gd name="T77" fmla="*/ 53 h 527"/>
                                <a:gd name="T78" fmla="*/ 0 w 30"/>
                                <a:gd name="T79" fmla="*/ 21 h 5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30" h="527">
                                  <a:moveTo>
                                    <a:pt x="0" y="5"/>
                                  </a:moveTo>
                                  <a:lnTo>
                                    <a:pt x="3" y="4"/>
                                  </a:lnTo>
                                  <a:lnTo>
                                    <a:pt x="6" y="4"/>
                                  </a:lnTo>
                                  <a:lnTo>
                                    <a:pt x="9" y="3"/>
                                  </a:lnTo>
                                  <a:lnTo>
                                    <a:pt x="12" y="3"/>
                                  </a:lnTo>
                                  <a:lnTo>
                                    <a:pt x="14" y="2"/>
                                  </a:lnTo>
                                  <a:lnTo>
                                    <a:pt x="17" y="1"/>
                                  </a:lnTo>
                                  <a:lnTo>
                                    <a:pt x="20" y="0"/>
                                  </a:lnTo>
                                  <a:lnTo>
                                    <a:pt x="23" y="0"/>
                                  </a:lnTo>
                                  <a:lnTo>
                                    <a:pt x="23" y="16"/>
                                  </a:lnTo>
                                  <a:lnTo>
                                    <a:pt x="24" y="32"/>
                                  </a:lnTo>
                                  <a:lnTo>
                                    <a:pt x="24" y="48"/>
                                  </a:lnTo>
                                  <a:lnTo>
                                    <a:pt x="24" y="64"/>
                                  </a:lnTo>
                                  <a:lnTo>
                                    <a:pt x="24" y="80"/>
                                  </a:lnTo>
                                  <a:lnTo>
                                    <a:pt x="24" y="96"/>
                                  </a:lnTo>
                                  <a:lnTo>
                                    <a:pt x="25" y="113"/>
                                  </a:lnTo>
                                  <a:lnTo>
                                    <a:pt x="25" y="130"/>
                                  </a:lnTo>
                                  <a:lnTo>
                                    <a:pt x="25" y="146"/>
                                  </a:lnTo>
                                  <a:lnTo>
                                    <a:pt x="25" y="162"/>
                                  </a:lnTo>
                                  <a:lnTo>
                                    <a:pt x="25" y="178"/>
                                  </a:lnTo>
                                  <a:lnTo>
                                    <a:pt x="25" y="195"/>
                                  </a:lnTo>
                                  <a:lnTo>
                                    <a:pt x="25" y="211"/>
                                  </a:lnTo>
                                  <a:lnTo>
                                    <a:pt x="26" y="227"/>
                                  </a:lnTo>
                                  <a:lnTo>
                                    <a:pt x="26" y="243"/>
                                  </a:lnTo>
                                  <a:lnTo>
                                    <a:pt x="26" y="260"/>
                                  </a:lnTo>
                                  <a:lnTo>
                                    <a:pt x="26" y="276"/>
                                  </a:lnTo>
                                  <a:lnTo>
                                    <a:pt x="26" y="293"/>
                                  </a:lnTo>
                                  <a:lnTo>
                                    <a:pt x="27" y="310"/>
                                  </a:lnTo>
                                  <a:lnTo>
                                    <a:pt x="27" y="326"/>
                                  </a:lnTo>
                                  <a:lnTo>
                                    <a:pt x="27" y="343"/>
                                  </a:lnTo>
                                  <a:lnTo>
                                    <a:pt x="27" y="360"/>
                                  </a:lnTo>
                                  <a:lnTo>
                                    <a:pt x="28" y="376"/>
                                  </a:lnTo>
                                  <a:lnTo>
                                    <a:pt x="28" y="393"/>
                                  </a:lnTo>
                                  <a:lnTo>
                                    <a:pt x="28" y="410"/>
                                  </a:lnTo>
                                  <a:lnTo>
                                    <a:pt x="28" y="426"/>
                                  </a:lnTo>
                                  <a:lnTo>
                                    <a:pt x="28" y="443"/>
                                  </a:lnTo>
                                  <a:lnTo>
                                    <a:pt x="29" y="460"/>
                                  </a:lnTo>
                                  <a:lnTo>
                                    <a:pt x="29" y="476"/>
                                  </a:lnTo>
                                  <a:lnTo>
                                    <a:pt x="29" y="493"/>
                                  </a:lnTo>
                                  <a:lnTo>
                                    <a:pt x="29" y="510"/>
                                  </a:lnTo>
                                  <a:lnTo>
                                    <a:pt x="30" y="527"/>
                                  </a:lnTo>
                                  <a:lnTo>
                                    <a:pt x="26" y="527"/>
                                  </a:lnTo>
                                  <a:lnTo>
                                    <a:pt x="23" y="527"/>
                                  </a:lnTo>
                                  <a:lnTo>
                                    <a:pt x="20" y="527"/>
                                  </a:lnTo>
                                  <a:lnTo>
                                    <a:pt x="17" y="527"/>
                                  </a:lnTo>
                                  <a:lnTo>
                                    <a:pt x="14" y="527"/>
                                  </a:lnTo>
                                  <a:lnTo>
                                    <a:pt x="11" y="527"/>
                                  </a:lnTo>
                                  <a:lnTo>
                                    <a:pt x="8" y="527"/>
                                  </a:lnTo>
                                  <a:lnTo>
                                    <a:pt x="6" y="527"/>
                                  </a:lnTo>
                                  <a:lnTo>
                                    <a:pt x="5" y="510"/>
                                  </a:lnTo>
                                  <a:lnTo>
                                    <a:pt x="5" y="493"/>
                                  </a:lnTo>
                                  <a:lnTo>
                                    <a:pt x="5" y="477"/>
                                  </a:lnTo>
                                  <a:lnTo>
                                    <a:pt x="5" y="460"/>
                                  </a:lnTo>
                                  <a:lnTo>
                                    <a:pt x="5" y="443"/>
                                  </a:lnTo>
                                  <a:lnTo>
                                    <a:pt x="4" y="427"/>
                                  </a:lnTo>
                                  <a:lnTo>
                                    <a:pt x="4" y="411"/>
                                  </a:lnTo>
                                  <a:lnTo>
                                    <a:pt x="4" y="394"/>
                                  </a:lnTo>
                                  <a:lnTo>
                                    <a:pt x="4" y="378"/>
                                  </a:lnTo>
                                  <a:lnTo>
                                    <a:pt x="4" y="361"/>
                                  </a:lnTo>
                                  <a:lnTo>
                                    <a:pt x="4" y="345"/>
                                  </a:lnTo>
                                  <a:lnTo>
                                    <a:pt x="4" y="328"/>
                                  </a:lnTo>
                                  <a:lnTo>
                                    <a:pt x="3" y="312"/>
                                  </a:lnTo>
                                  <a:lnTo>
                                    <a:pt x="3" y="295"/>
                                  </a:lnTo>
                                  <a:lnTo>
                                    <a:pt x="3" y="279"/>
                                  </a:lnTo>
                                  <a:lnTo>
                                    <a:pt x="3" y="263"/>
                                  </a:lnTo>
                                  <a:lnTo>
                                    <a:pt x="3" y="247"/>
                                  </a:lnTo>
                                  <a:lnTo>
                                    <a:pt x="3" y="230"/>
                                  </a:lnTo>
                                  <a:lnTo>
                                    <a:pt x="2" y="214"/>
                                  </a:lnTo>
                                  <a:lnTo>
                                    <a:pt x="2" y="198"/>
                                  </a:lnTo>
                                  <a:lnTo>
                                    <a:pt x="2" y="182"/>
                                  </a:lnTo>
                                  <a:lnTo>
                                    <a:pt x="2" y="166"/>
                                  </a:lnTo>
                                  <a:lnTo>
                                    <a:pt x="2" y="149"/>
                                  </a:lnTo>
                                  <a:lnTo>
                                    <a:pt x="2" y="133"/>
                                  </a:lnTo>
                                  <a:lnTo>
                                    <a:pt x="1" y="117"/>
                                  </a:lnTo>
                                  <a:lnTo>
                                    <a:pt x="1" y="101"/>
                                  </a:lnTo>
                                  <a:lnTo>
                                    <a:pt x="1" y="85"/>
                                  </a:lnTo>
                                  <a:lnTo>
                                    <a:pt x="1" y="69"/>
                                  </a:lnTo>
                                  <a:lnTo>
                                    <a:pt x="1" y="53"/>
                                  </a:lnTo>
                                  <a:lnTo>
                                    <a:pt x="0" y="37"/>
                                  </a:lnTo>
                                  <a:lnTo>
                                    <a:pt x="0" y="21"/>
                                  </a:lnTo>
                                  <a:lnTo>
                                    <a:pt x="0" y="5"/>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2" name="Freeform 3866"/>
                          <wps:cNvSpPr>
                            <a:spLocks/>
                          </wps:cNvSpPr>
                          <wps:spPr bwMode="auto">
                            <a:xfrm>
                              <a:off x="1898" y="832"/>
                              <a:ext cx="32" cy="542"/>
                            </a:xfrm>
                            <a:custGeom>
                              <a:avLst/>
                              <a:gdLst>
                                <a:gd name="T0" fmla="*/ 3 w 32"/>
                                <a:gd name="T1" fmla="*/ 5 h 542"/>
                                <a:gd name="T2" fmla="*/ 9 w 32"/>
                                <a:gd name="T3" fmla="*/ 3 h 542"/>
                                <a:gd name="T4" fmla="*/ 15 w 32"/>
                                <a:gd name="T5" fmla="*/ 2 h 542"/>
                                <a:gd name="T6" fmla="*/ 21 w 32"/>
                                <a:gd name="T7" fmla="*/ 0 h 542"/>
                                <a:gd name="T8" fmla="*/ 24 w 32"/>
                                <a:gd name="T9" fmla="*/ 16 h 542"/>
                                <a:gd name="T10" fmla="*/ 25 w 32"/>
                                <a:gd name="T11" fmla="*/ 49 h 542"/>
                                <a:gd name="T12" fmla="*/ 25 w 32"/>
                                <a:gd name="T13" fmla="*/ 83 h 542"/>
                                <a:gd name="T14" fmla="*/ 26 w 32"/>
                                <a:gd name="T15" fmla="*/ 116 h 542"/>
                                <a:gd name="T16" fmla="*/ 26 w 32"/>
                                <a:gd name="T17" fmla="*/ 150 h 542"/>
                                <a:gd name="T18" fmla="*/ 26 w 32"/>
                                <a:gd name="T19" fmla="*/ 183 h 542"/>
                                <a:gd name="T20" fmla="*/ 27 w 32"/>
                                <a:gd name="T21" fmla="*/ 217 h 542"/>
                                <a:gd name="T22" fmla="*/ 28 w 32"/>
                                <a:gd name="T23" fmla="*/ 251 h 542"/>
                                <a:gd name="T24" fmla="*/ 28 w 32"/>
                                <a:gd name="T25" fmla="*/ 285 h 542"/>
                                <a:gd name="T26" fmla="*/ 28 w 32"/>
                                <a:gd name="T27" fmla="*/ 319 h 542"/>
                                <a:gd name="T28" fmla="*/ 29 w 32"/>
                                <a:gd name="T29" fmla="*/ 353 h 542"/>
                                <a:gd name="T30" fmla="*/ 29 w 32"/>
                                <a:gd name="T31" fmla="*/ 387 h 542"/>
                                <a:gd name="T32" fmla="*/ 30 w 32"/>
                                <a:gd name="T33" fmla="*/ 421 h 542"/>
                                <a:gd name="T34" fmla="*/ 30 w 32"/>
                                <a:gd name="T35" fmla="*/ 455 h 542"/>
                                <a:gd name="T36" fmla="*/ 31 w 32"/>
                                <a:gd name="T37" fmla="*/ 490 h 542"/>
                                <a:gd name="T38" fmla="*/ 31 w 32"/>
                                <a:gd name="T39" fmla="*/ 524 h 542"/>
                                <a:gd name="T40" fmla="*/ 29 w 32"/>
                                <a:gd name="T41" fmla="*/ 542 h 542"/>
                                <a:gd name="T42" fmla="*/ 22 w 32"/>
                                <a:gd name="T43" fmla="*/ 542 h 542"/>
                                <a:gd name="T44" fmla="*/ 16 w 32"/>
                                <a:gd name="T45" fmla="*/ 542 h 542"/>
                                <a:gd name="T46" fmla="*/ 10 w 32"/>
                                <a:gd name="T47" fmla="*/ 542 h 542"/>
                                <a:gd name="T48" fmla="*/ 6 w 32"/>
                                <a:gd name="T49" fmla="*/ 524 h 542"/>
                                <a:gd name="T50" fmla="*/ 6 w 32"/>
                                <a:gd name="T51" fmla="*/ 490 h 542"/>
                                <a:gd name="T52" fmla="*/ 5 w 32"/>
                                <a:gd name="T53" fmla="*/ 456 h 542"/>
                                <a:gd name="T54" fmla="*/ 5 w 32"/>
                                <a:gd name="T55" fmla="*/ 422 h 542"/>
                                <a:gd name="T56" fmla="*/ 4 w 32"/>
                                <a:gd name="T57" fmla="*/ 388 h 542"/>
                                <a:gd name="T58" fmla="*/ 4 w 32"/>
                                <a:gd name="T59" fmla="*/ 354 h 542"/>
                                <a:gd name="T60" fmla="*/ 4 w 32"/>
                                <a:gd name="T61" fmla="*/ 320 h 542"/>
                                <a:gd name="T62" fmla="*/ 3 w 32"/>
                                <a:gd name="T63" fmla="*/ 287 h 542"/>
                                <a:gd name="T64" fmla="*/ 3 w 32"/>
                                <a:gd name="T65" fmla="*/ 253 h 542"/>
                                <a:gd name="T66" fmla="*/ 2 w 32"/>
                                <a:gd name="T67" fmla="*/ 220 h 542"/>
                                <a:gd name="T68" fmla="*/ 2 w 32"/>
                                <a:gd name="T69" fmla="*/ 187 h 542"/>
                                <a:gd name="T70" fmla="*/ 1 w 32"/>
                                <a:gd name="T71" fmla="*/ 154 h 542"/>
                                <a:gd name="T72" fmla="*/ 1 w 32"/>
                                <a:gd name="T73" fmla="*/ 121 h 542"/>
                                <a:gd name="T74" fmla="*/ 1 w 32"/>
                                <a:gd name="T75" fmla="*/ 88 h 542"/>
                                <a:gd name="T76" fmla="*/ 0 w 32"/>
                                <a:gd name="T77" fmla="*/ 55 h 542"/>
                                <a:gd name="T78" fmla="*/ 0 w 32"/>
                                <a:gd name="T79" fmla="*/ 22 h 5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32" h="542">
                                  <a:moveTo>
                                    <a:pt x="0" y="6"/>
                                  </a:moveTo>
                                  <a:lnTo>
                                    <a:pt x="3" y="5"/>
                                  </a:lnTo>
                                  <a:lnTo>
                                    <a:pt x="6" y="4"/>
                                  </a:lnTo>
                                  <a:lnTo>
                                    <a:pt x="9" y="3"/>
                                  </a:lnTo>
                                  <a:lnTo>
                                    <a:pt x="12" y="3"/>
                                  </a:lnTo>
                                  <a:lnTo>
                                    <a:pt x="15" y="2"/>
                                  </a:lnTo>
                                  <a:lnTo>
                                    <a:pt x="18" y="1"/>
                                  </a:lnTo>
                                  <a:lnTo>
                                    <a:pt x="21" y="0"/>
                                  </a:lnTo>
                                  <a:lnTo>
                                    <a:pt x="24" y="0"/>
                                  </a:lnTo>
                                  <a:lnTo>
                                    <a:pt x="24" y="16"/>
                                  </a:lnTo>
                                  <a:lnTo>
                                    <a:pt x="25" y="33"/>
                                  </a:lnTo>
                                  <a:lnTo>
                                    <a:pt x="25" y="49"/>
                                  </a:lnTo>
                                  <a:lnTo>
                                    <a:pt x="25" y="66"/>
                                  </a:lnTo>
                                  <a:lnTo>
                                    <a:pt x="25" y="83"/>
                                  </a:lnTo>
                                  <a:lnTo>
                                    <a:pt x="25" y="99"/>
                                  </a:lnTo>
                                  <a:lnTo>
                                    <a:pt x="26" y="116"/>
                                  </a:lnTo>
                                  <a:lnTo>
                                    <a:pt x="26" y="133"/>
                                  </a:lnTo>
                                  <a:lnTo>
                                    <a:pt x="26" y="150"/>
                                  </a:lnTo>
                                  <a:lnTo>
                                    <a:pt x="26" y="166"/>
                                  </a:lnTo>
                                  <a:lnTo>
                                    <a:pt x="26" y="183"/>
                                  </a:lnTo>
                                  <a:lnTo>
                                    <a:pt x="27" y="200"/>
                                  </a:lnTo>
                                  <a:lnTo>
                                    <a:pt x="27" y="217"/>
                                  </a:lnTo>
                                  <a:lnTo>
                                    <a:pt x="27" y="234"/>
                                  </a:lnTo>
                                  <a:lnTo>
                                    <a:pt x="28" y="251"/>
                                  </a:lnTo>
                                  <a:lnTo>
                                    <a:pt x="28" y="268"/>
                                  </a:lnTo>
                                  <a:lnTo>
                                    <a:pt x="28" y="285"/>
                                  </a:lnTo>
                                  <a:lnTo>
                                    <a:pt x="28" y="302"/>
                                  </a:lnTo>
                                  <a:lnTo>
                                    <a:pt x="28" y="319"/>
                                  </a:lnTo>
                                  <a:lnTo>
                                    <a:pt x="29" y="336"/>
                                  </a:lnTo>
                                  <a:lnTo>
                                    <a:pt x="29" y="353"/>
                                  </a:lnTo>
                                  <a:lnTo>
                                    <a:pt x="29" y="370"/>
                                  </a:lnTo>
                                  <a:lnTo>
                                    <a:pt x="29" y="387"/>
                                  </a:lnTo>
                                  <a:lnTo>
                                    <a:pt x="30" y="404"/>
                                  </a:lnTo>
                                  <a:lnTo>
                                    <a:pt x="30" y="421"/>
                                  </a:lnTo>
                                  <a:lnTo>
                                    <a:pt x="30" y="438"/>
                                  </a:lnTo>
                                  <a:lnTo>
                                    <a:pt x="30" y="455"/>
                                  </a:lnTo>
                                  <a:lnTo>
                                    <a:pt x="31" y="473"/>
                                  </a:lnTo>
                                  <a:lnTo>
                                    <a:pt x="31" y="490"/>
                                  </a:lnTo>
                                  <a:lnTo>
                                    <a:pt x="31" y="507"/>
                                  </a:lnTo>
                                  <a:lnTo>
                                    <a:pt x="31" y="524"/>
                                  </a:lnTo>
                                  <a:lnTo>
                                    <a:pt x="32" y="542"/>
                                  </a:lnTo>
                                  <a:lnTo>
                                    <a:pt x="29" y="542"/>
                                  </a:lnTo>
                                  <a:lnTo>
                                    <a:pt x="25" y="542"/>
                                  </a:lnTo>
                                  <a:lnTo>
                                    <a:pt x="22" y="542"/>
                                  </a:lnTo>
                                  <a:lnTo>
                                    <a:pt x="19" y="542"/>
                                  </a:lnTo>
                                  <a:lnTo>
                                    <a:pt x="16" y="542"/>
                                  </a:lnTo>
                                  <a:lnTo>
                                    <a:pt x="13" y="542"/>
                                  </a:lnTo>
                                  <a:lnTo>
                                    <a:pt x="10" y="542"/>
                                  </a:lnTo>
                                  <a:lnTo>
                                    <a:pt x="7" y="542"/>
                                  </a:lnTo>
                                  <a:lnTo>
                                    <a:pt x="6" y="524"/>
                                  </a:lnTo>
                                  <a:lnTo>
                                    <a:pt x="6" y="507"/>
                                  </a:lnTo>
                                  <a:lnTo>
                                    <a:pt x="6" y="490"/>
                                  </a:lnTo>
                                  <a:lnTo>
                                    <a:pt x="6" y="473"/>
                                  </a:lnTo>
                                  <a:lnTo>
                                    <a:pt x="5" y="456"/>
                                  </a:lnTo>
                                  <a:lnTo>
                                    <a:pt x="5" y="439"/>
                                  </a:lnTo>
                                  <a:lnTo>
                                    <a:pt x="5" y="422"/>
                                  </a:lnTo>
                                  <a:lnTo>
                                    <a:pt x="5" y="405"/>
                                  </a:lnTo>
                                  <a:lnTo>
                                    <a:pt x="4" y="388"/>
                                  </a:lnTo>
                                  <a:lnTo>
                                    <a:pt x="4" y="371"/>
                                  </a:lnTo>
                                  <a:lnTo>
                                    <a:pt x="4" y="354"/>
                                  </a:lnTo>
                                  <a:lnTo>
                                    <a:pt x="4" y="337"/>
                                  </a:lnTo>
                                  <a:lnTo>
                                    <a:pt x="4" y="320"/>
                                  </a:lnTo>
                                  <a:lnTo>
                                    <a:pt x="3" y="304"/>
                                  </a:lnTo>
                                  <a:lnTo>
                                    <a:pt x="3" y="287"/>
                                  </a:lnTo>
                                  <a:lnTo>
                                    <a:pt x="3" y="270"/>
                                  </a:lnTo>
                                  <a:lnTo>
                                    <a:pt x="3" y="253"/>
                                  </a:lnTo>
                                  <a:lnTo>
                                    <a:pt x="2" y="237"/>
                                  </a:lnTo>
                                  <a:lnTo>
                                    <a:pt x="2" y="220"/>
                                  </a:lnTo>
                                  <a:lnTo>
                                    <a:pt x="2" y="204"/>
                                  </a:lnTo>
                                  <a:lnTo>
                                    <a:pt x="2" y="187"/>
                                  </a:lnTo>
                                  <a:lnTo>
                                    <a:pt x="2" y="170"/>
                                  </a:lnTo>
                                  <a:lnTo>
                                    <a:pt x="1" y="154"/>
                                  </a:lnTo>
                                  <a:lnTo>
                                    <a:pt x="1" y="137"/>
                                  </a:lnTo>
                                  <a:lnTo>
                                    <a:pt x="1" y="121"/>
                                  </a:lnTo>
                                  <a:lnTo>
                                    <a:pt x="1" y="104"/>
                                  </a:lnTo>
                                  <a:lnTo>
                                    <a:pt x="1" y="88"/>
                                  </a:lnTo>
                                  <a:lnTo>
                                    <a:pt x="0" y="71"/>
                                  </a:lnTo>
                                  <a:lnTo>
                                    <a:pt x="0" y="55"/>
                                  </a:lnTo>
                                  <a:lnTo>
                                    <a:pt x="0" y="38"/>
                                  </a:lnTo>
                                  <a:lnTo>
                                    <a:pt x="0" y="22"/>
                                  </a:lnTo>
                                  <a:lnTo>
                                    <a:pt x="0" y="6"/>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3" name="Freeform 3867"/>
                          <wps:cNvSpPr>
                            <a:spLocks/>
                          </wps:cNvSpPr>
                          <wps:spPr bwMode="auto">
                            <a:xfrm>
                              <a:off x="1959" y="817"/>
                              <a:ext cx="34" cy="558"/>
                            </a:xfrm>
                            <a:custGeom>
                              <a:avLst/>
                              <a:gdLst>
                                <a:gd name="T0" fmla="*/ 3 w 34"/>
                                <a:gd name="T1" fmla="*/ 5 h 558"/>
                                <a:gd name="T2" fmla="*/ 9 w 34"/>
                                <a:gd name="T3" fmla="*/ 3 h 558"/>
                                <a:gd name="T4" fmla="*/ 15 w 34"/>
                                <a:gd name="T5" fmla="*/ 2 h 558"/>
                                <a:gd name="T6" fmla="*/ 22 w 34"/>
                                <a:gd name="T7" fmla="*/ 0 h 558"/>
                                <a:gd name="T8" fmla="*/ 25 w 34"/>
                                <a:gd name="T9" fmla="*/ 17 h 558"/>
                                <a:gd name="T10" fmla="*/ 26 w 34"/>
                                <a:gd name="T11" fmla="*/ 51 h 558"/>
                                <a:gd name="T12" fmla="*/ 26 w 34"/>
                                <a:gd name="T13" fmla="*/ 85 h 558"/>
                                <a:gd name="T14" fmla="*/ 27 w 34"/>
                                <a:gd name="T15" fmla="*/ 120 h 558"/>
                                <a:gd name="T16" fmla="*/ 27 w 34"/>
                                <a:gd name="T17" fmla="*/ 154 h 558"/>
                                <a:gd name="T18" fmla="*/ 28 w 34"/>
                                <a:gd name="T19" fmla="*/ 188 h 558"/>
                                <a:gd name="T20" fmla="*/ 29 w 34"/>
                                <a:gd name="T21" fmla="*/ 223 h 558"/>
                                <a:gd name="T22" fmla="*/ 29 w 34"/>
                                <a:gd name="T23" fmla="*/ 258 h 558"/>
                                <a:gd name="T24" fmla="*/ 30 w 34"/>
                                <a:gd name="T25" fmla="*/ 293 h 558"/>
                                <a:gd name="T26" fmla="*/ 30 w 34"/>
                                <a:gd name="T27" fmla="*/ 328 h 558"/>
                                <a:gd name="T28" fmla="*/ 31 w 34"/>
                                <a:gd name="T29" fmla="*/ 363 h 558"/>
                                <a:gd name="T30" fmla="*/ 32 w 34"/>
                                <a:gd name="T31" fmla="*/ 398 h 558"/>
                                <a:gd name="T32" fmla="*/ 32 w 34"/>
                                <a:gd name="T33" fmla="*/ 434 h 558"/>
                                <a:gd name="T34" fmla="*/ 33 w 34"/>
                                <a:gd name="T35" fmla="*/ 469 h 558"/>
                                <a:gd name="T36" fmla="*/ 33 w 34"/>
                                <a:gd name="T37" fmla="*/ 505 h 558"/>
                                <a:gd name="T38" fmla="*/ 34 w 34"/>
                                <a:gd name="T39" fmla="*/ 540 h 558"/>
                                <a:gd name="T40" fmla="*/ 31 w 34"/>
                                <a:gd name="T41" fmla="*/ 558 h 558"/>
                                <a:gd name="T42" fmla="*/ 24 w 34"/>
                                <a:gd name="T43" fmla="*/ 558 h 558"/>
                                <a:gd name="T44" fmla="*/ 18 w 34"/>
                                <a:gd name="T45" fmla="*/ 558 h 558"/>
                                <a:gd name="T46" fmla="*/ 11 w 34"/>
                                <a:gd name="T47" fmla="*/ 558 h 558"/>
                                <a:gd name="T48" fmla="*/ 8 w 34"/>
                                <a:gd name="T49" fmla="*/ 540 h 558"/>
                                <a:gd name="T50" fmla="*/ 7 w 34"/>
                                <a:gd name="T51" fmla="*/ 505 h 558"/>
                                <a:gd name="T52" fmla="*/ 7 w 34"/>
                                <a:gd name="T53" fmla="*/ 469 h 558"/>
                                <a:gd name="T54" fmla="*/ 6 w 34"/>
                                <a:gd name="T55" fmla="*/ 434 h 558"/>
                                <a:gd name="T56" fmla="*/ 6 w 34"/>
                                <a:gd name="T57" fmla="*/ 400 h 558"/>
                                <a:gd name="T58" fmla="*/ 5 w 34"/>
                                <a:gd name="T59" fmla="*/ 365 h 558"/>
                                <a:gd name="T60" fmla="*/ 4 w 34"/>
                                <a:gd name="T61" fmla="*/ 330 h 558"/>
                                <a:gd name="T62" fmla="*/ 4 w 34"/>
                                <a:gd name="T63" fmla="*/ 296 h 558"/>
                                <a:gd name="T64" fmla="*/ 3 w 34"/>
                                <a:gd name="T65" fmla="*/ 261 h 558"/>
                                <a:gd name="T66" fmla="*/ 3 w 34"/>
                                <a:gd name="T67" fmla="*/ 227 h 558"/>
                                <a:gd name="T68" fmla="*/ 2 w 34"/>
                                <a:gd name="T69" fmla="*/ 192 h 558"/>
                                <a:gd name="T70" fmla="*/ 2 w 34"/>
                                <a:gd name="T71" fmla="*/ 158 h 558"/>
                                <a:gd name="T72" fmla="*/ 1 w 34"/>
                                <a:gd name="T73" fmla="*/ 124 h 558"/>
                                <a:gd name="T74" fmla="*/ 1 w 34"/>
                                <a:gd name="T75" fmla="*/ 90 h 558"/>
                                <a:gd name="T76" fmla="*/ 0 w 34"/>
                                <a:gd name="T77" fmla="*/ 56 h 558"/>
                                <a:gd name="T78" fmla="*/ 0 w 34"/>
                                <a:gd name="T79" fmla="*/ 22 h 5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34" h="558">
                                  <a:moveTo>
                                    <a:pt x="0" y="6"/>
                                  </a:moveTo>
                                  <a:lnTo>
                                    <a:pt x="3" y="5"/>
                                  </a:lnTo>
                                  <a:lnTo>
                                    <a:pt x="6" y="4"/>
                                  </a:lnTo>
                                  <a:lnTo>
                                    <a:pt x="9" y="3"/>
                                  </a:lnTo>
                                  <a:lnTo>
                                    <a:pt x="12" y="3"/>
                                  </a:lnTo>
                                  <a:lnTo>
                                    <a:pt x="15" y="2"/>
                                  </a:lnTo>
                                  <a:lnTo>
                                    <a:pt x="18" y="1"/>
                                  </a:lnTo>
                                  <a:lnTo>
                                    <a:pt x="22" y="0"/>
                                  </a:lnTo>
                                  <a:lnTo>
                                    <a:pt x="25" y="0"/>
                                  </a:lnTo>
                                  <a:lnTo>
                                    <a:pt x="25" y="17"/>
                                  </a:lnTo>
                                  <a:lnTo>
                                    <a:pt x="26" y="34"/>
                                  </a:lnTo>
                                  <a:lnTo>
                                    <a:pt x="26" y="51"/>
                                  </a:lnTo>
                                  <a:lnTo>
                                    <a:pt x="26" y="68"/>
                                  </a:lnTo>
                                  <a:lnTo>
                                    <a:pt x="26" y="85"/>
                                  </a:lnTo>
                                  <a:lnTo>
                                    <a:pt x="27" y="103"/>
                                  </a:lnTo>
                                  <a:lnTo>
                                    <a:pt x="27" y="120"/>
                                  </a:lnTo>
                                  <a:lnTo>
                                    <a:pt x="27" y="137"/>
                                  </a:lnTo>
                                  <a:lnTo>
                                    <a:pt x="27" y="154"/>
                                  </a:lnTo>
                                  <a:lnTo>
                                    <a:pt x="28" y="171"/>
                                  </a:lnTo>
                                  <a:lnTo>
                                    <a:pt x="28" y="188"/>
                                  </a:lnTo>
                                  <a:lnTo>
                                    <a:pt x="28" y="206"/>
                                  </a:lnTo>
                                  <a:lnTo>
                                    <a:pt x="29" y="223"/>
                                  </a:lnTo>
                                  <a:lnTo>
                                    <a:pt x="29" y="240"/>
                                  </a:lnTo>
                                  <a:lnTo>
                                    <a:pt x="29" y="258"/>
                                  </a:lnTo>
                                  <a:lnTo>
                                    <a:pt x="30" y="276"/>
                                  </a:lnTo>
                                  <a:lnTo>
                                    <a:pt x="30" y="293"/>
                                  </a:lnTo>
                                  <a:lnTo>
                                    <a:pt x="30" y="310"/>
                                  </a:lnTo>
                                  <a:lnTo>
                                    <a:pt x="30" y="328"/>
                                  </a:lnTo>
                                  <a:lnTo>
                                    <a:pt x="31" y="345"/>
                                  </a:lnTo>
                                  <a:lnTo>
                                    <a:pt x="31" y="363"/>
                                  </a:lnTo>
                                  <a:lnTo>
                                    <a:pt x="31" y="381"/>
                                  </a:lnTo>
                                  <a:lnTo>
                                    <a:pt x="32" y="398"/>
                                  </a:lnTo>
                                  <a:lnTo>
                                    <a:pt x="32" y="416"/>
                                  </a:lnTo>
                                  <a:lnTo>
                                    <a:pt x="32" y="434"/>
                                  </a:lnTo>
                                  <a:lnTo>
                                    <a:pt x="33" y="451"/>
                                  </a:lnTo>
                                  <a:lnTo>
                                    <a:pt x="33" y="469"/>
                                  </a:lnTo>
                                  <a:lnTo>
                                    <a:pt x="33" y="487"/>
                                  </a:lnTo>
                                  <a:lnTo>
                                    <a:pt x="33" y="505"/>
                                  </a:lnTo>
                                  <a:lnTo>
                                    <a:pt x="34" y="522"/>
                                  </a:lnTo>
                                  <a:lnTo>
                                    <a:pt x="34" y="540"/>
                                  </a:lnTo>
                                  <a:lnTo>
                                    <a:pt x="34" y="558"/>
                                  </a:lnTo>
                                  <a:lnTo>
                                    <a:pt x="31" y="558"/>
                                  </a:lnTo>
                                  <a:lnTo>
                                    <a:pt x="28" y="558"/>
                                  </a:lnTo>
                                  <a:lnTo>
                                    <a:pt x="24" y="558"/>
                                  </a:lnTo>
                                  <a:lnTo>
                                    <a:pt x="21" y="558"/>
                                  </a:lnTo>
                                  <a:lnTo>
                                    <a:pt x="18" y="558"/>
                                  </a:lnTo>
                                  <a:lnTo>
                                    <a:pt x="15" y="558"/>
                                  </a:lnTo>
                                  <a:lnTo>
                                    <a:pt x="11" y="558"/>
                                  </a:lnTo>
                                  <a:lnTo>
                                    <a:pt x="8" y="558"/>
                                  </a:lnTo>
                                  <a:lnTo>
                                    <a:pt x="8" y="540"/>
                                  </a:lnTo>
                                  <a:lnTo>
                                    <a:pt x="7" y="522"/>
                                  </a:lnTo>
                                  <a:lnTo>
                                    <a:pt x="7" y="505"/>
                                  </a:lnTo>
                                  <a:lnTo>
                                    <a:pt x="7" y="487"/>
                                  </a:lnTo>
                                  <a:lnTo>
                                    <a:pt x="7" y="469"/>
                                  </a:lnTo>
                                  <a:lnTo>
                                    <a:pt x="6" y="452"/>
                                  </a:lnTo>
                                  <a:lnTo>
                                    <a:pt x="6" y="434"/>
                                  </a:lnTo>
                                  <a:lnTo>
                                    <a:pt x="6" y="417"/>
                                  </a:lnTo>
                                  <a:lnTo>
                                    <a:pt x="6" y="400"/>
                                  </a:lnTo>
                                  <a:lnTo>
                                    <a:pt x="5" y="382"/>
                                  </a:lnTo>
                                  <a:lnTo>
                                    <a:pt x="5" y="365"/>
                                  </a:lnTo>
                                  <a:lnTo>
                                    <a:pt x="5" y="347"/>
                                  </a:lnTo>
                                  <a:lnTo>
                                    <a:pt x="4" y="330"/>
                                  </a:lnTo>
                                  <a:lnTo>
                                    <a:pt x="4" y="313"/>
                                  </a:lnTo>
                                  <a:lnTo>
                                    <a:pt x="4" y="296"/>
                                  </a:lnTo>
                                  <a:lnTo>
                                    <a:pt x="4" y="279"/>
                                  </a:lnTo>
                                  <a:lnTo>
                                    <a:pt x="3" y="261"/>
                                  </a:lnTo>
                                  <a:lnTo>
                                    <a:pt x="3" y="244"/>
                                  </a:lnTo>
                                  <a:lnTo>
                                    <a:pt x="3" y="227"/>
                                  </a:lnTo>
                                  <a:lnTo>
                                    <a:pt x="3" y="210"/>
                                  </a:lnTo>
                                  <a:lnTo>
                                    <a:pt x="2" y="192"/>
                                  </a:lnTo>
                                  <a:lnTo>
                                    <a:pt x="2" y="175"/>
                                  </a:lnTo>
                                  <a:lnTo>
                                    <a:pt x="2" y="158"/>
                                  </a:lnTo>
                                  <a:lnTo>
                                    <a:pt x="2" y="141"/>
                                  </a:lnTo>
                                  <a:lnTo>
                                    <a:pt x="1" y="124"/>
                                  </a:lnTo>
                                  <a:lnTo>
                                    <a:pt x="1" y="107"/>
                                  </a:lnTo>
                                  <a:lnTo>
                                    <a:pt x="1" y="90"/>
                                  </a:lnTo>
                                  <a:lnTo>
                                    <a:pt x="0" y="73"/>
                                  </a:lnTo>
                                  <a:lnTo>
                                    <a:pt x="0" y="56"/>
                                  </a:lnTo>
                                  <a:lnTo>
                                    <a:pt x="0" y="39"/>
                                  </a:lnTo>
                                  <a:lnTo>
                                    <a:pt x="0" y="22"/>
                                  </a:lnTo>
                                  <a:lnTo>
                                    <a:pt x="0" y="6"/>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4" name="Freeform 3868"/>
                          <wps:cNvSpPr>
                            <a:spLocks/>
                          </wps:cNvSpPr>
                          <wps:spPr bwMode="auto">
                            <a:xfrm>
                              <a:off x="1937" y="827"/>
                              <a:ext cx="13" cy="454"/>
                            </a:xfrm>
                            <a:custGeom>
                              <a:avLst/>
                              <a:gdLst>
                                <a:gd name="T0" fmla="*/ 1 w 13"/>
                                <a:gd name="T1" fmla="*/ 1 h 454"/>
                                <a:gd name="T2" fmla="*/ 5 w 13"/>
                                <a:gd name="T3" fmla="*/ 0 h 454"/>
                                <a:gd name="T4" fmla="*/ 6 w 13"/>
                                <a:gd name="T5" fmla="*/ 13 h 454"/>
                                <a:gd name="T6" fmla="*/ 7 w 13"/>
                                <a:gd name="T7" fmla="*/ 41 h 454"/>
                                <a:gd name="T8" fmla="*/ 7 w 13"/>
                                <a:gd name="T9" fmla="*/ 69 h 454"/>
                                <a:gd name="T10" fmla="*/ 8 w 13"/>
                                <a:gd name="T11" fmla="*/ 97 h 454"/>
                                <a:gd name="T12" fmla="*/ 8 w 13"/>
                                <a:gd name="T13" fmla="*/ 125 h 454"/>
                                <a:gd name="T14" fmla="*/ 9 w 13"/>
                                <a:gd name="T15" fmla="*/ 153 h 454"/>
                                <a:gd name="T16" fmla="*/ 9 w 13"/>
                                <a:gd name="T17" fmla="*/ 182 h 454"/>
                                <a:gd name="T18" fmla="*/ 10 w 13"/>
                                <a:gd name="T19" fmla="*/ 210 h 454"/>
                                <a:gd name="T20" fmla="*/ 10 w 13"/>
                                <a:gd name="T21" fmla="*/ 238 h 454"/>
                                <a:gd name="T22" fmla="*/ 10 w 13"/>
                                <a:gd name="T23" fmla="*/ 267 h 454"/>
                                <a:gd name="T24" fmla="*/ 11 w 13"/>
                                <a:gd name="T25" fmla="*/ 295 h 454"/>
                                <a:gd name="T26" fmla="*/ 11 w 13"/>
                                <a:gd name="T27" fmla="*/ 324 h 454"/>
                                <a:gd name="T28" fmla="*/ 12 w 13"/>
                                <a:gd name="T29" fmla="*/ 353 h 454"/>
                                <a:gd name="T30" fmla="*/ 12 w 13"/>
                                <a:gd name="T31" fmla="*/ 381 h 454"/>
                                <a:gd name="T32" fmla="*/ 12 w 13"/>
                                <a:gd name="T33" fmla="*/ 411 h 454"/>
                                <a:gd name="T34" fmla="*/ 13 w 13"/>
                                <a:gd name="T35" fmla="*/ 439 h 454"/>
                                <a:gd name="T36" fmla="*/ 11 w 13"/>
                                <a:gd name="T37" fmla="*/ 454 h 454"/>
                                <a:gd name="T38" fmla="*/ 8 w 13"/>
                                <a:gd name="T39" fmla="*/ 454 h 454"/>
                                <a:gd name="T40" fmla="*/ 6 w 13"/>
                                <a:gd name="T41" fmla="*/ 439 h 454"/>
                                <a:gd name="T42" fmla="*/ 5 w 13"/>
                                <a:gd name="T43" fmla="*/ 411 h 454"/>
                                <a:gd name="T44" fmla="*/ 5 w 13"/>
                                <a:gd name="T45" fmla="*/ 382 h 454"/>
                                <a:gd name="T46" fmla="*/ 5 w 13"/>
                                <a:gd name="T47" fmla="*/ 353 h 454"/>
                                <a:gd name="T48" fmla="*/ 4 w 13"/>
                                <a:gd name="T49" fmla="*/ 325 h 454"/>
                                <a:gd name="T50" fmla="*/ 4 w 13"/>
                                <a:gd name="T51" fmla="*/ 296 h 454"/>
                                <a:gd name="T52" fmla="*/ 3 w 13"/>
                                <a:gd name="T53" fmla="*/ 268 h 454"/>
                                <a:gd name="T54" fmla="*/ 3 w 13"/>
                                <a:gd name="T55" fmla="*/ 239 h 454"/>
                                <a:gd name="T56" fmla="*/ 3 w 13"/>
                                <a:gd name="T57" fmla="*/ 211 h 454"/>
                                <a:gd name="T58" fmla="*/ 2 w 13"/>
                                <a:gd name="T59" fmla="*/ 183 h 454"/>
                                <a:gd name="T60" fmla="*/ 2 w 13"/>
                                <a:gd name="T61" fmla="*/ 155 h 454"/>
                                <a:gd name="T62" fmla="*/ 1 w 13"/>
                                <a:gd name="T63" fmla="*/ 127 h 454"/>
                                <a:gd name="T64" fmla="*/ 1 w 13"/>
                                <a:gd name="T65" fmla="*/ 98 h 454"/>
                                <a:gd name="T66" fmla="*/ 0 w 13"/>
                                <a:gd name="T67" fmla="*/ 70 h 454"/>
                                <a:gd name="T68" fmla="*/ 0 w 13"/>
                                <a:gd name="T69" fmla="*/ 43 h 454"/>
                                <a:gd name="T70" fmla="*/ 0 w 13"/>
                                <a:gd name="T71" fmla="*/ 15 h 4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3" h="454">
                                  <a:moveTo>
                                    <a:pt x="0" y="1"/>
                                  </a:moveTo>
                                  <a:lnTo>
                                    <a:pt x="1" y="1"/>
                                  </a:lnTo>
                                  <a:lnTo>
                                    <a:pt x="3" y="0"/>
                                  </a:lnTo>
                                  <a:lnTo>
                                    <a:pt x="5" y="0"/>
                                  </a:lnTo>
                                  <a:lnTo>
                                    <a:pt x="6" y="0"/>
                                  </a:lnTo>
                                  <a:lnTo>
                                    <a:pt x="6" y="13"/>
                                  </a:lnTo>
                                  <a:lnTo>
                                    <a:pt x="7" y="27"/>
                                  </a:lnTo>
                                  <a:lnTo>
                                    <a:pt x="7" y="41"/>
                                  </a:lnTo>
                                  <a:lnTo>
                                    <a:pt x="7" y="55"/>
                                  </a:lnTo>
                                  <a:lnTo>
                                    <a:pt x="7" y="69"/>
                                  </a:lnTo>
                                  <a:lnTo>
                                    <a:pt x="8" y="83"/>
                                  </a:lnTo>
                                  <a:lnTo>
                                    <a:pt x="8" y="97"/>
                                  </a:lnTo>
                                  <a:lnTo>
                                    <a:pt x="8" y="112"/>
                                  </a:lnTo>
                                  <a:lnTo>
                                    <a:pt x="8" y="125"/>
                                  </a:lnTo>
                                  <a:lnTo>
                                    <a:pt x="8" y="139"/>
                                  </a:lnTo>
                                  <a:lnTo>
                                    <a:pt x="9" y="153"/>
                                  </a:lnTo>
                                  <a:lnTo>
                                    <a:pt x="9" y="168"/>
                                  </a:lnTo>
                                  <a:lnTo>
                                    <a:pt x="9" y="182"/>
                                  </a:lnTo>
                                  <a:lnTo>
                                    <a:pt x="9" y="196"/>
                                  </a:lnTo>
                                  <a:lnTo>
                                    <a:pt x="10" y="210"/>
                                  </a:lnTo>
                                  <a:lnTo>
                                    <a:pt x="10" y="224"/>
                                  </a:lnTo>
                                  <a:lnTo>
                                    <a:pt x="10" y="238"/>
                                  </a:lnTo>
                                  <a:lnTo>
                                    <a:pt x="10" y="253"/>
                                  </a:lnTo>
                                  <a:lnTo>
                                    <a:pt x="10" y="267"/>
                                  </a:lnTo>
                                  <a:lnTo>
                                    <a:pt x="11" y="281"/>
                                  </a:lnTo>
                                  <a:lnTo>
                                    <a:pt x="11" y="295"/>
                                  </a:lnTo>
                                  <a:lnTo>
                                    <a:pt x="11" y="310"/>
                                  </a:lnTo>
                                  <a:lnTo>
                                    <a:pt x="11" y="324"/>
                                  </a:lnTo>
                                  <a:lnTo>
                                    <a:pt x="12" y="339"/>
                                  </a:lnTo>
                                  <a:lnTo>
                                    <a:pt x="12" y="353"/>
                                  </a:lnTo>
                                  <a:lnTo>
                                    <a:pt x="12" y="367"/>
                                  </a:lnTo>
                                  <a:lnTo>
                                    <a:pt x="12" y="381"/>
                                  </a:lnTo>
                                  <a:lnTo>
                                    <a:pt x="12" y="396"/>
                                  </a:lnTo>
                                  <a:lnTo>
                                    <a:pt x="12" y="411"/>
                                  </a:lnTo>
                                  <a:lnTo>
                                    <a:pt x="13" y="425"/>
                                  </a:lnTo>
                                  <a:lnTo>
                                    <a:pt x="13" y="439"/>
                                  </a:lnTo>
                                  <a:lnTo>
                                    <a:pt x="13" y="454"/>
                                  </a:lnTo>
                                  <a:lnTo>
                                    <a:pt x="11" y="454"/>
                                  </a:lnTo>
                                  <a:lnTo>
                                    <a:pt x="10" y="454"/>
                                  </a:lnTo>
                                  <a:lnTo>
                                    <a:pt x="8" y="454"/>
                                  </a:lnTo>
                                  <a:lnTo>
                                    <a:pt x="6" y="454"/>
                                  </a:lnTo>
                                  <a:lnTo>
                                    <a:pt x="6" y="439"/>
                                  </a:lnTo>
                                  <a:lnTo>
                                    <a:pt x="6" y="425"/>
                                  </a:lnTo>
                                  <a:lnTo>
                                    <a:pt x="5" y="411"/>
                                  </a:lnTo>
                                  <a:lnTo>
                                    <a:pt x="5" y="397"/>
                                  </a:lnTo>
                                  <a:lnTo>
                                    <a:pt x="5" y="382"/>
                                  </a:lnTo>
                                  <a:lnTo>
                                    <a:pt x="5" y="368"/>
                                  </a:lnTo>
                                  <a:lnTo>
                                    <a:pt x="5" y="353"/>
                                  </a:lnTo>
                                  <a:lnTo>
                                    <a:pt x="5" y="339"/>
                                  </a:lnTo>
                                  <a:lnTo>
                                    <a:pt x="4" y="325"/>
                                  </a:lnTo>
                                  <a:lnTo>
                                    <a:pt x="4" y="310"/>
                                  </a:lnTo>
                                  <a:lnTo>
                                    <a:pt x="4" y="296"/>
                                  </a:lnTo>
                                  <a:lnTo>
                                    <a:pt x="4" y="282"/>
                                  </a:lnTo>
                                  <a:lnTo>
                                    <a:pt x="3" y="268"/>
                                  </a:lnTo>
                                  <a:lnTo>
                                    <a:pt x="3" y="254"/>
                                  </a:lnTo>
                                  <a:lnTo>
                                    <a:pt x="3" y="239"/>
                                  </a:lnTo>
                                  <a:lnTo>
                                    <a:pt x="3" y="225"/>
                                  </a:lnTo>
                                  <a:lnTo>
                                    <a:pt x="3" y="211"/>
                                  </a:lnTo>
                                  <a:lnTo>
                                    <a:pt x="2" y="197"/>
                                  </a:lnTo>
                                  <a:lnTo>
                                    <a:pt x="2" y="183"/>
                                  </a:lnTo>
                                  <a:lnTo>
                                    <a:pt x="2" y="169"/>
                                  </a:lnTo>
                                  <a:lnTo>
                                    <a:pt x="2" y="155"/>
                                  </a:lnTo>
                                  <a:lnTo>
                                    <a:pt x="1" y="141"/>
                                  </a:lnTo>
                                  <a:lnTo>
                                    <a:pt x="1" y="127"/>
                                  </a:lnTo>
                                  <a:lnTo>
                                    <a:pt x="1" y="113"/>
                                  </a:lnTo>
                                  <a:lnTo>
                                    <a:pt x="1" y="98"/>
                                  </a:lnTo>
                                  <a:lnTo>
                                    <a:pt x="1" y="84"/>
                                  </a:lnTo>
                                  <a:lnTo>
                                    <a:pt x="0" y="70"/>
                                  </a:lnTo>
                                  <a:lnTo>
                                    <a:pt x="0" y="57"/>
                                  </a:lnTo>
                                  <a:lnTo>
                                    <a:pt x="0" y="43"/>
                                  </a:lnTo>
                                  <a:lnTo>
                                    <a:pt x="0" y="29"/>
                                  </a:lnTo>
                                  <a:lnTo>
                                    <a:pt x="0" y="15"/>
                                  </a:lnTo>
                                  <a:lnTo>
                                    <a:pt x="0" y="1"/>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5" name="Freeform 3869"/>
                          <wps:cNvSpPr>
                            <a:spLocks/>
                          </wps:cNvSpPr>
                          <wps:spPr bwMode="auto">
                            <a:xfrm>
                              <a:off x="1877" y="841"/>
                              <a:ext cx="12" cy="442"/>
                            </a:xfrm>
                            <a:custGeom>
                              <a:avLst/>
                              <a:gdLst>
                                <a:gd name="T0" fmla="*/ 2 w 12"/>
                                <a:gd name="T1" fmla="*/ 1 h 442"/>
                                <a:gd name="T2" fmla="*/ 5 w 12"/>
                                <a:gd name="T3" fmla="*/ 0 h 442"/>
                                <a:gd name="T4" fmla="*/ 7 w 12"/>
                                <a:gd name="T5" fmla="*/ 13 h 442"/>
                                <a:gd name="T6" fmla="*/ 7 w 12"/>
                                <a:gd name="T7" fmla="*/ 41 h 442"/>
                                <a:gd name="T8" fmla="*/ 7 w 12"/>
                                <a:gd name="T9" fmla="*/ 68 h 442"/>
                                <a:gd name="T10" fmla="*/ 8 w 12"/>
                                <a:gd name="T11" fmla="*/ 95 h 442"/>
                                <a:gd name="T12" fmla="*/ 8 w 12"/>
                                <a:gd name="T13" fmla="*/ 122 h 442"/>
                                <a:gd name="T14" fmla="*/ 8 w 12"/>
                                <a:gd name="T15" fmla="*/ 150 h 442"/>
                                <a:gd name="T16" fmla="*/ 9 w 12"/>
                                <a:gd name="T17" fmla="*/ 177 h 442"/>
                                <a:gd name="T18" fmla="*/ 9 w 12"/>
                                <a:gd name="T19" fmla="*/ 205 h 442"/>
                                <a:gd name="T20" fmla="*/ 9 w 12"/>
                                <a:gd name="T21" fmla="*/ 232 h 442"/>
                                <a:gd name="T22" fmla="*/ 10 w 12"/>
                                <a:gd name="T23" fmla="*/ 260 h 442"/>
                                <a:gd name="T24" fmla="*/ 10 w 12"/>
                                <a:gd name="T25" fmla="*/ 288 h 442"/>
                                <a:gd name="T26" fmla="*/ 10 w 12"/>
                                <a:gd name="T27" fmla="*/ 316 h 442"/>
                                <a:gd name="T28" fmla="*/ 11 w 12"/>
                                <a:gd name="T29" fmla="*/ 344 h 442"/>
                                <a:gd name="T30" fmla="*/ 11 w 12"/>
                                <a:gd name="T31" fmla="*/ 371 h 442"/>
                                <a:gd name="T32" fmla="*/ 11 w 12"/>
                                <a:gd name="T33" fmla="*/ 399 h 442"/>
                                <a:gd name="T34" fmla="*/ 12 w 12"/>
                                <a:gd name="T35" fmla="*/ 427 h 442"/>
                                <a:gd name="T36" fmla="*/ 10 w 12"/>
                                <a:gd name="T37" fmla="*/ 441 h 442"/>
                                <a:gd name="T38" fmla="*/ 7 w 12"/>
                                <a:gd name="T39" fmla="*/ 442 h 442"/>
                                <a:gd name="T40" fmla="*/ 5 w 12"/>
                                <a:gd name="T41" fmla="*/ 428 h 442"/>
                                <a:gd name="T42" fmla="*/ 5 w 12"/>
                                <a:gd name="T43" fmla="*/ 400 h 442"/>
                                <a:gd name="T44" fmla="*/ 4 w 12"/>
                                <a:gd name="T45" fmla="*/ 372 h 442"/>
                                <a:gd name="T46" fmla="*/ 4 w 12"/>
                                <a:gd name="T47" fmla="*/ 344 h 442"/>
                                <a:gd name="T48" fmla="*/ 4 w 12"/>
                                <a:gd name="T49" fmla="*/ 316 h 442"/>
                                <a:gd name="T50" fmla="*/ 3 w 12"/>
                                <a:gd name="T51" fmla="*/ 288 h 442"/>
                                <a:gd name="T52" fmla="*/ 3 w 12"/>
                                <a:gd name="T53" fmla="*/ 260 h 442"/>
                                <a:gd name="T54" fmla="*/ 3 w 12"/>
                                <a:gd name="T55" fmla="*/ 233 h 442"/>
                                <a:gd name="T56" fmla="*/ 2 w 12"/>
                                <a:gd name="T57" fmla="*/ 206 h 442"/>
                                <a:gd name="T58" fmla="*/ 2 w 12"/>
                                <a:gd name="T59" fmla="*/ 178 h 442"/>
                                <a:gd name="T60" fmla="*/ 2 w 12"/>
                                <a:gd name="T61" fmla="*/ 151 h 442"/>
                                <a:gd name="T62" fmla="*/ 1 w 12"/>
                                <a:gd name="T63" fmla="*/ 123 h 442"/>
                                <a:gd name="T64" fmla="*/ 1 w 12"/>
                                <a:gd name="T65" fmla="*/ 96 h 442"/>
                                <a:gd name="T66" fmla="*/ 1 w 12"/>
                                <a:gd name="T67" fmla="*/ 69 h 442"/>
                                <a:gd name="T68" fmla="*/ 1 w 12"/>
                                <a:gd name="T69" fmla="*/ 42 h 442"/>
                                <a:gd name="T70" fmla="*/ 0 w 12"/>
                                <a:gd name="T71" fmla="*/ 15 h 4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2" h="442">
                                  <a:moveTo>
                                    <a:pt x="0" y="2"/>
                                  </a:moveTo>
                                  <a:lnTo>
                                    <a:pt x="2" y="1"/>
                                  </a:lnTo>
                                  <a:lnTo>
                                    <a:pt x="3" y="1"/>
                                  </a:lnTo>
                                  <a:lnTo>
                                    <a:pt x="5" y="0"/>
                                  </a:lnTo>
                                  <a:lnTo>
                                    <a:pt x="7" y="0"/>
                                  </a:lnTo>
                                  <a:lnTo>
                                    <a:pt x="7" y="13"/>
                                  </a:lnTo>
                                  <a:lnTo>
                                    <a:pt x="7" y="27"/>
                                  </a:lnTo>
                                  <a:lnTo>
                                    <a:pt x="7" y="41"/>
                                  </a:lnTo>
                                  <a:lnTo>
                                    <a:pt x="7" y="54"/>
                                  </a:lnTo>
                                  <a:lnTo>
                                    <a:pt x="7" y="68"/>
                                  </a:lnTo>
                                  <a:lnTo>
                                    <a:pt x="8" y="81"/>
                                  </a:lnTo>
                                  <a:lnTo>
                                    <a:pt x="8" y="95"/>
                                  </a:lnTo>
                                  <a:lnTo>
                                    <a:pt x="8" y="109"/>
                                  </a:lnTo>
                                  <a:lnTo>
                                    <a:pt x="8" y="122"/>
                                  </a:lnTo>
                                  <a:lnTo>
                                    <a:pt x="8" y="136"/>
                                  </a:lnTo>
                                  <a:lnTo>
                                    <a:pt x="8" y="150"/>
                                  </a:lnTo>
                                  <a:lnTo>
                                    <a:pt x="9" y="163"/>
                                  </a:lnTo>
                                  <a:lnTo>
                                    <a:pt x="9" y="177"/>
                                  </a:lnTo>
                                  <a:lnTo>
                                    <a:pt x="9" y="191"/>
                                  </a:lnTo>
                                  <a:lnTo>
                                    <a:pt x="9" y="205"/>
                                  </a:lnTo>
                                  <a:lnTo>
                                    <a:pt x="9" y="218"/>
                                  </a:lnTo>
                                  <a:lnTo>
                                    <a:pt x="9" y="232"/>
                                  </a:lnTo>
                                  <a:lnTo>
                                    <a:pt x="10" y="246"/>
                                  </a:lnTo>
                                  <a:lnTo>
                                    <a:pt x="10" y="260"/>
                                  </a:lnTo>
                                  <a:lnTo>
                                    <a:pt x="10" y="274"/>
                                  </a:lnTo>
                                  <a:lnTo>
                                    <a:pt x="10" y="288"/>
                                  </a:lnTo>
                                  <a:lnTo>
                                    <a:pt x="10" y="302"/>
                                  </a:lnTo>
                                  <a:lnTo>
                                    <a:pt x="10" y="316"/>
                                  </a:lnTo>
                                  <a:lnTo>
                                    <a:pt x="11" y="330"/>
                                  </a:lnTo>
                                  <a:lnTo>
                                    <a:pt x="11" y="344"/>
                                  </a:lnTo>
                                  <a:lnTo>
                                    <a:pt x="11" y="357"/>
                                  </a:lnTo>
                                  <a:lnTo>
                                    <a:pt x="11" y="371"/>
                                  </a:lnTo>
                                  <a:lnTo>
                                    <a:pt x="11" y="385"/>
                                  </a:lnTo>
                                  <a:lnTo>
                                    <a:pt x="11" y="399"/>
                                  </a:lnTo>
                                  <a:lnTo>
                                    <a:pt x="12" y="413"/>
                                  </a:lnTo>
                                  <a:lnTo>
                                    <a:pt x="12" y="427"/>
                                  </a:lnTo>
                                  <a:lnTo>
                                    <a:pt x="12" y="441"/>
                                  </a:lnTo>
                                  <a:lnTo>
                                    <a:pt x="10" y="441"/>
                                  </a:lnTo>
                                  <a:lnTo>
                                    <a:pt x="9" y="442"/>
                                  </a:lnTo>
                                  <a:lnTo>
                                    <a:pt x="7" y="442"/>
                                  </a:lnTo>
                                  <a:lnTo>
                                    <a:pt x="5" y="442"/>
                                  </a:lnTo>
                                  <a:lnTo>
                                    <a:pt x="5" y="428"/>
                                  </a:lnTo>
                                  <a:lnTo>
                                    <a:pt x="5" y="414"/>
                                  </a:lnTo>
                                  <a:lnTo>
                                    <a:pt x="5" y="400"/>
                                  </a:lnTo>
                                  <a:lnTo>
                                    <a:pt x="5" y="386"/>
                                  </a:lnTo>
                                  <a:lnTo>
                                    <a:pt x="4" y="372"/>
                                  </a:lnTo>
                                  <a:lnTo>
                                    <a:pt x="4" y="358"/>
                                  </a:lnTo>
                                  <a:lnTo>
                                    <a:pt x="4" y="344"/>
                                  </a:lnTo>
                                  <a:lnTo>
                                    <a:pt x="4" y="330"/>
                                  </a:lnTo>
                                  <a:lnTo>
                                    <a:pt x="4" y="316"/>
                                  </a:lnTo>
                                  <a:lnTo>
                                    <a:pt x="3" y="302"/>
                                  </a:lnTo>
                                  <a:lnTo>
                                    <a:pt x="3" y="288"/>
                                  </a:lnTo>
                                  <a:lnTo>
                                    <a:pt x="3" y="275"/>
                                  </a:lnTo>
                                  <a:lnTo>
                                    <a:pt x="3" y="260"/>
                                  </a:lnTo>
                                  <a:lnTo>
                                    <a:pt x="3" y="247"/>
                                  </a:lnTo>
                                  <a:lnTo>
                                    <a:pt x="3" y="233"/>
                                  </a:lnTo>
                                  <a:lnTo>
                                    <a:pt x="3" y="219"/>
                                  </a:lnTo>
                                  <a:lnTo>
                                    <a:pt x="2" y="206"/>
                                  </a:lnTo>
                                  <a:lnTo>
                                    <a:pt x="2" y="192"/>
                                  </a:lnTo>
                                  <a:lnTo>
                                    <a:pt x="2" y="178"/>
                                  </a:lnTo>
                                  <a:lnTo>
                                    <a:pt x="2" y="165"/>
                                  </a:lnTo>
                                  <a:lnTo>
                                    <a:pt x="2" y="151"/>
                                  </a:lnTo>
                                  <a:lnTo>
                                    <a:pt x="1" y="137"/>
                                  </a:lnTo>
                                  <a:lnTo>
                                    <a:pt x="1" y="123"/>
                                  </a:lnTo>
                                  <a:lnTo>
                                    <a:pt x="1" y="110"/>
                                  </a:lnTo>
                                  <a:lnTo>
                                    <a:pt x="1" y="96"/>
                                  </a:lnTo>
                                  <a:lnTo>
                                    <a:pt x="1" y="83"/>
                                  </a:lnTo>
                                  <a:lnTo>
                                    <a:pt x="1" y="69"/>
                                  </a:lnTo>
                                  <a:lnTo>
                                    <a:pt x="1" y="56"/>
                                  </a:lnTo>
                                  <a:lnTo>
                                    <a:pt x="1" y="42"/>
                                  </a:lnTo>
                                  <a:lnTo>
                                    <a:pt x="0" y="29"/>
                                  </a:lnTo>
                                  <a:lnTo>
                                    <a:pt x="0" y="15"/>
                                  </a:lnTo>
                                  <a:lnTo>
                                    <a:pt x="0" y="2"/>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6" name="Freeform 3870"/>
                          <wps:cNvSpPr>
                            <a:spLocks/>
                          </wps:cNvSpPr>
                          <wps:spPr bwMode="auto">
                            <a:xfrm>
                              <a:off x="1821" y="855"/>
                              <a:ext cx="10" cy="429"/>
                            </a:xfrm>
                            <a:custGeom>
                              <a:avLst/>
                              <a:gdLst>
                                <a:gd name="T0" fmla="*/ 1 w 10"/>
                                <a:gd name="T1" fmla="*/ 0 h 429"/>
                                <a:gd name="T2" fmla="*/ 4 w 10"/>
                                <a:gd name="T3" fmla="*/ 0 h 429"/>
                                <a:gd name="T4" fmla="*/ 6 w 10"/>
                                <a:gd name="T5" fmla="*/ 13 h 429"/>
                                <a:gd name="T6" fmla="*/ 6 w 10"/>
                                <a:gd name="T7" fmla="*/ 39 h 429"/>
                                <a:gd name="T8" fmla="*/ 6 w 10"/>
                                <a:gd name="T9" fmla="*/ 65 h 429"/>
                                <a:gd name="T10" fmla="*/ 7 w 10"/>
                                <a:gd name="T11" fmla="*/ 92 h 429"/>
                                <a:gd name="T12" fmla="*/ 7 w 10"/>
                                <a:gd name="T13" fmla="*/ 118 h 429"/>
                                <a:gd name="T14" fmla="*/ 7 w 10"/>
                                <a:gd name="T15" fmla="*/ 145 h 429"/>
                                <a:gd name="T16" fmla="*/ 8 w 10"/>
                                <a:gd name="T17" fmla="*/ 172 h 429"/>
                                <a:gd name="T18" fmla="*/ 8 w 10"/>
                                <a:gd name="T19" fmla="*/ 199 h 429"/>
                                <a:gd name="T20" fmla="*/ 8 w 10"/>
                                <a:gd name="T21" fmla="*/ 225 h 429"/>
                                <a:gd name="T22" fmla="*/ 8 w 10"/>
                                <a:gd name="T23" fmla="*/ 252 h 429"/>
                                <a:gd name="T24" fmla="*/ 9 w 10"/>
                                <a:gd name="T25" fmla="*/ 279 h 429"/>
                                <a:gd name="T26" fmla="*/ 9 w 10"/>
                                <a:gd name="T27" fmla="*/ 306 h 429"/>
                                <a:gd name="T28" fmla="*/ 9 w 10"/>
                                <a:gd name="T29" fmla="*/ 334 h 429"/>
                                <a:gd name="T30" fmla="*/ 10 w 10"/>
                                <a:gd name="T31" fmla="*/ 361 h 429"/>
                                <a:gd name="T32" fmla="*/ 10 w 10"/>
                                <a:gd name="T33" fmla="*/ 388 h 429"/>
                                <a:gd name="T34" fmla="*/ 10 w 10"/>
                                <a:gd name="T35" fmla="*/ 415 h 429"/>
                                <a:gd name="T36" fmla="*/ 9 w 10"/>
                                <a:gd name="T37" fmla="*/ 429 h 429"/>
                                <a:gd name="T38" fmla="*/ 5 w 10"/>
                                <a:gd name="T39" fmla="*/ 429 h 429"/>
                                <a:gd name="T40" fmla="*/ 4 w 10"/>
                                <a:gd name="T41" fmla="*/ 416 h 429"/>
                                <a:gd name="T42" fmla="*/ 3 w 10"/>
                                <a:gd name="T43" fmla="*/ 388 h 429"/>
                                <a:gd name="T44" fmla="*/ 3 w 10"/>
                                <a:gd name="T45" fmla="*/ 361 h 429"/>
                                <a:gd name="T46" fmla="*/ 3 w 10"/>
                                <a:gd name="T47" fmla="*/ 334 h 429"/>
                                <a:gd name="T48" fmla="*/ 3 w 10"/>
                                <a:gd name="T49" fmla="*/ 307 h 429"/>
                                <a:gd name="T50" fmla="*/ 2 w 10"/>
                                <a:gd name="T51" fmla="*/ 280 h 429"/>
                                <a:gd name="T52" fmla="*/ 2 w 10"/>
                                <a:gd name="T53" fmla="*/ 253 h 429"/>
                                <a:gd name="T54" fmla="*/ 2 w 10"/>
                                <a:gd name="T55" fmla="*/ 226 h 429"/>
                                <a:gd name="T56" fmla="*/ 2 w 10"/>
                                <a:gd name="T57" fmla="*/ 199 h 429"/>
                                <a:gd name="T58" fmla="*/ 1 w 10"/>
                                <a:gd name="T59" fmla="*/ 173 h 429"/>
                                <a:gd name="T60" fmla="*/ 1 w 10"/>
                                <a:gd name="T61" fmla="*/ 146 h 429"/>
                                <a:gd name="T62" fmla="*/ 1 w 10"/>
                                <a:gd name="T63" fmla="*/ 120 h 429"/>
                                <a:gd name="T64" fmla="*/ 1 w 10"/>
                                <a:gd name="T65" fmla="*/ 93 h 429"/>
                                <a:gd name="T66" fmla="*/ 0 w 10"/>
                                <a:gd name="T67" fmla="*/ 67 h 429"/>
                                <a:gd name="T68" fmla="*/ 0 w 10"/>
                                <a:gd name="T69" fmla="*/ 40 h 429"/>
                                <a:gd name="T70" fmla="*/ 0 w 10"/>
                                <a:gd name="T71" fmla="*/ 14 h 4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0" h="429">
                                  <a:moveTo>
                                    <a:pt x="0" y="1"/>
                                  </a:moveTo>
                                  <a:lnTo>
                                    <a:pt x="1" y="0"/>
                                  </a:lnTo>
                                  <a:lnTo>
                                    <a:pt x="3" y="0"/>
                                  </a:lnTo>
                                  <a:lnTo>
                                    <a:pt x="4" y="0"/>
                                  </a:lnTo>
                                  <a:lnTo>
                                    <a:pt x="6" y="0"/>
                                  </a:lnTo>
                                  <a:lnTo>
                                    <a:pt x="6" y="13"/>
                                  </a:lnTo>
                                  <a:lnTo>
                                    <a:pt x="6" y="26"/>
                                  </a:lnTo>
                                  <a:lnTo>
                                    <a:pt x="6" y="39"/>
                                  </a:lnTo>
                                  <a:lnTo>
                                    <a:pt x="6" y="52"/>
                                  </a:lnTo>
                                  <a:lnTo>
                                    <a:pt x="6" y="65"/>
                                  </a:lnTo>
                                  <a:lnTo>
                                    <a:pt x="7" y="79"/>
                                  </a:lnTo>
                                  <a:lnTo>
                                    <a:pt x="7" y="92"/>
                                  </a:lnTo>
                                  <a:lnTo>
                                    <a:pt x="7" y="105"/>
                                  </a:lnTo>
                                  <a:lnTo>
                                    <a:pt x="7" y="118"/>
                                  </a:lnTo>
                                  <a:lnTo>
                                    <a:pt x="7" y="132"/>
                                  </a:lnTo>
                                  <a:lnTo>
                                    <a:pt x="7" y="145"/>
                                  </a:lnTo>
                                  <a:lnTo>
                                    <a:pt x="8" y="158"/>
                                  </a:lnTo>
                                  <a:lnTo>
                                    <a:pt x="8" y="172"/>
                                  </a:lnTo>
                                  <a:lnTo>
                                    <a:pt x="8" y="185"/>
                                  </a:lnTo>
                                  <a:lnTo>
                                    <a:pt x="8" y="199"/>
                                  </a:lnTo>
                                  <a:lnTo>
                                    <a:pt x="8" y="212"/>
                                  </a:lnTo>
                                  <a:lnTo>
                                    <a:pt x="8" y="225"/>
                                  </a:lnTo>
                                  <a:lnTo>
                                    <a:pt x="8" y="239"/>
                                  </a:lnTo>
                                  <a:lnTo>
                                    <a:pt x="8" y="252"/>
                                  </a:lnTo>
                                  <a:lnTo>
                                    <a:pt x="9" y="266"/>
                                  </a:lnTo>
                                  <a:lnTo>
                                    <a:pt x="9" y="279"/>
                                  </a:lnTo>
                                  <a:lnTo>
                                    <a:pt x="9" y="293"/>
                                  </a:lnTo>
                                  <a:lnTo>
                                    <a:pt x="9" y="306"/>
                                  </a:lnTo>
                                  <a:lnTo>
                                    <a:pt x="9" y="320"/>
                                  </a:lnTo>
                                  <a:lnTo>
                                    <a:pt x="9" y="334"/>
                                  </a:lnTo>
                                  <a:lnTo>
                                    <a:pt x="9" y="347"/>
                                  </a:lnTo>
                                  <a:lnTo>
                                    <a:pt x="10" y="361"/>
                                  </a:lnTo>
                                  <a:lnTo>
                                    <a:pt x="10" y="374"/>
                                  </a:lnTo>
                                  <a:lnTo>
                                    <a:pt x="10" y="388"/>
                                  </a:lnTo>
                                  <a:lnTo>
                                    <a:pt x="10" y="402"/>
                                  </a:lnTo>
                                  <a:lnTo>
                                    <a:pt x="10" y="415"/>
                                  </a:lnTo>
                                  <a:lnTo>
                                    <a:pt x="10" y="429"/>
                                  </a:lnTo>
                                  <a:lnTo>
                                    <a:pt x="9" y="429"/>
                                  </a:lnTo>
                                  <a:lnTo>
                                    <a:pt x="7" y="429"/>
                                  </a:lnTo>
                                  <a:lnTo>
                                    <a:pt x="5" y="429"/>
                                  </a:lnTo>
                                  <a:lnTo>
                                    <a:pt x="4" y="429"/>
                                  </a:lnTo>
                                  <a:lnTo>
                                    <a:pt x="4" y="416"/>
                                  </a:lnTo>
                                  <a:lnTo>
                                    <a:pt x="4" y="402"/>
                                  </a:lnTo>
                                  <a:lnTo>
                                    <a:pt x="3" y="388"/>
                                  </a:lnTo>
                                  <a:lnTo>
                                    <a:pt x="3" y="375"/>
                                  </a:lnTo>
                                  <a:lnTo>
                                    <a:pt x="3" y="361"/>
                                  </a:lnTo>
                                  <a:lnTo>
                                    <a:pt x="3" y="348"/>
                                  </a:lnTo>
                                  <a:lnTo>
                                    <a:pt x="3" y="334"/>
                                  </a:lnTo>
                                  <a:lnTo>
                                    <a:pt x="3" y="320"/>
                                  </a:lnTo>
                                  <a:lnTo>
                                    <a:pt x="3" y="307"/>
                                  </a:lnTo>
                                  <a:lnTo>
                                    <a:pt x="3" y="293"/>
                                  </a:lnTo>
                                  <a:lnTo>
                                    <a:pt x="2" y="280"/>
                                  </a:lnTo>
                                  <a:lnTo>
                                    <a:pt x="2" y="267"/>
                                  </a:lnTo>
                                  <a:lnTo>
                                    <a:pt x="2" y="253"/>
                                  </a:lnTo>
                                  <a:lnTo>
                                    <a:pt x="2" y="240"/>
                                  </a:lnTo>
                                  <a:lnTo>
                                    <a:pt x="2" y="226"/>
                                  </a:lnTo>
                                  <a:lnTo>
                                    <a:pt x="2" y="213"/>
                                  </a:lnTo>
                                  <a:lnTo>
                                    <a:pt x="2" y="199"/>
                                  </a:lnTo>
                                  <a:lnTo>
                                    <a:pt x="1" y="186"/>
                                  </a:lnTo>
                                  <a:lnTo>
                                    <a:pt x="1" y="173"/>
                                  </a:lnTo>
                                  <a:lnTo>
                                    <a:pt x="1" y="160"/>
                                  </a:lnTo>
                                  <a:lnTo>
                                    <a:pt x="1" y="146"/>
                                  </a:lnTo>
                                  <a:lnTo>
                                    <a:pt x="1" y="133"/>
                                  </a:lnTo>
                                  <a:lnTo>
                                    <a:pt x="1" y="120"/>
                                  </a:lnTo>
                                  <a:lnTo>
                                    <a:pt x="1" y="106"/>
                                  </a:lnTo>
                                  <a:lnTo>
                                    <a:pt x="1" y="93"/>
                                  </a:lnTo>
                                  <a:lnTo>
                                    <a:pt x="1" y="80"/>
                                  </a:lnTo>
                                  <a:lnTo>
                                    <a:pt x="0" y="67"/>
                                  </a:lnTo>
                                  <a:lnTo>
                                    <a:pt x="0" y="53"/>
                                  </a:lnTo>
                                  <a:lnTo>
                                    <a:pt x="0" y="40"/>
                                  </a:lnTo>
                                  <a:lnTo>
                                    <a:pt x="0" y="27"/>
                                  </a:lnTo>
                                  <a:lnTo>
                                    <a:pt x="0" y="14"/>
                                  </a:lnTo>
                                  <a:lnTo>
                                    <a:pt x="0" y="1"/>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7" name="Freeform 3871"/>
                          <wps:cNvSpPr>
                            <a:spLocks/>
                          </wps:cNvSpPr>
                          <wps:spPr bwMode="auto">
                            <a:xfrm>
                              <a:off x="1768" y="867"/>
                              <a:ext cx="9" cy="419"/>
                            </a:xfrm>
                            <a:custGeom>
                              <a:avLst/>
                              <a:gdLst>
                                <a:gd name="T0" fmla="*/ 1 w 9"/>
                                <a:gd name="T1" fmla="*/ 1 h 419"/>
                                <a:gd name="T2" fmla="*/ 4 w 9"/>
                                <a:gd name="T3" fmla="*/ 0 h 419"/>
                                <a:gd name="T4" fmla="*/ 5 w 9"/>
                                <a:gd name="T5" fmla="*/ 13 h 419"/>
                                <a:gd name="T6" fmla="*/ 5 w 9"/>
                                <a:gd name="T7" fmla="*/ 39 h 419"/>
                                <a:gd name="T8" fmla="*/ 6 w 9"/>
                                <a:gd name="T9" fmla="*/ 64 h 419"/>
                                <a:gd name="T10" fmla="*/ 6 w 9"/>
                                <a:gd name="T11" fmla="*/ 91 h 419"/>
                                <a:gd name="T12" fmla="*/ 6 w 9"/>
                                <a:gd name="T13" fmla="*/ 116 h 419"/>
                                <a:gd name="T14" fmla="*/ 6 w 9"/>
                                <a:gd name="T15" fmla="*/ 142 h 419"/>
                                <a:gd name="T16" fmla="*/ 7 w 9"/>
                                <a:gd name="T17" fmla="*/ 168 h 419"/>
                                <a:gd name="T18" fmla="*/ 7 w 9"/>
                                <a:gd name="T19" fmla="*/ 194 h 419"/>
                                <a:gd name="T20" fmla="*/ 7 w 9"/>
                                <a:gd name="T21" fmla="*/ 220 h 419"/>
                                <a:gd name="T22" fmla="*/ 7 w 9"/>
                                <a:gd name="T23" fmla="*/ 247 h 419"/>
                                <a:gd name="T24" fmla="*/ 7 w 9"/>
                                <a:gd name="T25" fmla="*/ 273 h 419"/>
                                <a:gd name="T26" fmla="*/ 7 w 9"/>
                                <a:gd name="T27" fmla="*/ 300 h 419"/>
                                <a:gd name="T28" fmla="*/ 8 w 9"/>
                                <a:gd name="T29" fmla="*/ 326 h 419"/>
                                <a:gd name="T30" fmla="*/ 8 w 9"/>
                                <a:gd name="T31" fmla="*/ 352 h 419"/>
                                <a:gd name="T32" fmla="*/ 8 w 9"/>
                                <a:gd name="T33" fmla="*/ 379 h 419"/>
                                <a:gd name="T34" fmla="*/ 8 w 9"/>
                                <a:gd name="T35" fmla="*/ 405 h 419"/>
                                <a:gd name="T36" fmla="*/ 7 w 9"/>
                                <a:gd name="T37" fmla="*/ 419 h 419"/>
                                <a:gd name="T38" fmla="*/ 4 w 9"/>
                                <a:gd name="T39" fmla="*/ 419 h 419"/>
                                <a:gd name="T40" fmla="*/ 2 w 9"/>
                                <a:gd name="T41" fmla="*/ 405 h 419"/>
                                <a:gd name="T42" fmla="*/ 2 w 9"/>
                                <a:gd name="T43" fmla="*/ 379 h 419"/>
                                <a:gd name="T44" fmla="*/ 2 w 9"/>
                                <a:gd name="T45" fmla="*/ 352 h 419"/>
                                <a:gd name="T46" fmla="*/ 2 w 9"/>
                                <a:gd name="T47" fmla="*/ 326 h 419"/>
                                <a:gd name="T48" fmla="*/ 2 w 9"/>
                                <a:gd name="T49" fmla="*/ 300 h 419"/>
                                <a:gd name="T50" fmla="*/ 1 w 9"/>
                                <a:gd name="T51" fmla="*/ 273 h 419"/>
                                <a:gd name="T52" fmla="*/ 1 w 9"/>
                                <a:gd name="T53" fmla="*/ 247 h 419"/>
                                <a:gd name="T54" fmla="*/ 1 w 9"/>
                                <a:gd name="T55" fmla="*/ 221 h 419"/>
                                <a:gd name="T56" fmla="*/ 1 w 9"/>
                                <a:gd name="T57" fmla="*/ 195 h 419"/>
                                <a:gd name="T58" fmla="*/ 0 w 9"/>
                                <a:gd name="T59" fmla="*/ 169 h 419"/>
                                <a:gd name="T60" fmla="*/ 0 w 9"/>
                                <a:gd name="T61" fmla="*/ 143 h 419"/>
                                <a:gd name="T62" fmla="*/ 0 w 9"/>
                                <a:gd name="T63" fmla="*/ 117 h 419"/>
                                <a:gd name="T64" fmla="*/ 0 w 9"/>
                                <a:gd name="T65" fmla="*/ 92 h 419"/>
                                <a:gd name="T66" fmla="*/ 0 w 9"/>
                                <a:gd name="T67" fmla="*/ 66 h 419"/>
                                <a:gd name="T68" fmla="*/ 0 w 9"/>
                                <a:gd name="T69" fmla="*/ 40 h 419"/>
                                <a:gd name="T70" fmla="*/ 0 w 9"/>
                                <a:gd name="T71" fmla="*/ 14 h 4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9" h="419">
                                  <a:moveTo>
                                    <a:pt x="0" y="2"/>
                                  </a:moveTo>
                                  <a:lnTo>
                                    <a:pt x="1" y="1"/>
                                  </a:lnTo>
                                  <a:lnTo>
                                    <a:pt x="2" y="1"/>
                                  </a:lnTo>
                                  <a:lnTo>
                                    <a:pt x="4" y="0"/>
                                  </a:lnTo>
                                  <a:lnTo>
                                    <a:pt x="5" y="0"/>
                                  </a:lnTo>
                                  <a:lnTo>
                                    <a:pt x="5" y="13"/>
                                  </a:lnTo>
                                  <a:lnTo>
                                    <a:pt x="5" y="26"/>
                                  </a:lnTo>
                                  <a:lnTo>
                                    <a:pt x="5" y="39"/>
                                  </a:lnTo>
                                  <a:lnTo>
                                    <a:pt x="6" y="52"/>
                                  </a:lnTo>
                                  <a:lnTo>
                                    <a:pt x="6" y="64"/>
                                  </a:lnTo>
                                  <a:lnTo>
                                    <a:pt x="6" y="77"/>
                                  </a:lnTo>
                                  <a:lnTo>
                                    <a:pt x="6" y="91"/>
                                  </a:lnTo>
                                  <a:lnTo>
                                    <a:pt x="6" y="104"/>
                                  </a:lnTo>
                                  <a:lnTo>
                                    <a:pt x="6" y="116"/>
                                  </a:lnTo>
                                  <a:lnTo>
                                    <a:pt x="6" y="129"/>
                                  </a:lnTo>
                                  <a:lnTo>
                                    <a:pt x="6" y="142"/>
                                  </a:lnTo>
                                  <a:lnTo>
                                    <a:pt x="7" y="155"/>
                                  </a:lnTo>
                                  <a:lnTo>
                                    <a:pt x="7" y="168"/>
                                  </a:lnTo>
                                  <a:lnTo>
                                    <a:pt x="7" y="181"/>
                                  </a:lnTo>
                                  <a:lnTo>
                                    <a:pt x="7" y="194"/>
                                  </a:lnTo>
                                  <a:lnTo>
                                    <a:pt x="7" y="207"/>
                                  </a:lnTo>
                                  <a:lnTo>
                                    <a:pt x="7" y="220"/>
                                  </a:lnTo>
                                  <a:lnTo>
                                    <a:pt x="7" y="234"/>
                                  </a:lnTo>
                                  <a:lnTo>
                                    <a:pt x="7" y="247"/>
                                  </a:lnTo>
                                  <a:lnTo>
                                    <a:pt x="7" y="260"/>
                                  </a:lnTo>
                                  <a:lnTo>
                                    <a:pt x="7" y="273"/>
                                  </a:lnTo>
                                  <a:lnTo>
                                    <a:pt x="7" y="287"/>
                                  </a:lnTo>
                                  <a:lnTo>
                                    <a:pt x="7" y="300"/>
                                  </a:lnTo>
                                  <a:lnTo>
                                    <a:pt x="8" y="313"/>
                                  </a:lnTo>
                                  <a:lnTo>
                                    <a:pt x="8" y="326"/>
                                  </a:lnTo>
                                  <a:lnTo>
                                    <a:pt x="8" y="339"/>
                                  </a:lnTo>
                                  <a:lnTo>
                                    <a:pt x="8" y="352"/>
                                  </a:lnTo>
                                  <a:lnTo>
                                    <a:pt x="8" y="366"/>
                                  </a:lnTo>
                                  <a:lnTo>
                                    <a:pt x="8" y="379"/>
                                  </a:lnTo>
                                  <a:lnTo>
                                    <a:pt x="8" y="392"/>
                                  </a:lnTo>
                                  <a:lnTo>
                                    <a:pt x="8" y="405"/>
                                  </a:lnTo>
                                  <a:lnTo>
                                    <a:pt x="9" y="419"/>
                                  </a:lnTo>
                                  <a:lnTo>
                                    <a:pt x="7" y="419"/>
                                  </a:lnTo>
                                  <a:lnTo>
                                    <a:pt x="5" y="419"/>
                                  </a:lnTo>
                                  <a:lnTo>
                                    <a:pt x="4" y="419"/>
                                  </a:lnTo>
                                  <a:lnTo>
                                    <a:pt x="2" y="419"/>
                                  </a:lnTo>
                                  <a:lnTo>
                                    <a:pt x="2" y="405"/>
                                  </a:lnTo>
                                  <a:lnTo>
                                    <a:pt x="2" y="392"/>
                                  </a:lnTo>
                                  <a:lnTo>
                                    <a:pt x="2" y="379"/>
                                  </a:lnTo>
                                  <a:lnTo>
                                    <a:pt x="2" y="366"/>
                                  </a:lnTo>
                                  <a:lnTo>
                                    <a:pt x="2" y="352"/>
                                  </a:lnTo>
                                  <a:lnTo>
                                    <a:pt x="2" y="339"/>
                                  </a:lnTo>
                                  <a:lnTo>
                                    <a:pt x="2" y="326"/>
                                  </a:lnTo>
                                  <a:lnTo>
                                    <a:pt x="2" y="313"/>
                                  </a:lnTo>
                                  <a:lnTo>
                                    <a:pt x="2" y="300"/>
                                  </a:lnTo>
                                  <a:lnTo>
                                    <a:pt x="1" y="287"/>
                                  </a:lnTo>
                                  <a:lnTo>
                                    <a:pt x="1" y="273"/>
                                  </a:lnTo>
                                  <a:lnTo>
                                    <a:pt x="1" y="261"/>
                                  </a:lnTo>
                                  <a:lnTo>
                                    <a:pt x="1" y="247"/>
                                  </a:lnTo>
                                  <a:lnTo>
                                    <a:pt x="1" y="234"/>
                                  </a:lnTo>
                                  <a:lnTo>
                                    <a:pt x="1" y="221"/>
                                  </a:lnTo>
                                  <a:lnTo>
                                    <a:pt x="1" y="208"/>
                                  </a:lnTo>
                                  <a:lnTo>
                                    <a:pt x="1" y="195"/>
                                  </a:lnTo>
                                  <a:lnTo>
                                    <a:pt x="1" y="182"/>
                                  </a:lnTo>
                                  <a:lnTo>
                                    <a:pt x="0" y="169"/>
                                  </a:lnTo>
                                  <a:lnTo>
                                    <a:pt x="0" y="156"/>
                                  </a:lnTo>
                                  <a:lnTo>
                                    <a:pt x="0" y="143"/>
                                  </a:lnTo>
                                  <a:lnTo>
                                    <a:pt x="0" y="130"/>
                                  </a:lnTo>
                                  <a:lnTo>
                                    <a:pt x="0" y="117"/>
                                  </a:lnTo>
                                  <a:lnTo>
                                    <a:pt x="0" y="105"/>
                                  </a:lnTo>
                                  <a:lnTo>
                                    <a:pt x="0" y="92"/>
                                  </a:lnTo>
                                  <a:lnTo>
                                    <a:pt x="0" y="78"/>
                                  </a:lnTo>
                                  <a:lnTo>
                                    <a:pt x="0" y="66"/>
                                  </a:lnTo>
                                  <a:lnTo>
                                    <a:pt x="0" y="53"/>
                                  </a:lnTo>
                                  <a:lnTo>
                                    <a:pt x="0" y="40"/>
                                  </a:lnTo>
                                  <a:lnTo>
                                    <a:pt x="0" y="27"/>
                                  </a:lnTo>
                                  <a:lnTo>
                                    <a:pt x="0" y="14"/>
                                  </a:lnTo>
                                  <a:lnTo>
                                    <a:pt x="0" y="2"/>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8" name="Freeform 3872"/>
                          <wps:cNvSpPr>
                            <a:spLocks/>
                          </wps:cNvSpPr>
                          <wps:spPr bwMode="auto">
                            <a:xfrm>
                              <a:off x="1717" y="880"/>
                              <a:ext cx="8" cy="407"/>
                            </a:xfrm>
                            <a:custGeom>
                              <a:avLst/>
                              <a:gdLst>
                                <a:gd name="T0" fmla="*/ 1 w 8"/>
                                <a:gd name="T1" fmla="*/ 0 h 407"/>
                                <a:gd name="T2" fmla="*/ 4 w 8"/>
                                <a:gd name="T3" fmla="*/ 0 h 407"/>
                                <a:gd name="T4" fmla="*/ 6 w 8"/>
                                <a:gd name="T5" fmla="*/ 12 h 407"/>
                                <a:gd name="T6" fmla="*/ 6 w 8"/>
                                <a:gd name="T7" fmla="*/ 37 h 407"/>
                                <a:gd name="T8" fmla="*/ 6 w 8"/>
                                <a:gd name="T9" fmla="*/ 62 h 407"/>
                                <a:gd name="T10" fmla="*/ 6 w 8"/>
                                <a:gd name="T11" fmla="*/ 87 h 407"/>
                                <a:gd name="T12" fmla="*/ 6 w 8"/>
                                <a:gd name="T13" fmla="*/ 112 h 407"/>
                                <a:gd name="T14" fmla="*/ 6 w 8"/>
                                <a:gd name="T15" fmla="*/ 138 h 407"/>
                                <a:gd name="T16" fmla="*/ 6 w 8"/>
                                <a:gd name="T17" fmla="*/ 163 h 407"/>
                                <a:gd name="T18" fmla="*/ 6 w 8"/>
                                <a:gd name="T19" fmla="*/ 189 h 407"/>
                                <a:gd name="T20" fmla="*/ 6 w 8"/>
                                <a:gd name="T21" fmla="*/ 214 h 407"/>
                                <a:gd name="T22" fmla="*/ 7 w 8"/>
                                <a:gd name="T23" fmla="*/ 239 h 407"/>
                                <a:gd name="T24" fmla="*/ 7 w 8"/>
                                <a:gd name="T25" fmla="*/ 265 h 407"/>
                                <a:gd name="T26" fmla="*/ 7 w 8"/>
                                <a:gd name="T27" fmla="*/ 291 h 407"/>
                                <a:gd name="T28" fmla="*/ 7 w 8"/>
                                <a:gd name="T29" fmla="*/ 316 h 407"/>
                                <a:gd name="T30" fmla="*/ 7 w 8"/>
                                <a:gd name="T31" fmla="*/ 342 h 407"/>
                                <a:gd name="T32" fmla="*/ 7 w 8"/>
                                <a:gd name="T33" fmla="*/ 368 h 407"/>
                                <a:gd name="T34" fmla="*/ 7 w 8"/>
                                <a:gd name="T35" fmla="*/ 394 h 407"/>
                                <a:gd name="T36" fmla="*/ 6 w 8"/>
                                <a:gd name="T37" fmla="*/ 407 h 407"/>
                                <a:gd name="T38" fmla="*/ 3 w 8"/>
                                <a:gd name="T39" fmla="*/ 407 h 407"/>
                                <a:gd name="T40" fmla="*/ 2 w 8"/>
                                <a:gd name="T41" fmla="*/ 394 h 407"/>
                                <a:gd name="T42" fmla="*/ 2 w 8"/>
                                <a:gd name="T43" fmla="*/ 368 h 407"/>
                                <a:gd name="T44" fmla="*/ 1 w 8"/>
                                <a:gd name="T45" fmla="*/ 343 h 407"/>
                                <a:gd name="T46" fmla="*/ 1 w 8"/>
                                <a:gd name="T47" fmla="*/ 317 h 407"/>
                                <a:gd name="T48" fmla="*/ 1 w 8"/>
                                <a:gd name="T49" fmla="*/ 291 h 407"/>
                                <a:gd name="T50" fmla="*/ 1 w 8"/>
                                <a:gd name="T51" fmla="*/ 266 h 407"/>
                                <a:gd name="T52" fmla="*/ 1 w 8"/>
                                <a:gd name="T53" fmla="*/ 240 h 407"/>
                                <a:gd name="T54" fmla="*/ 1 w 8"/>
                                <a:gd name="T55" fmla="*/ 215 h 407"/>
                                <a:gd name="T56" fmla="*/ 1 w 8"/>
                                <a:gd name="T57" fmla="*/ 189 h 407"/>
                                <a:gd name="T58" fmla="*/ 1 w 8"/>
                                <a:gd name="T59" fmla="*/ 164 h 407"/>
                                <a:gd name="T60" fmla="*/ 1 w 8"/>
                                <a:gd name="T61" fmla="*/ 139 h 407"/>
                                <a:gd name="T62" fmla="*/ 1 w 8"/>
                                <a:gd name="T63" fmla="*/ 113 h 407"/>
                                <a:gd name="T64" fmla="*/ 0 w 8"/>
                                <a:gd name="T65" fmla="*/ 88 h 407"/>
                                <a:gd name="T66" fmla="*/ 0 w 8"/>
                                <a:gd name="T67" fmla="*/ 63 h 407"/>
                                <a:gd name="T68" fmla="*/ 0 w 8"/>
                                <a:gd name="T69" fmla="*/ 38 h 407"/>
                                <a:gd name="T70" fmla="*/ 0 w 8"/>
                                <a:gd name="T71" fmla="*/ 13 h 4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 h="407">
                                  <a:moveTo>
                                    <a:pt x="0" y="1"/>
                                  </a:moveTo>
                                  <a:lnTo>
                                    <a:pt x="1" y="0"/>
                                  </a:lnTo>
                                  <a:lnTo>
                                    <a:pt x="3" y="0"/>
                                  </a:lnTo>
                                  <a:lnTo>
                                    <a:pt x="4" y="0"/>
                                  </a:lnTo>
                                  <a:lnTo>
                                    <a:pt x="6" y="0"/>
                                  </a:lnTo>
                                  <a:lnTo>
                                    <a:pt x="6" y="12"/>
                                  </a:lnTo>
                                  <a:lnTo>
                                    <a:pt x="6" y="25"/>
                                  </a:lnTo>
                                  <a:lnTo>
                                    <a:pt x="6" y="37"/>
                                  </a:lnTo>
                                  <a:lnTo>
                                    <a:pt x="6" y="50"/>
                                  </a:lnTo>
                                  <a:lnTo>
                                    <a:pt x="6" y="62"/>
                                  </a:lnTo>
                                  <a:lnTo>
                                    <a:pt x="6" y="75"/>
                                  </a:lnTo>
                                  <a:lnTo>
                                    <a:pt x="6" y="87"/>
                                  </a:lnTo>
                                  <a:lnTo>
                                    <a:pt x="6" y="100"/>
                                  </a:lnTo>
                                  <a:lnTo>
                                    <a:pt x="6" y="112"/>
                                  </a:lnTo>
                                  <a:lnTo>
                                    <a:pt x="6" y="125"/>
                                  </a:lnTo>
                                  <a:lnTo>
                                    <a:pt x="6" y="138"/>
                                  </a:lnTo>
                                  <a:lnTo>
                                    <a:pt x="6" y="150"/>
                                  </a:lnTo>
                                  <a:lnTo>
                                    <a:pt x="6" y="163"/>
                                  </a:lnTo>
                                  <a:lnTo>
                                    <a:pt x="6" y="176"/>
                                  </a:lnTo>
                                  <a:lnTo>
                                    <a:pt x="6" y="189"/>
                                  </a:lnTo>
                                  <a:lnTo>
                                    <a:pt x="6" y="202"/>
                                  </a:lnTo>
                                  <a:lnTo>
                                    <a:pt x="6" y="214"/>
                                  </a:lnTo>
                                  <a:lnTo>
                                    <a:pt x="7" y="227"/>
                                  </a:lnTo>
                                  <a:lnTo>
                                    <a:pt x="7" y="239"/>
                                  </a:lnTo>
                                  <a:lnTo>
                                    <a:pt x="7" y="252"/>
                                  </a:lnTo>
                                  <a:lnTo>
                                    <a:pt x="7" y="265"/>
                                  </a:lnTo>
                                  <a:lnTo>
                                    <a:pt x="7" y="278"/>
                                  </a:lnTo>
                                  <a:lnTo>
                                    <a:pt x="7" y="291"/>
                                  </a:lnTo>
                                  <a:lnTo>
                                    <a:pt x="7" y="304"/>
                                  </a:lnTo>
                                  <a:lnTo>
                                    <a:pt x="7" y="316"/>
                                  </a:lnTo>
                                  <a:lnTo>
                                    <a:pt x="7" y="329"/>
                                  </a:lnTo>
                                  <a:lnTo>
                                    <a:pt x="7" y="342"/>
                                  </a:lnTo>
                                  <a:lnTo>
                                    <a:pt x="7" y="355"/>
                                  </a:lnTo>
                                  <a:lnTo>
                                    <a:pt x="7" y="368"/>
                                  </a:lnTo>
                                  <a:lnTo>
                                    <a:pt x="7" y="381"/>
                                  </a:lnTo>
                                  <a:lnTo>
                                    <a:pt x="7" y="394"/>
                                  </a:lnTo>
                                  <a:lnTo>
                                    <a:pt x="8" y="407"/>
                                  </a:lnTo>
                                  <a:lnTo>
                                    <a:pt x="6" y="407"/>
                                  </a:lnTo>
                                  <a:lnTo>
                                    <a:pt x="5" y="407"/>
                                  </a:lnTo>
                                  <a:lnTo>
                                    <a:pt x="3" y="407"/>
                                  </a:lnTo>
                                  <a:lnTo>
                                    <a:pt x="2" y="407"/>
                                  </a:lnTo>
                                  <a:lnTo>
                                    <a:pt x="2" y="394"/>
                                  </a:lnTo>
                                  <a:lnTo>
                                    <a:pt x="2" y="381"/>
                                  </a:lnTo>
                                  <a:lnTo>
                                    <a:pt x="2" y="368"/>
                                  </a:lnTo>
                                  <a:lnTo>
                                    <a:pt x="2" y="355"/>
                                  </a:lnTo>
                                  <a:lnTo>
                                    <a:pt x="1" y="343"/>
                                  </a:lnTo>
                                  <a:lnTo>
                                    <a:pt x="1" y="330"/>
                                  </a:lnTo>
                                  <a:lnTo>
                                    <a:pt x="1" y="317"/>
                                  </a:lnTo>
                                  <a:lnTo>
                                    <a:pt x="1" y="304"/>
                                  </a:lnTo>
                                  <a:lnTo>
                                    <a:pt x="1" y="291"/>
                                  </a:lnTo>
                                  <a:lnTo>
                                    <a:pt x="1" y="278"/>
                                  </a:lnTo>
                                  <a:lnTo>
                                    <a:pt x="1" y="266"/>
                                  </a:lnTo>
                                  <a:lnTo>
                                    <a:pt x="1" y="253"/>
                                  </a:lnTo>
                                  <a:lnTo>
                                    <a:pt x="1" y="240"/>
                                  </a:lnTo>
                                  <a:lnTo>
                                    <a:pt x="1" y="227"/>
                                  </a:lnTo>
                                  <a:lnTo>
                                    <a:pt x="1" y="215"/>
                                  </a:lnTo>
                                  <a:lnTo>
                                    <a:pt x="1" y="202"/>
                                  </a:lnTo>
                                  <a:lnTo>
                                    <a:pt x="1" y="189"/>
                                  </a:lnTo>
                                  <a:lnTo>
                                    <a:pt x="1" y="177"/>
                                  </a:lnTo>
                                  <a:lnTo>
                                    <a:pt x="1" y="164"/>
                                  </a:lnTo>
                                  <a:lnTo>
                                    <a:pt x="1" y="151"/>
                                  </a:lnTo>
                                  <a:lnTo>
                                    <a:pt x="1" y="139"/>
                                  </a:lnTo>
                                  <a:lnTo>
                                    <a:pt x="1" y="126"/>
                                  </a:lnTo>
                                  <a:lnTo>
                                    <a:pt x="1" y="113"/>
                                  </a:lnTo>
                                  <a:lnTo>
                                    <a:pt x="1" y="101"/>
                                  </a:lnTo>
                                  <a:lnTo>
                                    <a:pt x="0" y="88"/>
                                  </a:lnTo>
                                  <a:lnTo>
                                    <a:pt x="0" y="76"/>
                                  </a:lnTo>
                                  <a:lnTo>
                                    <a:pt x="0" y="63"/>
                                  </a:lnTo>
                                  <a:lnTo>
                                    <a:pt x="0" y="51"/>
                                  </a:lnTo>
                                  <a:lnTo>
                                    <a:pt x="0" y="38"/>
                                  </a:lnTo>
                                  <a:lnTo>
                                    <a:pt x="0" y="26"/>
                                  </a:lnTo>
                                  <a:lnTo>
                                    <a:pt x="0" y="13"/>
                                  </a:lnTo>
                                  <a:lnTo>
                                    <a:pt x="0" y="1"/>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9" name="Freeform 3873"/>
                          <wps:cNvSpPr>
                            <a:spLocks/>
                          </wps:cNvSpPr>
                          <wps:spPr bwMode="auto">
                            <a:xfrm>
                              <a:off x="1669" y="891"/>
                              <a:ext cx="6" cy="398"/>
                            </a:xfrm>
                            <a:custGeom>
                              <a:avLst/>
                              <a:gdLst>
                                <a:gd name="T0" fmla="*/ 1 w 6"/>
                                <a:gd name="T1" fmla="*/ 0 h 398"/>
                                <a:gd name="T2" fmla="*/ 4 w 6"/>
                                <a:gd name="T3" fmla="*/ 0 h 398"/>
                                <a:gd name="T4" fmla="*/ 5 w 6"/>
                                <a:gd name="T5" fmla="*/ 12 h 398"/>
                                <a:gd name="T6" fmla="*/ 5 w 6"/>
                                <a:gd name="T7" fmla="*/ 36 h 398"/>
                                <a:gd name="T8" fmla="*/ 5 w 6"/>
                                <a:gd name="T9" fmla="*/ 61 h 398"/>
                                <a:gd name="T10" fmla="*/ 5 w 6"/>
                                <a:gd name="T11" fmla="*/ 86 h 398"/>
                                <a:gd name="T12" fmla="*/ 6 w 6"/>
                                <a:gd name="T13" fmla="*/ 110 h 398"/>
                                <a:gd name="T14" fmla="*/ 6 w 6"/>
                                <a:gd name="T15" fmla="*/ 135 h 398"/>
                                <a:gd name="T16" fmla="*/ 6 w 6"/>
                                <a:gd name="T17" fmla="*/ 159 h 398"/>
                                <a:gd name="T18" fmla="*/ 6 w 6"/>
                                <a:gd name="T19" fmla="*/ 184 h 398"/>
                                <a:gd name="T20" fmla="*/ 6 w 6"/>
                                <a:gd name="T21" fmla="*/ 209 h 398"/>
                                <a:gd name="T22" fmla="*/ 6 w 6"/>
                                <a:gd name="T23" fmla="*/ 234 h 398"/>
                                <a:gd name="T24" fmla="*/ 6 w 6"/>
                                <a:gd name="T25" fmla="*/ 259 h 398"/>
                                <a:gd name="T26" fmla="*/ 6 w 6"/>
                                <a:gd name="T27" fmla="*/ 284 h 398"/>
                                <a:gd name="T28" fmla="*/ 6 w 6"/>
                                <a:gd name="T29" fmla="*/ 309 h 398"/>
                                <a:gd name="T30" fmla="*/ 6 w 6"/>
                                <a:gd name="T31" fmla="*/ 334 h 398"/>
                                <a:gd name="T32" fmla="*/ 6 w 6"/>
                                <a:gd name="T33" fmla="*/ 359 h 398"/>
                                <a:gd name="T34" fmla="*/ 6 w 6"/>
                                <a:gd name="T35" fmla="*/ 385 h 398"/>
                                <a:gd name="T36" fmla="*/ 5 w 6"/>
                                <a:gd name="T37" fmla="*/ 397 h 398"/>
                                <a:gd name="T38" fmla="*/ 2 w 6"/>
                                <a:gd name="T39" fmla="*/ 397 h 398"/>
                                <a:gd name="T40" fmla="*/ 1 w 6"/>
                                <a:gd name="T41" fmla="*/ 385 h 398"/>
                                <a:gd name="T42" fmla="*/ 1 w 6"/>
                                <a:gd name="T43" fmla="*/ 359 h 398"/>
                                <a:gd name="T44" fmla="*/ 1 w 6"/>
                                <a:gd name="T45" fmla="*/ 334 h 398"/>
                                <a:gd name="T46" fmla="*/ 1 w 6"/>
                                <a:gd name="T47" fmla="*/ 309 h 398"/>
                                <a:gd name="T48" fmla="*/ 1 w 6"/>
                                <a:gd name="T49" fmla="*/ 284 h 398"/>
                                <a:gd name="T50" fmla="*/ 1 w 6"/>
                                <a:gd name="T51" fmla="*/ 260 h 398"/>
                                <a:gd name="T52" fmla="*/ 0 w 6"/>
                                <a:gd name="T53" fmla="*/ 234 h 398"/>
                                <a:gd name="T54" fmla="*/ 0 w 6"/>
                                <a:gd name="T55" fmla="*/ 210 h 398"/>
                                <a:gd name="T56" fmla="*/ 0 w 6"/>
                                <a:gd name="T57" fmla="*/ 185 h 398"/>
                                <a:gd name="T58" fmla="*/ 0 w 6"/>
                                <a:gd name="T59" fmla="*/ 160 h 398"/>
                                <a:gd name="T60" fmla="*/ 0 w 6"/>
                                <a:gd name="T61" fmla="*/ 136 h 398"/>
                                <a:gd name="T62" fmla="*/ 0 w 6"/>
                                <a:gd name="T63" fmla="*/ 111 h 398"/>
                                <a:gd name="T64" fmla="*/ 0 w 6"/>
                                <a:gd name="T65" fmla="*/ 86 h 398"/>
                                <a:gd name="T66" fmla="*/ 0 w 6"/>
                                <a:gd name="T67" fmla="*/ 62 h 398"/>
                                <a:gd name="T68" fmla="*/ 0 w 6"/>
                                <a:gd name="T69" fmla="*/ 37 h 398"/>
                                <a:gd name="T70" fmla="*/ 0 w 6"/>
                                <a:gd name="T71" fmla="*/ 13 h 3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6" h="398">
                                  <a:moveTo>
                                    <a:pt x="0" y="1"/>
                                  </a:moveTo>
                                  <a:lnTo>
                                    <a:pt x="1" y="0"/>
                                  </a:lnTo>
                                  <a:lnTo>
                                    <a:pt x="3" y="0"/>
                                  </a:lnTo>
                                  <a:lnTo>
                                    <a:pt x="4" y="0"/>
                                  </a:lnTo>
                                  <a:lnTo>
                                    <a:pt x="5" y="0"/>
                                  </a:lnTo>
                                  <a:lnTo>
                                    <a:pt x="5" y="12"/>
                                  </a:lnTo>
                                  <a:lnTo>
                                    <a:pt x="5" y="24"/>
                                  </a:lnTo>
                                  <a:lnTo>
                                    <a:pt x="5" y="36"/>
                                  </a:lnTo>
                                  <a:lnTo>
                                    <a:pt x="5" y="49"/>
                                  </a:lnTo>
                                  <a:lnTo>
                                    <a:pt x="5" y="61"/>
                                  </a:lnTo>
                                  <a:lnTo>
                                    <a:pt x="5" y="73"/>
                                  </a:lnTo>
                                  <a:lnTo>
                                    <a:pt x="5" y="86"/>
                                  </a:lnTo>
                                  <a:lnTo>
                                    <a:pt x="6" y="98"/>
                                  </a:lnTo>
                                  <a:lnTo>
                                    <a:pt x="6" y="110"/>
                                  </a:lnTo>
                                  <a:lnTo>
                                    <a:pt x="6" y="122"/>
                                  </a:lnTo>
                                  <a:lnTo>
                                    <a:pt x="6" y="135"/>
                                  </a:lnTo>
                                  <a:lnTo>
                                    <a:pt x="6" y="147"/>
                                  </a:lnTo>
                                  <a:lnTo>
                                    <a:pt x="6" y="159"/>
                                  </a:lnTo>
                                  <a:lnTo>
                                    <a:pt x="6" y="172"/>
                                  </a:lnTo>
                                  <a:lnTo>
                                    <a:pt x="6" y="184"/>
                                  </a:lnTo>
                                  <a:lnTo>
                                    <a:pt x="6" y="197"/>
                                  </a:lnTo>
                                  <a:lnTo>
                                    <a:pt x="6" y="209"/>
                                  </a:lnTo>
                                  <a:lnTo>
                                    <a:pt x="6" y="222"/>
                                  </a:lnTo>
                                  <a:lnTo>
                                    <a:pt x="6" y="234"/>
                                  </a:lnTo>
                                  <a:lnTo>
                                    <a:pt x="6" y="246"/>
                                  </a:lnTo>
                                  <a:lnTo>
                                    <a:pt x="6" y="259"/>
                                  </a:lnTo>
                                  <a:lnTo>
                                    <a:pt x="6" y="271"/>
                                  </a:lnTo>
                                  <a:lnTo>
                                    <a:pt x="6" y="284"/>
                                  </a:lnTo>
                                  <a:lnTo>
                                    <a:pt x="6" y="297"/>
                                  </a:lnTo>
                                  <a:lnTo>
                                    <a:pt x="6" y="309"/>
                                  </a:lnTo>
                                  <a:lnTo>
                                    <a:pt x="6" y="321"/>
                                  </a:lnTo>
                                  <a:lnTo>
                                    <a:pt x="6" y="334"/>
                                  </a:lnTo>
                                  <a:lnTo>
                                    <a:pt x="6" y="347"/>
                                  </a:lnTo>
                                  <a:lnTo>
                                    <a:pt x="6" y="359"/>
                                  </a:lnTo>
                                  <a:lnTo>
                                    <a:pt x="6" y="372"/>
                                  </a:lnTo>
                                  <a:lnTo>
                                    <a:pt x="6" y="385"/>
                                  </a:lnTo>
                                  <a:lnTo>
                                    <a:pt x="6" y="397"/>
                                  </a:lnTo>
                                  <a:lnTo>
                                    <a:pt x="5" y="397"/>
                                  </a:lnTo>
                                  <a:lnTo>
                                    <a:pt x="4" y="397"/>
                                  </a:lnTo>
                                  <a:lnTo>
                                    <a:pt x="2" y="397"/>
                                  </a:lnTo>
                                  <a:lnTo>
                                    <a:pt x="1" y="398"/>
                                  </a:lnTo>
                                  <a:lnTo>
                                    <a:pt x="1" y="385"/>
                                  </a:lnTo>
                                  <a:lnTo>
                                    <a:pt x="1" y="372"/>
                                  </a:lnTo>
                                  <a:lnTo>
                                    <a:pt x="1" y="359"/>
                                  </a:lnTo>
                                  <a:lnTo>
                                    <a:pt x="1" y="347"/>
                                  </a:lnTo>
                                  <a:lnTo>
                                    <a:pt x="1" y="334"/>
                                  </a:lnTo>
                                  <a:lnTo>
                                    <a:pt x="1" y="322"/>
                                  </a:lnTo>
                                  <a:lnTo>
                                    <a:pt x="1" y="309"/>
                                  </a:lnTo>
                                  <a:lnTo>
                                    <a:pt x="1" y="297"/>
                                  </a:lnTo>
                                  <a:lnTo>
                                    <a:pt x="1" y="284"/>
                                  </a:lnTo>
                                  <a:lnTo>
                                    <a:pt x="1" y="272"/>
                                  </a:lnTo>
                                  <a:lnTo>
                                    <a:pt x="1" y="260"/>
                                  </a:lnTo>
                                  <a:lnTo>
                                    <a:pt x="1" y="247"/>
                                  </a:lnTo>
                                  <a:lnTo>
                                    <a:pt x="0" y="234"/>
                                  </a:lnTo>
                                  <a:lnTo>
                                    <a:pt x="0" y="222"/>
                                  </a:lnTo>
                                  <a:lnTo>
                                    <a:pt x="0" y="210"/>
                                  </a:lnTo>
                                  <a:lnTo>
                                    <a:pt x="0" y="198"/>
                                  </a:lnTo>
                                  <a:lnTo>
                                    <a:pt x="0" y="185"/>
                                  </a:lnTo>
                                  <a:lnTo>
                                    <a:pt x="0" y="173"/>
                                  </a:lnTo>
                                  <a:lnTo>
                                    <a:pt x="0" y="160"/>
                                  </a:lnTo>
                                  <a:lnTo>
                                    <a:pt x="0" y="148"/>
                                  </a:lnTo>
                                  <a:lnTo>
                                    <a:pt x="0" y="136"/>
                                  </a:lnTo>
                                  <a:lnTo>
                                    <a:pt x="0" y="123"/>
                                  </a:lnTo>
                                  <a:lnTo>
                                    <a:pt x="0" y="111"/>
                                  </a:lnTo>
                                  <a:lnTo>
                                    <a:pt x="0" y="99"/>
                                  </a:lnTo>
                                  <a:lnTo>
                                    <a:pt x="0" y="86"/>
                                  </a:lnTo>
                                  <a:lnTo>
                                    <a:pt x="0" y="74"/>
                                  </a:lnTo>
                                  <a:lnTo>
                                    <a:pt x="0" y="62"/>
                                  </a:lnTo>
                                  <a:lnTo>
                                    <a:pt x="0" y="50"/>
                                  </a:lnTo>
                                  <a:lnTo>
                                    <a:pt x="0" y="37"/>
                                  </a:lnTo>
                                  <a:lnTo>
                                    <a:pt x="0" y="25"/>
                                  </a:lnTo>
                                  <a:lnTo>
                                    <a:pt x="0" y="13"/>
                                  </a:lnTo>
                                  <a:lnTo>
                                    <a:pt x="0" y="1"/>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0" name="Freeform 3874"/>
                          <wps:cNvSpPr>
                            <a:spLocks/>
                          </wps:cNvSpPr>
                          <wps:spPr bwMode="auto">
                            <a:xfrm>
                              <a:off x="1640" y="869"/>
                              <a:ext cx="339" cy="93"/>
                            </a:xfrm>
                            <a:custGeom>
                              <a:avLst/>
                              <a:gdLst>
                                <a:gd name="T0" fmla="*/ 0 w 339"/>
                                <a:gd name="T1" fmla="*/ 73 h 93"/>
                                <a:gd name="T2" fmla="*/ 18 w 339"/>
                                <a:gd name="T3" fmla="*/ 69 h 93"/>
                                <a:gd name="T4" fmla="*/ 37 w 339"/>
                                <a:gd name="T5" fmla="*/ 65 h 93"/>
                                <a:gd name="T6" fmla="*/ 56 w 339"/>
                                <a:gd name="T7" fmla="*/ 60 h 93"/>
                                <a:gd name="T8" fmla="*/ 75 w 339"/>
                                <a:gd name="T9" fmla="*/ 56 h 93"/>
                                <a:gd name="T10" fmla="*/ 95 w 339"/>
                                <a:gd name="T11" fmla="*/ 52 h 93"/>
                                <a:gd name="T12" fmla="*/ 114 w 339"/>
                                <a:gd name="T13" fmla="*/ 48 h 93"/>
                                <a:gd name="T14" fmla="*/ 134 w 339"/>
                                <a:gd name="T15" fmla="*/ 44 h 93"/>
                                <a:gd name="T16" fmla="*/ 155 w 339"/>
                                <a:gd name="T17" fmla="*/ 39 h 93"/>
                                <a:gd name="T18" fmla="*/ 176 w 339"/>
                                <a:gd name="T19" fmla="*/ 35 h 93"/>
                                <a:gd name="T20" fmla="*/ 198 w 339"/>
                                <a:gd name="T21" fmla="*/ 30 h 93"/>
                                <a:gd name="T22" fmla="*/ 221 w 339"/>
                                <a:gd name="T23" fmla="*/ 25 h 93"/>
                                <a:gd name="T24" fmla="*/ 244 w 339"/>
                                <a:gd name="T25" fmla="*/ 20 h 93"/>
                                <a:gd name="T26" fmla="*/ 267 w 339"/>
                                <a:gd name="T27" fmla="*/ 15 h 93"/>
                                <a:gd name="T28" fmla="*/ 290 w 339"/>
                                <a:gd name="T29" fmla="*/ 10 h 93"/>
                                <a:gd name="T30" fmla="*/ 314 w 339"/>
                                <a:gd name="T31" fmla="*/ 5 h 93"/>
                                <a:gd name="T32" fmla="*/ 338 w 339"/>
                                <a:gd name="T33" fmla="*/ 0 h 93"/>
                                <a:gd name="T34" fmla="*/ 338 w 339"/>
                                <a:gd name="T35" fmla="*/ 2 h 93"/>
                                <a:gd name="T36" fmla="*/ 338 w 339"/>
                                <a:gd name="T37" fmla="*/ 5 h 93"/>
                                <a:gd name="T38" fmla="*/ 338 w 339"/>
                                <a:gd name="T39" fmla="*/ 8 h 93"/>
                                <a:gd name="T40" fmla="*/ 339 w 339"/>
                                <a:gd name="T41" fmla="*/ 12 h 93"/>
                                <a:gd name="T42" fmla="*/ 339 w 339"/>
                                <a:gd name="T43" fmla="*/ 15 h 93"/>
                                <a:gd name="T44" fmla="*/ 339 w 339"/>
                                <a:gd name="T45" fmla="*/ 18 h 93"/>
                                <a:gd name="T46" fmla="*/ 339 w 339"/>
                                <a:gd name="T47" fmla="*/ 20 h 93"/>
                                <a:gd name="T48" fmla="*/ 339 w 339"/>
                                <a:gd name="T49" fmla="*/ 24 h 93"/>
                                <a:gd name="T50" fmla="*/ 315 w 339"/>
                                <a:gd name="T51" fmla="*/ 28 h 93"/>
                                <a:gd name="T52" fmla="*/ 291 w 339"/>
                                <a:gd name="T53" fmla="*/ 33 h 93"/>
                                <a:gd name="T54" fmla="*/ 267 w 339"/>
                                <a:gd name="T55" fmla="*/ 38 h 93"/>
                                <a:gd name="T56" fmla="*/ 244 w 339"/>
                                <a:gd name="T57" fmla="*/ 43 h 93"/>
                                <a:gd name="T58" fmla="*/ 221 w 339"/>
                                <a:gd name="T59" fmla="*/ 48 h 93"/>
                                <a:gd name="T60" fmla="*/ 199 w 339"/>
                                <a:gd name="T61" fmla="*/ 52 h 93"/>
                                <a:gd name="T62" fmla="*/ 177 w 339"/>
                                <a:gd name="T63" fmla="*/ 57 h 93"/>
                                <a:gd name="T64" fmla="*/ 155 w 339"/>
                                <a:gd name="T65" fmla="*/ 62 h 93"/>
                                <a:gd name="T66" fmla="*/ 135 w 339"/>
                                <a:gd name="T67" fmla="*/ 66 h 93"/>
                                <a:gd name="T68" fmla="*/ 115 w 339"/>
                                <a:gd name="T69" fmla="*/ 70 h 93"/>
                                <a:gd name="T70" fmla="*/ 95 w 339"/>
                                <a:gd name="T71" fmla="*/ 73 h 93"/>
                                <a:gd name="T72" fmla="*/ 75 w 339"/>
                                <a:gd name="T73" fmla="*/ 78 h 93"/>
                                <a:gd name="T74" fmla="*/ 56 w 339"/>
                                <a:gd name="T75" fmla="*/ 82 h 93"/>
                                <a:gd name="T76" fmla="*/ 37 w 339"/>
                                <a:gd name="T77" fmla="*/ 86 h 93"/>
                                <a:gd name="T78" fmla="*/ 18 w 339"/>
                                <a:gd name="T79" fmla="*/ 90 h 93"/>
                                <a:gd name="T80" fmla="*/ 0 w 339"/>
                                <a:gd name="T81" fmla="*/ 93 h 93"/>
                                <a:gd name="T82" fmla="*/ 0 w 339"/>
                                <a:gd name="T83" fmla="*/ 90 h 93"/>
                                <a:gd name="T84" fmla="*/ 0 w 339"/>
                                <a:gd name="T85" fmla="*/ 88 h 93"/>
                                <a:gd name="T86" fmla="*/ 0 w 339"/>
                                <a:gd name="T87" fmla="*/ 85 h 93"/>
                                <a:gd name="T88" fmla="*/ 0 w 339"/>
                                <a:gd name="T89" fmla="*/ 83 h 93"/>
                                <a:gd name="T90" fmla="*/ 0 w 339"/>
                                <a:gd name="T91" fmla="*/ 80 h 93"/>
                                <a:gd name="T92" fmla="*/ 0 w 339"/>
                                <a:gd name="T93" fmla="*/ 78 h 93"/>
                                <a:gd name="T94" fmla="*/ 0 w 339"/>
                                <a:gd name="T95" fmla="*/ 75 h 93"/>
                                <a:gd name="T96" fmla="*/ 0 w 339"/>
                                <a:gd name="T97" fmla="*/ 73 h 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39" h="93">
                                  <a:moveTo>
                                    <a:pt x="0" y="73"/>
                                  </a:moveTo>
                                  <a:lnTo>
                                    <a:pt x="18" y="69"/>
                                  </a:lnTo>
                                  <a:lnTo>
                                    <a:pt x="37" y="65"/>
                                  </a:lnTo>
                                  <a:lnTo>
                                    <a:pt x="56" y="60"/>
                                  </a:lnTo>
                                  <a:lnTo>
                                    <a:pt x="75" y="56"/>
                                  </a:lnTo>
                                  <a:lnTo>
                                    <a:pt x="95" y="52"/>
                                  </a:lnTo>
                                  <a:lnTo>
                                    <a:pt x="114" y="48"/>
                                  </a:lnTo>
                                  <a:lnTo>
                                    <a:pt x="134" y="44"/>
                                  </a:lnTo>
                                  <a:lnTo>
                                    <a:pt x="155" y="39"/>
                                  </a:lnTo>
                                  <a:lnTo>
                                    <a:pt x="176" y="35"/>
                                  </a:lnTo>
                                  <a:lnTo>
                                    <a:pt x="198" y="30"/>
                                  </a:lnTo>
                                  <a:lnTo>
                                    <a:pt x="221" y="25"/>
                                  </a:lnTo>
                                  <a:lnTo>
                                    <a:pt x="244" y="20"/>
                                  </a:lnTo>
                                  <a:lnTo>
                                    <a:pt x="267" y="15"/>
                                  </a:lnTo>
                                  <a:lnTo>
                                    <a:pt x="290" y="10"/>
                                  </a:lnTo>
                                  <a:lnTo>
                                    <a:pt x="314" y="5"/>
                                  </a:lnTo>
                                  <a:lnTo>
                                    <a:pt x="338" y="0"/>
                                  </a:lnTo>
                                  <a:lnTo>
                                    <a:pt x="338" y="2"/>
                                  </a:lnTo>
                                  <a:lnTo>
                                    <a:pt x="338" y="5"/>
                                  </a:lnTo>
                                  <a:lnTo>
                                    <a:pt x="338" y="8"/>
                                  </a:lnTo>
                                  <a:lnTo>
                                    <a:pt x="339" y="12"/>
                                  </a:lnTo>
                                  <a:lnTo>
                                    <a:pt x="339" y="15"/>
                                  </a:lnTo>
                                  <a:lnTo>
                                    <a:pt x="339" y="18"/>
                                  </a:lnTo>
                                  <a:lnTo>
                                    <a:pt x="339" y="20"/>
                                  </a:lnTo>
                                  <a:lnTo>
                                    <a:pt x="339" y="24"/>
                                  </a:lnTo>
                                  <a:lnTo>
                                    <a:pt x="315" y="28"/>
                                  </a:lnTo>
                                  <a:lnTo>
                                    <a:pt x="291" y="33"/>
                                  </a:lnTo>
                                  <a:lnTo>
                                    <a:pt x="267" y="38"/>
                                  </a:lnTo>
                                  <a:lnTo>
                                    <a:pt x="244" y="43"/>
                                  </a:lnTo>
                                  <a:lnTo>
                                    <a:pt x="221" y="48"/>
                                  </a:lnTo>
                                  <a:lnTo>
                                    <a:pt x="199" y="52"/>
                                  </a:lnTo>
                                  <a:lnTo>
                                    <a:pt x="177" y="57"/>
                                  </a:lnTo>
                                  <a:lnTo>
                                    <a:pt x="155" y="62"/>
                                  </a:lnTo>
                                  <a:lnTo>
                                    <a:pt x="135" y="66"/>
                                  </a:lnTo>
                                  <a:lnTo>
                                    <a:pt x="115" y="70"/>
                                  </a:lnTo>
                                  <a:lnTo>
                                    <a:pt x="95" y="73"/>
                                  </a:lnTo>
                                  <a:lnTo>
                                    <a:pt x="75" y="78"/>
                                  </a:lnTo>
                                  <a:lnTo>
                                    <a:pt x="56" y="82"/>
                                  </a:lnTo>
                                  <a:lnTo>
                                    <a:pt x="37" y="86"/>
                                  </a:lnTo>
                                  <a:lnTo>
                                    <a:pt x="18" y="90"/>
                                  </a:lnTo>
                                  <a:lnTo>
                                    <a:pt x="0" y="93"/>
                                  </a:lnTo>
                                  <a:lnTo>
                                    <a:pt x="0" y="90"/>
                                  </a:lnTo>
                                  <a:lnTo>
                                    <a:pt x="0" y="88"/>
                                  </a:lnTo>
                                  <a:lnTo>
                                    <a:pt x="0" y="85"/>
                                  </a:lnTo>
                                  <a:lnTo>
                                    <a:pt x="0" y="83"/>
                                  </a:lnTo>
                                  <a:lnTo>
                                    <a:pt x="0" y="80"/>
                                  </a:lnTo>
                                  <a:lnTo>
                                    <a:pt x="0" y="78"/>
                                  </a:lnTo>
                                  <a:lnTo>
                                    <a:pt x="0" y="75"/>
                                  </a:lnTo>
                                  <a:lnTo>
                                    <a:pt x="0" y="73"/>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1" name="Freeform 3875"/>
                          <wps:cNvSpPr>
                            <a:spLocks/>
                          </wps:cNvSpPr>
                          <wps:spPr bwMode="auto">
                            <a:xfrm>
                              <a:off x="1640" y="922"/>
                              <a:ext cx="340" cy="90"/>
                            </a:xfrm>
                            <a:custGeom>
                              <a:avLst/>
                              <a:gdLst>
                                <a:gd name="T0" fmla="*/ 0 w 340"/>
                                <a:gd name="T1" fmla="*/ 65 h 90"/>
                                <a:gd name="T2" fmla="*/ 18 w 340"/>
                                <a:gd name="T3" fmla="*/ 61 h 90"/>
                                <a:gd name="T4" fmla="*/ 37 w 340"/>
                                <a:gd name="T5" fmla="*/ 57 h 90"/>
                                <a:gd name="T6" fmla="*/ 56 w 340"/>
                                <a:gd name="T7" fmla="*/ 54 h 90"/>
                                <a:gd name="T8" fmla="*/ 76 w 340"/>
                                <a:gd name="T9" fmla="*/ 50 h 90"/>
                                <a:gd name="T10" fmla="*/ 95 w 340"/>
                                <a:gd name="T11" fmla="*/ 46 h 90"/>
                                <a:gd name="T12" fmla="*/ 115 w 340"/>
                                <a:gd name="T13" fmla="*/ 43 h 90"/>
                                <a:gd name="T14" fmla="*/ 135 w 340"/>
                                <a:gd name="T15" fmla="*/ 39 h 90"/>
                                <a:gd name="T16" fmla="*/ 155 w 340"/>
                                <a:gd name="T17" fmla="*/ 35 h 90"/>
                                <a:gd name="T18" fmla="*/ 177 w 340"/>
                                <a:gd name="T19" fmla="*/ 31 h 90"/>
                                <a:gd name="T20" fmla="*/ 199 w 340"/>
                                <a:gd name="T21" fmla="*/ 27 h 90"/>
                                <a:gd name="T22" fmla="*/ 221 w 340"/>
                                <a:gd name="T23" fmla="*/ 22 h 90"/>
                                <a:gd name="T24" fmla="*/ 245 w 340"/>
                                <a:gd name="T25" fmla="*/ 18 h 90"/>
                                <a:gd name="T26" fmla="*/ 268 w 340"/>
                                <a:gd name="T27" fmla="*/ 14 h 90"/>
                                <a:gd name="T28" fmla="*/ 291 w 340"/>
                                <a:gd name="T29" fmla="*/ 9 h 90"/>
                                <a:gd name="T30" fmla="*/ 315 w 340"/>
                                <a:gd name="T31" fmla="*/ 4 h 90"/>
                                <a:gd name="T32" fmla="*/ 339 w 340"/>
                                <a:gd name="T33" fmla="*/ 0 h 90"/>
                                <a:gd name="T34" fmla="*/ 339 w 340"/>
                                <a:gd name="T35" fmla="*/ 3 h 90"/>
                                <a:gd name="T36" fmla="*/ 339 w 340"/>
                                <a:gd name="T37" fmla="*/ 7 h 90"/>
                                <a:gd name="T38" fmla="*/ 339 w 340"/>
                                <a:gd name="T39" fmla="*/ 11 h 90"/>
                                <a:gd name="T40" fmla="*/ 340 w 340"/>
                                <a:gd name="T41" fmla="*/ 15 h 90"/>
                                <a:gd name="T42" fmla="*/ 340 w 340"/>
                                <a:gd name="T43" fmla="*/ 18 h 90"/>
                                <a:gd name="T44" fmla="*/ 340 w 340"/>
                                <a:gd name="T45" fmla="*/ 21 h 90"/>
                                <a:gd name="T46" fmla="*/ 340 w 340"/>
                                <a:gd name="T47" fmla="*/ 25 h 90"/>
                                <a:gd name="T48" fmla="*/ 340 w 340"/>
                                <a:gd name="T49" fmla="*/ 29 h 90"/>
                                <a:gd name="T50" fmla="*/ 316 w 340"/>
                                <a:gd name="T51" fmla="*/ 33 h 90"/>
                                <a:gd name="T52" fmla="*/ 291 w 340"/>
                                <a:gd name="T53" fmla="*/ 37 h 90"/>
                                <a:gd name="T54" fmla="*/ 268 w 340"/>
                                <a:gd name="T55" fmla="*/ 41 h 90"/>
                                <a:gd name="T56" fmla="*/ 245 w 340"/>
                                <a:gd name="T57" fmla="*/ 46 h 90"/>
                                <a:gd name="T58" fmla="*/ 222 w 340"/>
                                <a:gd name="T59" fmla="*/ 50 h 90"/>
                                <a:gd name="T60" fmla="*/ 199 w 340"/>
                                <a:gd name="T61" fmla="*/ 54 h 90"/>
                                <a:gd name="T62" fmla="*/ 177 w 340"/>
                                <a:gd name="T63" fmla="*/ 57 h 90"/>
                                <a:gd name="T64" fmla="*/ 155 w 340"/>
                                <a:gd name="T65" fmla="*/ 62 h 90"/>
                                <a:gd name="T66" fmla="*/ 135 w 340"/>
                                <a:gd name="T67" fmla="*/ 65 h 90"/>
                                <a:gd name="T68" fmla="*/ 115 w 340"/>
                                <a:gd name="T69" fmla="*/ 69 h 90"/>
                                <a:gd name="T70" fmla="*/ 95 w 340"/>
                                <a:gd name="T71" fmla="*/ 72 h 90"/>
                                <a:gd name="T72" fmla="*/ 76 w 340"/>
                                <a:gd name="T73" fmla="*/ 76 h 90"/>
                                <a:gd name="T74" fmla="*/ 56 w 340"/>
                                <a:gd name="T75" fmla="*/ 79 h 90"/>
                                <a:gd name="T76" fmla="*/ 37 w 340"/>
                                <a:gd name="T77" fmla="*/ 83 h 90"/>
                                <a:gd name="T78" fmla="*/ 18 w 340"/>
                                <a:gd name="T79" fmla="*/ 86 h 90"/>
                                <a:gd name="T80" fmla="*/ 0 w 340"/>
                                <a:gd name="T81" fmla="*/ 90 h 90"/>
                                <a:gd name="T82" fmla="*/ 0 w 340"/>
                                <a:gd name="T83" fmla="*/ 87 h 90"/>
                                <a:gd name="T84" fmla="*/ 0 w 340"/>
                                <a:gd name="T85" fmla="*/ 84 h 90"/>
                                <a:gd name="T86" fmla="*/ 0 w 340"/>
                                <a:gd name="T87" fmla="*/ 80 h 90"/>
                                <a:gd name="T88" fmla="*/ 0 w 340"/>
                                <a:gd name="T89" fmla="*/ 77 h 90"/>
                                <a:gd name="T90" fmla="*/ 0 w 340"/>
                                <a:gd name="T91" fmla="*/ 74 h 90"/>
                                <a:gd name="T92" fmla="*/ 0 w 340"/>
                                <a:gd name="T93" fmla="*/ 71 h 90"/>
                                <a:gd name="T94" fmla="*/ 0 w 340"/>
                                <a:gd name="T95" fmla="*/ 68 h 90"/>
                                <a:gd name="T96" fmla="*/ 0 w 340"/>
                                <a:gd name="T97" fmla="*/ 65 h 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0" h="90">
                                  <a:moveTo>
                                    <a:pt x="0" y="65"/>
                                  </a:moveTo>
                                  <a:lnTo>
                                    <a:pt x="18" y="61"/>
                                  </a:lnTo>
                                  <a:lnTo>
                                    <a:pt x="37" y="57"/>
                                  </a:lnTo>
                                  <a:lnTo>
                                    <a:pt x="56" y="54"/>
                                  </a:lnTo>
                                  <a:lnTo>
                                    <a:pt x="76" y="50"/>
                                  </a:lnTo>
                                  <a:lnTo>
                                    <a:pt x="95" y="46"/>
                                  </a:lnTo>
                                  <a:lnTo>
                                    <a:pt x="115" y="43"/>
                                  </a:lnTo>
                                  <a:lnTo>
                                    <a:pt x="135" y="39"/>
                                  </a:lnTo>
                                  <a:lnTo>
                                    <a:pt x="155" y="35"/>
                                  </a:lnTo>
                                  <a:lnTo>
                                    <a:pt x="177" y="31"/>
                                  </a:lnTo>
                                  <a:lnTo>
                                    <a:pt x="199" y="27"/>
                                  </a:lnTo>
                                  <a:lnTo>
                                    <a:pt x="221" y="22"/>
                                  </a:lnTo>
                                  <a:lnTo>
                                    <a:pt x="245" y="18"/>
                                  </a:lnTo>
                                  <a:lnTo>
                                    <a:pt x="268" y="14"/>
                                  </a:lnTo>
                                  <a:lnTo>
                                    <a:pt x="291" y="9"/>
                                  </a:lnTo>
                                  <a:lnTo>
                                    <a:pt x="315" y="4"/>
                                  </a:lnTo>
                                  <a:lnTo>
                                    <a:pt x="339" y="0"/>
                                  </a:lnTo>
                                  <a:lnTo>
                                    <a:pt x="339" y="3"/>
                                  </a:lnTo>
                                  <a:lnTo>
                                    <a:pt x="339" y="7"/>
                                  </a:lnTo>
                                  <a:lnTo>
                                    <a:pt x="339" y="11"/>
                                  </a:lnTo>
                                  <a:lnTo>
                                    <a:pt x="340" y="15"/>
                                  </a:lnTo>
                                  <a:lnTo>
                                    <a:pt x="340" y="18"/>
                                  </a:lnTo>
                                  <a:lnTo>
                                    <a:pt x="340" y="21"/>
                                  </a:lnTo>
                                  <a:lnTo>
                                    <a:pt x="340" y="25"/>
                                  </a:lnTo>
                                  <a:lnTo>
                                    <a:pt x="340" y="29"/>
                                  </a:lnTo>
                                  <a:lnTo>
                                    <a:pt x="316" y="33"/>
                                  </a:lnTo>
                                  <a:lnTo>
                                    <a:pt x="291" y="37"/>
                                  </a:lnTo>
                                  <a:lnTo>
                                    <a:pt x="268" y="41"/>
                                  </a:lnTo>
                                  <a:lnTo>
                                    <a:pt x="245" y="46"/>
                                  </a:lnTo>
                                  <a:lnTo>
                                    <a:pt x="222" y="50"/>
                                  </a:lnTo>
                                  <a:lnTo>
                                    <a:pt x="199" y="54"/>
                                  </a:lnTo>
                                  <a:lnTo>
                                    <a:pt x="177" y="57"/>
                                  </a:lnTo>
                                  <a:lnTo>
                                    <a:pt x="155" y="62"/>
                                  </a:lnTo>
                                  <a:lnTo>
                                    <a:pt x="135" y="65"/>
                                  </a:lnTo>
                                  <a:lnTo>
                                    <a:pt x="115" y="69"/>
                                  </a:lnTo>
                                  <a:lnTo>
                                    <a:pt x="95" y="72"/>
                                  </a:lnTo>
                                  <a:lnTo>
                                    <a:pt x="76" y="76"/>
                                  </a:lnTo>
                                  <a:lnTo>
                                    <a:pt x="56" y="79"/>
                                  </a:lnTo>
                                  <a:lnTo>
                                    <a:pt x="37" y="83"/>
                                  </a:lnTo>
                                  <a:lnTo>
                                    <a:pt x="18" y="86"/>
                                  </a:lnTo>
                                  <a:lnTo>
                                    <a:pt x="0" y="90"/>
                                  </a:lnTo>
                                  <a:lnTo>
                                    <a:pt x="0" y="87"/>
                                  </a:lnTo>
                                  <a:lnTo>
                                    <a:pt x="0" y="84"/>
                                  </a:lnTo>
                                  <a:lnTo>
                                    <a:pt x="0" y="80"/>
                                  </a:lnTo>
                                  <a:lnTo>
                                    <a:pt x="0" y="77"/>
                                  </a:lnTo>
                                  <a:lnTo>
                                    <a:pt x="0" y="74"/>
                                  </a:lnTo>
                                  <a:lnTo>
                                    <a:pt x="0" y="71"/>
                                  </a:lnTo>
                                  <a:lnTo>
                                    <a:pt x="0" y="68"/>
                                  </a:lnTo>
                                  <a:lnTo>
                                    <a:pt x="0" y="65"/>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2" name="Freeform 3876"/>
                          <wps:cNvSpPr>
                            <a:spLocks/>
                          </wps:cNvSpPr>
                          <wps:spPr bwMode="auto">
                            <a:xfrm>
                              <a:off x="1640" y="980"/>
                              <a:ext cx="341" cy="81"/>
                            </a:xfrm>
                            <a:custGeom>
                              <a:avLst/>
                              <a:gdLst>
                                <a:gd name="T0" fmla="*/ 0 w 341"/>
                                <a:gd name="T1" fmla="*/ 56 h 81"/>
                                <a:gd name="T2" fmla="*/ 18 w 341"/>
                                <a:gd name="T3" fmla="*/ 53 h 81"/>
                                <a:gd name="T4" fmla="*/ 37 w 341"/>
                                <a:gd name="T5" fmla="*/ 50 h 81"/>
                                <a:gd name="T6" fmla="*/ 56 w 341"/>
                                <a:gd name="T7" fmla="*/ 47 h 81"/>
                                <a:gd name="T8" fmla="*/ 76 w 341"/>
                                <a:gd name="T9" fmla="*/ 44 h 81"/>
                                <a:gd name="T10" fmla="*/ 95 w 341"/>
                                <a:gd name="T11" fmla="*/ 40 h 81"/>
                                <a:gd name="T12" fmla="*/ 115 w 341"/>
                                <a:gd name="T13" fmla="*/ 37 h 81"/>
                                <a:gd name="T14" fmla="*/ 135 w 341"/>
                                <a:gd name="T15" fmla="*/ 34 h 81"/>
                                <a:gd name="T16" fmla="*/ 156 w 341"/>
                                <a:gd name="T17" fmla="*/ 31 h 81"/>
                                <a:gd name="T18" fmla="*/ 178 w 341"/>
                                <a:gd name="T19" fmla="*/ 27 h 81"/>
                                <a:gd name="T20" fmla="*/ 200 w 341"/>
                                <a:gd name="T21" fmla="*/ 23 h 81"/>
                                <a:gd name="T22" fmla="*/ 222 w 341"/>
                                <a:gd name="T23" fmla="*/ 19 h 81"/>
                                <a:gd name="T24" fmla="*/ 245 w 341"/>
                                <a:gd name="T25" fmla="*/ 16 h 81"/>
                                <a:gd name="T26" fmla="*/ 268 w 341"/>
                                <a:gd name="T27" fmla="*/ 12 h 81"/>
                                <a:gd name="T28" fmla="*/ 292 w 341"/>
                                <a:gd name="T29" fmla="*/ 8 h 81"/>
                                <a:gd name="T30" fmla="*/ 316 w 341"/>
                                <a:gd name="T31" fmla="*/ 4 h 81"/>
                                <a:gd name="T32" fmla="*/ 340 w 341"/>
                                <a:gd name="T33" fmla="*/ 0 h 81"/>
                                <a:gd name="T34" fmla="*/ 340 w 341"/>
                                <a:gd name="T35" fmla="*/ 4 h 81"/>
                                <a:gd name="T36" fmla="*/ 340 w 341"/>
                                <a:gd name="T37" fmla="*/ 7 h 81"/>
                                <a:gd name="T38" fmla="*/ 340 w 341"/>
                                <a:gd name="T39" fmla="*/ 11 h 81"/>
                                <a:gd name="T40" fmla="*/ 340 w 341"/>
                                <a:gd name="T41" fmla="*/ 15 h 81"/>
                                <a:gd name="T42" fmla="*/ 340 w 341"/>
                                <a:gd name="T43" fmla="*/ 18 h 81"/>
                                <a:gd name="T44" fmla="*/ 340 w 341"/>
                                <a:gd name="T45" fmla="*/ 22 h 81"/>
                                <a:gd name="T46" fmla="*/ 341 w 341"/>
                                <a:gd name="T47" fmla="*/ 26 h 81"/>
                                <a:gd name="T48" fmla="*/ 341 w 341"/>
                                <a:gd name="T49" fmla="*/ 30 h 81"/>
                                <a:gd name="T50" fmla="*/ 317 w 341"/>
                                <a:gd name="T51" fmla="*/ 33 h 81"/>
                                <a:gd name="T52" fmla="*/ 292 w 341"/>
                                <a:gd name="T53" fmla="*/ 37 h 81"/>
                                <a:gd name="T54" fmla="*/ 269 w 341"/>
                                <a:gd name="T55" fmla="*/ 40 h 81"/>
                                <a:gd name="T56" fmla="*/ 246 w 341"/>
                                <a:gd name="T57" fmla="*/ 44 h 81"/>
                                <a:gd name="T58" fmla="*/ 223 w 341"/>
                                <a:gd name="T59" fmla="*/ 47 h 81"/>
                                <a:gd name="T60" fmla="*/ 200 w 341"/>
                                <a:gd name="T61" fmla="*/ 50 h 81"/>
                                <a:gd name="T62" fmla="*/ 178 w 341"/>
                                <a:gd name="T63" fmla="*/ 54 h 81"/>
                                <a:gd name="T64" fmla="*/ 156 w 341"/>
                                <a:gd name="T65" fmla="*/ 57 h 81"/>
                                <a:gd name="T66" fmla="*/ 135 w 341"/>
                                <a:gd name="T67" fmla="*/ 60 h 81"/>
                                <a:gd name="T68" fmla="*/ 115 w 341"/>
                                <a:gd name="T69" fmla="*/ 63 h 81"/>
                                <a:gd name="T70" fmla="*/ 95 w 341"/>
                                <a:gd name="T71" fmla="*/ 66 h 81"/>
                                <a:gd name="T72" fmla="*/ 76 w 341"/>
                                <a:gd name="T73" fmla="*/ 69 h 81"/>
                                <a:gd name="T74" fmla="*/ 56 w 341"/>
                                <a:gd name="T75" fmla="*/ 72 h 81"/>
                                <a:gd name="T76" fmla="*/ 37 w 341"/>
                                <a:gd name="T77" fmla="*/ 75 h 81"/>
                                <a:gd name="T78" fmla="*/ 18 w 341"/>
                                <a:gd name="T79" fmla="*/ 78 h 81"/>
                                <a:gd name="T80" fmla="*/ 0 w 341"/>
                                <a:gd name="T81" fmla="*/ 81 h 81"/>
                                <a:gd name="T82" fmla="*/ 0 w 341"/>
                                <a:gd name="T83" fmla="*/ 78 h 81"/>
                                <a:gd name="T84" fmla="*/ 0 w 341"/>
                                <a:gd name="T85" fmla="*/ 75 h 81"/>
                                <a:gd name="T86" fmla="*/ 0 w 341"/>
                                <a:gd name="T87" fmla="*/ 71 h 81"/>
                                <a:gd name="T88" fmla="*/ 0 w 341"/>
                                <a:gd name="T89" fmla="*/ 68 h 81"/>
                                <a:gd name="T90" fmla="*/ 0 w 341"/>
                                <a:gd name="T91" fmla="*/ 65 h 81"/>
                                <a:gd name="T92" fmla="*/ 0 w 341"/>
                                <a:gd name="T93" fmla="*/ 62 h 81"/>
                                <a:gd name="T94" fmla="*/ 0 w 341"/>
                                <a:gd name="T95" fmla="*/ 59 h 81"/>
                                <a:gd name="T96" fmla="*/ 0 w 341"/>
                                <a:gd name="T97" fmla="*/ 56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1" h="81">
                                  <a:moveTo>
                                    <a:pt x="0" y="56"/>
                                  </a:moveTo>
                                  <a:lnTo>
                                    <a:pt x="18" y="53"/>
                                  </a:lnTo>
                                  <a:lnTo>
                                    <a:pt x="37" y="50"/>
                                  </a:lnTo>
                                  <a:lnTo>
                                    <a:pt x="56" y="47"/>
                                  </a:lnTo>
                                  <a:lnTo>
                                    <a:pt x="76" y="44"/>
                                  </a:lnTo>
                                  <a:lnTo>
                                    <a:pt x="95" y="40"/>
                                  </a:lnTo>
                                  <a:lnTo>
                                    <a:pt x="115" y="37"/>
                                  </a:lnTo>
                                  <a:lnTo>
                                    <a:pt x="135" y="34"/>
                                  </a:lnTo>
                                  <a:lnTo>
                                    <a:pt x="156" y="31"/>
                                  </a:lnTo>
                                  <a:lnTo>
                                    <a:pt x="178" y="27"/>
                                  </a:lnTo>
                                  <a:lnTo>
                                    <a:pt x="200" y="23"/>
                                  </a:lnTo>
                                  <a:lnTo>
                                    <a:pt x="222" y="19"/>
                                  </a:lnTo>
                                  <a:lnTo>
                                    <a:pt x="245" y="16"/>
                                  </a:lnTo>
                                  <a:lnTo>
                                    <a:pt x="268" y="12"/>
                                  </a:lnTo>
                                  <a:lnTo>
                                    <a:pt x="292" y="8"/>
                                  </a:lnTo>
                                  <a:lnTo>
                                    <a:pt x="316" y="4"/>
                                  </a:lnTo>
                                  <a:lnTo>
                                    <a:pt x="340" y="0"/>
                                  </a:lnTo>
                                  <a:lnTo>
                                    <a:pt x="340" y="4"/>
                                  </a:lnTo>
                                  <a:lnTo>
                                    <a:pt x="340" y="7"/>
                                  </a:lnTo>
                                  <a:lnTo>
                                    <a:pt x="340" y="11"/>
                                  </a:lnTo>
                                  <a:lnTo>
                                    <a:pt x="340" y="15"/>
                                  </a:lnTo>
                                  <a:lnTo>
                                    <a:pt x="340" y="18"/>
                                  </a:lnTo>
                                  <a:lnTo>
                                    <a:pt x="340" y="22"/>
                                  </a:lnTo>
                                  <a:lnTo>
                                    <a:pt x="341" y="26"/>
                                  </a:lnTo>
                                  <a:lnTo>
                                    <a:pt x="341" y="30"/>
                                  </a:lnTo>
                                  <a:lnTo>
                                    <a:pt x="317" y="33"/>
                                  </a:lnTo>
                                  <a:lnTo>
                                    <a:pt x="292" y="37"/>
                                  </a:lnTo>
                                  <a:lnTo>
                                    <a:pt x="269" y="40"/>
                                  </a:lnTo>
                                  <a:lnTo>
                                    <a:pt x="246" y="44"/>
                                  </a:lnTo>
                                  <a:lnTo>
                                    <a:pt x="223" y="47"/>
                                  </a:lnTo>
                                  <a:lnTo>
                                    <a:pt x="200" y="50"/>
                                  </a:lnTo>
                                  <a:lnTo>
                                    <a:pt x="178" y="54"/>
                                  </a:lnTo>
                                  <a:lnTo>
                                    <a:pt x="156" y="57"/>
                                  </a:lnTo>
                                  <a:lnTo>
                                    <a:pt x="135" y="60"/>
                                  </a:lnTo>
                                  <a:lnTo>
                                    <a:pt x="115" y="63"/>
                                  </a:lnTo>
                                  <a:lnTo>
                                    <a:pt x="95" y="66"/>
                                  </a:lnTo>
                                  <a:lnTo>
                                    <a:pt x="76" y="69"/>
                                  </a:lnTo>
                                  <a:lnTo>
                                    <a:pt x="56" y="72"/>
                                  </a:lnTo>
                                  <a:lnTo>
                                    <a:pt x="37" y="75"/>
                                  </a:lnTo>
                                  <a:lnTo>
                                    <a:pt x="18" y="78"/>
                                  </a:lnTo>
                                  <a:lnTo>
                                    <a:pt x="0" y="81"/>
                                  </a:lnTo>
                                  <a:lnTo>
                                    <a:pt x="0" y="78"/>
                                  </a:lnTo>
                                  <a:lnTo>
                                    <a:pt x="0" y="75"/>
                                  </a:lnTo>
                                  <a:lnTo>
                                    <a:pt x="0" y="71"/>
                                  </a:lnTo>
                                  <a:lnTo>
                                    <a:pt x="0" y="68"/>
                                  </a:lnTo>
                                  <a:lnTo>
                                    <a:pt x="0" y="65"/>
                                  </a:lnTo>
                                  <a:lnTo>
                                    <a:pt x="0" y="62"/>
                                  </a:lnTo>
                                  <a:lnTo>
                                    <a:pt x="0" y="59"/>
                                  </a:lnTo>
                                  <a:lnTo>
                                    <a:pt x="0" y="56"/>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3" name="Freeform 3877"/>
                          <wps:cNvSpPr>
                            <a:spLocks/>
                          </wps:cNvSpPr>
                          <wps:spPr bwMode="auto">
                            <a:xfrm>
                              <a:off x="1640" y="1039"/>
                              <a:ext cx="342" cy="71"/>
                            </a:xfrm>
                            <a:custGeom>
                              <a:avLst/>
                              <a:gdLst>
                                <a:gd name="T0" fmla="*/ 0 w 342"/>
                                <a:gd name="T1" fmla="*/ 47 h 71"/>
                                <a:gd name="T2" fmla="*/ 19 w 342"/>
                                <a:gd name="T3" fmla="*/ 44 h 71"/>
                                <a:gd name="T4" fmla="*/ 37 w 342"/>
                                <a:gd name="T5" fmla="*/ 42 h 71"/>
                                <a:gd name="T6" fmla="*/ 56 w 342"/>
                                <a:gd name="T7" fmla="*/ 39 h 71"/>
                                <a:gd name="T8" fmla="*/ 76 w 342"/>
                                <a:gd name="T9" fmla="*/ 36 h 71"/>
                                <a:gd name="T10" fmla="*/ 96 w 342"/>
                                <a:gd name="T11" fmla="*/ 33 h 71"/>
                                <a:gd name="T12" fmla="*/ 115 w 342"/>
                                <a:gd name="T13" fmla="*/ 31 h 71"/>
                                <a:gd name="T14" fmla="*/ 136 w 342"/>
                                <a:gd name="T15" fmla="*/ 28 h 71"/>
                                <a:gd name="T16" fmla="*/ 156 w 342"/>
                                <a:gd name="T17" fmla="*/ 25 h 71"/>
                                <a:gd name="T18" fmla="*/ 178 w 342"/>
                                <a:gd name="T19" fmla="*/ 22 h 71"/>
                                <a:gd name="T20" fmla="*/ 200 w 342"/>
                                <a:gd name="T21" fmla="*/ 19 h 71"/>
                                <a:gd name="T22" fmla="*/ 223 w 342"/>
                                <a:gd name="T23" fmla="*/ 16 h 71"/>
                                <a:gd name="T24" fmla="*/ 246 w 342"/>
                                <a:gd name="T25" fmla="*/ 13 h 71"/>
                                <a:gd name="T26" fmla="*/ 269 w 342"/>
                                <a:gd name="T27" fmla="*/ 9 h 71"/>
                                <a:gd name="T28" fmla="*/ 293 w 342"/>
                                <a:gd name="T29" fmla="*/ 6 h 71"/>
                                <a:gd name="T30" fmla="*/ 317 w 342"/>
                                <a:gd name="T31" fmla="*/ 3 h 71"/>
                                <a:gd name="T32" fmla="*/ 341 w 342"/>
                                <a:gd name="T33" fmla="*/ 0 h 71"/>
                                <a:gd name="T34" fmla="*/ 341 w 342"/>
                                <a:gd name="T35" fmla="*/ 3 h 71"/>
                                <a:gd name="T36" fmla="*/ 341 w 342"/>
                                <a:gd name="T37" fmla="*/ 7 h 71"/>
                                <a:gd name="T38" fmla="*/ 341 w 342"/>
                                <a:gd name="T39" fmla="*/ 10 h 71"/>
                                <a:gd name="T40" fmla="*/ 341 w 342"/>
                                <a:gd name="T41" fmla="*/ 14 h 71"/>
                                <a:gd name="T42" fmla="*/ 341 w 342"/>
                                <a:gd name="T43" fmla="*/ 18 h 71"/>
                                <a:gd name="T44" fmla="*/ 341 w 342"/>
                                <a:gd name="T45" fmla="*/ 22 h 71"/>
                                <a:gd name="T46" fmla="*/ 341 w 342"/>
                                <a:gd name="T47" fmla="*/ 26 h 71"/>
                                <a:gd name="T48" fmla="*/ 342 w 342"/>
                                <a:gd name="T49" fmla="*/ 29 h 71"/>
                                <a:gd name="T50" fmla="*/ 317 w 342"/>
                                <a:gd name="T51" fmla="*/ 32 h 71"/>
                                <a:gd name="T52" fmla="*/ 293 w 342"/>
                                <a:gd name="T53" fmla="*/ 35 h 71"/>
                                <a:gd name="T54" fmla="*/ 270 w 342"/>
                                <a:gd name="T55" fmla="*/ 38 h 71"/>
                                <a:gd name="T56" fmla="*/ 246 w 342"/>
                                <a:gd name="T57" fmla="*/ 41 h 71"/>
                                <a:gd name="T58" fmla="*/ 223 w 342"/>
                                <a:gd name="T59" fmla="*/ 44 h 71"/>
                                <a:gd name="T60" fmla="*/ 201 w 342"/>
                                <a:gd name="T61" fmla="*/ 46 h 71"/>
                                <a:gd name="T62" fmla="*/ 178 w 342"/>
                                <a:gd name="T63" fmla="*/ 49 h 71"/>
                                <a:gd name="T64" fmla="*/ 157 w 342"/>
                                <a:gd name="T65" fmla="*/ 52 h 71"/>
                                <a:gd name="T66" fmla="*/ 136 w 342"/>
                                <a:gd name="T67" fmla="*/ 55 h 71"/>
                                <a:gd name="T68" fmla="*/ 116 w 342"/>
                                <a:gd name="T69" fmla="*/ 57 h 71"/>
                                <a:gd name="T70" fmla="*/ 96 w 342"/>
                                <a:gd name="T71" fmla="*/ 60 h 71"/>
                                <a:gd name="T72" fmla="*/ 76 w 342"/>
                                <a:gd name="T73" fmla="*/ 62 h 71"/>
                                <a:gd name="T74" fmla="*/ 57 w 342"/>
                                <a:gd name="T75" fmla="*/ 64 h 71"/>
                                <a:gd name="T76" fmla="*/ 37 w 342"/>
                                <a:gd name="T77" fmla="*/ 67 h 71"/>
                                <a:gd name="T78" fmla="*/ 19 w 342"/>
                                <a:gd name="T79" fmla="*/ 69 h 71"/>
                                <a:gd name="T80" fmla="*/ 0 w 342"/>
                                <a:gd name="T81" fmla="*/ 71 h 71"/>
                                <a:gd name="T82" fmla="*/ 0 w 342"/>
                                <a:gd name="T83" fmla="*/ 68 h 71"/>
                                <a:gd name="T84" fmla="*/ 0 w 342"/>
                                <a:gd name="T85" fmla="*/ 65 h 71"/>
                                <a:gd name="T86" fmla="*/ 0 w 342"/>
                                <a:gd name="T87" fmla="*/ 62 h 71"/>
                                <a:gd name="T88" fmla="*/ 0 w 342"/>
                                <a:gd name="T89" fmla="*/ 59 h 71"/>
                                <a:gd name="T90" fmla="*/ 0 w 342"/>
                                <a:gd name="T91" fmla="*/ 56 h 71"/>
                                <a:gd name="T92" fmla="*/ 0 w 342"/>
                                <a:gd name="T93" fmla="*/ 53 h 71"/>
                                <a:gd name="T94" fmla="*/ 0 w 342"/>
                                <a:gd name="T95" fmla="*/ 50 h 71"/>
                                <a:gd name="T96" fmla="*/ 0 w 342"/>
                                <a:gd name="T97" fmla="*/ 47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2" h="71">
                                  <a:moveTo>
                                    <a:pt x="0" y="47"/>
                                  </a:moveTo>
                                  <a:lnTo>
                                    <a:pt x="19" y="44"/>
                                  </a:lnTo>
                                  <a:lnTo>
                                    <a:pt x="37" y="42"/>
                                  </a:lnTo>
                                  <a:lnTo>
                                    <a:pt x="56" y="39"/>
                                  </a:lnTo>
                                  <a:lnTo>
                                    <a:pt x="76" y="36"/>
                                  </a:lnTo>
                                  <a:lnTo>
                                    <a:pt x="96" y="33"/>
                                  </a:lnTo>
                                  <a:lnTo>
                                    <a:pt x="115" y="31"/>
                                  </a:lnTo>
                                  <a:lnTo>
                                    <a:pt x="136" y="28"/>
                                  </a:lnTo>
                                  <a:lnTo>
                                    <a:pt x="156" y="25"/>
                                  </a:lnTo>
                                  <a:lnTo>
                                    <a:pt x="178" y="22"/>
                                  </a:lnTo>
                                  <a:lnTo>
                                    <a:pt x="200" y="19"/>
                                  </a:lnTo>
                                  <a:lnTo>
                                    <a:pt x="223" y="16"/>
                                  </a:lnTo>
                                  <a:lnTo>
                                    <a:pt x="246" y="13"/>
                                  </a:lnTo>
                                  <a:lnTo>
                                    <a:pt x="269" y="9"/>
                                  </a:lnTo>
                                  <a:lnTo>
                                    <a:pt x="293" y="6"/>
                                  </a:lnTo>
                                  <a:lnTo>
                                    <a:pt x="317" y="3"/>
                                  </a:lnTo>
                                  <a:lnTo>
                                    <a:pt x="341" y="0"/>
                                  </a:lnTo>
                                  <a:lnTo>
                                    <a:pt x="341" y="3"/>
                                  </a:lnTo>
                                  <a:lnTo>
                                    <a:pt x="341" y="7"/>
                                  </a:lnTo>
                                  <a:lnTo>
                                    <a:pt x="341" y="10"/>
                                  </a:lnTo>
                                  <a:lnTo>
                                    <a:pt x="341" y="14"/>
                                  </a:lnTo>
                                  <a:lnTo>
                                    <a:pt x="341" y="18"/>
                                  </a:lnTo>
                                  <a:lnTo>
                                    <a:pt x="341" y="22"/>
                                  </a:lnTo>
                                  <a:lnTo>
                                    <a:pt x="341" y="26"/>
                                  </a:lnTo>
                                  <a:lnTo>
                                    <a:pt x="342" y="29"/>
                                  </a:lnTo>
                                  <a:lnTo>
                                    <a:pt x="317" y="32"/>
                                  </a:lnTo>
                                  <a:lnTo>
                                    <a:pt x="293" y="35"/>
                                  </a:lnTo>
                                  <a:lnTo>
                                    <a:pt x="270" y="38"/>
                                  </a:lnTo>
                                  <a:lnTo>
                                    <a:pt x="246" y="41"/>
                                  </a:lnTo>
                                  <a:lnTo>
                                    <a:pt x="223" y="44"/>
                                  </a:lnTo>
                                  <a:lnTo>
                                    <a:pt x="201" y="46"/>
                                  </a:lnTo>
                                  <a:lnTo>
                                    <a:pt x="178" y="49"/>
                                  </a:lnTo>
                                  <a:lnTo>
                                    <a:pt x="157" y="52"/>
                                  </a:lnTo>
                                  <a:lnTo>
                                    <a:pt x="136" y="55"/>
                                  </a:lnTo>
                                  <a:lnTo>
                                    <a:pt x="116" y="57"/>
                                  </a:lnTo>
                                  <a:lnTo>
                                    <a:pt x="96" y="60"/>
                                  </a:lnTo>
                                  <a:lnTo>
                                    <a:pt x="76" y="62"/>
                                  </a:lnTo>
                                  <a:lnTo>
                                    <a:pt x="57" y="64"/>
                                  </a:lnTo>
                                  <a:lnTo>
                                    <a:pt x="37" y="67"/>
                                  </a:lnTo>
                                  <a:lnTo>
                                    <a:pt x="19" y="69"/>
                                  </a:lnTo>
                                  <a:lnTo>
                                    <a:pt x="0" y="71"/>
                                  </a:lnTo>
                                  <a:lnTo>
                                    <a:pt x="0" y="68"/>
                                  </a:lnTo>
                                  <a:lnTo>
                                    <a:pt x="0" y="65"/>
                                  </a:lnTo>
                                  <a:lnTo>
                                    <a:pt x="0" y="62"/>
                                  </a:lnTo>
                                  <a:lnTo>
                                    <a:pt x="0" y="59"/>
                                  </a:lnTo>
                                  <a:lnTo>
                                    <a:pt x="0" y="56"/>
                                  </a:lnTo>
                                  <a:lnTo>
                                    <a:pt x="0" y="53"/>
                                  </a:lnTo>
                                  <a:lnTo>
                                    <a:pt x="0" y="50"/>
                                  </a:lnTo>
                                  <a:lnTo>
                                    <a:pt x="0" y="47"/>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4" name="Freeform 3878"/>
                          <wps:cNvSpPr>
                            <a:spLocks/>
                          </wps:cNvSpPr>
                          <wps:spPr bwMode="auto">
                            <a:xfrm>
                              <a:off x="1640" y="1098"/>
                              <a:ext cx="343" cy="63"/>
                            </a:xfrm>
                            <a:custGeom>
                              <a:avLst/>
                              <a:gdLst>
                                <a:gd name="T0" fmla="*/ 0 w 343"/>
                                <a:gd name="T1" fmla="*/ 38 h 63"/>
                                <a:gd name="T2" fmla="*/ 19 w 343"/>
                                <a:gd name="T3" fmla="*/ 35 h 63"/>
                                <a:gd name="T4" fmla="*/ 38 w 343"/>
                                <a:gd name="T5" fmla="*/ 33 h 63"/>
                                <a:gd name="T6" fmla="*/ 57 w 343"/>
                                <a:gd name="T7" fmla="*/ 31 h 63"/>
                                <a:gd name="T8" fmla="*/ 76 w 343"/>
                                <a:gd name="T9" fmla="*/ 29 h 63"/>
                                <a:gd name="T10" fmla="*/ 96 w 343"/>
                                <a:gd name="T11" fmla="*/ 27 h 63"/>
                                <a:gd name="T12" fmla="*/ 116 w 343"/>
                                <a:gd name="T13" fmla="*/ 24 h 63"/>
                                <a:gd name="T14" fmla="*/ 136 w 343"/>
                                <a:gd name="T15" fmla="*/ 22 h 63"/>
                                <a:gd name="T16" fmla="*/ 157 w 343"/>
                                <a:gd name="T17" fmla="*/ 20 h 63"/>
                                <a:gd name="T18" fmla="*/ 178 w 343"/>
                                <a:gd name="T19" fmla="*/ 18 h 63"/>
                                <a:gd name="T20" fmla="*/ 201 w 343"/>
                                <a:gd name="T21" fmla="*/ 15 h 63"/>
                                <a:gd name="T22" fmla="*/ 223 w 343"/>
                                <a:gd name="T23" fmla="*/ 13 h 63"/>
                                <a:gd name="T24" fmla="*/ 247 w 343"/>
                                <a:gd name="T25" fmla="*/ 10 h 63"/>
                                <a:gd name="T26" fmla="*/ 270 w 343"/>
                                <a:gd name="T27" fmla="*/ 7 h 63"/>
                                <a:gd name="T28" fmla="*/ 294 w 343"/>
                                <a:gd name="T29" fmla="*/ 5 h 63"/>
                                <a:gd name="T30" fmla="*/ 318 w 343"/>
                                <a:gd name="T31" fmla="*/ 2 h 63"/>
                                <a:gd name="T32" fmla="*/ 342 w 343"/>
                                <a:gd name="T33" fmla="*/ 0 h 63"/>
                                <a:gd name="T34" fmla="*/ 342 w 343"/>
                                <a:gd name="T35" fmla="*/ 3 h 63"/>
                                <a:gd name="T36" fmla="*/ 342 w 343"/>
                                <a:gd name="T37" fmla="*/ 7 h 63"/>
                                <a:gd name="T38" fmla="*/ 342 w 343"/>
                                <a:gd name="T39" fmla="*/ 11 h 63"/>
                                <a:gd name="T40" fmla="*/ 342 w 343"/>
                                <a:gd name="T41" fmla="*/ 15 h 63"/>
                                <a:gd name="T42" fmla="*/ 342 w 343"/>
                                <a:gd name="T43" fmla="*/ 18 h 63"/>
                                <a:gd name="T44" fmla="*/ 342 w 343"/>
                                <a:gd name="T45" fmla="*/ 22 h 63"/>
                                <a:gd name="T46" fmla="*/ 342 w 343"/>
                                <a:gd name="T47" fmla="*/ 25 h 63"/>
                                <a:gd name="T48" fmla="*/ 343 w 343"/>
                                <a:gd name="T49" fmla="*/ 29 h 63"/>
                                <a:gd name="T50" fmla="*/ 318 w 343"/>
                                <a:gd name="T51" fmla="*/ 31 h 63"/>
                                <a:gd name="T52" fmla="*/ 294 w 343"/>
                                <a:gd name="T53" fmla="*/ 34 h 63"/>
                                <a:gd name="T54" fmla="*/ 270 w 343"/>
                                <a:gd name="T55" fmla="*/ 36 h 63"/>
                                <a:gd name="T56" fmla="*/ 247 w 343"/>
                                <a:gd name="T57" fmla="*/ 38 h 63"/>
                                <a:gd name="T58" fmla="*/ 224 w 343"/>
                                <a:gd name="T59" fmla="*/ 40 h 63"/>
                                <a:gd name="T60" fmla="*/ 201 w 343"/>
                                <a:gd name="T61" fmla="*/ 43 h 63"/>
                                <a:gd name="T62" fmla="*/ 179 w 343"/>
                                <a:gd name="T63" fmla="*/ 45 h 63"/>
                                <a:gd name="T64" fmla="*/ 157 w 343"/>
                                <a:gd name="T65" fmla="*/ 48 h 63"/>
                                <a:gd name="T66" fmla="*/ 136 w 343"/>
                                <a:gd name="T67" fmla="*/ 49 h 63"/>
                                <a:gd name="T68" fmla="*/ 116 w 343"/>
                                <a:gd name="T69" fmla="*/ 51 h 63"/>
                                <a:gd name="T70" fmla="*/ 96 w 343"/>
                                <a:gd name="T71" fmla="*/ 53 h 63"/>
                                <a:gd name="T72" fmla="*/ 76 w 343"/>
                                <a:gd name="T73" fmla="*/ 55 h 63"/>
                                <a:gd name="T74" fmla="*/ 57 w 343"/>
                                <a:gd name="T75" fmla="*/ 57 h 63"/>
                                <a:gd name="T76" fmla="*/ 38 w 343"/>
                                <a:gd name="T77" fmla="*/ 59 h 63"/>
                                <a:gd name="T78" fmla="*/ 19 w 343"/>
                                <a:gd name="T79" fmla="*/ 61 h 63"/>
                                <a:gd name="T80" fmla="*/ 0 w 343"/>
                                <a:gd name="T81" fmla="*/ 63 h 63"/>
                                <a:gd name="T82" fmla="*/ 0 w 343"/>
                                <a:gd name="T83" fmla="*/ 59 h 63"/>
                                <a:gd name="T84" fmla="*/ 0 w 343"/>
                                <a:gd name="T85" fmla="*/ 56 h 63"/>
                                <a:gd name="T86" fmla="*/ 0 w 343"/>
                                <a:gd name="T87" fmla="*/ 53 h 63"/>
                                <a:gd name="T88" fmla="*/ 0 w 343"/>
                                <a:gd name="T89" fmla="*/ 50 h 63"/>
                                <a:gd name="T90" fmla="*/ 0 w 343"/>
                                <a:gd name="T91" fmla="*/ 47 h 63"/>
                                <a:gd name="T92" fmla="*/ 0 w 343"/>
                                <a:gd name="T93" fmla="*/ 44 h 63"/>
                                <a:gd name="T94" fmla="*/ 0 w 343"/>
                                <a:gd name="T95" fmla="*/ 40 h 63"/>
                                <a:gd name="T96" fmla="*/ 0 w 343"/>
                                <a:gd name="T97" fmla="*/ 38 h 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3" h="63">
                                  <a:moveTo>
                                    <a:pt x="0" y="38"/>
                                  </a:moveTo>
                                  <a:lnTo>
                                    <a:pt x="19" y="35"/>
                                  </a:lnTo>
                                  <a:lnTo>
                                    <a:pt x="38" y="33"/>
                                  </a:lnTo>
                                  <a:lnTo>
                                    <a:pt x="57" y="31"/>
                                  </a:lnTo>
                                  <a:lnTo>
                                    <a:pt x="76" y="29"/>
                                  </a:lnTo>
                                  <a:lnTo>
                                    <a:pt x="96" y="27"/>
                                  </a:lnTo>
                                  <a:lnTo>
                                    <a:pt x="116" y="24"/>
                                  </a:lnTo>
                                  <a:lnTo>
                                    <a:pt x="136" y="22"/>
                                  </a:lnTo>
                                  <a:lnTo>
                                    <a:pt x="157" y="20"/>
                                  </a:lnTo>
                                  <a:lnTo>
                                    <a:pt x="178" y="18"/>
                                  </a:lnTo>
                                  <a:lnTo>
                                    <a:pt x="201" y="15"/>
                                  </a:lnTo>
                                  <a:lnTo>
                                    <a:pt x="223" y="13"/>
                                  </a:lnTo>
                                  <a:lnTo>
                                    <a:pt x="247" y="10"/>
                                  </a:lnTo>
                                  <a:lnTo>
                                    <a:pt x="270" y="7"/>
                                  </a:lnTo>
                                  <a:lnTo>
                                    <a:pt x="294" y="5"/>
                                  </a:lnTo>
                                  <a:lnTo>
                                    <a:pt x="318" y="2"/>
                                  </a:lnTo>
                                  <a:lnTo>
                                    <a:pt x="342" y="0"/>
                                  </a:lnTo>
                                  <a:lnTo>
                                    <a:pt x="342" y="3"/>
                                  </a:lnTo>
                                  <a:lnTo>
                                    <a:pt x="342" y="7"/>
                                  </a:lnTo>
                                  <a:lnTo>
                                    <a:pt x="342" y="11"/>
                                  </a:lnTo>
                                  <a:lnTo>
                                    <a:pt x="342" y="15"/>
                                  </a:lnTo>
                                  <a:lnTo>
                                    <a:pt x="342" y="18"/>
                                  </a:lnTo>
                                  <a:lnTo>
                                    <a:pt x="342" y="22"/>
                                  </a:lnTo>
                                  <a:lnTo>
                                    <a:pt x="342" y="25"/>
                                  </a:lnTo>
                                  <a:lnTo>
                                    <a:pt x="343" y="29"/>
                                  </a:lnTo>
                                  <a:lnTo>
                                    <a:pt x="318" y="31"/>
                                  </a:lnTo>
                                  <a:lnTo>
                                    <a:pt x="294" y="34"/>
                                  </a:lnTo>
                                  <a:lnTo>
                                    <a:pt x="270" y="36"/>
                                  </a:lnTo>
                                  <a:lnTo>
                                    <a:pt x="247" y="38"/>
                                  </a:lnTo>
                                  <a:lnTo>
                                    <a:pt x="224" y="40"/>
                                  </a:lnTo>
                                  <a:lnTo>
                                    <a:pt x="201" y="43"/>
                                  </a:lnTo>
                                  <a:lnTo>
                                    <a:pt x="179" y="45"/>
                                  </a:lnTo>
                                  <a:lnTo>
                                    <a:pt x="157" y="48"/>
                                  </a:lnTo>
                                  <a:lnTo>
                                    <a:pt x="136" y="49"/>
                                  </a:lnTo>
                                  <a:lnTo>
                                    <a:pt x="116" y="51"/>
                                  </a:lnTo>
                                  <a:lnTo>
                                    <a:pt x="96" y="53"/>
                                  </a:lnTo>
                                  <a:lnTo>
                                    <a:pt x="76" y="55"/>
                                  </a:lnTo>
                                  <a:lnTo>
                                    <a:pt x="57" y="57"/>
                                  </a:lnTo>
                                  <a:lnTo>
                                    <a:pt x="38" y="59"/>
                                  </a:lnTo>
                                  <a:lnTo>
                                    <a:pt x="19" y="61"/>
                                  </a:lnTo>
                                  <a:lnTo>
                                    <a:pt x="0" y="63"/>
                                  </a:lnTo>
                                  <a:lnTo>
                                    <a:pt x="0" y="59"/>
                                  </a:lnTo>
                                  <a:lnTo>
                                    <a:pt x="0" y="56"/>
                                  </a:lnTo>
                                  <a:lnTo>
                                    <a:pt x="0" y="53"/>
                                  </a:lnTo>
                                  <a:lnTo>
                                    <a:pt x="0" y="50"/>
                                  </a:lnTo>
                                  <a:lnTo>
                                    <a:pt x="0" y="47"/>
                                  </a:lnTo>
                                  <a:lnTo>
                                    <a:pt x="0" y="44"/>
                                  </a:lnTo>
                                  <a:lnTo>
                                    <a:pt x="0" y="40"/>
                                  </a:lnTo>
                                  <a:lnTo>
                                    <a:pt x="0" y="38"/>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5" name="Freeform 3879"/>
                          <wps:cNvSpPr>
                            <a:spLocks/>
                          </wps:cNvSpPr>
                          <wps:spPr bwMode="auto">
                            <a:xfrm>
                              <a:off x="1640" y="1157"/>
                              <a:ext cx="344" cy="54"/>
                            </a:xfrm>
                            <a:custGeom>
                              <a:avLst/>
                              <a:gdLst>
                                <a:gd name="T0" fmla="*/ 0 w 344"/>
                                <a:gd name="T1" fmla="*/ 29 h 54"/>
                                <a:gd name="T2" fmla="*/ 19 w 344"/>
                                <a:gd name="T3" fmla="*/ 27 h 54"/>
                                <a:gd name="T4" fmla="*/ 38 w 344"/>
                                <a:gd name="T5" fmla="*/ 25 h 54"/>
                                <a:gd name="T6" fmla="*/ 57 w 344"/>
                                <a:gd name="T7" fmla="*/ 24 h 54"/>
                                <a:gd name="T8" fmla="*/ 76 w 344"/>
                                <a:gd name="T9" fmla="*/ 22 h 54"/>
                                <a:gd name="T10" fmla="*/ 96 w 344"/>
                                <a:gd name="T11" fmla="*/ 20 h 54"/>
                                <a:gd name="T12" fmla="*/ 116 w 344"/>
                                <a:gd name="T13" fmla="*/ 19 h 54"/>
                                <a:gd name="T14" fmla="*/ 136 w 344"/>
                                <a:gd name="T15" fmla="*/ 17 h 54"/>
                                <a:gd name="T16" fmla="*/ 157 w 344"/>
                                <a:gd name="T17" fmla="*/ 15 h 54"/>
                                <a:gd name="T18" fmla="*/ 179 w 344"/>
                                <a:gd name="T19" fmla="*/ 14 h 54"/>
                                <a:gd name="T20" fmla="*/ 201 w 344"/>
                                <a:gd name="T21" fmla="*/ 12 h 54"/>
                                <a:gd name="T22" fmla="*/ 224 w 344"/>
                                <a:gd name="T23" fmla="*/ 10 h 54"/>
                                <a:gd name="T24" fmla="*/ 247 w 344"/>
                                <a:gd name="T25" fmla="*/ 8 h 54"/>
                                <a:gd name="T26" fmla="*/ 271 w 344"/>
                                <a:gd name="T27" fmla="*/ 6 h 54"/>
                                <a:gd name="T28" fmla="*/ 294 w 344"/>
                                <a:gd name="T29" fmla="*/ 4 h 54"/>
                                <a:gd name="T30" fmla="*/ 319 w 344"/>
                                <a:gd name="T31" fmla="*/ 2 h 54"/>
                                <a:gd name="T32" fmla="*/ 343 w 344"/>
                                <a:gd name="T33" fmla="*/ 0 h 54"/>
                                <a:gd name="T34" fmla="*/ 343 w 344"/>
                                <a:gd name="T35" fmla="*/ 4 h 54"/>
                                <a:gd name="T36" fmla="*/ 343 w 344"/>
                                <a:gd name="T37" fmla="*/ 7 h 54"/>
                                <a:gd name="T38" fmla="*/ 343 w 344"/>
                                <a:gd name="T39" fmla="*/ 11 h 54"/>
                                <a:gd name="T40" fmla="*/ 343 w 344"/>
                                <a:gd name="T41" fmla="*/ 15 h 54"/>
                                <a:gd name="T42" fmla="*/ 343 w 344"/>
                                <a:gd name="T43" fmla="*/ 18 h 54"/>
                                <a:gd name="T44" fmla="*/ 343 w 344"/>
                                <a:gd name="T45" fmla="*/ 22 h 54"/>
                                <a:gd name="T46" fmla="*/ 344 w 344"/>
                                <a:gd name="T47" fmla="*/ 26 h 54"/>
                                <a:gd name="T48" fmla="*/ 344 w 344"/>
                                <a:gd name="T49" fmla="*/ 30 h 54"/>
                                <a:gd name="T50" fmla="*/ 319 w 344"/>
                                <a:gd name="T51" fmla="*/ 32 h 54"/>
                                <a:gd name="T52" fmla="*/ 295 w 344"/>
                                <a:gd name="T53" fmla="*/ 33 h 54"/>
                                <a:gd name="T54" fmla="*/ 271 w 344"/>
                                <a:gd name="T55" fmla="*/ 35 h 54"/>
                                <a:gd name="T56" fmla="*/ 248 w 344"/>
                                <a:gd name="T57" fmla="*/ 36 h 54"/>
                                <a:gd name="T58" fmla="*/ 224 w 344"/>
                                <a:gd name="T59" fmla="*/ 38 h 54"/>
                                <a:gd name="T60" fmla="*/ 202 w 344"/>
                                <a:gd name="T61" fmla="*/ 40 h 54"/>
                                <a:gd name="T62" fmla="*/ 179 w 344"/>
                                <a:gd name="T63" fmla="*/ 41 h 54"/>
                                <a:gd name="T64" fmla="*/ 157 w 344"/>
                                <a:gd name="T65" fmla="*/ 43 h 54"/>
                                <a:gd name="T66" fmla="*/ 136 w 344"/>
                                <a:gd name="T67" fmla="*/ 44 h 54"/>
                                <a:gd name="T68" fmla="*/ 116 w 344"/>
                                <a:gd name="T69" fmla="*/ 46 h 54"/>
                                <a:gd name="T70" fmla="*/ 96 w 344"/>
                                <a:gd name="T71" fmla="*/ 47 h 54"/>
                                <a:gd name="T72" fmla="*/ 76 w 344"/>
                                <a:gd name="T73" fmla="*/ 48 h 54"/>
                                <a:gd name="T74" fmla="*/ 57 w 344"/>
                                <a:gd name="T75" fmla="*/ 50 h 54"/>
                                <a:gd name="T76" fmla="*/ 38 w 344"/>
                                <a:gd name="T77" fmla="*/ 51 h 54"/>
                                <a:gd name="T78" fmla="*/ 19 w 344"/>
                                <a:gd name="T79" fmla="*/ 52 h 54"/>
                                <a:gd name="T80" fmla="*/ 0 w 344"/>
                                <a:gd name="T81" fmla="*/ 54 h 54"/>
                                <a:gd name="T82" fmla="*/ 0 w 344"/>
                                <a:gd name="T83" fmla="*/ 51 h 54"/>
                                <a:gd name="T84" fmla="*/ 0 w 344"/>
                                <a:gd name="T85" fmla="*/ 47 h 54"/>
                                <a:gd name="T86" fmla="*/ 0 w 344"/>
                                <a:gd name="T87" fmla="*/ 44 h 54"/>
                                <a:gd name="T88" fmla="*/ 0 w 344"/>
                                <a:gd name="T89" fmla="*/ 41 h 54"/>
                                <a:gd name="T90" fmla="*/ 0 w 344"/>
                                <a:gd name="T91" fmla="*/ 38 h 54"/>
                                <a:gd name="T92" fmla="*/ 0 w 344"/>
                                <a:gd name="T93" fmla="*/ 34 h 54"/>
                                <a:gd name="T94" fmla="*/ 0 w 344"/>
                                <a:gd name="T95" fmla="*/ 32 h 54"/>
                                <a:gd name="T96" fmla="*/ 0 w 344"/>
                                <a:gd name="T97" fmla="*/ 29 h 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4" h="54">
                                  <a:moveTo>
                                    <a:pt x="0" y="29"/>
                                  </a:moveTo>
                                  <a:lnTo>
                                    <a:pt x="19" y="27"/>
                                  </a:lnTo>
                                  <a:lnTo>
                                    <a:pt x="38" y="25"/>
                                  </a:lnTo>
                                  <a:lnTo>
                                    <a:pt x="57" y="24"/>
                                  </a:lnTo>
                                  <a:lnTo>
                                    <a:pt x="76" y="22"/>
                                  </a:lnTo>
                                  <a:lnTo>
                                    <a:pt x="96" y="20"/>
                                  </a:lnTo>
                                  <a:lnTo>
                                    <a:pt x="116" y="19"/>
                                  </a:lnTo>
                                  <a:lnTo>
                                    <a:pt x="136" y="17"/>
                                  </a:lnTo>
                                  <a:lnTo>
                                    <a:pt x="157" y="15"/>
                                  </a:lnTo>
                                  <a:lnTo>
                                    <a:pt x="179" y="14"/>
                                  </a:lnTo>
                                  <a:lnTo>
                                    <a:pt x="201" y="12"/>
                                  </a:lnTo>
                                  <a:lnTo>
                                    <a:pt x="224" y="10"/>
                                  </a:lnTo>
                                  <a:lnTo>
                                    <a:pt x="247" y="8"/>
                                  </a:lnTo>
                                  <a:lnTo>
                                    <a:pt x="271" y="6"/>
                                  </a:lnTo>
                                  <a:lnTo>
                                    <a:pt x="294" y="4"/>
                                  </a:lnTo>
                                  <a:lnTo>
                                    <a:pt x="319" y="2"/>
                                  </a:lnTo>
                                  <a:lnTo>
                                    <a:pt x="343" y="0"/>
                                  </a:lnTo>
                                  <a:lnTo>
                                    <a:pt x="343" y="4"/>
                                  </a:lnTo>
                                  <a:lnTo>
                                    <a:pt x="343" y="7"/>
                                  </a:lnTo>
                                  <a:lnTo>
                                    <a:pt x="343" y="11"/>
                                  </a:lnTo>
                                  <a:lnTo>
                                    <a:pt x="343" y="15"/>
                                  </a:lnTo>
                                  <a:lnTo>
                                    <a:pt x="343" y="18"/>
                                  </a:lnTo>
                                  <a:lnTo>
                                    <a:pt x="343" y="22"/>
                                  </a:lnTo>
                                  <a:lnTo>
                                    <a:pt x="344" y="26"/>
                                  </a:lnTo>
                                  <a:lnTo>
                                    <a:pt x="344" y="30"/>
                                  </a:lnTo>
                                  <a:lnTo>
                                    <a:pt x="319" y="32"/>
                                  </a:lnTo>
                                  <a:lnTo>
                                    <a:pt x="295" y="33"/>
                                  </a:lnTo>
                                  <a:lnTo>
                                    <a:pt x="271" y="35"/>
                                  </a:lnTo>
                                  <a:lnTo>
                                    <a:pt x="248" y="36"/>
                                  </a:lnTo>
                                  <a:lnTo>
                                    <a:pt x="224" y="38"/>
                                  </a:lnTo>
                                  <a:lnTo>
                                    <a:pt x="202" y="40"/>
                                  </a:lnTo>
                                  <a:lnTo>
                                    <a:pt x="179" y="41"/>
                                  </a:lnTo>
                                  <a:lnTo>
                                    <a:pt x="157" y="43"/>
                                  </a:lnTo>
                                  <a:lnTo>
                                    <a:pt x="136" y="44"/>
                                  </a:lnTo>
                                  <a:lnTo>
                                    <a:pt x="116" y="46"/>
                                  </a:lnTo>
                                  <a:lnTo>
                                    <a:pt x="96" y="47"/>
                                  </a:lnTo>
                                  <a:lnTo>
                                    <a:pt x="76" y="48"/>
                                  </a:lnTo>
                                  <a:lnTo>
                                    <a:pt x="57" y="50"/>
                                  </a:lnTo>
                                  <a:lnTo>
                                    <a:pt x="38" y="51"/>
                                  </a:lnTo>
                                  <a:lnTo>
                                    <a:pt x="19" y="52"/>
                                  </a:lnTo>
                                  <a:lnTo>
                                    <a:pt x="0" y="54"/>
                                  </a:lnTo>
                                  <a:lnTo>
                                    <a:pt x="0" y="51"/>
                                  </a:lnTo>
                                  <a:lnTo>
                                    <a:pt x="0" y="47"/>
                                  </a:lnTo>
                                  <a:lnTo>
                                    <a:pt x="0" y="44"/>
                                  </a:lnTo>
                                  <a:lnTo>
                                    <a:pt x="0" y="41"/>
                                  </a:lnTo>
                                  <a:lnTo>
                                    <a:pt x="0" y="38"/>
                                  </a:lnTo>
                                  <a:lnTo>
                                    <a:pt x="0" y="34"/>
                                  </a:lnTo>
                                  <a:lnTo>
                                    <a:pt x="0" y="32"/>
                                  </a:lnTo>
                                  <a:lnTo>
                                    <a:pt x="0" y="29"/>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6" name="Freeform 3880"/>
                          <wps:cNvSpPr>
                            <a:spLocks/>
                          </wps:cNvSpPr>
                          <wps:spPr bwMode="auto">
                            <a:xfrm>
                              <a:off x="1641" y="1216"/>
                              <a:ext cx="344" cy="45"/>
                            </a:xfrm>
                            <a:custGeom>
                              <a:avLst/>
                              <a:gdLst>
                                <a:gd name="T0" fmla="*/ 0 w 344"/>
                                <a:gd name="T1" fmla="*/ 20 h 45"/>
                                <a:gd name="T2" fmla="*/ 18 w 344"/>
                                <a:gd name="T3" fmla="*/ 19 h 45"/>
                                <a:gd name="T4" fmla="*/ 37 w 344"/>
                                <a:gd name="T5" fmla="*/ 18 h 45"/>
                                <a:gd name="T6" fmla="*/ 56 w 344"/>
                                <a:gd name="T7" fmla="*/ 17 h 45"/>
                                <a:gd name="T8" fmla="*/ 76 w 344"/>
                                <a:gd name="T9" fmla="*/ 16 h 45"/>
                                <a:gd name="T10" fmla="*/ 95 w 344"/>
                                <a:gd name="T11" fmla="*/ 14 h 45"/>
                                <a:gd name="T12" fmla="*/ 115 w 344"/>
                                <a:gd name="T13" fmla="*/ 13 h 45"/>
                                <a:gd name="T14" fmla="*/ 136 w 344"/>
                                <a:gd name="T15" fmla="*/ 12 h 45"/>
                                <a:gd name="T16" fmla="*/ 156 w 344"/>
                                <a:gd name="T17" fmla="*/ 11 h 45"/>
                                <a:gd name="T18" fmla="*/ 178 w 344"/>
                                <a:gd name="T19" fmla="*/ 9 h 45"/>
                                <a:gd name="T20" fmla="*/ 201 w 344"/>
                                <a:gd name="T21" fmla="*/ 9 h 45"/>
                                <a:gd name="T22" fmla="*/ 224 w 344"/>
                                <a:gd name="T23" fmla="*/ 7 h 45"/>
                                <a:gd name="T24" fmla="*/ 247 w 344"/>
                                <a:gd name="T25" fmla="*/ 6 h 45"/>
                                <a:gd name="T26" fmla="*/ 270 w 344"/>
                                <a:gd name="T27" fmla="*/ 4 h 45"/>
                                <a:gd name="T28" fmla="*/ 294 w 344"/>
                                <a:gd name="T29" fmla="*/ 3 h 45"/>
                                <a:gd name="T30" fmla="*/ 318 w 344"/>
                                <a:gd name="T31" fmla="*/ 2 h 45"/>
                                <a:gd name="T32" fmla="*/ 343 w 344"/>
                                <a:gd name="T33" fmla="*/ 0 h 45"/>
                                <a:gd name="T34" fmla="*/ 343 w 344"/>
                                <a:gd name="T35" fmla="*/ 4 h 45"/>
                                <a:gd name="T36" fmla="*/ 343 w 344"/>
                                <a:gd name="T37" fmla="*/ 8 h 45"/>
                                <a:gd name="T38" fmla="*/ 343 w 344"/>
                                <a:gd name="T39" fmla="*/ 11 h 45"/>
                                <a:gd name="T40" fmla="*/ 343 w 344"/>
                                <a:gd name="T41" fmla="*/ 15 h 45"/>
                                <a:gd name="T42" fmla="*/ 343 w 344"/>
                                <a:gd name="T43" fmla="*/ 19 h 45"/>
                                <a:gd name="T44" fmla="*/ 343 w 344"/>
                                <a:gd name="T45" fmla="*/ 23 h 45"/>
                                <a:gd name="T46" fmla="*/ 343 w 344"/>
                                <a:gd name="T47" fmla="*/ 27 h 45"/>
                                <a:gd name="T48" fmla="*/ 344 w 344"/>
                                <a:gd name="T49" fmla="*/ 31 h 45"/>
                                <a:gd name="T50" fmla="*/ 319 w 344"/>
                                <a:gd name="T51" fmla="*/ 32 h 45"/>
                                <a:gd name="T52" fmla="*/ 295 w 344"/>
                                <a:gd name="T53" fmla="*/ 33 h 45"/>
                                <a:gd name="T54" fmla="*/ 271 w 344"/>
                                <a:gd name="T55" fmla="*/ 34 h 45"/>
                                <a:gd name="T56" fmla="*/ 247 w 344"/>
                                <a:gd name="T57" fmla="*/ 35 h 45"/>
                                <a:gd name="T58" fmla="*/ 224 w 344"/>
                                <a:gd name="T59" fmla="*/ 36 h 45"/>
                                <a:gd name="T60" fmla="*/ 201 w 344"/>
                                <a:gd name="T61" fmla="*/ 37 h 45"/>
                                <a:gd name="T62" fmla="*/ 179 w 344"/>
                                <a:gd name="T63" fmla="*/ 38 h 45"/>
                                <a:gd name="T64" fmla="*/ 157 w 344"/>
                                <a:gd name="T65" fmla="*/ 39 h 45"/>
                                <a:gd name="T66" fmla="*/ 136 w 344"/>
                                <a:gd name="T67" fmla="*/ 39 h 45"/>
                                <a:gd name="T68" fmla="*/ 116 w 344"/>
                                <a:gd name="T69" fmla="*/ 40 h 45"/>
                                <a:gd name="T70" fmla="*/ 96 w 344"/>
                                <a:gd name="T71" fmla="*/ 41 h 45"/>
                                <a:gd name="T72" fmla="*/ 76 w 344"/>
                                <a:gd name="T73" fmla="*/ 42 h 45"/>
                                <a:gd name="T74" fmla="*/ 56 w 344"/>
                                <a:gd name="T75" fmla="*/ 43 h 45"/>
                                <a:gd name="T76" fmla="*/ 37 w 344"/>
                                <a:gd name="T77" fmla="*/ 43 h 45"/>
                                <a:gd name="T78" fmla="*/ 18 w 344"/>
                                <a:gd name="T79" fmla="*/ 44 h 45"/>
                                <a:gd name="T80" fmla="*/ 0 w 344"/>
                                <a:gd name="T81" fmla="*/ 45 h 45"/>
                                <a:gd name="T82" fmla="*/ 0 w 344"/>
                                <a:gd name="T83" fmla="*/ 42 h 45"/>
                                <a:gd name="T84" fmla="*/ 0 w 344"/>
                                <a:gd name="T85" fmla="*/ 39 h 45"/>
                                <a:gd name="T86" fmla="*/ 0 w 344"/>
                                <a:gd name="T87" fmla="*/ 35 h 45"/>
                                <a:gd name="T88" fmla="*/ 0 w 344"/>
                                <a:gd name="T89" fmla="*/ 32 h 45"/>
                                <a:gd name="T90" fmla="*/ 0 w 344"/>
                                <a:gd name="T91" fmla="*/ 29 h 45"/>
                                <a:gd name="T92" fmla="*/ 0 w 344"/>
                                <a:gd name="T93" fmla="*/ 26 h 45"/>
                                <a:gd name="T94" fmla="*/ 0 w 344"/>
                                <a:gd name="T95" fmla="*/ 23 h 45"/>
                                <a:gd name="T96" fmla="*/ 0 w 344"/>
                                <a:gd name="T97" fmla="*/ 20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4" h="45">
                                  <a:moveTo>
                                    <a:pt x="0" y="20"/>
                                  </a:moveTo>
                                  <a:lnTo>
                                    <a:pt x="18" y="19"/>
                                  </a:lnTo>
                                  <a:lnTo>
                                    <a:pt x="37" y="18"/>
                                  </a:lnTo>
                                  <a:lnTo>
                                    <a:pt x="56" y="17"/>
                                  </a:lnTo>
                                  <a:lnTo>
                                    <a:pt x="76" y="16"/>
                                  </a:lnTo>
                                  <a:lnTo>
                                    <a:pt x="95" y="14"/>
                                  </a:lnTo>
                                  <a:lnTo>
                                    <a:pt x="115" y="13"/>
                                  </a:lnTo>
                                  <a:lnTo>
                                    <a:pt x="136" y="12"/>
                                  </a:lnTo>
                                  <a:lnTo>
                                    <a:pt x="156" y="11"/>
                                  </a:lnTo>
                                  <a:lnTo>
                                    <a:pt x="178" y="9"/>
                                  </a:lnTo>
                                  <a:lnTo>
                                    <a:pt x="201" y="9"/>
                                  </a:lnTo>
                                  <a:lnTo>
                                    <a:pt x="224" y="7"/>
                                  </a:lnTo>
                                  <a:lnTo>
                                    <a:pt x="247" y="6"/>
                                  </a:lnTo>
                                  <a:lnTo>
                                    <a:pt x="270" y="4"/>
                                  </a:lnTo>
                                  <a:lnTo>
                                    <a:pt x="294" y="3"/>
                                  </a:lnTo>
                                  <a:lnTo>
                                    <a:pt x="318" y="2"/>
                                  </a:lnTo>
                                  <a:lnTo>
                                    <a:pt x="343" y="0"/>
                                  </a:lnTo>
                                  <a:lnTo>
                                    <a:pt x="343" y="4"/>
                                  </a:lnTo>
                                  <a:lnTo>
                                    <a:pt x="343" y="8"/>
                                  </a:lnTo>
                                  <a:lnTo>
                                    <a:pt x="343" y="11"/>
                                  </a:lnTo>
                                  <a:lnTo>
                                    <a:pt x="343" y="15"/>
                                  </a:lnTo>
                                  <a:lnTo>
                                    <a:pt x="343" y="19"/>
                                  </a:lnTo>
                                  <a:lnTo>
                                    <a:pt x="343" y="23"/>
                                  </a:lnTo>
                                  <a:lnTo>
                                    <a:pt x="343" y="27"/>
                                  </a:lnTo>
                                  <a:lnTo>
                                    <a:pt x="344" y="31"/>
                                  </a:lnTo>
                                  <a:lnTo>
                                    <a:pt x="319" y="32"/>
                                  </a:lnTo>
                                  <a:lnTo>
                                    <a:pt x="295" y="33"/>
                                  </a:lnTo>
                                  <a:lnTo>
                                    <a:pt x="271" y="34"/>
                                  </a:lnTo>
                                  <a:lnTo>
                                    <a:pt x="247" y="35"/>
                                  </a:lnTo>
                                  <a:lnTo>
                                    <a:pt x="224" y="36"/>
                                  </a:lnTo>
                                  <a:lnTo>
                                    <a:pt x="201" y="37"/>
                                  </a:lnTo>
                                  <a:lnTo>
                                    <a:pt x="179" y="38"/>
                                  </a:lnTo>
                                  <a:lnTo>
                                    <a:pt x="157" y="39"/>
                                  </a:lnTo>
                                  <a:lnTo>
                                    <a:pt x="136" y="39"/>
                                  </a:lnTo>
                                  <a:lnTo>
                                    <a:pt x="116" y="40"/>
                                  </a:lnTo>
                                  <a:lnTo>
                                    <a:pt x="96" y="41"/>
                                  </a:lnTo>
                                  <a:lnTo>
                                    <a:pt x="76" y="42"/>
                                  </a:lnTo>
                                  <a:lnTo>
                                    <a:pt x="56" y="43"/>
                                  </a:lnTo>
                                  <a:lnTo>
                                    <a:pt x="37" y="43"/>
                                  </a:lnTo>
                                  <a:lnTo>
                                    <a:pt x="18" y="44"/>
                                  </a:lnTo>
                                  <a:lnTo>
                                    <a:pt x="0" y="45"/>
                                  </a:lnTo>
                                  <a:lnTo>
                                    <a:pt x="0" y="42"/>
                                  </a:lnTo>
                                  <a:lnTo>
                                    <a:pt x="0" y="39"/>
                                  </a:lnTo>
                                  <a:lnTo>
                                    <a:pt x="0" y="35"/>
                                  </a:lnTo>
                                  <a:lnTo>
                                    <a:pt x="0" y="32"/>
                                  </a:lnTo>
                                  <a:lnTo>
                                    <a:pt x="0" y="29"/>
                                  </a:lnTo>
                                  <a:lnTo>
                                    <a:pt x="0" y="26"/>
                                  </a:lnTo>
                                  <a:lnTo>
                                    <a:pt x="0" y="23"/>
                                  </a:lnTo>
                                  <a:lnTo>
                                    <a:pt x="0" y="20"/>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7" name="Freeform 3881"/>
                          <wps:cNvSpPr>
                            <a:spLocks/>
                          </wps:cNvSpPr>
                          <wps:spPr bwMode="auto">
                            <a:xfrm>
                              <a:off x="1641" y="1277"/>
                              <a:ext cx="345" cy="35"/>
                            </a:xfrm>
                            <a:custGeom>
                              <a:avLst/>
                              <a:gdLst>
                                <a:gd name="T0" fmla="*/ 0 w 345"/>
                                <a:gd name="T1" fmla="*/ 9 h 35"/>
                                <a:gd name="T2" fmla="*/ 18 w 345"/>
                                <a:gd name="T3" fmla="*/ 9 h 35"/>
                                <a:gd name="T4" fmla="*/ 37 w 345"/>
                                <a:gd name="T5" fmla="*/ 8 h 35"/>
                                <a:gd name="T6" fmla="*/ 56 w 345"/>
                                <a:gd name="T7" fmla="*/ 7 h 35"/>
                                <a:gd name="T8" fmla="*/ 76 w 345"/>
                                <a:gd name="T9" fmla="*/ 7 h 35"/>
                                <a:gd name="T10" fmla="*/ 96 w 345"/>
                                <a:gd name="T11" fmla="*/ 6 h 35"/>
                                <a:gd name="T12" fmla="*/ 116 w 345"/>
                                <a:gd name="T13" fmla="*/ 6 h 35"/>
                                <a:gd name="T14" fmla="*/ 136 w 345"/>
                                <a:gd name="T15" fmla="*/ 5 h 35"/>
                                <a:gd name="T16" fmla="*/ 157 w 345"/>
                                <a:gd name="T17" fmla="*/ 5 h 35"/>
                                <a:gd name="T18" fmla="*/ 179 w 345"/>
                                <a:gd name="T19" fmla="*/ 4 h 35"/>
                                <a:gd name="T20" fmla="*/ 201 w 345"/>
                                <a:gd name="T21" fmla="*/ 3 h 35"/>
                                <a:gd name="T22" fmla="*/ 224 w 345"/>
                                <a:gd name="T23" fmla="*/ 3 h 35"/>
                                <a:gd name="T24" fmla="*/ 248 w 345"/>
                                <a:gd name="T25" fmla="*/ 2 h 35"/>
                                <a:gd name="T26" fmla="*/ 271 w 345"/>
                                <a:gd name="T27" fmla="*/ 2 h 35"/>
                                <a:gd name="T28" fmla="*/ 295 w 345"/>
                                <a:gd name="T29" fmla="*/ 1 h 35"/>
                                <a:gd name="T30" fmla="*/ 320 w 345"/>
                                <a:gd name="T31" fmla="*/ 0 h 35"/>
                                <a:gd name="T32" fmla="*/ 344 w 345"/>
                                <a:gd name="T33" fmla="*/ 0 h 35"/>
                                <a:gd name="T34" fmla="*/ 344 w 345"/>
                                <a:gd name="T35" fmla="*/ 3 h 35"/>
                                <a:gd name="T36" fmla="*/ 344 w 345"/>
                                <a:gd name="T37" fmla="*/ 7 h 35"/>
                                <a:gd name="T38" fmla="*/ 344 w 345"/>
                                <a:gd name="T39" fmla="*/ 11 h 35"/>
                                <a:gd name="T40" fmla="*/ 344 w 345"/>
                                <a:gd name="T41" fmla="*/ 15 h 35"/>
                                <a:gd name="T42" fmla="*/ 344 w 345"/>
                                <a:gd name="T43" fmla="*/ 18 h 35"/>
                                <a:gd name="T44" fmla="*/ 344 w 345"/>
                                <a:gd name="T45" fmla="*/ 22 h 35"/>
                                <a:gd name="T46" fmla="*/ 344 w 345"/>
                                <a:gd name="T47" fmla="*/ 26 h 35"/>
                                <a:gd name="T48" fmla="*/ 345 w 345"/>
                                <a:gd name="T49" fmla="*/ 30 h 35"/>
                                <a:gd name="T50" fmla="*/ 320 w 345"/>
                                <a:gd name="T51" fmla="*/ 30 h 35"/>
                                <a:gd name="T52" fmla="*/ 295 w 345"/>
                                <a:gd name="T53" fmla="*/ 30 h 35"/>
                                <a:gd name="T54" fmla="*/ 271 w 345"/>
                                <a:gd name="T55" fmla="*/ 30 h 35"/>
                                <a:gd name="T56" fmla="*/ 248 w 345"/>
                                <a:gd name="T57" fmla="*/ 31 h 35"/>
                                <a:gd name="T58" fmla="*/ 225 w 345"/>
                                <a:gd name="T59" fmla="*/ 31 h 35"/>
                                <a:gd name="T60" fmla="*/ 202 w 345"/>
                                <a:gd name="T61" fmla="*/ 32 h 35"/>
                                <a:gd name="T62" fmla="*/ 179 w 345"/>
                                <a:gd name="T63" fmla="*/ 32 h 35"/>
                                <a:gd name="T64" fmla="*/ 157 w 345"/>
                                <a:gd name="T65" fmla="*/ 33 h 35"/>
                                <a:gd name="T66" fmla="*/ 136 w 345"/>
                                <a:gd name="T67" fmla="*/ 33 h 35"/>
                                <a:gd name="T68" fmla="*/ 116 w 345"/>
                                <a:gd name="T69" fmla="*/ 33 h 35"/>
                                <a:gd name="T70" fmla="*/ 96 w 345"/>
                                <a:gd name="T71" fmla="*/ 33 h 35"/>
                                <a:gd name="T72" fmla="*/ 76 w 345"/>
                                <a:gd name="T73" fmla="*/ 34 h 35"/>
                                <a:gd name="T74" fmla="*/ 57 w 345"/>
                                <a:gd name="T75" fmla="*/ 34 h 35"/>
                                <a:gd name="T76" fmla="*/ 37 w 345"/>
                                <a:gd name="T77" fmla="*/ 34 h 35"/>
                                <a:gd name="T78" fmla="*/ 18 w 345"/>
                                <a:gd name="T79" fmla="*/ 34 h 35"/>
                                <a:gd name="T80" fmla="*/ 0 w 345"/>
                                <a:gd name="T81" fmla="*/ 35 h 35"/>
                                <a:gd name="T82" fmla="*/ 0 w 345"/>
                                <a:gd name="T83" fmla="*/ 32 h 35"/>
                                <a:gd name="T84" fmla="*/ 0 w 345"/>
                                <a:gd name="T85" fmla="*/ 28 h 35"/>
                                <a:gd name="T86" fmla="*/ 0 w 345"/>
                                <a:gd name="T87" fmla="*/ 25 h 35"/>
                                <a:gd name="T88" fmla="*/ 0 w 345"/>
                                <a:gd name="T89" fmla="*/ 22 h 35"/>
                                <a:gd name="T90" fmla="*/ 0 w 345"/>
                                <a:gd name="T91" fmla="*/ 19 h 35"/>
                                <a:gd name="T92" fmla="*/ 0 w 345"/>
                                <a:gd name="T93" fmla="*/ 16 h 35"/>
                                <a:gd name="T94" fmla="*/ 0 w 345"/>
                                <a:gd name="T95" fmla="*/ 12 h 35"/>
                                <a:gd name="T96" fmla="*/ 0 w 345"/>
                                <a:gd name="T97" fmla="*/ 9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5" h="35">
                                  <a:moveTo>
                                    <a:pt x="0" y="9"/>
                                  </a:moveTo>
                                  <a:lnTo>
                                    <a:pt x="18" y="9"/>
                                  </a:lnTo>
                                  <a:lnTo>
                                    <a:pt x="37" y="8"/>
                                  </a:lnTo>
                                  <a:lnTo>
                                    <a:pt x="56" y="7"/>
                                  </a:lnTo>
                                  <a:lnTo>
                                    <a:pt x="76" y="7"/>
                                  </a:lnTo>
                                  <a:lnTo>
                                    <a:pt x="96" y="6"/>
                                  </a:lnTo>
                                  <a:lnTo>
                                    <a:pt x="116" y="6"/>
                                  </a:lnTo>
                                  <a:lnTo>
                                    <a:pt x="136" y="5"/>
                                  </a:lnTo>
                                  <a:lnTo>
                                    <a:pt x="157" y="5"/>
                                  </a:lnTo>
                                  <a:lnTo>
                                    <a:pt x="179" y="4"/>
                                  </a:lnTo>
                                  <a:lnTo>
                                    <a:pt x="201" y="3"/>
                                  </a:lnTo>
                                  <a:lnTo>
                                    <a:pt x="224" y="3"/>
                                  </a:lnTo>
                                  <a:lnTo>
                                    <a:pt x="248" y="2"/>
                                  </a:lnTo>
                                  <a:lnTo>
                                    <a:pt x="271" y="2"/>
                                  </a:lnTo>
                                  <a:lnTo>
                                    <a:pt x="295" y="1"/>
                                  </a:lnTo>
                                  <a:lnTo>
                                    <a:pt x="320" y="0"/>
                                  </a:lnTo>
                                  <a:lnTo>
                                    <a:pt x="344" y="0"/>
                                  </a:lnTo>
                                  <a:lnTo>
                                    <a:pt x="344" y="3"/>
                                  </a:lnTo>
                                  <a:lnTo>
                                    <a:pt x="344" y="7"/>
                                  </a:lnTo>
                                  <a:lnTo>
                                    <a:pt x="344" y="11"/>
                                  </a:lnTo>
                                  <a:lnTo>
                                    <a:pt x="344" y="15"/>
                                  </a:lnTo>
                                  <a:lnTo>
                                    <a:pt x="344" y="18"/>
                                  </a:lnTo>
                                  <a:lnTo>
                                    <a:pt x="344" y="22"/>
                                  </a:lnTo>
                                  <a:lnTo>
                                    <a:pt x="344" y="26"/>
                                  </a:lnTo>
                                  <a:lnTo>
                                    <a:pt x="345" y="30"/>
                                  </a:lnTo>
                                  <a:lnTo>
                                    <a:pt x="320" y="30"/>
                                  </a:lnTo>
                                  <a:lnTo>
                                    <a:pt x="295" y="30"/>
                                  </a:lnTo>
                                  <a:lnTo>
                                    <a:pt x="271" y="30"/>
                                  </a:lnTo>
                                  <a:lnTo>
                                    <a:pt x="248" y="31"/>
                                  </a:lnTo>
                                  <a:lnTo>
                                    <a:pt x="225" y="31"/>
                                  </a:lnTo>
                                  <a:lnTo>
                                    <a:pt x="202" y="32"/>
                                  </a:lnTo>
                                  <a:lnTo>
                                    <a:pt x="179" y="32"/>
                                  </a:lnTo>
                                  <a:lnTo>
                                    <a:pt x="157" y="33"/>
                                  </a:lnTo>
                                  <a:lnTo>
                                    <a:pt x="136" y="33"/>
                                  </a:lnTo>
                                  <a:lnTo>
                                    <a:pt x="116" y="33"/>
                                  </a:lnTo>
                                  <a:lnTo>
                                    <a:pt x="96" y="33"/>
                                  </a:lnTo>
                                  <a:lnTo>
                                    <a:pt x="76" y="34"/>
                                  </a:lnTo>
                                  <a:lnTo>
                                    <a:pt x="57" y="34"/>
                                  </a:lnTo>
                                  <a:lnTo>
                                    <a:pt x="37" y="34"/>
                                  </a:lnTo>
                                  <a:lnTo>
                                    <a:pt x="18" y="34"/>
                                  </a:lnTo>
                                  <a:lnTo>
                                    <a:pt x="0" y="35"/>
                                  </a:lnTo>
                                  <a:lnTo>
                                    <a:pt x="0" y="32"/>
                                  </a:lnTo>
                                  <a:lnTo>
                                    <a:pt x="0" y="28"/>
                                  </a:lnTo>
                                  <a:lnTo>
                                    <a:pt x="0" y="25"/>
                                  </a:lnTo>
                                  <a:lnTo>
                                    <a:pt x="0" y="22"/>
                                  </a:lnTo>
                                  <a:lnTo>
                                    <a:pt x="0" y="19"/>
                                  </a:lnTo>
                                  <a:lnTo>
                                    <a:pt x="0" y="16"/>
                                  </a:lnTo>
                                  <a:lnTo>
                                    <a:pt x="0" y="12"/>
                                  </a:lnTo>
                                  <a:lnTo>
                                    <a:pt x="0" y="9"/>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8" name="Freeform 3882"/>
                          <wps:cNvSpPr>
                            <a:spLocks/>
                          </wps:cNvSpPr>
                          <wps:spPr bwMode="auto">
                            <a:xfrm>
                              <a:off x="1641" y="1337"/>
                              <a:ext cx="346" cy="24"/>
                            </a:xfrm>
                            <a:custGeom>
                              <a:avLst/>
                              <a:gdLst>
                                <a:gd name="T0" fmla="*/ 0 w 346"/>
                                <a:gd name="T1" fmla="*/ 0 h 24"/>
                                <a:gd name="T2" fmla="*/ 18 w 346"/>
                                <a:gd name="T3" fmla="*/ 0 h 24"/>
                                <a:gd name="T4" fmla="*/ 37 w 346"/>
                                <a:gd name="T5" fmla="*/ 0 h 24"/>
                                <a:gd name="T6" fmla="*/ 57 w 346"/>
                                <a:gd name="T7" fmla="*/ 0 h 24"/>
                                <a:gd name="T8" fmla="*/ 76 w 346"/>
                                <a:gd name="T9" fmla="*/ 0 h 24"/>
                                <a:gd name="T10" fmla="*/ 96 w 346"/>
                                <a:gd name="T11" fmla="*/ 0 h 24"/>
                                <a:gd name="T12" fmla="*/ 116 w 346"/>
                                <a:gd name="T13" fmla="*/ 0 h 24"/>
                                <a:gd name="T14" fmla="*/ 137 w 346"/>
                                <a:gd name="T15" fmla="*/ 0 h 24"/>
                                <a:gd name="T16" fmla="*/ 157 w 346"/>
                                <a:gd name="T17" fmla="*/ 0 h 24"/>
                                <a:gd name="T18" fmla="*/ 179 w 346"/>
                                <a:gd name="T19" fmla="*/ 0 h 24"/>
                                <a:gd name="T20" fmla="*/ 202 w 346"/>
                                <a:gd name="T21" fmla="*/ 0 h 24"/>
                                <a:gd name="T22" fmla="*/ 225 w 346"/>
                                <a:gd name="T23" fmla="*/ 0 h 24"/>
                                <a:gd name="T24" fmla="*/ 248 w 346"/>
                                <a:gd name="T25" fmla="*/ 0 h 24"/>
                                <a:gd name="T26" fmla="*/ 272 w 346"/>
                                <a:gd name="T27" fmla="*/ 0 h 24"/>
                                <a:gd name="T28" fmla="*/ 296 w 346"/>
                                <a:gd name="T29" fmla="*/ 0 h 24"/>
                                <a:gd name="T30" fmla="*/ 320 w 346"/>
                                <a:gd name="T31" fmla="*/ 0 h 24"/>
                                <a:gd name="T32" fmla="*/ 345 w 346"/>
                                <a:gd name="T33" fmla="*/ 0 h 24"/>
                                <a:gd name="T34" fmla="*/ 345 w 346"/>
                                <a:gd name="T35" fmla="*/ 3 h 24"/>
                                <a:gd name="T36" fmla="*/ 345 w 346"/>
                                <a:gd name="T37" fmla="*/ 6 h 24"/>
                                <a:gd name="T38" fmla="*/ 345 w 346"/>
                                <a:gd name="T39" fmla="*/ 9 h 24"/>
                                <a:gd name="T40" fmla="*/ 345 w 346"/>
                                <a:gd name="T41" fmla="*/ 12 h 24"/>
                                <a:gd name="T42" fmla="*/ 345 w 346"/>
                                <a:gd name="T43" fmla="*/ 15 h 24"/>
                                <a:gd name="T44" fmla="*/ 345 w 346"/>
                                <a:gd name="T45" fmla="*/ 18 h 24"/>
                                <a:gd name="T46" fmla="*/ 345 w 346"/>
                                <a:gd name="T47" fmla="*/ 21 h 24"/>
                                <a:gd name="T48" fmla="*/ 346 w 346"/>
                                <a:gd name="T49" fmla="*/ 24 h 24"/>
                                <a:gd name="T50" fmla="*/ 321 w 346"/>
                                <a:gd name="T51" fmla="*/ 23 h 24"/>
                                <a:gd name="T52" fmla="*/ 296 w 346"/>
                                <a:gd name="T53" fmla="*/ 23 h 24"/>
                                <a:gd name="T54" fmla="*/ 272 w 346"/>
                                <a:gd name="T55" fmla="*/ 22 h 24"/>
                                <a:gd name="T56" fmla="*/ 249 w 346"/>
                                <a:gd name="T57" fmla="*/ 22 h 24"/>
                                <a:gd name="T58" fmla="*/ 225 w 346"/>
                                <a:gd name="T59" fmla="*/ 22 h 24"/>
                                <a:gd name="T60" fmla="*/ 202 w 346"/>
                                <a:gd name="T61" fmla="*/ 22 h 24"/>
                                <a:gd name="T62" fmla="*/ 180 w 346"/>
                                <a:gd name="T63" fmla="*/ 22 h 24"/>
                                <a:gd name="T64" fmla="*/ 158 w 346"/>
                                <a:gd name="T65" fmla="*/ 22 h 24"/>
                                <a:gd name="T66" fmla="*/ 137 w 346"/>
                                <a:gd name="T67" fmla="*/ 21 h 24"/>
                                <a:gd name="T68" fmla="*/ 116 w 346"/>
                                <a:gd name="T69" fmla="*/ 21 h 24"/>
                                <a:gd name="T70" fmla="*/ 96 w 346"/>
                                <a:gd name="T71" fmla="*/ 21 h 24"/>
                                <a:gd name="T72" fmla="*/ 76 w 346"/>
                                <a:gd name="T73" fmla="*/ 21 h 24"/>
                                <a:gd name="T74" fmla="*/ 57 w 346"/>
                                <a:gd name="T75" fmla="*/ 20 h 24"/>
                                <a:gd name="T76" fmla="*/ 37 w 346"/>
                                <a:gd name="T77" fmla="*/ 20 h 24"/>
                                <a:gd name="T78" fmla="*/ 18 w 346"/>
                                <a:gd name="T79" fmla="*/ 20 h 24"/>
                                <a:gd name="T80" fmla="*/ 0 w 346"/>
                                <a:gd name="T81" fmla="*/ 20 h 24"/>
                                <a:gd name="T82" fmla="*/ 0 w 346"/>
                                <a:gd name="T83" fmla="*/ 17 h 24"/>
                                <a:gd name="T84" fmla="*/ 0 w 346"/>
                                <a:gd name="T85" fmla="*/ 15 h 24"/>
                                <a:gd name="T86" fmla="*/ 0 w 346"/>
                                <a:gd name="T87" fmla="*/ 13 h 24"/>
                                <a:gd name="T88" fmla="*/ 0 w 346"/>
                                <a:gd name="T89" fmla="*/ 10 h 24"/>
                                <a:gd name="T90" fmla="*/ 0 w 346"/>
                                <a:gd name="T91" fmla="*/ 8 h 24"/>
                                <a:gd name="T92" fmla="*/ 0 w 346"/>
                                <a:gd name="T93" fmla="*/ 5 h 24"/>
                                <a:gd name="T94" fmla="*/ 0 w 346"/>
                                <a:gd name="T95" fmla="*/ 3 h 24"/>
                                <a:gd name="T96" fmla="*/ 0 w 346"/>
                                <a:gd name="T97"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46" h="24">
                                  <a:moveTo>
                                    <a:pt x="0" y="0"/>
                                  </a:moveTo>
                                  <a:lnTo>
                                    <a:pt x="18" y="0"/>
                                  </a:lnTo>
                                  <a:lnTo>
                                    <a:pt x="37" y="0"/>
                                  </a:lnTo>
                                  <a:lnTo>
                                    <a:pt x="57" y="0"/>
                                  </a:lnTo>
                                  <a:lnTo>
                                    <a:pt x="76" y="0"/>
                                  </a:lnTo>
                                  <a:lnTo>
                                    <a:pt x="96" y="0"/>
                                  </a:lnTo>
                                  <a:lnTo>
                                    <a:pt x="116" y="0"/>
                                  </a:lnTo>
                                  <a:lnTo>
                                    <a:pt x="137" y="0"/>
                                  </a:lnTo>
                                  <a:lnTo>
                                    <a:pt x="157" y="0"/>
                                  </a:lnTo>
                                  <a:lnTo>
                                    <a:pt x="179" y="0"/>
                                  </a:lnTo>
                                  <a:lnTo>
                                    <a:pt x="202" y="0"/>
                                  </a:lnTo>
                                  <a:lnTo>
                                    <a:pt x="225" y="0"/>
                                  </a:lnTo>
                                  <a:lnTo>
                                    <a:pt x="248" y="0"/>
                                  </a:lnTo>
                                  <a:lnTo>
                                    <a:pt x="272" y="0"/>
                                  </a:lnTo>
                                  <a:lnTo>
                                    <a:pt x="296" y="0"/>
                                  </a:lnTo>
                                  <a:lnTo>
                                    <a:pt x="320" y="0"/>
                                  </a:lnTo>
                                  <a:lnTo>
                                    <a:pt x="345" y="0"/>
                                  </a:lnTo>
                                  <a:lnTo>
                                    <a:pt x="345" y="3"/>
                                  </a:lnTo>
                                  <a:lnTo>
                                    <a:pt x="345" y="6"/>
                                  </a:lnTo>
                                  <a:lnTo>
                                    <a:pt x="345" y="9"/>
                                  </a:lnTo>
                                  <a:lnTo>
                                    <a:pt x="345" y="12"/>
                                  </a:lnTo>
                                  <a:lnTo>
                                    <a:pt x="345" y="15"/>
                                  </a:lnTo>
                                  <a:lnTo>
                                    <a:pt x="345" y="18"/>
                                  </a:lnTo>
                                  <a:lnTo>
                                    <a:pt x="345" y="21"/>
                                  </a:lnTo>
                                  <a:lnTo>
                                    <a:pt x="346" y="24"/>
                                  </a:lnTo>
                                  <a:lnTo>
                                    <a:pt x="321" y="23"/>
                                  </a:lnTo>
                                  <a:lnTo>
                                    <a:pt x="296" y="23"/>
                                  </a:lnTo>
                                  <a:lnTo>
                                    <a:pt x="272" y="22"/>
                                  </a:lnTo>
                                  <a:lnTo>
                                    <a:pt x="249" y="22"/>
                                  </a:lnTo>
                                  <a:lnTo>
                                    <a:pt x="225" y="22"/>
                                  </a:lnTo>
                                  <a:lnTo>
                                    <a:pt x="202" y="22"/>
                                  </a:lnTo>
                                  <a:lnTo>
                                    <a:pt x="180" y="22"/>
                                  </a:lnTo>
                                  <a:lnTo>
                                    <a:pt x="158" y="22"/>
                                  </a:lnTo>
                                  <a:lnTo>
                                    <a:pt x="137" y="21"/>
                                  </a:lnTo>
                                  <a:lnTo>
                                    <a:pt x="116" y="21"/>
                                  </a:lnTo>
                                  <a:lnTo>
                                    <a:pt x="96" y="21"/>
                                  </a:lnTo>
                                  <a:lnTo>
                                    <a:pt x="76" y="21"/>
                                  </a:lnTo>
                                  <a:lnTo>
                                    <a:pt x="57" y="20"/>
                                  </a:lnTo>
                                  <a:lnTo>
                                    <a:pt x="37" y="20"/>
                                  </a:lnTo>
                                  <a:lnTo>
                                    <a:pt x="18" y="20"/>
                                  </a:lnTo>
                                  <a:lnTo>
                                    <a:pt x="0" y="20"/>
                                  </a:lnTo>
                                  <a:lnTo>
                                    <a:pt x="0" y="17"/>
                                  </a:lnTo>
                                  <a:lnTo>
                                    <a:pt x="0" y="15"/>
                                  </a:lnTo>
                                  <a:lnTo>
                                    <a:pt x="0" y="13"/>
                                  </a:lnTo>
                                  <a:lnTo>
                                    <a:pt x="0" y="10"/>
                                  </a:lnTo>
                                  <a:lnTo>
                                    <a:pt x="0" y="8"/>
                                  </a:lnTo>
                                  <a:lnTo>
                                    <a:pt x="0" y="5"/>
                                  </a:lnTo>
                                  <a:lnTo>
                                    <a:pt x="0" y="3"/>
                                  </a:lnTo>
                                  <a:lnTo>
                                    <a:pt x="0" y="0"/>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9" name="Freeform 3883"/>
                          <wps:cNvSpPr>
                            <a:spLocks/>
                          </wps:cNvSpPr>
                          <wps:spPr bwMode="auto">
                            <a:xfrm>
                              <a:off x="1633" y="1279"/>
                              <a:ext cx="376" cy="29"/>
                            </a:xfrm>
                            <a:custGeom>
                              <a:avLst/>
                              <a:gdLst>
                                <a:gd name="T0" fmla="*/ 20 w 376"/>
                                <a:gd name="T1" fmla="*/ 9 h 29"/>
                                <a:gd name="T2" fmla="*/ 61 w 376"/>
                                <a:gd name="T3" fmla="*/ 8 h 29"/>
                                <a:gd name="T4" fmla="*/ 104 w 376"/>
                                <a:gd name="T5" fmla="*/ 7 h 29"/>
                                <a:gd name="T6" fmla="*/ 148 w 376"/>
                                <a:gd name="T7" fmla="*/ 6 h 29"/>
                                <a:gd name="T8" fmla="*/ 182 w 376"/>
                                <a:gd name="T9" fmla="*/ 5 h 29"/>
                                <a:gd name="T10" fmla="*/ 206 w 376"/>
                                <a:gd name="T11" fmla="*/ 5 h 29"/>
                                <a:gd name="T12" fmla="*/ 231 w 376"/>
                                <a:gd name="T13" fmla="*/ 4 h 29"/>
                                <a:gd name="T14" fmla="*/ 257 w 376"/>
                                <a:gd name="T15" fmla="*/ 3 h 29"/>
                                <a:gd name="T16" fmla="*/ 282 w 376"/>
                                <a:gd name="T17" fmla="*/ 2 h 29"/>
                                <a:gd name="T18" fmla="*/ 308 w 376"/>
                                <a:gd name="T19" fmla="*/ 2 h 29"/>
                                <a:gd name="T20" fmla="*/ 335 w 376"/>
                                <a:gd name="T21" fmla="*/ 1 h 29"/>
                                <a:gd name="T22" fmla="*/ 362 w 376"/>
                                <a:gd name="T23" fmla="*/ 0 h 29"/>
                                <a:gd name="T24" fmla="*/ 374 w 376"/>
                                <a:gd name="T25" fmla="*/ 3 h 29"/>
                                <a:gd name="T26" fmla="*/ 372 w 376"/>
                                <a:gd name="T27" fmla="*/ 8 h 29"/>
                                <a:gd name="T28" fmla="*/ 369 w 376"/>
                                <a:gd name="T29" fmla="*/ 14 h 29"/>
                                <a:gd name="T30" fmla="*/ 366 w 376"/>
                                <a:gd name="T31" fmla="*/ 20 h 29"/>
                                <a:gd name="T32" fmla="*/ 352 w 376"/>
                                <a:gd name="T33" fmla="*/ 23 h 29"/>
                                <a:gd name="T34" fmla="*/ 326 w 376"/>
                                <a:gd name="T35" fmla="*/ 23 h 29"/>
                                <a:gd name="T36" fmla="*/ 300 w 376"/>
                                <a:gd name="T37" fmla="*/ 24 h 29"/>
                                <a:gd name="T38" fmla="*/ 275 w 376"/>
                                <a:gd name="T39" fmla="*/ 24 h 29"/>
                                <a:gd name="T40" fmla="*/ 250 w 376"/>
                                <a:gd name="T41" fmla="*/ 24 h 29"/>
                                <a:gd name="T42" fmla="*/ 226 w 376"/>
                                <a:gd name="T43" fmla="*/ 25 h 29"/>
                                <a:gd name="T44" fmla="*/ 202 w 376"/>
                                <a:gd name="T45" fmla="*/ 25 h 29"/>
                                <a:gd name="T46" fmla="*/ 178 w 376"/>
                                <a:gd name="T47" fmla="*/ 26 h 29"/>
                                <a:gd name="T48" fmla="*/ 145 w 376"/>
                                <a:gd name="T49" fmla="*/ 26 h 29"/>
                                <a:gd name="T50" fmla="*/ 103 w 376"/>
                                <a:gd name="T51" fmla="*/ 27 h 29"/>
                                <a:gd name="T52" fmla="*/ 61 w 376"/>
                                <a:gd name="T53" fmla="*/ 27 h 29"/>
                                <a:gd name="T54" fmla="*/ 21 w 376"/>
                                <a:gd name="T55" fmla="*/ 28 h 29"/>
                                <a:gd name="T56" fmla="*/ 1 w 376"/>
                                <a:gd name="T57" fmla="*/ 26 h 29"/>
                                <a:gd name="T58" fmla="*/ 1 w 376"/>
                                <a:gd name="T59" fmla="*/ 21 h 29"/>
                                <a:gd name="T60" fmla="*/ 0 w 376"/>
                                <a:gd name="T61" fmla="*/ 17 h 29"/>
                                <a:gd name="T62" fmla="*/ 0 w 376"/>
                                <a:gd name="T63" fmla="*/ 12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376" h="29">
                                  <a:moveTo>
                                    <a:pt x="0" y="10"/>
                                  </a:moveTo>
                                  <a:lnTo>
                                    <a:pt x="20" y="9"/>
                                  </a:lnTo>
                                  <a:lnTo>
                                    <a:pt x="40" y="9"/>
                                  </a:lnTo>
                                  <a:lnTo>
                                    <a:pt x="61" y="8"/>
                                  </a:lnTo>
                                  <a:lnTo>
                                    <a:pt x="82" y="8"/>
                                  </a:lnTo>
                                  <a:lnTo>
                                    <a:pt x="104" y="7"/>
                                  </a:lnTo>
                                  <a:lnTo>
                                    <a:pt x="125" y="7"/>
                                  </a:lnTo>
                                  <a:lnTo>
                                    <a:pt x="148" y="6"/>
                                  </a:lnTo>
                                  <a:lnTo>
                                    <a:pt x="170" y="6"/>
                                  </a:lnTo>
                                  <a:lnTo>
                                    <a:pt x="182" y="5"/>
                                  </a:lnTo>
                                  <a:lnTo>
                                    <a:pt x="194" y="5"/>
                                  </a:lnTo>
                                  <a:lnTo>
                                    <a:pt x="206" y="5"/>
                                  </a:lnTo>
                                  <a:lnTo>
                                    <a:pt x="219" y="4"/>
                                  </a:lnTo>
                                  <a:lnTo>
                                    <a:pt x="231" y="4"/>
                                  </a:lnTo>
                                  <a:lnTo>
                                    <a:pt x="244" y="4"/>
                                  </a:lnTo>
                                  <a:lnTo>
                                    <a:pt x="257" y="3"/>
                                  </a:lnTo>
                                  <a:lnTo>
                                    <a:pt x="269" y="3"/>
                                  </a:lnTo>
                                  <a:lnTo>
                                    <a:pt x="282" y="2"/>
                                  </a:lnTo>
                                  <a:lnTo>
                                    <a:pt x="295" y="2"/>
                                  </a:lnTo>
                                  <a:lnTo>
                                    <a:pt x="308" y="2"/>
                                  </a:lnTo>
                                  <a:lnTo>
                                    <a:pt x="322" y="1"/>
                                  </a:lnTo>
                                  <a:lnTo>
                                    <a:pt x="335" y="1"/>
                                  </a:lnTo>
                                  <a:lnTo>
                                    <a:pt x="348" y="1"/>
                                  </a:lnTo>
                                  <a:lnTo>
                                    <a:pt x="362" y="0"/>
                                  </a:lnTo>
                                  <a:lnTo>
                                    <a:pt x="376" y="0"/>
                                  </a:lnTo>
                                  <a:lnTo>
                                    <a:pt x="374" y="3"/>
                                  </a:lnTo>
                                  <a:lnTo>
                                    <a:pt x="373" y="6"/>
                                  </a:lnTo>
                                  <a:lnTo>
                                    <a:pt x="372" y="8"/>
                                  </a:lnTo>
                                  <a:lnTo>
                                    <a:pt x="370" y="11"/>
                                  </a:lnTo>
                                  <a:lnTo>
                                    <a:pt x="369" y="14"/>
                                  </a:lnTo>
                                  <a:lnTo>
                                    <a:pt x="368" y="17"/>
                                  </a:lnTo>
                                  <a:lnTo>
                                    <a:pt x="366" y="20"/>
                                  </a:lnTo>
                                  <a:lnTo>
                                    <a:pt x="365" y="23"/>
                                  </a:lnTo>
                                  <a:lnTo>
                                    <a:pt x="352" y="23"/>
                                  </a:lnTo>
                                  <a:lnTo>
                                    <a:pt x="339" y="23"/>
                                  </a:lnTo>
                                  <a:lnTo>
                                    <a:pt x="326" y="23"/>
                                  </a:lnTo>
                                  <a:lnTo>
                                    <a:pt x="313" y="24"/>
                                  </a:lnTo>
                                  <a:lnTo>
                                    <a:pt x="300" y="24"/>
                                  </a:lnTo>
                                  <a:lnTo>
                                    <a:pt x="288" y="24"/>
                                  </a:lnTo>
                                  <a:lnTo>
                                    <a:pt x="275" y="24"/>
                                  </a:lnTo>
                                  <a:lnTo>
                                    <a:pt x="263" y="24"/>
                                  </a:lnTo>
                                  <a:lnTo>
                                    <a:pt x="250" y="24"/>
                                  </a:lnTo>
                                  <a:lnTo>
                                    <a:pt x="238" y="25"/>
                                  </a:lnTo>
                                  <a:lnTo>
                                    <a:pt x="226" y="25"/>
                                  </a:lnTo>
                                  <a:lnTo>
                                    <a:pt x="214" y="25"/>
                                  </a:lnTo>
                                  <a:lnTo>
                                    <a:pt x="202" y="25"/>
                                  </a:lnTo>
                                  <a:lnTo>
                                    <a:pt x="190" y="26"/>
                                  </a:lnTo>
                                  <a:lnTo>
                                    <a:pt x="178" y="26"/>
                                  </a:lnTo>
                                  <a:lnTo>
                                    <a:pt x="167" y="26"/>
                                  </a:lnTo>
                                  <a:lnTo>
                                    <a:pt x="145" y="26"/>
                                  </a:lnTo>
                                  <a:lnTo>
                                    <a:pt x="124" y="27"/>
                                  </a:lnTo>
                                  <a:lnTo>
                                    <a:pt x="103" y="27"/>
                                  </a:lnTo>
                                  <a:lnTo>
                                    <a:pt x="82" y="27"/>
                                  </a:lnTo>
                                  <a:lnTo>
                                    <a:pt x="61" y="27"/>
                                  </a:lnTo>
                                  <a:lnTo>
                                    <a:pt x="41" y="28"/>
                                  </a:lnTo>
                                  <a:lnTo>
                                    <a:pt x="21" y="28"/>
                                  </a:lnTo>
                                  <a:lnTo>
                                    <a:pt x="1" y="29"/>
                                  </a:lnTo>
                                  <a:lnTo>
                                    <a:pt x="1" y="26"/>
                                  </a:lnTo>
                                  <a:lnTo>
                                    <a:pt x="1" y="24"/>
                                  </a:lnTo>
                                  <a:lnTo>
                                    <a:pt x="1" y="21"/>
                                  </a:lnTo>
                                  <a:lnTo>
                                    <a:pt x="1" y="19"/>
                                  </a:lnTo>
                                  <a:lnTo>
                                    <a:pt x="0" y="17"/>
                                  </a:lnTo>
                                  <a:lnTo>
                                    <a:pt x="0" y="15"/>
                                  </a:lnTo>
                                  <a:lnTo>
                                    <a:pt x="0" y="12"/>
                                  </a:lnTo>
                                  <a:lnTo>
                                    <a:pt x="0" y="10"/>
                                  </a:lnTo>
                                  <a:close/>
                                </a:path>
                              </a:pathLst>
                            </a:custGeom>
                            <a:solidFill>
                              <a:srgbClr val="D9D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0" name="Freeform 3884"/>
                          <wps:cNvSpPr>
                            <a:spLocks/>
                          </wps:cNvSpPr>
                          <wps:spPr bwMode="auto">
                            <a:xfrm>
                              <a:off x="1633" y="1280"/>
                              <a:ext cx="375" cy="17"/>
                            </a:xfrm>
                            <a:custGeom>
                              <a:avLst/>
                              <a:gdLst>
                                <a:gd name="T0" fmla="*/ 0 w 375"/>
                                <a:gd name="T1" fmla="*/ 11 h 17"/>
                                <a:gd name="T2" fmla="*/ 20 w 375"/>
                                <a:gd name="T3" fmla="*/ 10 h 17"/>
                                <a:gd name="T4" fmla="*/ 41 w 375"/>
                                <a:gd name="T5" fmla="*/ 9 h 17"/>
                                <a:gd name="T6" fmla="*/ 61 w 375"/>
                                <a:gd name="T7" fmla="*/ 9 h 17"/>
                                <a:gd name="T8" fmla="*/ 82 w 375"/>
                                <a:gd name="T9" fmla="*/ 8 h 17"/>
                                <a:gd name="T10" fmla="*/ 104 w 375"/>
                                <a:gd name="T11" fmla="*/ 8 h 17"/>
                                <a:gd name="T12" fmla="*/ 125 w 375"/>
                                <a:gd name="T13" fmla="*/ 7 h 17"/>
                                <a:gd name="T14" fmla="*/ 147 w 375"/>
                                <a:gd name="T15" fmla="*/ 6 h 17"/>
                                <a:gd name="T16" fmla="*/ 170 w 375"/>
                                <a:gd name="T17" fmla="*/ 6 h 17"/>
                                <a:gd name="T18" fmla="*/ 182 w 375"/>
                                <a:gd name="T19" fmla="*/ 5 h 17"/>
                                <a:gd name="T20" fmla="*/ 194 w 375"/>
                                <a:gd name="T21" fmla="*/ 5 h 17"/>
                                <a:gd name="T22" fmla="*/ 206 w 375"/>
                                <a:gd name="T23" fmla="*/ 5 h 17"/>
                                <a:gd name="T24" fmla="*/ 219 w 375"/>
                                <a:gd name="T25" fmla="*/ 5 h 17"/>
                                <a:gd name="T26" fmla="*/ 231 w 375"/>
                                <a:gd name="T27" fmla="*/ 4 h 17"/>
                                <a:gd name="T28" fmla="*/ 244 w 375"/>
                                <a:gd name="T29" fmla="*/ 4 h 17"/>
                                <a:gd name="T30" fmla="*/ 256 w 375"/>
                                <a:gd name="T31" fmla="*/ 3 h 17"/>
                                <a:gd name="T32" fmla="*/ 269 w 375"/>
                                <a:gd name="T33" fmla="*/ 3 h 17"/>
                                <a:gd name="T34" fmla="*/ 282 w 375"/>
                                <a:gd name="T35" fmla="*/ 3 h 17"/>
                                <a:gd name="T36" fmla="*/ 295 w 375"/>
                                <a:gd name="T37" fmla="*/ 3 h 17"/>
                                <a:gd name="T38" fmla="*/ 308 w 375"/>
                                <a:gd name="T39" fmla="*/ 2 h 17"/>
                                <a:gd name="T40" fmla="*/ 321 w 375"/>
                                <a:gd name="T41" fmla="*/ 2 h 17"/>
                                <a:gd name="T42" fmla="*/ 334 w 375"/>
                                <a:gd name="T43" fmla="*/ 2 h 17"/>
                                <a:gd name="T44" fmla="*/ 348 w 375"/>
                                <a:gd name="T45" fmla="*/ 1 h 17"/>
                                <a:gd name="T46" fmla="*/ 361 w 375"/>
                                <a:gd name="T47" fmla="*/ 1 h 17"/>
                                <a:gd name="T48" fmla="*/ 375 w 375"/>
                                <a:gd name="T49" fmla="*/ 0 h 17"/>
                                <a:gd name="T50" fmla="*/ 375 w 375"/>
                                <a:gd name="T51" fmla="*/ 2 h 17"/>
                                <a:gd name="T52" fmla="*/ 375 w 375"/>
                                <a:gd name="T53" fmla="*/ 5 h 17"/>
                                <a:gd name="T54" fmla="*/ 375 w 375"/>
                                <a:gd name="T55" fmla="*/ 7 h 17"/>
                                <a:gd name="T56" fmla="*/ 375 w 375"/>
                                <a:gd name="T57" fmla="*/ 9 h 17"/>
                                <a:gd name="T58" fmla="*/ 361 w 375"/>
                                <a:gd name="T59" fmla="*/ 9 h 17"/>
                                <a:gd name="T60" fmla="*/ 348 w 375"/>
                                <a:gd name="T61" fmla="*/ 10 h 17"/>
                                <a:gd name="T62" fmla="*/ 334 w 375"/>
                                <a:gd name="T63" fmla="*/ 10 h 17"/>
                                <a:gd name="T64" fmla="*/ 321 w 375"/>
                                <a:gd name="T65" fmla="*/ 11 h 17"/>
                                <a:gd name="T66" fmla="*/ 308 w 375"/>
                                <a:gd name="T67" fmla="*/ 11 h 17"/>
                                <a:gd name="T68" fmla="*/ 295 w 375"/>
                                <a:gd name="T69" fmla="*/ 11 h 17"/>
                                <a:gd name="T70" fmla="*/ 282 w 375"/>
                                <a:gd name="T71" fmla="*/ 11 h 17"/>
                                <a:gd name="T72" fmla="*/ 269 w 375"/>
                                <a:gd name="T73" fmla="*/ 12 h 17"/>
                                <a:gd name="T74" fmla="*/ 256 w 375"/>
                                <a:gd name="T75" fmla="*/ 12 h 17"/>
                                <a:gd name="T76" fmla="*/ 244 w 375"/>
                                <a:gd name="T77" fmla="*/ 12 h 17"/>
                                <a:gd name="T78" fmla="*/ 231 w 375"/>
                                <a:gd name="T79" fmla="*/ 12 h 17"/>
                                <a:gd name="T80" fmla="*/ 219 w 375"/>
                                <a:gd name="T81" fmla="*/ 13 h 17"/>
                                <a:gd name="T82" fmla="*/ 206 w 375"/>
                                <a:gd name="T83" fmla="*/ 13 h 17"/>
                                <a:gd name="T84" fmla="*/ 194 w 375"/>
                                <a:gd name="T85" fmla="*/ 13 h 17"/>
                                <a:gd name="T86" fmla="*/ 182 w 375"/>
                                <a:gd name="T87" fmla="*/ 14 h 17"/>
                                <a:gd name="T88" fmla="*/ 170 w 375"/>
                                <a:gd name="T89" fmla="*/ 14 h 17"/>
                                <a:gd name="T90" fmla="*/ 148 w 375"/>
                                <a:gd name="T91" fmla="*/ 14 h 17"/>
                                <a:gd name="T92" fmla="*/ 125 w 375"/>
                                <a:gd name="T93" fmla="*/ 15 h 17"/>
                                <a:gd name="T94" fmla="*/ 104 w 375"/>
                                <a:gd name="T95" fmla="*/ 15 h 17"/>
                                <a:gd name="T96" fmla="*/ 82 w 375"/>
                                <a:gd name="T97" fmla="*/ 16 h 17"/>
                                <a:gd name="T98" fmla="*/ 61 w 375"/>
                                <a:gd name="T99" fmla="*/ 16 h 17"/>
                                <a:gd name="T100" fmla="*/ 41 w 375"/>
                                <a:gd name="T101" fmla="*/ 16 h 17"/>
                                <a:gd name="T102" fmla="*/ 20 w 375"/>
                                <a:gd name="T103" fmla="*/ 17 h 17"/>
                                <a:gd name="T104" fmla="*/ 0 w 375"/>
                                <a:gd name="T105" fmla="*/ 17 h 17"/>
                                <a:gd name="T106" fmla="*/ 0 w 375"/>
                                <a:gd name="T107" fmla="*/ 16 h 17"/>
                                <a:gd name="T108" fmla="*/ 0 w 375"/>
                                <a:gd name="T109" fmla="*/ 14 h 17"/>
                                <a:gd name="T110" fmla="*/ 0 w 375"/>
                                <a:gd name="T111" fmla="*/ 12 h 17"/>
                                <a:gd name="T112" fmla="*/ 0 w 375"/>
                                <a:gd name="T113" fmla="*/ 11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75" h="17">
                                  <a:moveTo>
                                    <a:pt x="0" y="11"/>
                                  </a:moveTo>
                                  <a:lnTo>
                                    <a:pt x="20" y="10"/>
                                  </a:lnTo>
                                  <a:lnTo>
                                    <a:pt x="41" y="9"/>
                                  </a:lnTo>
                                  <a:lnTo>
                                    <a:pt x="61" y="9"/>
                                  </a:lnTo>
                                  <a:lnTo>
                                    <a:pt x="82" y="8"/>
                                  </a:lnTo>
                                  <a:lnTo>
                                    <a:pt x="104" y="8"/>
                                  </a:lnTo>
                                  <a:lnTo>
                                    <a:pt x="125" y="7"/>
                                  </a:lnTo>
                                  <a:lnTo>
                                    <a:pt x="147" y="6"/>
                                  </a:lnTo>
                                  <a:lnTo>
                                    <a:pt x="170" y="6"/>
                                  </a:lnTo>
                                  <a:lnTo>
                                    <a:pt x="182" y="5"/>
                                  </a:lnTo>
                                  <a:lnTo>
                                    <a:pt x="194" y="5"/>
                                  </a:lnTo>
                                  <a:lnTo>
                                    <a:pt x="206" y="5"/>
                                  </a:lnTo>
                                  <a:lnTo>
                                    <a:pt x="219" y="5"/>
                                  </a:lnTo>
                                  <a:lnTo>
                                    <a:pt x="231" y="4"/>
                                  </a:lnTo>
                                  <a:lnTo>
                                    <a:pt x="244" y="4"/>
                                  </a:lnTo>
                                  <a:lnTo>
                                    <a:pt x="256" y="3"/>
                                  </a:lnTo>
                                  <a:lnTo>
                                    <a:pt x="269" y="3"/>
                                  </a:lnTo>
                                  <a:lnTo>
                                    <a:pt x="282" y="3"/>
                                  </a:lnTo>
                                  <a:lnTo>
                                    <a:pt x="295" y="3"/>
                                  </a:lnTo>
                                  <a:lnTo>
                                    <a:pt x="308" y="2"/>
                                  </a:lnTo>
                                  <a:lnTo>
                                    <a:pt x="321" y="2"/>
                                  </a:lnTo>
                                  <a:lnTo>
                                    <a:pt x="334" y="2"/>
                                  </a:lnTo>
                                  <a:lnTo>
                                    <a:pt x="348" y="1"/>
                                  </a:lnTo>
                                  <a:lnTo>
                                    <a:pt x="361" y="1"/>
                                  </a:lnTo>
                                  <a:lnTo>
                                    <a:pt x="375" y="0"/>
                                  </a:lnTo>
                                  <a:lnTo>
                                    <a:pt x="375" y="2"/>
                                  </a:lnTo>
                                  <a:lnTo>
                                    <a:pt x="375" y="5"/>
                                  </a:lnTo>
                                  <a:lnTo>
                                    <a:pt x="375" y="7"/>
                                  </a:lnTo>
                                  <a:lnTo>
                                    <a:pt x="375" y="9"/>
                                  </a:lnTo>
                                  <a:lnTo>
                                    <a:pt x="361" y="9"/>
                                  </a:lnTo>
                                  <a:lnTo>
                                    <a:pt x="348" y="10"/>
                                  </a:lnTo>
                                  <a:lnTo>
                                    <a:pt x="334" y="10"/>
                                  </a:lnTo>
                                  <a:lnTo>
                                    <a:pt x="321" y="11"/>
                                  </a:lnTo>
                                  <a:lnTo>
                                    <a:pt x="308" y="11"/>
                                  </a:lnTo>
                                  <a:lnTo>
                                    <a:pt x="295" y="11"/>
                                  </a:lnTo>
                                  <a:lnTo>
                                    <a:pt x="282" y="11"/>
                                  </a:lnTo>
                                  <a:lnTo>
                                    <a:pt x="269" y="12"/>
                                  </a:lnTo>
                                  <a:lnTo>
                                    <a:pt x="256" y="12"/>
                                  </a:lnTo>
                                  <a:lnTo>
                                    <a:pt x="244" y="12"/>
                                  </a:lnTo>
                                  <a:lnTo>
                                    <a:pt x="231" y="12"/>
                                  </a:lnTo>
                                  <a:lnTo>
                                    <a:pt x="219" y="13"/>
                                  </a:lnTo>
                                  <a:lnTo>
                                    <a:pt x="206" y="13"/>
                                  </a:lnTo>
                                  <a:lnTo>
                                    <a:pt x="194" y="13"/>
                                  </a:lnTo>
                                  <a:lnTo>
                                    <a:pt x="182" y="14"/>
                                  </a:lnTo>
                                  <a:lnTo>
                                    <a:pt x="170" y="14"/>
                                  </a:lnTo>
                                  <a:lnTo>
                                    <a:pt x="148" y="14"/>
                                  </a:lnTo>
                                  <a:lnTo>
                                    <a:pt x="125" y="15"/>
                                  </a:lnTo>
                                  <a:lnTo>
                                    <a:pt x="104" y="15"/>
                                  </a:lnTo>
                                  <a:lnTo>
                                    <a:pt x="82" y="16"/>
                                  </a:lnTo>
                                  <a:lnTo>
                                    <a:pt x="61" y="16"/>
                                  </a:lnTo>
                                  <a:lnTo>
                                    <a:pt x="41" y="16"/>
                                  </a:lnTo>
                                  <a:lnTo>
                                    <a:pt x="20" y="17"/>
                                  </a:lnTo>
                                  <a:lnTo>
                                    <a:pt x="0" y="17"/>
                                  </a:lnTo>
                                  <a:lnTo>
                                    <a:pt x="0" y="16"/>
                                  </a:lnTo>
                                  <a:lnTo>
                                    <a:pt x="0" y="14"/>
                                  </a:lnTo>
                                  <a:lnTo>
                                    <a:pt x="0" y="12"/>
                                  </a:lnTo>
                                  <a:lnTo>
                                    <a:pt x="0" y="11"/>
                                  </a:lnTo>
                                  <a:close/>
                                </a:path>
                              </a:pathLst>
                            </a:custGeom>
                            <a:solidFill>
                              <a:srgbClr val="FFFFFA"/>
                            </a:solidFill>
                            <a:ln w="0">
                              <a:solidFill>
                                <a:srgbClr val="DEDEDE"/>
                              </a:solidFill>
                              <a:prstDash val="solid"/>
                              <a:round/>
                              <a:headEnd/>
                              <a:tailEnd/>
                            </a:ln>
                          </wps:spPr>
                          <wps:bodyPr rot="0" vert="horz" wrap="square" lIns="91440" tIns="45720" rIns="91440" bIns="45720" anchor="t" anchorCtr="0" upright="1">
                            <a:noAutofit/>
                          </wps:bodyPr>
                        </wps:wsp>
                        <wps:wsp>
                          <wps:cNvPr id="3751" name="Freeform 3885"/>
                          <wps:cNvSpPr>
                            <a:spLocks/>
                          </wps:cNvSpPr>
                          <wps:spPr bwMode="auto">
                            <a:xfrm>
                              <a:off x="1626" y="785"/>
                              <a:ext cx="374" cy="108"/>
                            </a:xfrm>
                            <a:custGeom>
                              <a:avLst/>
                              <a:gdLst>
                                <a:gd name="T0" fmla="*/ 7 w 374"/>
                                <a:gd name="T1" fmla="*/ 96 h 108"/>
                                <a:gd name="T2" fmla="*/ 16 w 374"/>
                                <a:gd name="T3" fmla="*/ 96 h 108"/>
                                <a:gd name="T4" fmla="*/ 22 w 374"/>
                                <a:gd name="T5" fmla="*/ 88 h 108"/>
                                <a:gd name="T6" fmla="*/ 29 w 374"/>
                                <a:gd name="T7" fmla="*/ 94 h 108"/>
                                <a:gd name="T8" fmla="*/ 35 w 374"/>
                                <a:gd name="T9" fmla="*/ 85 h 108"/>
                                <a:gd name="T10" fmla="*/ 40 w 374"/>
                                <a:gd name="T11" fmla="*/ 91 h 108"/>
                                <a:gd name="T12" fmla="*/ 47 w 374"/>
                                <a:gd name="T13" fmla="*/ 83 h 108"/>
                                <a:gd name="T14" fmla="*/ 54 w 374"/>
                                <a:gd name="T15" fmla="*/ 86 h 108"/>
                                <a:gd name="T16" fmla="*/ 63 w 374"/>
                                <a:gd name="T17" fmla="*/ 82 h 108"/>
                                <a:gd name="T18" fmla="*/ 70 w 374"/>
                                <a:gd name="T19" fmla="*/ 79 h 108"/>
                                <a:gd name="T20" fmla="*/ 79 w 374"/>
                                <a:gd name="T21" fmla="*/ 82 h 108"/>
                                <a:gd name="T22" fmla="*/ 84 w 374"/>
                                <a:gd name="T23" fmla="*/ 73 h 108"/>
                                <a:gd name="T24" fmla="*/ 91 w 374"/>
                                <a:gd name="T25" fmla="*/ 79 h 108"/>
                                <a:gd name="T26" fmla="*/ 97 w 374"/>
                                <a:gd name="T27" fmla="*/ 69 h 108"/>
                                <a:gd name="T28" fmla="*/ 104 w 374"/>
                                <a:gd name="T29" fmla="*/ 76 h 108"/>
                                <a:gd name="T30" fmla="*/ 113 w 374"/>
                                <a:gd name="T31" fmla="*/ 68 h 108"/>
                                <a:gd name="T32" fmla="*/ 121 w 374"/>
                                <a:gd name="T33" fmla="*/ 68 h 108"/>
                                <a:gd name="T34" fmla="*/ 130 w 374"/>
                                <a:gd name="T35" fmla="*/ 67 h 108"/>
                                <a:gd name="T36" fmla="*/ 137 w 374"/>
                                <a:gd name="T37" fmla="*/ 60 h 108"/>
                                <a:gd name="T38" fmla="*/ 145 w 374"/>
                                <a:gd name="T39" fmla="*/ 65 h 108"/>
                                <a:gd name="T40" fmla="*/ 151 w 374"/>
                                <a:gd name="T41" fmla="*/ 56 h 108"/>
                                <a:gd name="T42" fmla="*/ 158 w 374"/>
                                <a:gd name="T43" fmla="*/ 62 h 108"/>
                                <a:gd name="T44" fmla="*/ 165 w 374"/>
                                <a:gd name="T45" fmla="*/ 53 h 108"/>
                                <a:gd name="T46" fmla="*/ 173 w 374"/>
                                <a:gd name="T47" fmla="*/ 56 h 108"/>
                                <a:gd name="T48" fmla="*/ 183 w 374"/>
                                <a:gd name="T49" fmla="*/ 52 h 108"/>
                                <a:gd name="T50" fmla="*/ 192 w 374"/>
                                <a:gd name="T51" fmla="*/ 48 h 108"/>
                                <a:gd name="T52" fmla="*/ 199 w 374"/>
                                <a:gd name="T53" fmla="*/ 52 h 108"/>
                                <a:gd name="T54" fmla="*/ 204 w 374"/>
                                <a:gd name="T55" fmla="*/ 43 h 108"/>
                                <a:gd name="T56" fmla="*/ 211 w 374"/>
                                <a:gd name="T57" fmla="*/ 50 h 108"/>
                                <a:gd name="T58" fmla="*/ 221 w 374"/>
                                <a:gd name="T59" fmla="*/ 45 h 108"/>
                                <a:gd name="T60" fmla="*/ 229 w 374"/>
                                <a:gd name="T61" fmla="*/ 36 h 108"/>
                                <a:gd name="T62" fmla="*/ 237 w 374"/>
                                <a:gd name="T63" fmla="*/ 42 h 108"/>
                                <a:gd name="T64" fmla="*/ 244 w 374"/>
                                <a:gd name="T65" fmla="*/ 33 h 108"/>
                                <a:gd name="T66" fmla="*/ 251 w 374"/>
                                <a:gd name="T67" fmla="*/ 39 h 108"/>
                                <a:gd name="T68" fmla="*/ 259 w 374"/>
                                <a:gd name="T69" fmla="*/ 33 h 108"/>
                                <a:gd name="T70" fmla="*/ 268 w 374"/>
                                <a:gd name="T71" fmla="*/ 29 h 108"/>
                                <a:gd name="T72" fmla="*/ 276 w 374"/>
                                <a:gd name="T73" fmla="*/ 33 h 108"/>
                                <a:gd name="T74" fmla="*/ 282 w 374"/>
                                <a:gd name="T75" fmla="*/ 23 h 108"/>
                                <a:gd name="T76" fmla="*/ 289 w 374"/>
                                <a:gd name="T77" fmla="*/ 30 h 108"/>
                                <a:gd name="T78" fmla="*/ 299 w 374"/>
                                <a:gd name="T79" fmla="*/ 27 h 108"/>
                                <a:gd name="T80" fmla="*/ 304 w 374"/>
                                <a:gd name="T81" fmla="*/ 17 h 108"/>
                                <a:gd name="T82" fmla="*/ 310 w 374"/>
                                <a:gd name="T83" fmla="*/ 24 h 108"/>
                                <a:gd name="T84" fmla="*/ 320 w 374"/>
                                <a:gd name="T85" fmla="*/ 22 h 108"/>
                                <a:gd name="T86" fmla="*/ 327 w 374"/>
                                <a:gd name="T87" fmla="*/ 12 h 108"/>
                                <a:gd name="T88" fmla="*/ 333 w 374"/>
                                <a:gd name="T89" fmla="*/ 18 h 108"/>
                                <a:gd name="T90" fmla="*/ 342 w 374"/>
                                <a:gd name="T91" fmla="*/ 14 h 108"/>
                                <a:gd name="T92" fmla="*/ 351 w 374"/>
                                <a:gd name="T93" fmla="*/ 6 h 108"/>
                                <a:gd name="T94" fmla="*/ 356 w 374"/>
                                <a:gd name="T95" fmla="*/ 13 h 108"/>
                                <a:gd name="T96" fmla="*/ 363 w 374"/>
                                <a:gd name="T97" fmla="*/ 7 h 108"/>
                                <a:gd name="T98" fmla="*/ 372 w 374"/>
                                <a:gd name="T99" fmla="*/ 0 h 108"/>
                                <a:gd name="T100" fmla="*/ 374 w 374"/>
                                <a:gd name="T101" fmla="*/ 12 h 108"/>
                                <a:gd name="T102" fmla="*/ 306 w 374"/>
                                <a:gd name="T103" fmla="*/ 32 h 108"/>
                                <a:gd name="T104" fmla="*/ 218 w 374"/>
                                <a:gd name="T105" fmla="*/ 54 h 108"/>
                                <a:gd name="T106" fmla="*/ 103 w 374"/>
                                <a:gd name="T107" fmla="*/ 82 h 108"/>
                                <a:gd name="T108" fmla="*/ 0 w 374"/>
                                <a:gd name="T109" fmla="*/ 101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74" h="108">
                                  <a:moveTo>
                                    <a:pt x="0" y="94"/>
                                  </a:moveTo>
                                  <a:lnTo>
                                    <a:pt x="2" y="94"/>
                                  </a:lnTo>
                                  <a:lnTo>
                                    <a:pt x="3" y="93"/>
                                  </a:lnTo>
                                  <a:lnTo>
                                    <a:pt x="5" y="93"/>
                                  </a:lnTo>
                                  <a:lnTo>
                                    <a:pt x="7" y="93"/>
                                  </a:lnTo>
                                  <a:lnTo>
                                    <a:pt x="7" y="94"/>
                                  </a:lnTo>
                                  <a:lnTo>
                                    <a:pt x="7" y="96"/>
                                  </a:lnTo>
                                  <a:lnTo>
                                    <a:pt x="7" y="98"/>
                                  </a:lnTo>
                                  <a:lnTo>
                                    <a:pt x="7" y="100"/>
                                  </a:lnTo>
                                  <a:lnTo>
                                    <a:pt x="9" y="99"/>
                                  </a:lnTo>
                                  <a:lnTo>
                                    <a:pt x="11" y="99"/>
                                  </a:lnTo>
                                  <a:lnTo>
                                    <a:pt x="13" y="98"/>
                                  </a:lnTo>
                                  <a:lnTo>
                                    <a:pt x="16" y="98"/>
                                  </a:lnTo>
                                  <a:lnTo>
                                    <a:pt x="16" y="96"/>
                                  </a:lnTo>
                                  <a:lnTo>
                                    <a:pt x="16" y="94"/>
                                  </a:lnTo>
                                  <a:lnTo>
                                    <a:pt x="16" y="92"/>
                                  </a:lnTo>
                                  <a:lnTo>
                                    <a:pt x="16" y="90"/>
                                  </a:lnTo>
                                  <a:lnTo>
                                    <a:pt x="17" y="90"/>
                                  </a:lnTo>
                                  <a:lnTo>
                                    <a:pt x="19" y="89"/>
                                  </a:lnTo>
                                  <a:lnTo>
                                    <a:pt x="21" y="89"/>
                                  </a:lnTo>
                                  <a:lnTo>
                                    <a:pt x="22" y="88"/>
                                  </a:lnTo>
                                  <a:lnTo>
                                    <a:pt x="22" y="90"/>
                                  </a:lnTo>
                                  <a:lnTo>
                                    <a:pt x="22" y="92"/>
                                  </a:lnTo>
                                  <a:lnTo>
                                    <a:pt x="22" y="94"/>
                                  </a:lnTo>
                                  <a:lnTo>
                                    <a:pt x="22" y="96"/>
                                  </a:lnTo>
                                  <a:lnTo>
                                    <a:pt x="24" y="95"/>
                                  </a:lnTo>
                                  <a:lnTo>
                                    <a:pt x="27" y="95"/>
                                  </a:lnTo>
                                  <a:lnTo>
                                    <a:pt x="29" y="94"/>
                                  </a:lnTo>
                                  <a:lnTo>
                                    <a:pt x="31" y="94"/>
                                  </a:lnTo>
                                  <a:lnTo>
                                    <a:pt x="31" y="92"/>
                                  </a:lnTo>
                                  <a:lnTo>
                                    <a:pt x="31" y="90"/>
                                  </a:lnTo>
                                  <a:lnTo>
                                    <a:pt x="31" y="88"/>
                                  </a:lnTo>
                                  <a:lnTo>
                                    <a:pt x="31" y="86"/>
                                  </a:lnTo>
                                  <a:lnTo>
                                    <a:pt x="33" y="86"/>
                                  </a:lnTo>
                                  <a:lnTo>
                                    <a:pt x="35" y="85"/>
                                  </a:lnTo>
                                  <a:lnTo>
                                    <a:pt x="36" y="85"/>
                                  </a:lnTo>
                                  <a:lnTo>
                                    <a:pt x="38" y="85"/>
                                  </a:lnTo>
                                  <a:lnTo>
                                    <a:pt x="38" y="86"/>
                                  </a:lnTo>
                                  <a:lnTo>
                                    <a:pt x="38" y="88"/>
                                  </a:lnTo>
                                  <a:lnTo>
                                    <a:pt x="38" y="90"/>
                                  </a:lnTo>
                                  <a:lnTo>
                                    <a:pt x="38" y="92"/>
                                  </a:lnTo>
                                  <a:lnTo>
                                    <a:pt x="40" y="91"/>
                                  </a:lnTo>
                                  <a:lnTo>
                                    <a:pt x="42" y="91"/>
                                  </a:lnTo>
                                  <a:lnTo>
                                    <a:pt x="45" y="90"/>
                                  </a:lnTo>
                                  <a:lnTo>
                                    <a:pt x="47" y="90"/>
                                  </a:lnTo>
                                  <a:lnTo>
                                    <a:pt x="47" y="88"/>
                                  </a:lnTo>
                                  <a:lnTo>
                                    <a:pt x="47" y="86"/>
                                  </a:lnTo>
                                  <a:lnTo>
                                    <a:pt x="47" y="84"/>
                                  </a:lnTo>
                                  <a:lnTo>
                                    <a:pt x="47" y="83"/>
                                  </a:lnTo>
                                  <a:lnTo>
                                    <a:pt x="48" y="82"/>
                                  </a:lnTo>
                                  <a:lnTo>
                                    <a:pt x="50" y="82"/>
                                  </a:lnTo>
                                  <a:lnTo>
                                    <a:pt x="52" y="81"/>
                                  </a:lnTo>
                                  <a:lnTo>
                                    <a:pt x="54" y="81"/>
                                  </a:lnTo>
                                  <a:lnTo>
                                    <a:pt x="54" y="82"/>
                                  </a:lnTo>
                                  <a:lnTo>
                                    <a:pt x="54" y="84"/>
                                  </a:lnTo>
                                  <a:lnTo>
                                    <a:pt x="54" y="86"/>
                                  </a:lnTo>
                                  <a:lnTo>
                                    <a:pt x="54" y="88"/>
                                  </a:lnTo>
                                  <a:lnTo>
                                    <a:pt x="56" y="87"/>
                                  </a:lnTo>
                                  <a:lnTo>
                                    <a:pt x="58" y="87"/>
                                  </a:lnTo>
                                  <a:lnTo>
                                    <a:pt x="61" y="86"/>
                                  </a:lnTo>
                                  <a:lnTo>
                                    <a:pt x="63" y="86"/>
                                  </a:lnTo>
                                  <a:lnTo>
                                    <a:pt x="63" y="84"/>
                                  </a:lnTo>
                                  <a:lnTo>
                                    <a:pt x="63" y="82"/>
                                  </a:lnTo>
                                  <a:lnTo>
                                    <a:pt x="63" y="80"/>
                                  </a:lnTo>
                                  <a:lnTo>
                                    <a:pt x="63" y="78"/>
                                  </a:lnTo>
                                  <a:lnTo>
                                    <a:pt x="65" y="78"/>
                                  </a:lnTo>
                                  <a:lnTo>
                                    <a:pt x="66" y="78"/>
                                  </a:lnTo>
                                  <a:lnTo>
                                    <a:pt x="68" y="77"/>
                                  </a:lnTo>
                                  <a:lnTo>
                                    <a:pt x="70" y="77"/>
                                  </a:lnTo>
                                  <a:lnTo>
                                    <a:pt x="70" y="79"/>
                                  </a:lnTo>
                                  <a:lnTo>
                                    <a:pt x="70" y="80"/>
                                  </a:lnTo>
                                  <a:lnTo>
                                    <a:pt x="70" y="82"/>
                                  </a:lnTo>
                                  <a:lnTo>
                                    <a:pt x="70" y="84"/>
                                  </a:lnTo>
                                  <a:lnTo>
                                    <a:pt x="72" y="83"/>
                                  </a:lnTo>
                                  <a:lnTo>
                                    <a:pt x="75" y="83"/>
                                  </a:lnTo>
                                  <a:lnTo>
                                    <a:pt x="77" y="82"/>
                                  </a:lnTo>
                                  <a:lnTo>
                                    <a:pt x="79" y="82"/>
                                  </a:lnTo>
                                  <a:lnTo>
                                    <a:pt x="79" y="80"/>
                                  </a:lnTo>
                                  <a:lnTo>
                                    <a:pt x="79" y="78"/>
                                  </a:lnTo>
                                  <a:lnTo>
                                    <a:pt x="79" y="76"/>
                                  </a:lnTo>
                                  <a:lnTo>
                                    <a:pt x="79" y="74"/>
                                  </a:lnTo>
                                  <a:lnTo>
                                    <a:pt x="81" y="74"/>
                                  </a:lnTo>
                                  <a:lnTo>
                                    <a:pt x="83" y="73"/>
                                  </a:lnTo>
                                  <a:lnTo>
                                    <a:pt x="84" y="73"/>
                                  </a:lnTo>
                                  <a:lnTo>
                                    <a:pt x="86" y="72"/>
                                  </a:lnTo>
                                  <a:lnTo>
                                    <a:pt x="86" y="74"/>
                                  </a:lnTo>
                                  <a:lnTo>
                                    <a:pt x="86" y="76"/>
                                  </a:lnTo>
                                  <a:lnTo>
                                    <a:pt x="86" y="78"/>
                                  </a:lnTo>
                                  <a:lnTo>
                                    <a:pt x="87" y="80"/>
                                  </a:lnTo>
                                  <a:lnTo>
                                    <a:pt x="89" y="79"/>
                                  </a:lnTo>
                                  <a:lnTo>
                                    <a:pt x="91" y="79"/>
                                  </a:lnTo>
                                  <a:lnTo>
                                    <a:pt x="93" y="78"/>
                                  </a:lnTo>
                                  <a:lnTo>
                                    <a:pt x="96" y="78"/>
                                  </a:lnTo>
                                  <a:lnTo>
                                    <a:pt x="96" y="76"/>
                                  </a:lnTo>
                                  <a:lnTo>
                                    <a:pt x="96" y="74"/>
                                  </a:lnTo>
                                  <a:lnTo>
                                    <a:pt x="96" y="72"/>
                                  </a:lnTo>
                                  <a:lnTo>
                                    <a:pt x="96" y="70"/>
                                  </a:lnTo>
                                  <a:lnTo>
                                    <a:pt x="97" y="69"/>
                                  </a:lnTo>
                                  <a:lnTo>
                                    <a:pt x="99" y="69"/>
                                  </a:lnTo>
                                  <a:lnTo>
                                    <a:pt x="102" y="68"/>
                                  </a:lnTo>
                                  <a:lnTo>
                                    <a:pt x="104" y="68"/>
                                  </a:lnTo>
                                  <a:lnTo>
                                    <a:pt x="104" y="70"/>
                                  </a:lnTo>
                                  <a:lnTo>
                                    <a:pt x="104" y="72"/>
                                  </a:lnTo>
                                  <a:lnTo>
                                    <a:pt x="104" y="74"/>
                                  </a:lnTo>
                                  <a:lnTo>
                                    <a:pt x="104" y="76"/>
                                  </a:lnTo>
                                  <a:lnTo>
                                    <a:pt x="106" y="75"/>
                                  </a:lnTo>
                                  <a:lnTo>
                                    <a:pt x="108" y="75"/>
                                  </a:lnTo>
                                  <a:lnTo>
                                    <a:pt x="110" y="74"/>
                                  </a:lnTo>
                                  <a:lnTo>
                                    <a:pt x="113" y="73"/>
                                  </a:lnTo>
                                  <a:lnTo>
                                    <a:pt x="113" y="71"/>
                                  </a:lnTo>
                                  <a:lnTo>
                                    <a:pt x="113" y="70"/>
                                  </a:lnTo>
                                  <a:lnTo>
                                    <a:pt x="113" y="68"/>
                                  </a:lnTo>
                                  <a:lnTo>
                                    <a:pt x="113" y="66"/>
                                  </a:lnTo>
                                  <a:lnTo>
                                    <a:pt x="115" y="65"/>
                                  </a:lnTo>
                                  <a:lnTo>
                                    <a:pt x="116" y="65"/>
                                  </a:lnTo>
                                  <a:lnTo>
                                    <a:pt x="118" y="64"/>
                                  </a:lnTo>
                                  <a:lnTo>
                                    <a:pt x="121" y="64"/>
                                  </a:lnTo>
                                  <a:lnTo>
                                    <a:pt x="121" y="66"/>
                                  </a:lnTo>
                                  <a:lnTo>
                                    <a:pt x="121" y="68"/>
                                  </a:lnTo>
                                  <a:lnTo>
                                    <a:pt x="121" y="69"/>
                                  </a:lnTo>
                                  <a:lnTo>
                                    <a:pt x="121" y="71"/>
                                  </a:lnTo>
                                  <a:lnTo>
                                    <a:pt x="123" y="71"/>
                                  </a:lnTo>
                                  <a:lnTo>
                                    <a:pt x="125" y="70"/>
                                  </a:lnTo>
                                  <a:lnTo>
                                    <a:pt x="127" y="70"/>
                                  </a:lnTo>
                                  <a:lnTo>
                                    <a:pt x="130" y="69"/>
                                  </a:lnTo>
                                  <a:lnTo>
                                    <a:pt x="130" y="67"/>
                                  </a:lnTo>
                                  <a:lnTo>
                                    <a:pt x="130" y="65"/>
                                  </a:lnTo>
                                  <a:lnTo>
                                    <a:pt x="130" y="63"/>
                                  </a:lnTo>
                                  <a:lnTo>
                                    <a:pt x="130" y="61"/>
                                  </a:lnTo>
                                  <a:lnTo>
                                    <a:pt x="132" y="61"/>
                                  </a:lnTo>
                                  <a:lnTo>
                                    <a:pt x="134" y="60"/>
                                  </a:lnTo>
                                  <a:lnTo>
                                    <a:pt x="135" y="60"/>
                                  </a:lnTo>
                                  <a:lnTo>
                                    <a:pt x="137" y="60"/>
                                  </a:lnTo>
                                  <a:lnTo>
                                    <a:pt x="137" y="61"/>
                                  </a:lnTo>
                                  <a:lnTo>
                                    <a:pt x="137" y="63"/>
                                  </a:lnTo>
                                  <a:lnTo>
                                    <a:pt x="137" y="65"/>
                                  </a:lnTo>
                                  <a:lnTo>
                                    <a:pt x="137" y="67"/>
                                  </a:lnTo>
                                  <a:lnTo>
                                    <a:pt x="140" y="66"/>
                                  </a:lnTo>
                                  <a:lnTo>
                                    <a:pt x="142" y="66"/>
                                  </a:lnTo>
                                  <a:lnTo>
                                    <a:pt x="145" y="65"/>
                                  </a:lnTo>
                                  <a:lnTo>
                                    <a:pt x="147" y="65"/>
                                  </a:lnTo>
                                  <a:lnTo>
                                    <a:pt x="147" y="63"/>
                                  </a:lnTo>
                                  <a:lnTo>
                                    <a:pt x="147" y="61"/>
                                  </a:lnTo>
                                  <a:lnTo>
                                    <a:pt x="147" y="59"/>
                                  </a:lnTo>
                                  <a:lnTo>
                                    <a:pt x="147" y="57"/>
                                  </a:lnTo>
                                  <a:lnTo>
                                    <a:pt x="149" y="56"/>
                                  </a:lnTo>
                                  <a:lnTo>
                                    <a:pt x="151" y="56"/>
                                  </a:lnTo>
                                  <a:lnTo>
                                    <a:pt x="153" y="55"/>
                                  </a:lnTo>
                                  <a:lnTo>
                                    <a:pt x="155" y="55"/>
                                  </a:lnTo>
                                  <a:lnTo>
                                    <a:pt x="155" y="57"/>
                                  </a:lnTo>
                                  <a:lnTo>
                                    <a:pt x="155" y="59"/>
                                  </a:lnTo>
                                  <a:lnTo>
                                    <a:pt x="155" y="61"/>
                                  </a:lnTo>
                                  <a:lnTo>
                                    <a:pt x="155" y="63"/>
                                  </a:lnTo>
                                  <a:lnTo>
                                    <a:pt x="158" y="62"/>
                                  </a:lnTo>
                                  <a:lnTo>
                                    <a:pt x="160" y="62"/>
                                  </a:lnTo>
                                  <a:lnTo>
                                    <a:pt x="163" y="61"/>
                                  </a:lnTo>
                                  <a:lnTo>
                                    <a:pt x="165" y="61"/>
                                  </a:lnTo>
                                  <a:lnTo>
                                    <a:pt x="165" y="58"/>
                                  </a:lnTo>
                                  <a:lnTo>
                                    <a:pt x="165" y="56"/>
                                  </a:lnTo>
                                  <a:lnTo>
                                    <a:pt x="165" y="54"/>
                                  </a:lnTo>
                                  <a:lnTo>
                                    <a:pt x="165" y="53"/>
                                  </a:lnTo>
                                  <a:lnTo>
                                    <a:pt x="167" y="52"/>
                                  </a:lnTo>
                                  <a:lnTo>
                                    <a:pt x="169" y="51"/>
                                  </a:lnTo>
                                  <a:lnTo>
                                    <a:pt x="171" y="51"/>
                                  </a:lnTo>
                                  <a:lnTo>
                                    <a:pt x="173" y="51"/>
                                  </a:lnTo>
                                  <a:lnTo>
                                    <a:pt x="173" y="52"/>
                                  </a:lnTo>
                                  <a:lnTo>
                                    <a:pt x="173" y="54"/>
                                  </a:lnTo>
                                  <a:lnTo>
                                    <a:pt x="173" y="56"/>
                                  </a:lnTo>
                                  <a:lnTo>
                                    <a:pt x="173" y="59"/>
                                  </a:lnTo>
                                  <a:lnTo>
                                    <a:pt x="176" y="58"/>
                                  </a:lnTo>
                                  <a:lnTo>
                                    <a:pt x="178" y="57"/>
                                  </a:lnTo>
                                  <a:lnTo>
                                    <a:pt x="181" y="56"/>
                                  </a:lnTo>
                                  <a:lnTo>
                                    <a:pt x="183" y="56"/>
                                  </a:lnTo>
                                  <a:lnTo>
                                    <a:pt x="183" y="54"/>
                                  </a:lnTo>
                                  <a:lnTo>
                                    <a:pt x="183" y="52"/>
                                  </a:lnTo>
                                  <a:lnTo>
                                    <a:pt x="183" y="50"/>
                                  </a:lnTo>
                                  <a:lnTo>
                                    <a:pt x="183" y="48"/>
                                  </a:lnTo>
                                  <a:lnTo>
                                    <a:pt x="185" y="47"/>
                                  </a:lnTo>
                                  <a:lnTo>
                                    <a:pt x="187" y="47"/>
                                  </a:lnTo>
                                  <a:lnTo>
                                    <a:pt x="189" y="46"/>
                                  </a:lnTo>
                                  <a:lnTo>
                                    <a:pt x="192" y="46"/>
                                  </a:lnTo>
                                  <a:lnTo>
                                    <a:pt x="192" y="48"/>
                                  </a:lnTo>
                                  <a:lnTo>
                                    <a:pt x="192" y="50"/>
                                  </a:lnTo>
                                  <a:lnTo>
                                    <a:pt x="192" y="52"/>
                                  </a:lnTo>
                                  <a:lnTo>
                                    <a:pt x="192" y="54"/>
                                  </a:lnTo>
                                  <a:lnTo>
                                    <a:pt x="194" y="53"/>
                                  </a:lnTo>
                                  <a:lnTo>
                                    <a:pt x="197" y="52"/>
                                  </a:lnTo>
                                  <a:lnTo>
                                    <a:pt x="198" y="52"/>
                                  </a:lnTo>
                                  <a:lnTo>
                                    <a:pt x="199" y="52"/>
                                  </a:lnTo>
                                  <a:lnTo>
                                    <a:pt x="201" y="51"/>
                                  </a:lnTo>
                                  <a:lnTo>
                                    <a:pt x="202" y="51"/>
                                  </a:lnTo>
                                  <a:lnTo>
                                    <a:pt x="202" y="49"/>
                                  </a:lnTo>
                                  <a:lnTo>
                                    <a:pt x="202" y="47"/>
                                  </a:lnTo>
                                  <a:lnTo>
                                    <a:pt x="202" y="45"/>
                                  </a:lnTo>
                                  <a:lnTo>
                                    <a:pt x="202" y="44"/>
                                  </a:lnTo>
                                  <a:lnTo>
                                    <a:pt x="204" y="43"/>
                                  </a:lnTo>
                                  <a:lnTo>
                                    <a:pt x="206" y="42"/>
                                  </a:lnTo>
                                  <a:lnTo>
                                    <a:pt x="208" y="42"/>
                                  </a:lnTo>
                                  <a:lnTo>
                                    <a:pt x="210" y="41"/>
                                  </a:lnTo>
                                  <a:lnTo>
                                    <a:pt x="210" y="43"/>
                                  </a:lnTo>
                                  <a:lnTo>
                                    <a:pt x="210" y="45"/>
                                  </a:lnTo>
                                  <a:lnTo>
                                    <a:pt x="210" y="47"/>
                                  </a:lnTo>
                                  <a:lnTo>
                                    <a:pt x="211" y="50"/>
                                  </a:lnTo>
                                  <a:lnTo>
                                    <a:pt x="213" y="49"/>
                                  </a:lnTo>
                                  <a:lnTo>
                                    <a:pt x="215" y="48"/>
                                  </a:lnTo>
                                  <a:lnTo>
                                    <a:pt x="217" y="48"/>
                                  </a:lnTo>
                                  <a:lnTo>
                                    <a:pt x="218" y="47"/>
                                  </a:lnTo>
                                  <a:lnTo>
                                    <a:pt x="219" y="47"/>
                                  </a:lnTo>
                                  <a:lnTo>
                                    <a:pt x="221" y="47"/>
                                  </a:lnTo>
                                  <a:lnTo>
                                    <a:pt x="221" y="45"/>
                                  </a:lnTo>
                                  <a:lnTo>
                                    <a:pt x="221" y="43"/>
                                  </a:lnTo>
                                  <a:lnTo>
                                    <a:pt x="221" y="41"/>
                                  </a:lnTo>
                                  <a:lnTo>
                                    <a:pt x="221" y="39"/>
                                  </a:lnTo>
                                  <a:lnTo>
                                    <a:pt x="223" y="38"/>
                                  </a:lnTo>
                                  <a:lnTo>
                                    <a:pt x="225" y="37"/>
                                  </a:lnTo>
                                  <a:lnTo>
                                    <a:pt x="227" y="37"/>
                                  </a:lnTo>
                                  <a:lnTo>
                                    <a:pt x="229" y="36"/>
                                  </a:lnTo>
                                  <a:lnTo>
                                    <a:pt x="229" y="38"/>
                                  </a:lnTo>
                                  <a:lnTo>
                                    <a:pt x="229" y="40"/>
                                  </a:lnTo>
                                  <a:lnTo>
                                    <a:pt x="229" y="42"/>
                                  </a:lnTo>
                                  <a:lnTo>
                                    <a:pt x="229" y="45"/>
                                  </a:lnTo>
                                  <a:lnTo>
                                    <a:pt x="232" y="44"/>
                                  </a:lnTo>
                                  <a:lnTo>
                                    <a:pt x="234" y="43"/>
                                  </a:lnTo>
                                  <a:lnTo>
                                    <a:pt x="237" y="42"/>
                                  </a:lnTo>
                                  <a:lnTo>
                                    <a:pt x="240" y="42"/>
                                  </a:lnTo>
                                  <a:lnTo>
                                    <a:pt x="240" y="40"/>
                                  </a:lnTo>
                                  <a:lnTo>
                                    <a:pt x="240" y="38"/>
                                  </a:lnTo>
                                  <a:lnTo>
                                    <a:pt x="240" y="36"/>
                                  </a:lnTo>
                                  <a:lnTo>
                                    <a:pt x="240" y="34"/>
                                  </a:lnTo>
                                  <a:lnTo>
                                    <a:pt x="242" y="33"/>
                                  </a:lnTo>
                                  <a:lnTo>
                                    <a:pt x="244" y="33"/>
                                  </a:lnTo>
                                  <a:lnTo>
                                    <a:pt x="246" y="32"/>
                                  </a:lnTo>
                                  <a:lnTo>
                                    <a:pt x="249" y="32"/>
                                  </a:lnTo>
                                  <a:lnTo>
                                    <a:pt x="249" y="33"/>
                                  </a:lnTo>
                                  <a:lnTo>
                                    <a:pt x="249" y="35"/>
                                  </a:lnTo>
                                  <a:lnTo>
                                    <a:pt x="249" y="37"/>
                                  </a:lnTo>
                                  <a:lnTo>
                                    <a:pt x="249" y="40"/>
                                  </a:lnTo>
                                  <a:lnTo>
                                    <a:pt x="251" y="39"/>
                                  </a:lnTo>
                                  <a:lnTo>
                                    <a:pt x="254" y="38"/>
                                  </a:lnTo>
                                  <a:lnTo>
                                    <a:pt x="255" y="37"/>
                                  </a:lnTo>
                                  <a:lnTo>
                                    <a:pt x="256" y="37"/>
                                  </a:lnTo>
                                  <a:lnTo>
                                    <a:pt x="258" y="37"/>
                                  </a:lnTo>
                                  <a:lnTo>
                                    <a:pt x="259" y="37"/>
                                  </a:lnTo>
                                  <a:lnTo>
                                    <a:pt x="259" y="35"/>
                                  </a:lnTo>
                                  <a:lnTo>
                                    <a:pt x="259" y="33"/>
                                  </a:lnTo>
                                  <a:lnTo>
                                    <a:pt x="259" y="31"/>
                                  </a:lnTo>
                                  <a:lnTo>
                                    <a:pt x="259" y="29"/>
                                  </a:lnTo>
                                  <a:lnTo>
                                    <a:pt x="261" y="28"/>
                                  </a:lnTo>
                                  <a:lnTo>
                                    <a:pt x="264" y="28"/>
                                  </a:lnTo>
                                  <a:lnTo>
                                    <a:pt x="266" y="27"/>
                                  </a:lnTo>
                                  <a:lnTo>
                                    <a:pt x="268" y="27"/>
                                  </a:lnTo>
                                  <a:lnTo>
                                    <a:pt x="268" y="29"/>
                                  </a:lnTo>
                                  <a:lnTo>
                                    <a:pt x="268" y="31"/>
                                  </a:lnTo>
                                  <a:lnTo>
                                    <a:pt x="268" y="32"/>
                                  </a:lnTo>
                                  <a:lnTo>
                                    <a:pt x="269" y="35"/>
                                  </a:lnTo>
                                  <a:lnTo>
                                    <a:pt x="271" y="34"/>
                                  </a:lnTo>
                                  <a:lnTo>
                                    <a:pt x="274" y="33"/>
                                  </a:lnTo>
                                  <a:lnTo>
                                    <a:pt x="275" y="33"/>
                                  </a:lnTo>
                                  <a:lnTo>
                                    <a:pt x="276" y="33"/>
                                  </a:lnTo>
                                  <a:lnTo>
                                    <a:pt x="278" y="32"/>
                                  </a:lnTo>
                                  <a:lnTo>
                                    <a:pt x="279" y="32"/>
                                  </a:lnTo>
                                  <a:lnTo>
                                    <a:pt x="279" y="30"/>
                                  </a:lnTo>
                                  <a:lnTo>
                                    <a:pt x="279" y="28"/>
                                  </a:lnTo>
                                  <a:lnTo>
                                    <a:pt x="279" y="26"/>
                                  </a:lnTo>
                                  <a:lnTo>
                                    <a:pt x="279" y="24"/>
                                  </a:lnTo>
                                  <a:lnTo>
                                    <a:pt x="282" y="23"/>
                                  </a:lnTo>
                                  <a:lnTo>
                                    <a:pt x="284" y="23"/>
                                  </a:lnTo>
                                  <a:lnTo>
                                    <a:pt x="286" y="22"/>
                                  </a:lnTo>
                                  <a:lnTo>
                                    <a:pt x="289" y="21"/>
                                  </a:lnTo>
                                  <a:lnTo>
                                    <a:pt x="289" y="23"/>
                                  </a:lnTo>
                                  <a:lnTo>
                                    <a:pt x="289" y="26"/>
                                  </a:lnTo>
                                  <a:lnTo>
                                    <a:pt x="289" y="28"/>
                                  </a:lnTo>
                                  <a:lnTo>
                                    <a:pt x="289" y="30"/>
                                  </a:lnTo>
                                  <a:lnTo>
                                    <a:pt x="290" y="29"/>
                                  </a:lnTo>
                                  <a:lnTo>
                                    <a:pt x="291" y="29"/>
                                  </a:lnTo>
                                  <a:lnTo>
                                    <a:pt x="293" y="29"/>
                                  </a:lnTo>
                                  <a:lnTo>
                                    <a:pt x="294" y="28"/>
                                  </a:lnTo>
                                  <a:lnTo>
                                    <a:pt x="296" y="28"/>
                                  </a:lnTo>
                                  <a:lnTo>
                                    <a:pt x="297" y="28"/>
                                  </a:lnTo>
                                  <a:lnTo>
                                    <a:pt x="299" y="27"/>
                                  </a:lnTo>
                                  <a:lnTo>
                                    <a:pt x="300" y="27"/>
                                  </a:lnTo>
                                  <a:lnTo>
                                    <a:pt x="300" y="25"/>
                                  </a:lnTo>
                                  <a:lnTo>
                                    <a:pt x="300" y="23"/>
                                  </a:lnTo>
                                  <a:lnTo>
                                    <a:pt x="300" y="21"/>
                                  </a:lnTo>
                                  <a:lnTo>
                                    <a:pt x="300" y="19"/>
                                  </a:lnTo>
                                  <a:lnTo>
                                    <a:pt x="302" y="18"/>
                                  </a:lnTo>
                                  <a:lnTo>
                                    <a:pt x="304" y="17"/>
                                  </a:lnTo>
                                  <a:lnTo>
                                    <a:pt x="307" y="17"/>
                                  </a:lnTo>
                                  <a:lnTo>
                                    <a:pt x="309" y="17"/>
                                  </a:lnTo>
                                  <a:lnTo>
                                    <a:pt x="309" y="18"/>
                                  </a:lnTo>
                                  <a:lnTo>
                                    <a:pt x="309" y="20"/>
                                  </a:lnTo>
                                  <a:lnTo>
                                    <a:pt x="309" y="23"/>
                                  </a:lnTo>
                                  <a:lnTo>
                                    <a:pt x="309" y="25"/>
                                  </a:lnTo>
                                  <a:lnTo>
                                    <a:pt x="310" y="24"/>
                                  </a:lnTo>
                                  <a:lnTo>
                                    <a:pt x="312" y="24"/>
                                  </a:lnTo>
                                  <a:lnTo>
                                    <a:pt x="313" y="24"/>
                                  </a:lnTo>
                                  <a:lnTo>
                                    <a:pt x="315" y="23"/>
                                  </a:lnTo>
                                  <a:lnTo>
                                    <a:pt x="316" y="23"/>
                                  </a:lnTo>
                                  <a:lnTo>
                                    <a:pt x="317" y="23"/>
                                  </a:lnTo>
                                  <a:lnTo>
                                    <a:pt x="319" y="22"/>
                                  </a:lnTo>
                                  <a:lnTo>
                                    <a:pt x="320" y="22"/>
                                  </a:lnTo>
                                  <a:lnTo>
                                    <a:pt x="320" y="20"/>
                                  </a:lnTo>
                                  <a:lnTo>
                                    <a:pt x="320" y="17"/>
                                  </a:lnTo>
                                  <a:lnTo>
                                    <a:pt x="320" y="15"/>
                                  </a:lnTo>
                                  <a:lnTo>
                                    <a:pt x="320" y="14"/>
                                  </a:lnTo>
                                  <a:lnTo>
                                    <a:pt x="323" y="13"/>
                                  </a:lnTo>
                                  <a:lnTo>
                                    <a:pt x="325" y="12"/>
                                  </a:lnTo>
                                  <a:lnTo>
                                    <a:pt x="327" y="12"/>
                                  </a:lnTo>
                                  <a:lnTo>
                                    <a:pt x="330" y="11"/>
                                  </a:lnTo>
                                  <a:lnTo>
                                    <a:pt x="330" y="13"/>
                                  </a:lnTo>
                                  <a:lnTo>
                                    <a:pt x="330" y="15"/>
                                  </a:lnTo>
                                  <a:lnTo>
                                    <a:pt x="330" y="17"/>
                                  </a:lnTo>
                                  <a:lnTo>
                                    <a:pt x="330" y="19"/>
                                  </a:lnTo>
                                  <a:lnTo>
                                    <a:pt x="331" y="19"/>
                                  </a:lnTo>
                                  <a:lnTo>
                                    <a:pt x="333" y="18"/>
                                  </a:lnTo>
                                  <a:lnTo>
                                    <a:pt x="334" y="18"/>
                                  </a:lnTo>
                                  <a:lnTo>
                                    <a:pt x="336" y="18"/>
                                  </a:lnTo>
                                  <a:lnTo>
                                    <a:pt x="337" y="17"/>
                                  </a:lnTo>
                                  <a:lnTo>
                                    <a:pt x="339" y="17"/>
                                  </a:lnTo>
                                  <a:lnTo>
                                    <a:pt x="340" y="17"/>
                                  </a:lnTo>
                                  <a:lnTo>
                                    <a:pt x="342" y="17"/>
                                  </a:lnTo>
                                  <a:lnTo>
                                    <a:pt x="342" y="14"/>
                                  </a:lnTo>
                                  <a:lnTo>
                                    <a:pt x="342" y="13"/>
                                  </a:lnTo>
                                  <a:lnTo>
                                    <a:pt x="342" y="10"/>
                                  </a:lnTo>
                                  <a:lnTo>
                                    <a:pt x="342" y="8"/>
                                  </a:lnTo>
                                  <a:lnTo>
                                    <a:pt x="344" y="8"/>
                                  </a:lnTo>
                                  <a:lnTo>
                                    <a:pt x="346" y="7"/>
                                  </a:lnTo>
                                  <a:lnTo>
                                    <a:pt x="349" y="6"/>
                                  </a:lnTo>
                                  <a:lnTo>
                                    <a:pt x="351" y="6"/>
                                  </a:lnTo>
                                  <a:lnTo>
                                    <a:pt x="351" y="8"/>
                                  </a:lnTo>
                                  <a:lnTo>
                                    <a:pt x="351" y="10"/>
                                  </a:lnTo>
                                  <a:lnTo>
                                    <a:pt x="351" y="12"/>
                                  </a:lnTo>
                                  <a:lnTo>
                                    <a:pt x="351" y="14"/>
                                  </a:lnTo>
                                  <a:lnTo>
                                    <a:pt x="353" y="14"/>
                                  </a:lnTo>
                                  <a:lnTo>
                                    <a:pt x="354" y="13"/>
                                  </a:lnTo>
                                  <a:lnTo>
                                    <a:pt x="356" y="13"/>
                                  </a:lnTo>
                                  <a:lnTo>
                                    <a:pt x="357" y="13"/>
                                  </a:lnTo>
                                  <a:lnTo>
                                    <a:pt x="359" y="12"/>
                                  </a:lnTo>
                                  <a:lnTo>
                                    <a:pt x="360" y="12"/>
                                  </a:lnTo>
                                  <a:lnTo>
                                    <a:pt x="362" y="11"/>
                                  </a:lnTo>
                                  <a:lnTo>
                                    <a:pt x="363" y="11"/>
                                  </a:lnTo>
                                  <a:lnTo>
                                    <a:pt x="363" y="9"/>
                                  </a:lnTo>
                                  <a:lnTo>
                                    <a:pt x="363" y="7"/>
                                  </a:lnTo>
                                  <a:lnTo>
                                    <a:pt x="363" y="5"/>
                                  </a:lnTo>
                                  <a:lnTo>
                                    <a:pt x="363" y="3"/>
                                  </a:lnTo>
                                  <a:lnTo>
                                    <a:pt x="365" y="2"/>
                                  </a:lnTo>
                                  <a:lnTo>
                                    <a:pt x="368" y="1"/>
                                  </a:lnTo>
                                  <a:lnTo>
                                    <a:pt x="369" y="1"/>
                                  </a:lnTo>
                                  <a:lnTo>
                                    <a:pt x="370" y="0"/>
                                  </a:lnTo>
                                  <a:lnTo>
                                    <a:pt x="372" y="0"/>
                                  </a:lnTo>
                                  <a:lnTo>
                                    <a:pt x="374" y="0"/>
                                  </a:lnTo>
                                  <a:lnTo>
                                    <a:pt x="374" y="2"/>
                                  </a:lnTo>
                                  <a:lnTo>
                                    <a:pt x="374" y="4"/>
                                  </a:lnTo>
                                  <a:lnTo>
                                    <a:pt x="374" y="6"/>
                                  </a:lnTo>
                                  <a:lnTo>
                                    <a:pt x="374" y="8"/>
                                  </a:lnTo>
                                  <a:lnTo>
                                    <a:pt x="374" y="10"/>
                                  </a:lnTo>
                                  <a:lnTo>
                                    <a:pt x="374" y="12"/>
                                  </a:lnTo>
                                  <a:lnTo>
                                    <a:pt x="374" y="14"/>
                                  </a:lnTo>
                                  <a:lnTo>
                                    <a:pt x="374" y="16"/>
                                  </a:lnTo>
                                  <a:lnTo>
                                    <a:pt x="360" y="19"/>
                                  </a:lnTo>
                                  <a:lnTo>
                                    <a:pt x="346" y="22"/>
                                  </a:lnTo>
                                  <a:lnTo>
                                    <a:pt x="333" y="26"/>
                                  </a:lnTo>
                                  <a:lnTo>
                                    <a:pt x="320" y="29"/>
                                  </a:lnTo>
                                  <a:lnTo>
                                    <a:pt x="306" y="32"/>
                                  </a:lnTo>
                                  <a:lnTo>
                                    <a:pt x="293" y="35"/>
                                  </a:lnTo>
                                  <a:lnTo>
                                    <a:pt x="280" y="38"/>
                                  </a:lnTo>
                                  <a:lnTo>
                                    <a:pt x="268" y="42"/>
                                  </a:lnTo>
                                  <a:lnTo>
                                    <a:pt x="255" y="45"/>
                                  </a:lnTo>
                                  <a:lnTo>
                                    <a:pt x="243" y="48"/>
                                  </a:lnTo>
                                  <a:lnTo>
                                    <a:pt x="230" y="51"/>
                                  </a:lnTo>
                                  <a:lnTo>
                                    <a:pt x="218" y="54"/>
                                  </a:lnTo>
                                  <a:lnTo>
                                    <a:pt x="206" y="57"/>
                                  </a:lnTo>
                                  <a:lnTo>
                                    <a:pt x="193" y="60"/>
                                  </a:lnTo>
                                  <a:lnTo>
                                    <a:pt x="181" y="63"/>
                                  </a:lnTo>
                                  <a:lnTo>
                                    <a:pt x="169" y="66"/>
                                  </a:lnTo>
                                  <a:lnTo>
                                    <a:pt x="147" y="71"/>
                                  </a:lnTo>
                                  <a:lnTo>
                                    <a:pt x="125" y="77"/>
                                  </a:lnTo>
                                  <a:lnTo>
                                    <a:pt x="103" y="82"/>
                                  </a:lnTo>
                                  <a:lnTo>
                                    <a:pt x="82" y="87"/>
                                  </a:lnTo>
                                  <a:lnTo>
                                    <a:pt x="61" y="92"/>
                                  </a:lnTo>
                                  <a:lnTo>
                                    <a:pt x="40" y="98"/>
                                  </a:lnTo>
                                  <a:lnTo>
                                    <a:pt x="20" y="103"/>
                                  </a:lnTo>
                                  <a:lnTo>
                                    <a:pt x="0" y="108"/>
                                  </a:lnTo>
                                  <a:lnTo>
                                    <a:pt x="0" y="104"/>
                                  </a:lnTo>
                                  <a:lnTo>
                                    <a:pt x="0" y="101"/>
                                  </a:lnTo>
                                  <a:lnTo>
                                    <a:pt x="0" y="98"/>
                                  </a:lnTo>
                                  <a:lnTo>
                                    <a:pt x="0" y="94"/>
                                  </a:lnTo>
                                  <a:close/>
                                </a:path>
                              </a:pathLst>
                            </a:custGeom>
                            <a:solidFill>
                              <a:srgbClr val="FFFFFA"/>
                            </a:solidFill>
                            <a:ln w="635">
                              <a:solidFill>
                                <a:srgbClr val="BFBFBF"/>
                              </a:solidFill>
                              <a:prstDash val="solid"/>
                              <a:round/>
                              <a:headEnd/>
                              <a:tailEnd/>
                            </a:ln>
                          </wps:spPr>
                          <wps:bodyPr rot="0" vert="horz" wrap="square" lIns="91440" tIns="45720" rIns="91440" bIns="45720" anchor="t" anchorCtr="0" upright="1">
                            <a:noAutofit/>
                          </wps:bodyPr>
                        </wps:wsp>
                        <wps:wsp>
                          <wps:cNvPr id="3752" name="Freeform 3886"/>
                          <wps:cNvSpPr>
                            <a:spLocks/>
                          </wps:cNvSpPr>
                          <wps:spPr bwMode="auto">
                            <a:xfrm>
                              <a:off x="1635" y="815"/>
                              <a:ext cx="357" cy="134"/>
                            </a:xfrm>
                            <a:custGeom>
                              <a:avLst/>
                              <a:gdLst>
                                <a:gd name="T0" fmla="*/ 19 w 357"/>
                                <a:gd name="T1" fmla="*/ 81 h 134"/>
                                <a:gd name="T2" fmla="*/ 58 w 357"/>
                                <a:gd name="T3" fmla="*/ 71 h 134"/>
                                <a:gd name="T4" fmla="*/ 99 w 357"/>
                                <a:gd name="T5" fmla="*/ 61 h 134"/>
                                <a:gd name="T6" fmla="*/ 140 w 357"/>
                                <a:gd name="T7" fmla="*/ 51 h 134"/>
                                <a:gd name="T8" fmla="*/ 173 w 357"/>
                                <a:gd name="T9" fmla="*/ 43 h 134"/>
                                <a:gd name="T10" fmla="*/ 196 w 357"/>
                                <a:gd name="T11" fmla="*/ 38 h 134"/>
                                <a:gd name="T12" fmla="*/ 219 w 357"/>
                                <a:gd name="T13" fmla="*/ 32 h 134"/>
                                <a:gd name="T14" fmla="*/ 243 w 357"/>
                                <a:gd name="T15" fmla="*/ 27 h 134"/>
                                <a:gd name="T16" fmla="*/ 268 w 357"/>
                                <a:gd name="T17" fmla="*/ 21 h 134"/>
                                <a:gd name="T18" fmla="*/ 292 w 357"/>
                                <a:gd name="T19" fmla="*/ 15 h 134"/>
                                <a:gd name="T20" fmla="*/ 318 w 357"/>
                                <a:gd name="T21" fmla="*/ 9 h 134"/>
                                <a:gd name="T22" fmla="*/ 343 w 357"/>
                                <a:gd name="T23" fmla="*/ 3 h 134"/>
                                <a:gd name="T24" fmla="*/ 356 w 357"/>
                                <a:gd name="T25" fmla="*/ 7 h 134"/>
                                <a:gd name="T26" fmla="*/ 356 w 357"/>
                                <a:gd name="T27" fmla="*/ 21 h 134"/>
                                <a:gd name="T28" fmla="*/ 356 w 357"/>
                                <a:gd name="T29" fmla="*/ 36 h 134"/>
                                <a:gd name="T30" fmla="*/ 356 w 357"/>
                                <a:gd name="T31" fmla="*/ 51 h 134"/>
                                <a:gd name="T32" fmla="*/ 344 w 357"/>
                                <a:gd name="T33" fmla="*/ 60 h 134"/>
                                <a:gd name="T34" fmla="*/ 318 w 357"/>
                                <a:gd name="T35" fmla="*/ 66 h 134"/>
                                <a:gd name="T36" fmla="*/ 293 w 357"/>
                                <a:gd name="T37" fmla="*/ 72 h 134"/>
                                <a:gd name="T38" fmla="*/ 268 w 357"/>
                                <a:gd name="T39" fmla="*/ 77 h 134"/>
                                <a:gd name="T40" fmla="*/ 244 w 357"/>
                                <a:gd name="T41" fmla="*/ 82 h 134"/>
                                <a:gd name="T42" fmla="*/ 220 w 357"/>
                                <a:gd name="T43" fmla="*/ 87 h 134"/>
                                <a:gd name="T44" fmla="*/ 197 w 357"/>
                                <a:gd name="T45" fmla="*/ 92 h 134"/>
                                <a:gd name="T46" fmla="*/ 173 w 357"/>
                                <a:gd name="T47" fmla="*/ 97 h 134"/>
                                <a:gd name="T48" fmla="*/ 141 w 357"/>
                                <a:gd name="T49" fmla="*/ 104 h 134"/>
                                <a:gd name="T50" fmla="*/ 99 w 357"/>
                                <a:gd name="T51" fmla="*/ 112 h 134"/>
                                <a:gd name="T52" fmla="*/ 58 w 357"/>
                                <a:gd name="T53" fmla="*/ 121 h 134"/>
                                <a:gd name="T54" fmla="*/ 19 w 357"/>
                                <a:gd name="T55" fmla="*/ 130 h 134"/>
                                <a:gd name="T56" fmla="*/ 0 w 357"/>
                                <a:gd name="T57" fmla="*/ 128 h 134"/>
                                <a:gd name="T58" fmla="*/ 0 w 357"/>
                                <a:gd name="T59" fmla="*/ 115 h 134"/>
                                <a:gd name="T60" fmla="*/ 0 w 357"/>
                                <a:gd name="T61" fmla="*/ 103 h 134"/>
                                <a:gd name="T62" fmla="*/ 0 w 357"/>
                                <a:gd name="T63" fmla="*/ 91 h 1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357" h="134">
                                  <a:moveTo>
                                    <a:pt x="0" y="85"/>
                                  </a:moveTo>
                                  <a:lnTo>
                                    <a:pt x="19" y="81"/>
                                  </a:lnTo>
                                  <a:lnTo>
                                    <a:pt x="38" y="76"/>
                                  </a:lnTo>
                                  <a:lnTo>
                                    <a:pt x="58" y="71"/>
                                  </a:lnTo>
                                  <a:lnTo>
                                    <a:pt x="78" y="67"/>
                                  </a:lnTo>
                                  <a:lnTo>
                                    <a:pt x="99" y="61"/>
                                  </a:lnTo>
                                  <a:lnTo>
                                    <a:pt x="119" y="56"/>
                                  </a:lnTo>
                                  <a:lnTo>
                                    <a:pt x="140" y="51"/>
                                  </a:lnTo>
                                  <a:lnTo>
                                    <a:pt x="162" y="46"/>
                                  </a:lnTo>
                                  <a:lnTo>
                                    <a:pt x="173" y="43"/>
                                  </a:lnTo>
                                  <a:lnTo>
                                    <a:pt x="185" y="41"/>
                                  </a:lnTo>
                                  <a:lnTo>
                                    <a:pt x="196" y="38"/>
                                  </a:lnTo>
                                  <a:lnTo>
                                    <a:pt x="208" y="35"/>
                                  </a:lnTo>
                                  <a:lnTo>
                                    <a:pt x="219" y="32"/>
                                  </a:lnTo>
                                  <a:lnTo>
                                    <a:pt x="231" y="30"/>
                                  </a:lnTo>
                                  <a:lnTo>
                                    <a:pt x="243" y="27"/>
                                  </a:lnTo>
                                  <a:lnTo>
                                    <a:pt x="256" y="24"/>
                                  </a:lnTo>
                                  <a:lnTo>
                                    <a:pt x="268" y="21"/>
                                  </a:lnTo>
                                  <a:lnTo>
                                    <a:pt x="280" y="18"/>
                                  </a:lnTo>
                                  <a:lnTo>
                                    <a:pt x="292" y="15"/>
                                  </a:lnTo>
                                  <a:lnTo>
                                    <a:pt x="305" y="12"/>
                                  </a:lnTo>
                                  <a:lnTo>
                                    <a:pt x="318" y="9"/>
                                  </a:lnTo>
                                  <a:lnTo>
                                    <a:pt x="330" y="6"/>
                                  </a:lnTo>
                                  <a:lnTo>
                                    <a:pt x="343" y="3"/>
                                  </a:lnTo>
                                  <a:lnTo>
                                    <a:pt x="356" y="0"/>
                                  </a:lnTo>
                                  <a:lnTo>
                                    <a:pt x="356" y="7"/>
                                  </a:lnTo>
                                  <a:lnTo>
                                    <a:pt x="356" y="15"/>
                                  </a:lnTo>
                                  <a:lnTo>
                                    <a:pt x="356" y="21"/>
                                  </a:lnTo>
                                  <a:lnTo>
                                    <a:pt x="356" y="29"/>
                                  </a:lnTo>
                                  <a:lnTo>
                                    <a:pt x="356" y="36"/>
                                  </a:lnTo>
                                  <a:lnTo>
                                    <a:pt x="356" y="43"/>
                                  </a:lnTo>
                                  <a:lnTo>
                                    <a:pt x="356" y="51"/>
                                  </a:lnTo>
                                  <a:lnTo>
                                    <a:pt x="357" y="58"/>
                                  </a:lnTo>
                                  <a:lnTo>
                                    <a:pt x="344" y="60"/>
                                  </a:lnTo>
                                  <a:lnTo>
                                    <a:pt x="331" y="63"/>
                                  </a:lnTo>
                                  <a:lnTo>
                                    <a:pt x="318" y="66"/>
                                  </a:lnTo>
                                  <a:lnTo>
                                    <a:pt x="306" y="69"/>
                                  </a:lnTo>
                                  <a:lnTo>
                                    <a:pt x="293" y="72"/>
                                  </a:lnTo>
                                  <a:lnTo>
                                    <a:pt x="281" y="74"/>
                                  </a:lnTo>
                                  <a:lnTo>
                                    <a:pt x="268" y="77"/>
                                  </a:lnTo>
                                  <a:lnTo>
                                    <a:pt x="256" y="80"/>
                                  </a:lnTo>
                                  <a:lnTo>
                                    <a:pt x="244" y="82"/>
                                  </a:lnTo>
                                  <a:lnTo>
                                    <a:pt x="232" y="85"/>
                                  </a:lnTo>
                                  <a:lnTo>
                                    <a:pt x="220" y="87"/>
                                  </a:lnTo>
                                  <a:lnTo>
                                    <a:pt x="208" y="90"/>
                                  </a:lnTo>
                                  <a:lnTo>
                                    <a:pt x="197" y="92"/>
                                  </a:lnTo>
                                  <a:lnTo>
                                    <a:pt x="185" y="94"/>
                                  </a:lnTo>
                                  <a:lnTo>
                                    <a:pt x="173" y="97"/>
                                  </a:lnTo>
                                  <a:lnTo>
                                    <a:pt x="162" y="99"/>
                                  </a:lnTo>
                                  <a:lnTo>
                                    <a:pt x="141" y="104"/>
                                  </a:lnTo>
                                  <a:lnTo>
                                    <a:pt x="120" y="108"/>
                                  </a:lnTo>
                                  <a:lnTo>
                                    <a:pt x="99" y="112"/>
                                  </a:lnTo>
                                  <a:lnTo>
                                    <a:pt x="78" y="117"/>
                                  </a:lnTo>
                                  <a:lnTo>
                                    <a:pt x="58" y="121"/>
                                  </a:lnTo>
                                  <a:lnTo>
                                    <a:pt x="38" y="126"/>
                                  </a:lnTo>
                                  <a:lnTo>
                                    <a:pt x="19" y="130"/>
                                  </a:lnTo>
                                  <a:lnTo>
                                    <a:pt x="0" y="134"/>
                                  </a:lnTo>
                                  <a:lnTo>
                                    <a:pt x="0" y="128"/>
                                  </a:lnTo>
                                  <a:lnTo>
                                    <a:pt x="0" y="122"/>
                                  </a:lnTo>
                                  <a:lnTo>
                                    <a:pt x="0" y="115"/>
                                  </a:lnTo>
                                  <a:lnTo>
                                    <a:pt x="0" y="109"/>
                                  </a:lnTo>
                                  <a:lnTo>
                                    <a:pt x="0" y="103"/>
                                  </a:lnTo>
                                  <a:lnTo>
                                    <a:pt x="0" y="97"/>
                                  </a:lnTo>
                                  <a:lnTo>
                                    <a:pt x="0" y="91"/>
                                  </a:lnTo>
                                  <a:lnTo>
                                    <a:pt x="0" y="85"/>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3" name="Freeform 3887"/>
                          <wps:cNvSpPr>
                            <a:spLocks/>
                          </wps:cNvSpPr>
                          <wps:spPr bwMode="auto">
                            <a:xfrm>
                              <a:off x="1645" y="838"/>
                              <a:ext cx="332" cy="109"/>
                            </a:xfrm>
                            <a:custGeom>
                              <a:avLst/>
                              <a:gdLst>
                                <a:gd name="T0" fmla="*/ 1 w 332"/>
                                <a:gd name="T1" fmla="*/ 76 h 109"/>
                                <a:gd name="T2" fmla="*/ 18 w 332"/>
                                <a:gd name="T3" fmla="*/ 72 h 109"/>
                                <a:gd name="T4" fmla="*/ 37 w 332"/>
                                <a:gd name="T5" fmla="*/ 68 h 109"/>
                                <a:gd name="T6" fmla="*/ 55 w 332"/>
                                <a:gd name="T7" fmla="*/ 63 h 109"/>
                                <a:gd name="T8" fmla="*/ 74 w 332"/>
                                <a:gd name="T9" fmla="*/ 59 h 109"/>
                                <a:gd name="T10" fmla="*/ 93 w 332"/>
                                <a:gd name="T11" fmla="*/ 54 h 109"/>
                                <a:gd name="T12" fmla="*/ 112 w 332"/>
                                <a:gd name="T13" fmla="*/ 50 h 109"/>
                                <a:gd name="T14" fmla="*/ 132 w 332"/>
                                <a:gd name="T15" fmla="*/ 46 h 109"/>
                                <a:gd name="T16" fmla="*/ 152 w 332"/>
                                <a:gd name="T17" fmla="*/ 41 h 109"/>
                                <a:gd name="T18" fmla="*/ 173 w 332"/>
                                <a:gd name="T19" fmla="*/ 36 h 109"/>
                                <a:gd name="T20" fmla="*/ 195 w 332"/>
                                <a:gd name="T21" fmla="*/ 31 h 109"/>
                                <a:gd name="T22" fmla="*/ 216 w 332"/>
                                <a:gd name="T23" fmla="*/ 26 h 109"/>
                                <a:gd name="T24" fmla="*/ 239 w 332"/>
                                <a:gd name="T25" fmla="*/ 21 h 109"/>
                                <a:gd name="T26" fmla="*/ 261 w 332"/>
                                <a:gd name="T27" fmla="*/ 15 h 109"/>
                                <a:gd name="T28" fmla="*/ 284 w 332"/>
                                <a:gd name="T29" fmla="*/ 10 h 109"/>
                                <a:gd name="T30" fmla="*/ 307 w 332"/>
                                <a:gd name="T31" fmla="*/ 5 h 109"/>
                                <a:gd name="T32" fmla="*/ 331 w 332"/>
                                <a:gd name="T33" fmla="*/ 0 h 109"/>
                                <a:gd name="T34" fmla="*/ 331 w 332"/>
                                <a:gd name="T35" fmla="*/ 4 h 109"/>
                                <a:gd name="T36" fmla="*/ 331 w 332"/>
                                <a:gd name="T37" fmla="*/ 9 h 109"/>
                                <a:gd name="T38" fmla="*/ 331 w 332"/>
                                <a:gd name="T39" fmla="*/ 14 h 109"/>
                                <a:gd name="T40" fmla="*/ 331 w 332"/>
                                <a:gd name="T41" fmla="*/ 19 h 109"/>
                                <a:gd name="T42" fmla="*/ 331 w 332"/>
                                <a:gd name="T43" fmla="*/ 24 h 109"/>
                                <a:gd name="T44" fmla="*/ 331 w 332"/>
                                <a:gd name="T45" fmla="*/ 29 h 109"/>
                                <a:gd name="T46" fmla="*/ 332 w 332"/>
                                <a:gd name="T47" fmla="*/ 33 h 109"/>
                                <a:gd name="T48" fmla="*/ 332 w 332"/>
                                <a:gd name="T49" fmla="*/ 38 h 109"/>
                                <a:gd name="T50" fmla="*/ 308 w 332"/>
                                <a:gd name="T51" fmla="*/ 43 h 109"/>
                                <a:gd name="T52" fmla="*/ 285 w 332"/>
                                <a:gd name="T53" fmla="*/ 48 h 109"/>
                                <a:gd name="T54" fmla="*/ 262 w 332"/>
                                <a:gd name="T55" fmla="*/ 53 h 109"/>
                                <a:gd name="T56" fmla="*/ 239 w 332"/>
                                <a:gd name="T57" fmla="*/ 58 h 109"/>
                                <a:gd name="T58" fmla="*/ 217 w 332"/>
                                <a:gd name="T59" fmla="*/ 62 h 109"/>
                                <a:gd name="T60" fmla="*/ 195 w 332"/>
                                <a:gd name="T61" fmla="*/ 67 h 109"/>
                                <a:gd name="T62" fmla="*/ 173 w 332"/>
                                <a:gd name="T63" fmla="*/ 71 h 109"/>
                                <a:gd name="T64" fmla="*/ 152 w 332"/>
                                <a:gd name="T65" fmla="*/ 76 h 109"/>
                                <a:gd name="T66" fmla="*/ 132 w 332"/>
                                <a:gd name="T67" fmla="*/ 80 h 109"/>
                                <a:gd name="T68" fmla="*/ 112 w 332"/>
                                <a:gd name="T69" fmla="*/ 85 h 109"/>
                                <a:gd name="T70" fmla="*/ 93 w 332"/>
                                <a:gd name="T71" fmla="*/ 89 h 109"/>
                                <a:gd name="T72" fmla="*/ 74 w 332"/>
                                <a:gd name="T73" fmla="*/ 93 h 109"/>
                                <a:gd name="T74" fmla="*/ 55 w 332"/>
                                <a:gd name="T75" fmla="*/ 97 h 109"/>
                                <a:gd name="T76" fmla="*/ 37 w 332"/>
                                <a:gd name="T77" fmla="*/ 101 h 109"/>
                                <a:gd name="T78" fmla="*/ 18 w 332"/>
                                <a:gd name="T79" fmla="*/ 105 h 109"/>
                                <a:gd name="T80" fmla="*/ 1 w 332"/>
                                <a:gd name="T81" fmla="*/ 109 h 109"/>
                                <a:gd name="T82" fmla="*/ 0 w 332"/>
                                <a:gd name="T83" fmla="*/ 104 h 109"/>
                                <a:gd name="T84" fmla="*/ 0 w 332"/>
                                <a:gd name="T85" fmla="*/ 101 h 109"/>
                                <a:gd name="T86" fmla="*/ 0 w 332"/>
                                <a:gd name="T87" fmla="*/ 96 h 109"/>
                                <a:gd name="T88" fmla="*/ 0 w 332"/>
                                <a:gd name="T89" fmla="*/ 92 h 109"/>
                                <a:gd name="T90" fmla="*/ 0 w 332"/>
                                <a:gd name="T91" fmla="*/ 88 h 109"/>
                                <a:gd name="T92" fmla="*/ 0 w 332"/>
                                <a:gd name="T93" fmla="*/ 84 h 109"/>
                                <a:gd name="T94" fmla="*/ 0 w 332"/>
                                <a:gd name="T95" fmla="*/ 80 h 109"/>
                                <a:gd name="T96" fmla="*/ 1 w 332"/>
                                <a:gd name="T97" fmla="*/ 76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32" h="109">
                                  <a:moveTo>
                                    <a:pt x="1" y="76"/>
                                  </a:moveTo>
                                  <a:lnTo>
                                    <a:pt x="18" y="72"/>
                                  </a:lnTo>
                                  <a:lnTo>
                                    <a:pt x="37" y="68"/>
                                  </a:lnTo>
                                  <a:lnTo>
                                    <a:pt x="55" y="63"/>
                                  </a:lnTo>
                                  <a:lnTo>
                                    <a:pt x="74" y="59"/>
                                  </a:lnTo>
                                  <a:lnTo>
                                    <a:pt x="93" y="54"/>
                                  </a:lnTo>
                                  <a:lnTo>
                                    <a:pt x="112" y="50"/>
                                  </a:lnTo>
                                  <a:lnTo>
                                    <a:pt x="132" y="46"/>
                                  </a:lnTo>
                                  <a:lnTo>
                                    <a:pt x="152" y="41"/>
                                  </a:lnTo>
                                  <a:lnTo>
                                    <a:pt x="173" y="36"/>
                                  </a:lnTo>
                                  <a:lnTo>
                                    <a:pt x="195" y="31"/>
                                  </a:lnTo>
                                  <a:lnTo>
                                    <a:pt x="216" y="26"/>
                                  </a:lnTo>
                                  <a:lnTo>
                                    <a:pt x="239" y="21"/>
                                  </a:lnTo>
                                  <a:lnTo>
                                    <a:pt x="261" y="15"/>
                                  </a:lnTo>
                                  <a:lnTo>
                                    <a:pt x="284" y="10"/>
                                  </a:lnTo>
                                  <a:lnTo>
                                    <a:pt x="307" y="5"/>
                                  </a:lnTo>
                                  <a:lnTo>
                                    <a:pt x="331" y="0"/>
                                  </a:lnTo>
                                  <a:lnTo>
                                    <a:pt x="331" y="4"/>
                                  </a:lnTo>
                                  <a:lnTo>
                                    <a:pt x="331" y="9"/>
                                  </a:lnTo>
                                  <a:lnTo>
                                    <a:pt x="331" y="14"/>
                                  </a:lnTo>
                                  <a:lnTo>
                                    <a:pt x="331" y="19"/>
                                  </a:lnTo>
                                  <a:lnTo>
                                    <a:pt x="331" y="24"/>
                                  </a:lnTo>
                                  <a:lnTo>
                                    <a:pt x="331" y="29"/>
                                  </a:lnTo>
                                  <a:lnTo>
                                    <a:pt x="332" y="33"/>
                                  </a:lnTo>
                                  <a:lnTo>
                                    <a:pt x="332" y="38"/>
                                  </a:lnTo>
                                  <a:lnTo>
                                    <a:pt x="308" y="43"/>
                                  </a:lnTo>
                                  <a:lnTo>
                                    <a:pt x="285" y="48"/>
                                  </a:lnTo>
                                  <a:lnTo>
                                    <a:pt x="262" y="53"/>
                                  </a:lnTo>
                                  <a:lnTo>
                                    <a:pt x="239" y="58"/>
                                  </a:lnTo>
                                  <a:lnTo>
                                    <a:pt x="217" y="62"/>
                                  </a:lnTo>
                                  <a:lnTo>
                                    <a:pt x="195" y="67"/>
                                  </a:lnTo>
                                  <a:lnTo>
                                    <a:pt x="173" y="71"/>
                                  </a:lnTo>
                                  <a:lnTo>
                                    <a:pt x="152" y="76"/>
                                  </a:lnTo>
                                  <a:lnTo>
                                    <a:pt x="132" y="80"/>
                                  </a:lnTo>
                                  <a:lnTo>
                                    <a:pt x="112" y="85"/>
                                  </a:lnTo>
                                  <a:lnTo>
                                    <a:pt x="93" y="89"/>
                                  </a:lnTo>
                                  <a:lnTo>
                                    <a:pt x="74" y="93"/>
                                  </a:lnTo>
                                  <a:lnTo>
                                    <a:pt x="55" y="97"/>
                                  </a:lnTo>
                                  <a:lnTo>
                                    <a:pt x="37" y="101"/>
                                  </a:lnTo>
                                  <a:lnTo>
                                    <a:pt x="18" y="105"/>
                                  </a:lnTo>
                                  <a:lnTo>
                                    <a:pt x="1" y="109"/>
                                  </a:lnTo>
                                  <a:lnTo>
                                    <a:pt x="0" y="104"/>
                                  </a:lnTo>
                                  <a:lnTo>
                                    <a:pt x="0" y="101"/>
                                  </a:lnTo>
                                  <a:lnTo>
                                    <a:pt x="0" y="96"/>
                                  </a:lnTo>
                                  <a:lnTo>
                                    <a:pt x="0" y="92"/>
                                  </a:lnTo>
                                  <a:lnTo>
                                    <a:pt x="0" y="88"/>
                                  </a:lnTo>
                                  <a:lnTo>
                                    <a:pt x="0" y="84"/>
                                  </a:lnTo>
                                  <a:lnTo>
                                    <a:pt x="0" y="80"/>
                                  </a:lnTo>
                                  <a:lnTo>
                                    <a:pt x="1" y="76"/>
                                  </a:lnTo>
                                  <a:close/>
                                </a:path>
                              </a:pathLst>
                            </a:custGeom>
                            <a:solidFill>
                              <a:srgbClr val="615E5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4" name="Freeform 3888"/>
                          <wps:cNvSpPr>
                            <a:spLocks/>
                          </wps:cNvSpPr>
                          <wps:spPr bwMode="auto">
                            <a:xfrm>
                              <a:off x="1639" y="895"/>
                              <a:ext cx="19" cy="53"/>
                            </a:xfrm>
                            <a:custGeom>
                              <a:avLst/>
                              <a:gdLst>
                                <a:gd name="T0" fmla="*/ 0 w 19"/>
                                <a:gd name="T1" fmla="*/ 4 h 53"/>
                                <a:gd name="T2" fmla="*/ 3 w 19"/>
                                <a:gd name="T3" fmla="*/ 4 h 53"/>
                                <a:gd name="T4" fmla="*/ 5 w 19"/>
                                <a:gd name="T5" fmla="*/ 3 h 53"/>
                                <a:gd name="T6" fmla="*/ 7 w 19"/>
                                <a:gd name="T7" fmla="*/ 2 h 53"/>
                                <a:gd name="T8" fmla="*/ 10 w 19"/>
                                <a:gd name="T9" fmla="*/ 2 h 53"/>
                                <a:gd name="T10" fmla="*/ 12 w 19"/>
                                <a:gd name="T11" fmla="*/ 1 h 53"/>
                                <a:gd name="T12" fmla="*/ 14 w 19"/>
                                <a:gd name="T13" fmla="*/ 1 h 53"/>
                                <a:gd name="T14" fmla="*/ 16 w 19"/>
                                <a:gd name="T15" fmla="*/ 0 h 53"/>
                                <a:gd name="T16" fmla="*/ 19 w 19"/>
                                <a:gd name="T17" fmla="*/ 0 h 53"/>
                                <a:gd name="T18" fmla="*/ 19 w 19"/>
                                <a:gd name="T19" fmla="*/ 6 h 53"/>
                                <a:gd name="T20" fmla="*/ 19 w 19"/>
                                <a:gd name="T21" fmla="*/ 12 h 53"/>
                                <a:gd name="T22" fmla="*/ 19 w 19"/>
                                <a:gd name="T23" fmla="*/ 18 h 53"/>
                                <a:gd name="T24" fmla="*/ 19 w 19"/>
                                <a:gd name="T25" fmla="*/ 25 h 53"/>
                                <a:gd name="T26" fmla="*/ 19 w 19"/>
                                <a:gd name="T27" fmla="*/ 30 h 53"/>
                                <a:gd name="T28" fmla="*/ 19 w 19"/>
                                <a:gd name="T29" fmla="*/ 37 h 53"/>
                                <a:gd name="T30" fmla="*/ 19 w 19"/>
                                <a:gd name="T31" fmla="*/ 43 h 53"/>
                                <a:gd name="T32" fmla="*/ 19 w 19"/>
                                <a:gd name="T33" fmla="*/ 49 h 53"/>
                                <a:gd name="T34" fmla="*/ 17 w 19"/>
                                <a:gd name="T35" fmla="*/ 49 h 53"/>
                                <a:gd name="T36" fmla="*/ 14 w 19"/>
                                <a:gd name="T37" fmla="*/ 50 h 53"/>
                                <a:gd name="T38" fmla="*/ 12 w 19"/>
                                <a:gd name="T39" fmla="*/ 50 h 53"/>
                                <a:gd name="T40" fmla="*/ 10 w 19"/>
                                <a:gd name="T41" fmla="*/ 51 h 53"/>
                                <a:gd name="T42" fmla="*/ 7 w 19"/>
                                <a:gd name="T43" fmla="*/ 51 h 53"/>
                                <a:gd name="T44" fmla="*/ 5 w 19"/>
                                <a:gd name="T45" fmla="*/ 52 h 53"/>
                                <a:gd name="T46" fmla="*/ 3 w 19"/>
                                <a:gd name="T47" fmla="*/ 52 h 53"/>
                                <a:gd name="T48" fmla="*/ 1 w 19"/>
                                <a:gd name="T49" fmla="*/ 53 h 53"/>
                                <a:gd name="T50" fmla="*/ 0 w 19"/>
                                <a:gd name="T51" fmla="*/ 47 h 53"/>
                                <a:gd name="T52" fmla="*/ 0 w 19"/>
                                <a:gd name="T53" fmla="*/ 41 h 53"/>
                                <a:gd name="T54" fmla="*/ 0 w 19"/>
                                <a:gd name="T55" fmla="*/ 34 h 53"/>
                                <a:gd name="T56" fmla="*/ 0 w 19"/>
                                <a:gd name="T57" fmla="*/ 28 h 53"/>
                                <a:gd name="T58" fmla="*/ 0 w 19"/>
                                <a:gd name="T59" fmla="*/ 22 h 53"/>
                                <a:gd name="T60" fmla="*/ 0 w 19"/>
                                <a:gd name="T61" fmla="*/ 16 h 53"/>
                                <a:gd name="T62" fmla="*/ 0 w 19"/>
                                <a:gd name="T63" fmla="*/ 10 h 53"/>
                                <a:gd name="T64" fmla="*/ 0 w 19"/>
                                <a:gd name="T65" fmla="*/ 4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9" h="53">
                                  <a:moveTo>
                                    <a:pt x="0" y="4"/>
                                  </a:moveTo>
                                  <a:lnTo>
                                    <a:pt x="3" y="4"/>
                                  </a:lnTo>
                                  <a:lnTo>
                                    <a:pt x="5" y="3"/>
                                  </a:lnTo>
                                  <a:lnTo>
                                    <a:pt x="7" y="2"/>
                                  </a:lnTo>
                                  <a:lnTo>
                                    <a:pt x="10" y="2"/>
                                  </a:lnTo>
                                  <a:lnTo>
                                    <a:pt x="12" y="1"/>
                                  </a:lnTo>
                                  <a:lnTo>
                                    <a:pt x="14" y="1"/>
                                  </a:lnTo>
                                  <a:lnTo>
                                    <a:pt x="16" y="0"/>
                                  </a:lnTo>
                                  <a:lnTo>
                                    <a:pt x="19" y="0"/>
                                  </a:lnTo>
                                  <a:lnTo>
                                    <a:pt x="19" y="6"/>
                                  </a:lnTo>
                                  <a:lnTo>
                                    <a:pt x="19" y="12"/>
                                  </a:lnTo>
                                  <a:lnTo>
                                    <a:pt x="19" y="18"/>
                                  </a:lnTo>
                                  <a:lnTo>
                                    <a:pt x="19" y="25"/>
                                  </a:lnTo>
                                  <a:lnTo>
                                    <a:pt x="19" y="30"/>
                                  </a:lnTo>
                                  <a:lnTo>
                                    <a:pt x="19" y="37"/>
                                  </a:lnTo>
                                  <a:lnTo>
                                    <a:pt x="19" y="43"/>
                                  </a:lnTo>
                                  <a:lnTo>
                                    <a:pt x="19" y="49"/>
                                  </a:lnTo>
                                  <a:lnTo>
                                    <a:pt x="17" y="49"/>
                                  </a:lnTo>
                                  <a:lnTo>
                                    <a:pt x="14" y="50"/>
                                  </a:lnTo>
                                  <a:lnTo>
                                    <a:pt x="12" y="50"/>
                                  </a:lnTo>
                                  <a:lnTo>
                                    <a:pt x="10" y="51"/>
                                  </a:lnTo>
                                  <a:lnTo>
                                    <a:pt x="7" y="51"/>
                                  </a:lnTo>
                                  <a:lnTo>
                                    <a:pt x="5" y="52"/>
                                  </a:lnTo>
                                  <a:lnTo>
                                    <a:pt x="3" y="52"/>
                                  </a:lnTo>
                                  <a:lnTo>
                                    <a:pt x="1" y="53"/>
                                  </a:lnTo>
                                  <a:lnTo>
                                    <a:pt x="0" y="47"/>
                                  </a:lnTo>
                                  <a:lnTo>
                                    <a:pt x="0" y="41"/>
                                  </a:lnTo>
                                  <a:lnTo>
                                    <a:pt x="0" y="34"/>
                                  </a:lnTo>
                                  <a:lnTo>
                                    <a:pt x="0" y="28"/>
                                  </a:lnTo>
                                  <a:lnTo>
                                    <a:pt x="0" y="22"/>
                                  </a:lnTo>
                                  <a:lnTo>
                                    <a:pt x="0" y="16"/>
                                  </a:lnTo>
                                  <a:lnTo>
                                    <a:pt x="0" y="10"/>
                                  </a:lnTo>
                                  <a:lnTo>
                                    <a:pt x="0" y="4"/>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5" name="Freeform 3889"/>
                          <wps:cNvSpPr>
                            <a:spLocks/>
                          </wps:cNvSpPr>
                          <wps:spPr bwMode="auto">
                            <a:xfrm>
                              <a:off x="1686" y="884"/>
                              <a:ext cx="19" cy="54"/>
                            </a:xfrm>
                            <a:custGeom>
                              <a:avLst/>
                              <a:gdLst>
                                <a:gd name="T0" fmla="*/ 0 w 19"/>
                                <a:gd name="T1" fmla="*/ 4 h 54"/>
                                <a:gd name="T2" fmla="*/ 2 w 19"/>
                                <a:gd name="T3" fmla="*/ 4 h 54"/>
                                <a:gd name="T4" fmla="*/ 4 w 19"/>
                                <a:gd name="T5" fmla="*/ 3 h 54"/>
                                <a:gd name="T6" fmla="*/ 7 w 19"/>
                                <a:gd name="T7" fmla="*/ 2 h 54"/>
                                <a:gd name="T8" fmla="*/ 9 w 19"/>
                                <a:gd name="T9" fmla="*/ 2 h 54"/>
                                <a:gd name="T10" fmla="*/ 12 w 19"/>
                                <a:gd name="T11" fmla="*/ 1 h 54"/>
                                <a:gd name="T12" fmla="*/ 14 w 19"/>
                                <a:gd name="T13" fmla="*/ 1 h 54"/>
                                <a:gd name="T14" fmla="*/ 17 w 19"/>
                                <a:gd name="T15" fmla="*/ 0 h 54"/>
                                <a:gd name="T16" fmla="*/ 19 w 19"/>
                                <a:gd name="T17" fmla="*/ 0 h 54"/>
                                <a:gd name="T18" fmla="*/ 19 w 19"/>
                                <a:gd name="T19" fmla="*/ 5 h 54"/>
                                <a:gd name="T20" fmla="*/ 19 w 19"/>
                                <a:gd name="T21" fmla="*/ 12 h 54"/>
                                <a:gd name="T22" fmla="*/ 19 w 19"/>
                                <a:gd name="T23" fmla="*/ 18 h 54"/>
                                <a:gd name="T24" fmla="*/ 19 w 19"/>
                                <a:gd name="T25" fmla="*/ 25 h 54"/>
                                <a:gd name="T26" fmla="*/ 19 w 19"/>
                                <a:gd name="T27" fmla="*/ 31 h 54"/>
                                <a:gd name="T28" fmla="*/ 19 w 19"/>
                                <a:gd name="T29" fmla="*/ 38 h 54"/>
                                <a:gd name="T30" fmla="*/ 19 w 19"/>
                                <a:gd name="T31" fmla="*/ 44 h 54"/>
                                <a:gd name="T32" fmla="*/ 19 w 19"/>
                                <a:gd name="T33" fmla="*/ 50 h 54"/>
                                <a:gd name="T34" fmla="*/ 17 w 19"/>
                                <a:gd name="T35" fmla="*/ 51 h 54"/>
                                <a:gd name="T36" fmla="*/ 14 w 19"/>
                                <a:gd name="T37" fmla="*/ 51 h 54"/>
                                <a:gd name="T38" fmla="*/ 12 w 19"/>
                                <a:gd name="T39" fmla="*/ 51 h 54"/>
                                <a:gd name="T40" fmla="*/ 10 w 19"/>
                                <a:gd name="T41" fmla="*/ 52 h 54"/>
                                <a:gd name="T42" fmla="*/ 7 w 19"/>
                                <a:gd name="T43" fmla="*/ 52 h 54"/>
                                <a:gd name="T44" fmla="*/ 5 w 19"/>
                                <a:gd name="T45" fmla="*/ 53 h 54"/>
                                <a:gd name="T46" fmla="*/ 2 w 19"/>
                                <a:gd name="T47" fmla="*/ 53 h 54"/>
                                <a:gd name="T48" fmla="*/ 0 w 19"/>
                                <a:gd name="T49" fmla="*/ 54 h 54"/>
                                <a:gd name="T50" fmla="*/ 0 w 19"/>
                                <a:gd name="T51" fmla="*/ 48 h 54"/>
                                <a:gd name="T52" fmla="*/ 0 w 19"/>
                                <a:gd name="T53" fmla="*/ 41 h 54"/>
                                <a:gd name="T54" fmla="*/ 0 w 19"/>
                                <a:gd name="T55" fmla="*/ 35 h 54"/>
                                <a:gd name="T56" fmla="*/ 0 w 19"/>
                                <a:gd name="T57" fmla="*/ 29 h 54"/>
                                <a:gd name="T58" fmla="*/ 0 w 19"/>
                                <a:gd name="T59" fmla="*/ 23 h 54"/>
                                <a:gd name="T60" fmla="*/ 0 w 19"/>
                                <a:gd name="T61" fmla="*/ 17 h 54"/>
                                <a:gd name="T62" fmla="*/ 0 w 19"/>
                                <a:gd name="T63" fmla="*/ 10 h 54"/>
                                <a:gd name="T64" fmla="*/ 0 w 19"/>
                                <a:gd name="T65" fmla="*/ 4 h 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9" h="54">
                                  <a:moveTo>
                                    <a:pt x="0" y="4"/>
                                  </a:moveTo>
                                  <a:lnTo>
                                    <a:pt x="2" y="4"/>
                                  </a:lnTo>
                                  <a:lnTo>
                                    <a:pt x="4" y="3"/>
                                  </a:lnTo>
                                  <a:lnTo>
                                    <a:pt x="7" y="2"/>
                                  </a:lnTo>
                                  <a:lnTo>
                                    <a:pt x="9" y="2"/>
                                  </a:lnTo>
                                  <a:lnTo>
                                    <a:pt x="12" y="1"/>
                                  </a:lnTo>
                                  <a:lnTo>
                                    <a:pt x="14" y="1"/>
                                  </a:lnTo>
                                  <a:lnTo>
                                    <a:pt x="17" y="0"/>
                                  </a:lnTo>
                                  <a:lnTo>
                                    <a:pt x="19" y="0"/>
                                  </a:lnTo>
                                  <a:lnTo>
                                    <a:pt x="19" y="5"/>
                                  </a:lnTo>
                                  <a:lnTo>
                                    <a:pt x="19" y="12"/>
                                  </a:lnTo>
                                  <a:lnTo>
                                    <a:pt x="19" y="18"/>
                                  </a:lnTo>
                                  <a:lnTo>
                                    <a:pt x="19" y="25"/>
                                  </a:lnTo>
                                  <a:lnTo>
                                    <a:pt x="19" y="31"/>
                                  </a:lnTo>
                                  <a:lnTo>
                                    <a:pt x="19" y="38"/>
                                  </a:lnTo>
                                  <a:lnTo>
                                    <a:pt x="19" y="44"/>
                                  </a:lnTo>
                                  <a:lnTo>
                                    <a:pt x="19" y="50"/>
                                  </a:lnTo>
                                  <a:lnTo>
                                    <a:pt x="17" y="51"/>
                                  </a:lnTo>
                                  <a:lnTo>
                                    <a:pt x="14" y="51"/>
                                  </a:lnTo>
                                  <a:lnTo>
                                    <a:pt x="12" y="51"/>
                                  </a:lnTo>
                                  <a:lnTo>
                                    <a:pt x="10" y="52"/>
                                  </a:lnTo>
                                  <a:lnTo>
                                    <a:pt x="7" y="52"/>
                                  </a:lnTo>
                                  <a:lnTo>
                                    <a:pt x="5" y="53"/>
                                  </a:lnTo>
                                  <a:lnTo>
                                    <a:pt x="2" y="53"/>
                                  </a:lnTo>
                                  <a:lnTo>
                                    <a:pt x="0" y="54"/>
                                  </a:lnTo>
                                  <a:lnTo>
                                    <a:pt x="0" y="48"/>
                                  </a:lnTo>
                                  <a:lnTo>
                                    <a:pt x="0" y="41"/>
                                  </a:lnTo>
                                  <a:lnTo>
                                    <a:pt x="0" y="35"/>
                                  </a:lnTo>
                                  <a:lnTo>
                                    <a:pt x="0" y="29"/>
                                  </a:lnTo>
                                  <a:lnTo>
                                    <a:pt x="0" y="23"/>
                                  </a:lnTo>
                                  <a:lnTo>
                                    <a:pt x="0" y="17"/>
                                  </a:lnTo>
                                  <a:lnTo>
                                    <a:pt x="0" y="10"/>
                                  </a:lnTo>
                                  <a:lnTo>
                                    <a:pt x="0" y="4"/>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6" name="Freeform 3890"/>
                          <wps:cNvSpPr>
                            <a:spLocks/>
                          </wps:cNvSpPr>
                          <wps:spPr bwMode="auto">
                            <a:xfrm>
                              <a:off x="1735" y="871"/>
                              <a:ext cx="20" cy="57"/>
                            </a:xfrm>
                            <a:custGeom>
                              <a:avLst/>
                              <a:gdLst>
                                <a:gd name="T0" fmla="*/ 0 w 20"/>
                                <a:gd name="T1" fmla="*/ 6 h 57"/>
                                <a:gd name="T2" fmla="*/ 2 w 20"/>
                                <a:gd name="T3" fmla="*/ 5 h 57"/>
                                <a:gd name="T4" fmla="*/ 5 w 20"/>
                                <a:gd name="T5" fmla="*/ 4 h 57"/>
                                <a:gd name="T6" fmla="*/ 7 w 20"/>
                                <a:gd name="T7" fmla="*/ 3 h 57"/>
                                <a:gd name="T8" fmla="*/ 10 w 20"/>
                                <a:gd name="T9" fmla="*/ 3 h 57"/>
                                <a:gd name="T10" fmla="*/ 12 w 20"/>
                                <a:gd name="T11" fmla="*/ 2 h 57"/>
                                <a:gd name="T12" fmla="*/ 15 w 20"/>
                                <a:gd name="T13" fmla="*/ 2 h 57"/>
                                <a:gd name="T14" fmla="*/ 17 w 20"/>
                                <a:gd name="T15" fmla="*/ 1 h 57"/>
                                <a:gd name="T16" fmla="*/ 20 w 20"/>
                                <a:gd name="T17" fmla="*/ 0 h 57"/>
                                <a:gd name="T18" fmla="*/ 20 w 20"/>
                                <a:gd name="T19" fmla="*/ 7 h 57"/>
                                <a:gd name="T20" fmla="*/ 20 w 20"/>
                                <a:gd name="T21" fmla="*/ 13 h 57"/>
                                <a:gd name="T22" fmla="*/ 20 w 20"/>
                                <a:gd name="T23" fmla="*/ 20 h 57"/>
                                <a:gd name="T24" fmla="*/ 20 w 20"/>
                                <a:gd name="T25" fmla="*/ 26 h 57"/>
                                <a:gd name="T26" fmla="*/ 20 w 20"/>
                                <a:gd name="T27" fmla="*/ 33 h 57"/>
                                <a:gd name="T28" fmla="*/ 20 w 20"/>
                                <a:gd name="T29" fmla="*/ 39 h 57"/>
                                <a:gd name="T30" fmla="*/ 20 w 20"/>
                                <a:gd name="T31" fmla="*/ 46 h 57"/>
                                <a:gd name="T32" fmla="*/ 20 w 20"/>
                                <a:gd name="T33" fmla="*/ 52 h 57"/>
                                <a:gd name="T34" fmla="*/ 18 w 20"/>
                                <a:gd name="T35" fmla="*/ 53 h 57"/>
                                <a:gd name="T36" fmla="*/ 15 w 20"/>
                                <a:gd name="T37" fmla="*/ 53 h 57"/>
                                <a:gd name="T38" fmla="*/ 13 w 20"/>
                                <a:gd name="T39" fmla="*/ 54 h 57"/>
                                <a:gd name="T40" fmla="*/ 10 w 20"/>
                                <a:gd name="T41" fmla="*/ 54 h 57"/>
                                <a:gd name="T42" fmla="*/ 7 w 20"/>
                                <a:gd name="T43" fmla="*/ 55 h 57"/>
                                <a:gd name="T44" fmla="*/ 5 w 20"/>
                                <a:gd name="T45" fmla="*/ 55 h 57"/>
                                <a:gd name="T46" fmla="*/ 2 w 20"/>
                                <a:gd name="T47" fmla="*/ 56 h 57"/>
                                <a:gd name="T48" fmla="*/ 0 w 20"/>
                                <a:gd name="T49" fmla="*/ 57 h 57"/>
                                <a:gd name="T50" fmla="*/ 0 w 20"/>
                                <a:gd name="T51" fmla="*/ 50 h 57"/>
                                <a:gd name="T52" fmla="*/ 0 w 20"/>
                                <a:gd name="T53" fmla="*/ 44 h 57"/>
                                <a:gd name="T54" fmla="*/ 0 w 20"/>
                                <a:gd name="T55" fmla="*/ 37 h 57"/>
                                <a:gd name="T56" fmla="*/ 0 w 20"/>
                                <a:gd name="T57" fmla="*/ 31 h 57"/>
                                <a:gd name="T58" fmla="*/ 0 w 20"/>
                                <a:gd name="T59" fmla="*/ 24 h 57"/>
                                <a:gd name="T60" fmla="*/ 0 w 20"/>
                                <a:gd name="T61" fmla="*/ 18 h 57"/>
                                <a:gd name="T62" fmla="*/ 0 w 20"/>
                                <a:gd name="T63" fmla="*/ 12 h 57"/>
                                <a:gd name="T64" fmla="*/ 0 w 20"/>
                                <a:gd name="T65" fmla="*/ 6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0" h="57">
                                  <a:moveTo>
                                    <a:pt x="0" y="6"/>
                                  </a:moveTo>
                                  <a:lnTo>
                                    <a:pt x="2" y="5"/>
                                  </a:lnTo>
                                  <a:lnTo>
                                    <a:pt x="5" y="4"/>
                                  </a:lnTo>
                                  <a:lnTo>
                                    <a:pt x="7" y="3"/>
                                  </a:lnTo>
                                  <a:lnTo>
                                    <a:pt x="10" y="3"/>
                                  </a:lnTo>
                                  <a:lnTo>
                                    <a:pt x="12" y="2"/>
                                  </a:lnTo>
                                  <a:lnTo>
                                    <a:pt x="15" y="2"/>
                                  </a:lnTo>
                                  <a:lnTo>
                                    <a:pt x="17" y="1"/>
                                  </a:lnTo>
                                  <a:lnTo>
                                    <a:pt x="20" y="0"/>
                                  </a:lnTo>
                                  <a:lnTo>
                                    <a:pt x="20" y="7"/>
                                  </a:lnTo>
                                  <a:lnTo>
                                    <a:pt x="20" y="13"/>
                                  </a:lnTo>
                                  <a:lnTo>
                                    <a:pt x="20" y="20"/>
                                  </a:lnTo>
                                  <a:lnTo>
                                    <a:pt x="20" y="26"/>
                                  </a:lnTo>
                                  <a:lnTo>
                                    <a:pt x="20" y="33"/>
                                  </a:lnTo>
                                  <a:lnTo>
                                    <a:pt x="20" y="39"/>
                                  </a:lnTo>
                                  <a:lnTo>
                                    <a:pt x="20" y="46"/>
                                  </a:lnTo>
                                  <a:lnTo>
                                    <a:pt x="20" y="52"/>
                                  </a:lnTo>
                                  <a:lnTo>
                                    <a:pt x="18" y="53"/>
                                  </a:lnTo>
                                  <a:lnTo>
                                    <a:pt x="15" y="53"/>
                                  </a:lnTo>
                                  <a:lnTo>
                                    <a:pt x="13" y="54"/>
                                  </a:lnTo>
                                  <a:lnTo>
                                    <a:pt x="10" y="54"/>
                                  </a:lnTo>
                                  <a:lnTo>
                                    <a:pt x="7" y="55"/>
                                  </a:lnTo>
                                  <a:lnTo>
                                    <a:pt x="5" y="55"/>
                                  </a:lnTo>
                                  <a:lnTo>
                                    <a:pt x="2" y="56"/>
                                  </a:lnTo>
                                  <a:lnTo>
                                    <a:pt x="0" y="57"/>
                                  </a:lnTo>
                                  <a:lnTo>
                                    <a:pt x="0" y="50"/>
                                  </a:lnTo>
                                  <a:lnTo>
                                    <a:pt x="0" y="44"/>
                                  </a:lnTo>
                                  <a:lnTo>
                                    <a:pt x="0" y="37"/>
                                  </a:lnTo>
                                  <a:lnTo>
                                    <a:pt x="0" y="31"/>
                                  </a:lnTo>
                                  <a:lnTo>
                                    <a:pt x="0" y="24"/>
                                  </a:lnTo>
                                  <a:lnTo>
                                    <a:pt x="0" y="18"/>
                                  </a:lnTo>
                                  <a:lnTo>
                                    <a:pt x="0" y="12"/>
                                  </a:lnTo>
                                  <a:lnTo>
                                    <a:pt x="0" y="6"/>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7" name="Freeform 3891"/>
                          <wps:cNvSpPr>
                            <a:spLocks/>
                          </wps:cNvSpPr>
                          <wps:spPr bwMode="auto">
                            <a:xfrm>
                              <a:off x="1786" y="859"/>
                              <a:ext cx="22" cy="58"/>
                            </a:xfrm>
                            <a:custGeom>
                              <a:avLst/>
                              <a:gdLst>
                                <a:gd name="T0" fmla="*/ 0 w 22"/>
                                <a:gd name="T1" fmla="*/ 5 h 58"/>
                                <a:gd name="T2" fmla="*/ 3 w 22"/>
                                <a:gd name="T3" fmla="*/ 4 h 58"/>
                                <a:gd name="T4" fmla="*/ 5 w 22"/>
                                <a:gd name="T5" fmla="*/ 4 h 58"/>
                                <a:gd name="T6" fmla="*/ 8 w 22"/>
                                <a:gd name="T7" fmla="*/ 3 h 58"/>
                                <a:gd name="T8" fmla="*/ 11 w 22"/>
                                <a:gd name="T9" fmla="*/ 3 h 58"/>
                                <a:gd name="T10" fmla="*/ 13 w 22"/>
                                <a:gd name="T11" fmla="*/ 2 h 58"/>
                                <a:gd name="T12" fmla="*/ 16 w 22"/>
                                <a:gd name="T13" fmla="*/ 1 h 58"/>
                                <a:gd name="T14" fmla="*/ 19 w 22"/>
                                <a:gd name="T15" fmla="*/ 0 h 58"/>
                                <a:gd name="T16" fmla="*/ 22 w 22"/>
                                <a:gd name="T17" fmla="*/ 0 h 58"/>
                                <a:gd name="T18" fmla="*/ 22 w 22"/>
                                <a:gd name="T19" fmla="*/ 7 h 58"/>
                                <a:gd name="T20" fmla="*/ 22 w 22"/>
                                <a:gd name="T21" fmla="*/ 13 h 58"/>
                                <a:gd name="T22" fmla="*/ 22 w 22"/>
                                <a:gd name="T23" fmla="*/ 20 h 58"/>
                                <a:gd name="T24" fmla="*/ 22 w 22"/>
                                <a:gd name="T25" fmla="*/ 27 h 58"/>
                                <a:gd name="T26" fmla="*/ 22 w 22"/>
                                <a:gd name="T27" fmla="*/ 33 h 58"/>
                                <a:gd name="T28" fmla="*/ 22 w 22"/>
                                <a:gd name="T29" fmla="*/ 40 h 58"/>
                                <a:gd name="T30" fmla="*/ 22 w 22"/>
                                <a:gd name="T31" fmla="*/ 47 h 58"/>
                                <a:gd name="T32" fmla="*/ 22 w 22"/>
                                <a:gd name="T33" fmla="*/ 53 h 58"/>
                                <a:gd name="T34" fmla="*/ 19 w 22"/>
                                <a:gd name="T35" fmla="*/ 54 h 58"/>
                                <a:gd name="T36" fmla="*/ 17 w 22"/>
                                <a:gd name="T37" fmla="*/ 54 h 58"/>
                                <a:gd name="T38" fmla="*/ 14 w 22"/>
                                <a:gd name="T39" fmla="*/ 55 h 58"/>
                                <a:gd name="T40" fmla="*/ 11 w 22"/>
                                <a:gd name="T41" fmla="*/ 55 h 58"/>
                                <a:gd name="T42" fmla="*/ 8 w 22"/>
                                <a:gd name="T43" fmla="*/ 56 h 58"/>
                                <a:gd name="T44" fmla="*/ 6 w 22"/>
                                <a:gd name="T45" fmla="*/ 56 h 58"/>
                                <a:gd name="T46" fmla="*/ 3 w 22"/>
                                <a:gd name="T47" fmla="*/ 57 h 58"/>
                                <a:gd name="T48" fmla="*/ 1 w 22"/>
                                <a:gd name="T49" fmla="*/ 58 h 58"/>
                                <a:gd name="T50" fmla="*/ 0 w 22"/>
                                <a:gd name="T51" fmla="*/ 51 h 58"/>
                                <a:gd name="T52" fmla="*/ 0 w 22"/>
                                <a:gd name="T53" fmla="*/ 44 h 58"/>
                                <a:gd name="T54" fmla="*/ 0 w 22"/>
                                <a:gd name="T55" fmla="*/ 38 h 58"/>
                                <a:gd name="T56" fmla="*/ 0 w 22"/>
                                <a:gd name="T57" fmla="*/ 31 h 58"/>
                                <a:gd name="T58" fmla="*/ 0 w 22"/>
                                <a:gd name="T59" fmla="*/ 25 h 58"/>
                                <a:gd name="T60" fmla="*/ 0 w 22"/>
                                <a:gd name="T61" fmla="*/ 18 h 58"/>
                                <a:gd name="T62" fmla="*/ 0 w 22"/>
                                <a:gd name="T63" fmla="*/ 11 h 58"/>
                                <a:gd name="T64" fmla="*/ 0 w 22"/>
                                <a:gd name="T65" fmla="*/ 5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2" h="58">
                                  <a:moveTo>
                                    <a:pt x="0" y="5"/>
                                  </a:moveTo>
                                  <a:lnTo>
                                    <a:pt x="3" y="4"/>
                                  </a:lnTo>
                                  <a:lnTo>
                                    <a:pt x="5" y="4"/>
                                  </a:lnTo>
                                  <a:lnTo>
                                    <a:pt x="8" y="3"/>
                                  </a:lnTo>
                                  <a:lnTo>
                                    <a:pt x="11" y="3"/>
                                  </a:lnTo>
                                  <a:lnTo>
                                    <a:pt x="13" y="2"/>
                                  </a:lnTo>
                                  <a:lnTo>
                                    <a:pt x="16" y="1"/>
                                  </a:lnTo>
                                  <a:lnTo>
                                    <a:pt x="19" y="0"/>
                                  </a:lnTo>
                                  <a:lnTo>
                                    <a:pt x="22" y="0"/>
                                  </a:lnTo>
                                  <a:lnTo>
                                    <a:pt x="22" y="7"/>
                                  </a:lnTo>
                                  <a:lnTo>
                                    <a:pt x="22" y="13"/>
                                  </a:lnTo>
                                  <a:lnTo>
                                    <a:pt x="22" y="20"/>
                                  </a:lnTo>
                                  <a:lnTo>
                                    <a:pt x="22" y="27"/>
                                  </a:lnTo>
                                  <a:lnTo>
                                    <a:pt x="22" y="33"/>
                                  </a:lnTo>
                                  <a:lnTo>
                                    <a:pt x="22" y="40"/>
                                  </a:lnTo>
                                  <a:lnTo>
                                    <a:pt x="22" y="47"/>
                                  </a:lnTo>
                                  <a:lnTo>
                                    <a:pt x="22" y="53"/>
                                  </a:lnTo>
                                  <a:lnTo>
                                    <a:pt x="19" y="54"/>
                                  </a:lnTo>
                                  <a:lnTo>
                                    <a:pt x="17" y="54"/>
                                  </a:lnTo>
                                  <a:lnTo>
                                    <a:pt x="14" y="55"/>
                                  </a:lnTo>
                                  <a:lnTo>
                                    <a:pt x="11" y="55"/>
                                  </a:lnTo>
                                  <a:lnTo>
                                    <a:pt x="8" y="56"/>
                                  </a:lnTo>
                                  <a:lnTo>
                                    <a:pt x="6" y="56"/>
                                  </a:lnTo>
                                  <a:lnTo>
                                    <a:pt x="3" y="57"/>
                                  </a:lnTo>
                                  <a:lnTo>
                                    <a:pt x="1" y="58"/>
                                  </a:lnTo>
                                  <a:lnTo>
                                    <a:pt x="0" y="51"/>
                                  </a:lnTo>
                                  <a:lnTo>
                                    <a:pt x="0" y="44"/>
                                  </a:lnTo>
                                  <a:lnTo>
                                    <a:pt x="0" y="38"/>
                                  </a:lnTo>
                                  <a:lnTo>
                                    <a:pt x="0" y="31"/>
                                  </a:lnTo>
                                  <a:lnTo>
                                    <a:pt x="0" y="25"/>
                                  </a:lnTo>
                                  <a:lnTo>
                                    <a:pt x="0" y="18"/>
                                  </a:lnTo>
                                  <a:lnTo>
                                    <a:pt x="0" y="11"/>
                                  </a:lnTo>
                                  <a:lnTo>
                                    <a:pt x="0" y="5"/>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8" name="Freeform 3892"/>
                          <wps:cNvSpPr>
                            <a:spLocks/>
                          </wps:cNvSpPr>
                          <wps:spPr bwMode="auto">
                            <a:xfrm>
                              <a:off x="1840" y="846"/>
                              <a:ext cx="24" cy="59"/>
                            </a:xfrm>
                            <a:custGeom>
                              <a:avLst/>
                              <a:gdLst>
                                <a:gd name="T0" fmla="*/ 0 w 24"/>
                                <a:gd name="T1" fmla="*/ 5 h 59"/>
                                <a:gd name="T2" fmla="*/ 3 w 24"/>
                                <a:gd name="T3" fmla="*/ 4 h 59"/>
                                <a:gd name="T4" fmla="*/ 6 w 24"/>
                                <a:gd name="T5" fmla="*/ 4 h 59"/>
                                <a:gd name="T6" fmla="*/ 9 w 24"/>
                                <a:gd name="T7" fmla="*/ 3 h 59"/>
                                <a:gd name="T8" fmla="*/ 12 w 24"/>
                                <a:gd name="T9" fmla="*/ 3 h 59"/>
                                <a:gd name="T10" fmla="*/ 14 w 24"/>
                                <a:gd name="T11" fmla="*/ 2 h 59"/>
                                <a:gd name="T12" fmla="*/ 17 w 24"/>
                                <a:gd name="T13" fmla="*/ 1 h 59"/>
                                <a:gd name="T14" fmla="*/ 20 w 24"/>
                                <a:gd name="T15" fmla="*/ 0 h 59"/>
                                <a:gd name="T16" fmla="*/ 23 w 24"/>
                                <a:gd name="T17" fmla="*/ 0 h 59"/>
                                <a:gd name="T18" fmla="*/ 23 w 24"/>
                                <a:gd name="T19" fmla="*/ 6 h 59"/>
                                <a:gd name="T20" fmla="*/ 23 w 24"/>
                                <a:gd name="T21" fmla="*/ 13 h 59"/>
                                <a:gd name="T22" fmla="*/ 23 w 24"/>
                                <a:gd name="T23" fmla="*/ 20 h 59"/>
                                <a:gd name="T24" fmla="*/ 24 w 24"/>
                                <a:gd name="T25" fmla="*/ 27 h 59"/>
                                <a:gd name="T26" fmla="*/ 24 w 24"/>
                                <a:gd name="T27" fmla="*/ 34 h 59"/>
                                <a:gd name="T28" fmla="*/ 24 w 24"/>
                                <a:gd name="T29" fmla="*/ 41 h 59"/>
                                <a:gd name="T30" fmla="*/ 24 w 24"/>
                                <a:gd name="T31" fmla="*/ 47 h 59"/>
                                <a:gd name="T32" fmla="*/ 24 w 24"/>
                                <a:gd name="T33" fmla="*/ 54 h 59"/>
                                <a:gd name="T34" fmla="*/ 21 w 24"/>
                                <a:gd name="T35" fmla="*/ 55 h 59"/>
                                <a:gd name="T36" fmla="*/ 18 w 24"/>
                                <a:gd name="T37" fmla="*/ 55 h 59"/>
                                <a:gd name="T38" fmla="*/ 15 w 24"/>
                                <a:gd name="T39" fmla="*/ 56 h 59"/>
                                <a:gd name="T40" fmla="*/ 12 w 24"/>
                                <a:gd name="T41" fmla="*/ 57 h 59"/>
                                <a:gd name="T42" fmla="*/ 9 w 24"/>
                                <a:gd name="T43" fmla="*/ 57 h 59"/>
                                <a:gd name="T44" fmla="*/ 6 w 24"/>
                                <a:gd name="T45" fmla="*/ 58 h 59"/>
                                <a:gd name="T46" fmla="*/ 4 w 24"/>
                                <a:gd name="T47" fmla="*/ 59 h 59"/>
                                <a:gd name="T48" fmla="*/ 1 w 24"/>
                                <a:gd name="T49" fmla="*/ 59 h 59"/>
                                <a:gd name="T50" fmla="*/ 1 w 24"/>
                                <a:gd name="T51" fmla="*/ 52 h 59"/>
                                <a:gd name="T52" fmla="*/ 1 w 24"/>
                                <a:gd name="T53" fmla="*/ 45 h 59"/>
                                <a:gd name="T54" fmla="*/ 0 w 24"/>
                                <a:gd name="T55" fmla="*/ 39 h 59"/>
                                <a:gd name="T56" fmla="*/ 0 w 24"/>
                                <a:gd name="T57" fmla="*/ 32 h 59"/>
                                <a:gd name="T58" fmla="*/ 0 w 24"/>
                                <a:gd name="T59" fmla="*/ 25 h 59"/>
                                <a:gd name="T60" fmla="*/ 0 w 24"/>
                                <a:gd name="T61" fmla="*/ 19 h 59"/>
                                <a:gd name="T62" fmla="*/ 0 w 24"/>
                                <a:gd name="T63" fmla="*/ 12 h 59"/>
                                <a:gd name="T64" fmla="*/ 0 w 24"/>
                                <a:gd name="T65" fmla="*/ 5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4" h="59">
                                  <a:moveTo>
                                    <a:pt x="0" y="5"/>
                                  </a:moveTo>
                                  <a:lnTo>
                                    <a:pt x="3" y="4"/>
                                  </a:lnTo>
                                  <a:lnTo>
                                    <a:pt x="6" y="4"/>
                                  </a:lnTo>
                                  <a:lnTo>
                                    <a:pt x="9" y="3"/>
                                  </a:lnTo>
                                  <a:lnTo>
                                    <a:pt x="12" y="3"/>
                                  </a:lnTo>
                                  <a:lnTo>
                                    <a:pt x="14" y="2"/>
                                  </a:lnTo>
                                  <a:lnTo>
                                    <a:pt x="17" y="1"/>
                                  </a:lnTo>
                                  <a:lnTo>
                                    <a:pt x="20" y="0"/>
                                  </a:lnTo>
                                  <a:lnTo>
                                    <a:pt x="23" y="0"/>
                                  </a:lnTo>
                                  <a:lnTo>
                                    <a:pt x="23" y="6"/>
                                  </a:lnTo>
                                  <a:lnTo>
                                    <a:pt x="23" y="13"/>
                                  </a:lnTo>
                                  <a:lnTo>
                                    <a:pt x="23" y="20"/>
                                  </a:lnTo>
                                  <a:lnTo>
                                    <a:pt x="24" y="27"/>
                                  </a:lnTo>
                                  <a:lnTo>
                                    <a:pt x="24" y="34"/>
                                  </a:lnTo>
                                  <a:lnTo>
                                    <a:pt x="24" y="41"/>
                                  </a:lnTo>
                                  <a:lnTo>
                                    <a:pt x="24" y="47"/>
                                  </a:lnTo>
                                  <a:lnTo>
                                    <a:pt x="24" y="54"/>
                                  </a:lnTo>
                                  <a:lnTo>
                                    <a:pt x="21" y="55"/>
                                  </a:lnTo>
                                  <a:lnTo>
                                    <a:pt x="18" y="55"/>
                                  </a:lnTo>
                                  <a:lnTo>
                                    <a:pt x="15" y="56"/>
                                  </a:lnTo>
                                  <a:lnTo>
                                    <a:pt x="12" y="57"/>
                                  </a:lnTo>
                                  <a:lnTo>
                                    <a:pt x="9" y="57"/>
                                  </a:lnTo>
                                  <a:lnTo>
                                    <a:pt x="6" y="58"/>
                                  </a:lnTo>
                                  <a:lnTo>
                                    <a:pt x="4" y="59"/>
                                  </a:lnTo>
                                  <a:lnTo>
                                    <a:pt x="1" y="59"/>
                                  </a:lnTo>
                                  <a:lnTo>
                                    <a:pt x="1" y="52"/>
                                  </a:lnTo>
                                  <a:lnTo>
                                    <a:pt x="1" y="45"/>
                                  </a:lnTo>
                                  <a:lnTo>
                                    <a:pt x="0" y="39"/>
                                  </a:lnTo>
                                  <a:lnTo>
                                    <a:pt x="0" y="32"/>
                                  </a:lnTo>
                                  <a:lnTo>
                                    <a:pt x="0" y="25"/>
                                  </a:lnTo>
                                  <a:lnTo>
                                    <a:pt x="0" y="19"/>
                                  </a:lnTo>
                                  <a:lnTo>
                                    <a:pt x="0" y="12"/>
                                  </a:lnTo>
                                  <a:lnTo>
                                    <a:pt x="0" y="5"/>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9" name="Freeform 3893"/>
                          <wps:cNvSpPr>
                            <a:spLocks/>
                          </wps:cNvSpPr>
                          <wps:spPr bwMode="auto">
                            <a:xfrm>
                              <a:off x="1898" y="832"/>
                              <a:ext cx="25" cy="61"/>
                            </a:xfrm>
                            <a:custGeom>
                              <a:avLst/>
                              <a:gdLst>
                                <a:gd name="T0" fmla="*/ 0 w 25"/>
                                <a:gd name="T1" fmla="*/ 6 h 61"/>
                                <a:gd name="T2" fmla="*/ 3 w 25"/>
                                <a:gd name="T3" fmla="*/ 5 h 61"/>
                                <a:gd name="T4" fmla="*/ 6 w 25"/>
                                <a:gd name="T5" fmla="*/ 4 h 61"/>
                                <a:gd name="T6" fmla="*/ 9 w 25"/>
                                <a:gd name="T7" fmla="*/ 3 h 61"/>
                                <a:gd name="T8" fmla="*/ 12 w 25"/>
                                <a:gd name="T9" fmla="*/ 3 h 61"/>
                                <a:gd name="T10" fmla="*/ 15 w 25"/>
                                <a:gd name="T11" fmla="*/ 2 h 61"/>
                                <a:gd name="T12" fmla="*/ 18 w 25"/>
                                <a:gd name="T13" fmla="*/ 1 h 61"/>
                                <a:gd name="T14" fmla="*/ 21 w 25"/>
                                <a:gd name="T15" fmla="*/ 0 h 61"/>
                                <a:gd name="T16" fmla="*/ 24 w 25"/>
                                <a:gd name="T17" fmla="*/ 0 h 61"/>
                                <a:gd name="T18" fmla="*/ 24 w 25"/>
                                <a:gd name="T19" fmla="*/ 7 h 61"/>
                                <a:gd name="T20" fmla="*/ 24 w 25"/>
                                <a:gd name="T21" fmla="*/ 14 h 61"/>
                                <a:gd name="T22" fmla="*/ 24 w 25"/>
                                <a:gd name="T23" fmla="*/ 20 h 61"/>
                                <a:gd name="T24" fmla="*/ 24 w 25"/>
                                <a:gd name="T25" fmla="*/ 28 h 61"/>
                                <a:gd name="T26" fmla="*/ 24 w 25"/>
                                <a:gd name="T27" fmla="*/ 35 h 61"/>
                                <a:gd name="T28" fmla="*/ 25 w 25"/>
                                <a:gd name="T29" fmla="*/ 41 h 61"/>
                                <a:gd name="T30" fmla="*/ 25 w 25"/>
                                <a:gd name="T31" fmla="*/ 49 h 61"/>
                                <a:gd name="T32" fmla="*/ 25 w 25"/>
                                <a:gd name="T33" fmla="*/ 56 h 61"/>
                                <a:gd name="T34" fmla="*/ 22 w 25"/>
                                <a:gd name="T35" fmla="*/ 56 h 61"/>
                                <a:gd name="T36" fmla="*/ 19 w 25"/>
                                <a:gd name="T37" fmla="*/ 57 h 61"/>
                                <a:gd name="T38" fmla="*/ 16 w 25"/>
                                <a:gd name="T39" fmla="*/ 57 h 61"/>
                                <a:gd name="T40" fmla="*/ 13 w 25"/>
                                <a:gd name="T41" fmla="*/ 58 h 61"/>
                                <a:gd name="T42" fmla="*/ 10 w 25"/>
                                <a:gd name="T43" fmla="*/ 59 h 61"/>
                                <a:gd name="T44" fmla="*/ 6 w 25"/>
                                <a:gd name="T45" fmla="*/ 59 h 61"/>
                                <a:gd name="T46" fmla="*/ 3 w 25"/>
                                <a:gd name="T47" fmla="*/ 60 h 61"/>
                                <a:gd name="T48" fmla="*/ 0 w 25"/>
                                <a:gd name="T49" fmla="*/ 61 h 61"/>
                                <a:gd name="T50" fmla="*/ 0 w 25"/>
                                <a:gd name="T51" fmla="*/ 54 h 61"/>
                                <a:gd name="T52" fmla="*/ 0 w 25"/>
                                <a:gd name="T53" fmla="*/ 47 h 61"/>
                                <a:gd name="T54" fmla="*/ 0 w 25"/>
                                <a:gd name="T55" fmla="*/ 40 h 61"/>
                                <a:gd name="T56" fmla="*/ 0 w 25"/>
                                <a:gd name="T57" fmla="*/ 33 h 61"/>
                                <a:gd name="T58" fmla="*/ 0 w 25"/>
                                <a:gd name="T59" fmla="*/ 26 h 61"/>
                                <a:gd name="T60" fmla="*/ 0 w 25"/>
                                <a:gd name="T61" fmla="*/ 20 h 61"/>
                                <a:gd name="T62" fmla="*/ 0 w 25"/>
                                <a:gd name="T63" fmla="*/ 13 h 61"/>
                                <a:gd name="T64" fmla="*/ 0 w 25"/>
                                <a:gd name="T65" fmla="*/ 6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5" h="61">
                                  <a:moveTo>
                                    <a:pt x="0" y="6"/>
                                  </a:moveTo>
                                  <a:lnTo>
                                    <a:pt x="3" y="5"/>
                                  </a:lnTo>
                                  <a:lnTo>
                                    <a:pt x="6" y="4"/>
                                  </a:lnTo>
                                  <a:lnTo>
                                    <a:pt x="9" y="3"/>
                                  </a:lnTo>
                                  <a:lnTo>
                                    <a:pt x="12" y="3"/>
                                  </a:lnTo>
                                  <a:lnTo>
                                    <a:pt x="15" y="2"/>
                                  </a:lnTo>
                                  <a:lnTo>
                                    <a:pt x="18" y="1"/>
                                  </a:lnTo>
                                  <a:lnTo>
                                    <a:pt x="21" y="0"/>
                                  </a:lnTo>
                                  <a:lnTo>
                                    <a:pt x="24" y="0"/>
                                  </a:lnTo>
                                  <a:lnTo>
                                    <a:pt x="24" y="7"/>
                                  </a:lnTo>
                                  <a:lnTo>
                                    <a:pt x="24" y="14"/>
                                  </a:lnTo>
                                  <a:lnTo>
                                    <a:pt x="24" y="20"/>
                                  </a:lnTo>
                                  <a:lnTo>
                                    <a:pt x="24" y="28"/>
                                  </a:lnTo>
                                  <a:lnTo>
                                    <a:pt x="24" y="35"/>
                                  </a:lnTo>
                                  <a:lnTo>
                                    <a:pt x="25" y="41"/>
                                  </a:lnTo>
                                  <a:lnTo>
                                    <a:pt x="25" y="49"/>
                                  </a:lnTo>
                                  <a:lnTo>
                                    <a:pt x="25" y="56"/>
                                  </a:lnTo>
                                  <a:lnTo>
                                    <a:pt x="22" y="56"/>
                                  </a:lnTo>
                                  <a:lnTo>
                                    <a:pt x="19" y="57"/>
                                  </a:lnTo>
                                  <a:lnTo>
                                    <a:pt x="16" y="57"/>
                                  </a:lnTo>
                                  <a:lnTo>
                                    <a:pt x="13" y="58"/>
                                  </a:lnTo>
                                  <a:lnTo>
                                    <a:pt x="10" y="59"/>
                                  </a:lnTo>
                                  <a:lnTo>
                                    <a:pt x="6" y="59"/>
                                  </a:lnTo>
                                  <a:lnTo>
                                    <a:pt x="3" y="60"/>
                                  </a:lnTo>
                                  <a:lnTo>
                                    <a:pt x="0" y="61"/>
                                  </a:lnTo>
                                  <a:lnTo>
                                    <a:pt x="0" y="54"/>
                                  </a:lnTo>
                                  <a:lnTo>
                                    <a:pt x="0" y="47"/>
                                  </a:lnTo>
                                  <a:lnTo>
                                    <a:pt x="0" y="40"/>
                                  </a:lnTo>
                                  <a:lnTo>
                                    <a:pt x="0" y="33"/>
                                  </a:lnTo>
                                  <a:lnTo>
                                    <a:pt x="0" y="26"/>
                                  </a:lnTo>
                                  <a:lnTo>
                                    <a:pt x="0" y="20"/>
                                  </a:lnTo>
                                  <a:lnTo>
                                    <a:pt x="0" y="13"/>
                                  </a:lnTo>
                                  <a:lnTo>
                                    <a:pt x="0" y="6"/>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0" name="Freeform 3894"/>
                          <wps:cNvSpPr>
                            <a:spLocks/>
                          </wps:cNvSpPr>
                          <wps:spPr bwMode="auto">
                            <a:xfrm>
                              <a:off x="1959" y="817"/>
                              <a:ext cx="26" cy="63"/>
                            </a:xfrm>
                            <a:custGeom>
                              <a:avLst/>
                              <a:gdLst>
                                <a:gd name="T0" fmla="*/ 0 w 26"/>
                                <a:gd name="T1" fmla="*/ 6 h 63"/>
                                <a:gd name="T2" fmla="*/ 3 w 26"/>
                                <a:gd name="T3" fmla="*/ 5 h 63"/>
                                <a:gd name="T4" fmla="*/ 6 w 26"/>
                                <a:gd name="T5" fmla="*/ 4 h 63"/>
                                <a:gd name="T6" fmla="*/ 9 w 26"/>
                                <a:gd name="T7" fmla="*/ 3 h 63"/>
                                <a:gd name="T8" fmla="*/ 12 w 26"/>
                                <a:gd name="T9" fmla="*/ 3 h 63"/>
                                <a:gd name="T10" fmla="*/ 15 w 26"/>
                                <a:gd name="T11" fmla="*/ 2 h 63"/>
                                <a:gd name="T12" fmla="*/ 18 w 26"/>
                                <a:gd name="T13" fmla="*/ 1 h 63"/>
                                <a:gd name="T14" fmla="*/ 22 w 26"/>
                                <a:gd name="T15" fmla="*/ 0 h 63"/>
                                <a:gd name="T16" fmla="*/ 25 w 26"/>
                                <a:gd name="T17" fmla="*/ 0 h 63"/>
                                <a:gd name="T18" fmla="*/ 25 w 26"/>
                                <a:gd name="T19" fmla="*/ 6 h 63"/>
                                <a:gd name="T20" fmla="*/ 25 w 26"/>
                                <a:gd name="T21" fmla="*/ 14 h 63"/>
                                <a:gd name="T22" fmla="*/ 25 w 26"/>
                                <a:gd name="T23" fmla="*/ 21 h 63"/>
                                <a:gd name="T24" fmla="*/ 25 w 26"/>
                                <a:gd name="T25" fmla="*/ 28 h 63"/>
                                <a:gd name="T26" fmla="*/ 25 w 26"/>
                                <a:gd name="T27" fmla="*/ 35 h 63"/>
                                <a:gd name="T28" fmla="*/ 26 w 26"/>
                                <a:gd name="T29" fmla="*/ 43 h 63"/>
                                <a:gd name="T30" fmla="*/ 26 w 26"/>
                                <a:gd name="T31" fmla="*/ 50 h 63"/>
                                <a:gd name="T32" fmla="*/ 26 w 26"/>
                                <a:gd name="T33" fmla="*/ 57 h 63"/>
                                <a:gd name="T34" fmla="*/ 23 w 26"/>
                                <a:gd name="T35" fmla="*/ 58 h 63"/>
                                <a:gd name="T36" fmla="*/ 19 w 26"/>
                                <a:gd name="T37" fmla="*/ 59 h 63"/>
                                <a:gd name="T38" fmla="*/ 16 w 26"/>
                                <a:gd name="T39" fmla="*/ 59 h 63"/>
                                <a:gd name="T40" fmla="*/ 13 w 26"/>
                                <a:gd name="T41" fmla="*/ 60 h 63"/>
                                <a:gd name="T42" fmla="*/ 10 w 26"/>
                                <a:gd name="T43" fmla="*/ 61 h 63"/>
                                <a:gd name="T44" fmla="*/ 7 w 26"/>
                                <a:gd name="T45" fmla="*/ 61 h 63"/>
                                <a:gd name="T46" fmla="*/ 4 w 26"/>
                                <a:gd name="T47" fmla="*/ 62 h 63"/>
                                <a:gd name="T48" fmla="*/ 1 w 26"/>
                                <a:gd name="T49" fmla="*/ 63 h 63"/>
                                <a:gd name="T50" fmla="*/ 0 w 26"/>
                                <a:gd name="T51" fmla="*/ 55 h 63"/>
                                <a:gd name="T52" fmla="*/ 0 w 26"/>
                                <a:gd name="T53" fmla="*/ 48 h 63"/>
                                <a:gd name="T54" fmla="*/ 0 w 26"/>
                                <a:gd name="T55" fmla="*/ 41 h 63"/>
                                <a:gd name="T56" fmla="*/ 0 w 26"/>
                                <a:gd name="T57" fmla="*/ 34 h 63"/>
                                <a:gd name="T58" fmla="*/ 0 w 26"/>
                                <a:gd name="T59" fmla="*/ 27 h 63"/>
                                <a:gd name="T60" fmla="*/ 0 w 26"/>
                                <a:gd name="T61" fmla="*/ 20 h 63"/>
                                <a:gd name="T62" fmla="*/ 0 w 26"/>
                                <a:gd name="T63" fmla="*/ 13 h 63"/>
                                <a:gd name="T64" fmla="*/ 0 w 26"/>
                                <a:gd name="T65" fmla="*/ 6 h 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6" h="63">
                                  <a:moveTo>
                                    <a:pt x="0" y="6"/>
                                  </a:moveTo>
                                  <a:lnTo>
                                    <a:pt x="3" y="5"/>
                                  </a:lnTo>
                                  <a:lnTo>
                                    <a:pt x="6" y="4"/>
                                  </a:lnTo>
                                  <a:lnTo>
                                    <a:pt x="9" y="3"/>
                                  </a:lnTo>
                                  <a:lnTo>
                                    <a:pt x="12" y="3"/>
                                  </a:lnTo>
                                  <a:lnTo>
                                    <a:pt x="15" y="2"/>
                                  </a:lnTo>
                                  <a:lnTo>
                                    <a:pt x="18" y="1"/>
                                  </a:lnTo>
                                  <a:lnTo>
                                    <a:pt x="22" y="0"/>
                                  </a:lnTo>
                                  <a:lnTo>
                                    <a:pt x="25" y="0"/>
                                  </a:lnTo>
                                  <a:lnTo>
                                    <a:pt x="25" y="6"/>
                                  </a:lnTo>
                                  <a:lnTo>
                                    <a:pt x="25" y="14"/>
                                  </a:lnTo>
                                  <a:lnTo>
                                    <a:pt x="25" y="21"/>
                                  </a:lnTo>
                                  <a:lnTo>
                                    <a:pt x="25" y="28"/>
                                  </a:lnTo>
                                  <a:lnTo>
                                    <a:pt x="25" y="35"/>
                                  </a:lnTo>
                                  <a:lnTo>
                                    <a:pt x="26" y="43"/>
                                  </a:lnTo>
                                  <a:lnTo>
                                    <a:pt x="26" y="50"/>
                                  </a:lnTo>
                                  <a:lnTo>
                                    <a:pt x="26" y="57"/>
                                  </a:lnTo>
                                  <a:lnTo>
                                    <a:pt x="23" y="58"/>
                                  </a:lnTo>
                                  <a:lnTo>
                                    <a:pt x="19" y="59"/>
                                  </a:lnTo>
                                  <a:lnTo>
                                    <a:pt x="16" y="59"/>
                                  </a:lnTo>
                                  <a:lnTo>
                                    <a:pt x="13" y="60"/>
                                  </a:lnTo>
                                  <a:lnTo>
                                    <a:pt x="10" y="61"/>
                                  </a:lnTo>
                                  <a:lnTo>
                                    <a:pt x="7" y="61"/>
                                  </a:lnTo>
                                  <a:lnTo>
                                    <a:pt x="4" y="62"/>
                                  </a:lnTo>
                                  <a:lnTo>
                                    <a:pt x="1" y="63"/>
                                  </a:lnTo>
                                  <a:lnTo>
                                    <a:pt x="0" y="55"/>
                                  </a:lnTo>
                                  <a:lnTo>
                                    <a:pt x="0" y="48"/>
                                  </a:lnTo>
                                  <a:lnTo>
                                    <a:pt x="0" y="41"/>
                                  </a:lnTo>
                                  <a:lnTo>
                                    <a:pt x="0" y="34"/>
                                  </a:lnTo>
                                  <a:lnTo>
                                    <a:pt x="0" y="27"/>
                                  </a:lnTo>
                                  <a:lnTo>
                                    <a:pt x="0" y="20"/>
                                  </a:lnTo>
                                  <a:lnTo>
                                    <a:pt x="0" y="13"/>
                                  </a:lnTo>
                                  <a:lnTo>
                                    <a:pt x="0" y="6"/>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1" name="Freeform 3895"/>
                          <wps:cNvSpPr>
                            <a:spLocks/>
                          </wps:cNvSpPr>
                          <wps:spPr bwMode="auto">
                            <a:xfrm>
                              <a:off x="1937" y="827"/>
                              <a:ext cx="7" cy="58"/>
                            </a:xfrm>
                            <a:custGeom>
                              <a:avLst/>
                              <a:gdLst>
                                <a:gd name="T0" fmla="*/ 0 w 7"/>
                                <a:gd name="T1" fmla="*/ 1 h 58"/>
                                <a:gd name="T2" fmla="*/ 1 w 7"/>
                                <a:gd name="T3" fmla="*/ 1 h 58"/>
                                <a:gd name="T4" fmla="*/ 3 w 7"/>
                                <a:gd name="T5" fmla="*/ 0 h 58"/>
                                <a:gd name="T6" fmla="*/ 5 w 7"/>
                                <a:gd name="T7" fmla="*/ 0 h 58"/>
                                <a:gd name="T8" fmla="*/ 6 w 7"/>
                                <a:gd name="T9" fmla="*/ 0 h 58"/>
                                <a:gd name="T10" fmla="*/ 6 w 7"/>
                                <a:gd name="T11" fmla="*/ 7 h 58"/>
                                <a:gd name="T12" fmla="*/ 7 w 7"/>
                                <a:gd name="T13" fmla="*/ 14 h 58"/>
                                <a:gd name="T14" fmla="*/ 7 w 7"/>
                                <a:gd name="T15" fmla="*/ 21 h 58"/>
                                <a:gd name="T16" fmla="*/ 7 w 7"/>
                                <a:gd name="T17" fmla="*/ 28 h 58"/>
                                <a:gd name="T18" fmla="*/ 7 w 7"/>
                                <a:gd name="T19" fmla="*/ 35 h 58"/>
                                <a:gd name="T20" fmla="*/ 7 w 7"/>
                                <a:gd name="T21" fmla="*/ 42 h 58"/>
                                <a:gd name="T22" fmla="*/ 7 w 7"/>
                                <a:gd name="T23" fmla="*/ 49 h 58"/>
                                <a:gd name="T24" fmla="*/ 7 w 7"/>
                                <a:gd name="T25" fmla="*/ 56 h 58"/>
                                <a:gd name="T26" fmla="*/ 5 w 7"/>
                                <a:gd name="T27" fmla="*/ 56 h 58"/>
                                <a:gd name="T28" fmla="*/ 4 w 7"/>
                                <a:gd name="T29" fmla="*/ 57 h 58"/>
                                <a:gd name="T30" fmla="*/ 2 w 7"/>
                                <a:gd name="T31" fmla="*/ 57 h 58"/>
                                <a:gd name="T32" fmla="*/ 1 w 7"/>
                                <a:gd name="T33" fmla="*/ 58 h 58"/>
                                <a:gd name="T34" fmla="*/ 0 w 7"/>
                                <a:gd name="T35" fmla="*/ 50 h 58"/>
                                <a:gd name="T36" fmla="*/ 0 w 7"/>
                                <a:gd name="T37" fmla="*/ 43 h 58"/>
                                <a:gd name="T38" fmla="*/ 0 w 7"/>
                                <a:gd name="T39" fmla="*/ 36 h 58"/>
                                <a:gd name="T40" fmla="*/ 0 w 7"/>
                                <a:gd name="T41" fmla="*/ 29 h 58"/>
                                <a:gd name="T42" fmla="*/ 0 w 7"/>
                                <a:gd name="T43" fmla="*/ 22 h 58"/>
                                <a:gd name="T44" fmla="*/ 0 w 7"/>
                                <a:gd name="T45" fmla="*/ 15 h 58"/>
                                <a:gd name="T46" fmla="*/ 0 w 7"/>
                                <a:gd name="T47" fmla="*/ 8 h 58"/>
                                <a:gd name="T48" fmla="*/ 0 w 7"/>
                                <a:gd name="T49" fmla="*/ 1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 h="58">
                                  <a:moveTo>
                                    <a:pt x="0" y="1"/>
                                  </a:moveTo>
                                  <a:lnTo>
                                    <a:pt x="1" y="1"/>
                                  </a:lnTo>
                                  <a:lnTo>
                                    <a:pt x="3" y="0"/>
                                  </a:lnTo>
                                  <a:lnTo>
                                    <a:pt x="5" y="0"/>
                                  </a:lnTo>
                                  <a:lnTo>
                                    <a:pt x="6" y="0"/>
                                  </a:lnTo>
                                  <a:lnTo>
                                    <a:pt x="6" y="7"/>
                                  </a:lnTo>
                                  <a:lnTo>
                                    <a:pt x="7" y="14"/>
                                  </a:lnTo>
                                  <a:lnTo>
                                    <a:pt x="7" y="21"/>
                                  </a:lnTo>
                                  <a:lnTo>
                                    <a:pt x="7" y="28"/>
                                  </a:lnTo>
                                  <a:lnTo>
                                    <a:pt x="7" y="35"/>
                                  </a:lnTo>
                                  <a:lnTo>
                                    <a:pt x="7" y="42"/>
                                  </a:lnTo>
                                  <a:lnTo>
                                    <a:pt x="7" y="49"/>
                                  </a:lnTo>
                                  <a:lnTo>
                                    <a:pt x="7" y="56"/>
                                  </a:lnTo>
                                  <a:lnTo>
                                    <a:pt x="5" y="56"/>
                                  </a:lnTo>
                                  <a:lnTo>
                                    <a:pt x="4" y="57"/>
                                  </a:lnTo>
                                  <a:lnTo>
                                    <a:pt x="2" y="57"/>
                                  </a:lnTo>
                                  <a:lnTo>
                                    <a:pt x="1" y="58"/>
                                  </a:lnTo>
                                  <a:lnTo>
                                    <a:pt x="0" y="50"/>
                                  </a:lnTo>
                                  <a:lnTo>
                                    <a:pt x="0" y="43"/>
                                  </a:lnTo>
                                  <a:lnTo>
                                    <a:pt x="0" y="36"/>
                                  </a:lnTo>
                                  <a:lnTo>
                                    <a:pt x="0" y="29"/>
                                  </a:lnTo>
                                  <a:lnTo>
                                    <a:pt x="0" y="22"/>
                                  </a:lnTo>
                                  <a:lnTo>
                                    <a:pt x="0" y="15"/>
                                  </a:lnTo>
                                  <a:lnTo>
                                    <a:pt x="0" y="8"/>
                                  </a:lnTo>
                                  <a:lnTo>
                                    <a:pt x="0" y="1"/>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2" name="Freeform 3896"/>
                          <wps:cNvSpPr>
                            <a:spLocks/>
                          </wps:cNvSpPr>
                          <wps:spPr bwMode="auto">
                            <a:xfrm>
                              <a:off x="1877" y="841"/>
                              <a:ext cx="7" cy="57"/>
                            </a:xfrm>
                            <a:custGeom>
                              <a:avLst/>
                              <a:gdLst>
                                <a:gd name="T0" fmla="*/ 0 w 7"/>
                                <a:gd name="T1" fmla="*/ 2 h 57"/>
                                <a:gd name="T2" fmla="*/ 2 w 7"/>
                                <a:gd name="T3" fmla="*/ 1 h 57"/>
                                <a:gd name="T4" fmla="*/ 3 w 7"/>
                                <a:gd name="T5" fmla="*/ 1 h 57"/>
                                <a:gd name="T6" fmla="*/ 5 w 7"/>
                                <a:gd name="T7" fmla="*/ 0 h 57"/>
                                <a:gd name="T8" fmla="*/ 7 w 7"/>
                                <a:gd name="T9" fmla="*/ 0 h 57"/>
                                <a:gd name="T10" fmla="*/ 7 w 7"/>
                                <a:gd name="T11" fmla="*/ 7 h 57"/>
                                <a:gd name="T12" fmla="*/ 7 w 7"/>
                                <a:gd name="T13" fmla="*/ 14 h 57"/>
                                <a:gd name="T14" fmla="*/ 7 w 7"/>
                                <a:gd name="T15" fmla="*/ 21 h 57"/>
                                <a:gd name="T16" fmla="*/ 7 w 7"/>
                                <a:gd name="T17" fmla="*/ 28 h 57"/>
                                <a:gd name="T18" fmla="*/ 7 w 7"/>
                                <a:gd name="T19" fmla="*/ 34 h 57"/>
                                <a:gd name="T20" fmla="*/ 7 w 7"/>
                                <a:gd name="T21" fmla="*/ 41 h 57"/>
                                <a:gd name="T22" fmla="*/ 7 w 7"/>
                                <a:gd name="T23" fmla="*/ 48 h 57"/>
                                <a:gd name="T24" fmla="*/ 7 w 7"/>
                                <a:gd name="T25" fmla="*/ 55 h 57"/>
                                <a:gd name="T26" fmla="*/ 6 w 7"/>
                                <a:gd name="T27" fmla="*/ 55 h 57"/>
                                <a:gd name="T28" fmla="*/ 4 w 7"/>
                                <a:gd name="T29" fmla="*/ 56 h 57"/>
                                <a:gd name="T30" fmla="*/ 2 w 7"/>
                                <a:gd name="T31" fmla="*/ 56 h 57"/>
                                <a:gd name="T32" fmla="*/ 1 w 7"/>
                                <a:gd name="T33" fmla="*/ 57 h 57"/>
                                <a:gd name="T34" fmla="*/ 0 w 7"/>
                                <a:gd name="T35" fmla="*/ 50 h 57"/>
                                <a:gd name="T36" fmla="*/ 0 w 7"/>
                                <a:gd name="T37" fmla="*/ 43 h 57"/>
                                <a:gd name="T38" fmla="*/ 0 w 7"/>
                                <a:gd name="T39" fmla="*/ 36 h 57"/>
                                <a:gd name="T40" fmla="*/ 0 w 7"/>
                                <a:gd name="T41" fmla="*/ 29 h 57"/>
                                <a:gd name="T42" fmla="*/ 0 w 7"/>
                                <a:gd name="T43" fmla="*/ 22 h 57"/>
                                <a:gd name="T44" fmla="*/ 0 w 7"/>
                                <a:gd name="T45" fmla="*/ 15 h 57"/>
                                <a:gd name="T46" fmla="*/ 0 w 7"/>
                                <a:gd name="T47" fmla="*/ 9 h 57"/>
                                <a:gd name="T48" fmla="*/ 0 w 7"/>
                                <a:gd name="T49" fmla="*/ 2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 h="57">
                                  <a:moveTo>
                                    <a:pt x="0" y="2"/>
                                  </a:moveTo>
                                  <a:lnTo>
                                    <a:pt x="2" y="1"/>
                                  </a:lnTo>
                                  <a:lnTo>
                                    <a:pt x="3" y="1"/>
                                  </a:lnTo>
                                  <a:lnTo>
                                    <a:pt x="5" y="0"/>
                                  </a:lnTo>
                                  <a:lnTo>
                                    <a:pt x="7" y="0"/>
                                  </a:lnTo>
                                  <a:lnTo>
                                    <a:pt x="7" y="7"/>
                                  </a:lnTo>
                                  <a:lnTo>
                                    <a:pt x="7" y="14"/>
                                  </a:lnTo>
                                  <a:lnTo>
                                    <a:pt x="7" y="21"/>
                                  </a:lnTo>
                                  <a:lnTo>
                                    <a:pt x="7" y="28"/>
                                  </a:lnTo>
                                  <a:lnTo>
                                    <a:pt x="7" y="34"/>
                                  </a:lnTo>
                                  <a:lnTo>
                                    <a:pt x="7" y="41"/>
                                  </a:lnTo>
                                  <a:lnTo>
                                    <a:pt x="7" y="48"/>
                                  </a:lnTo>
                                  <a:lnTo>
                                    <a:pt x="7" y="55"/>
                                  </a:lnTo>
                                  <a:lnTo>
                                    <a:pt x="6" y="55"/>
                                  </a:lnTo>
                                  <a:lnTo>
                                    <a:pt x="4" y="56"/>
                                  </a:lnTo>
                                  <a:lnTo>
                                    <a:pt x="2" y="56"/>
                                  </a:lnTo>
                                  <a:lnTo>
                                    <a:pt x="1" y="57"/>
                                  </a:lnTo>
                                  <a:lnTo>
                                    <a:pt x="0" y="50"/>
                                  </a:lnTo>
                                  <a:lnTo>
                                    <a:pt x="0" y="43"/>
                                  </a:lnTo>
                                  <a:lnTo>
                                    <a:pt x="0" y="36"/>
                                  </a:lnTo>
                                  <a:lnTo>
                                    <a:pt x="0" y="29"/>
                                  </a:lnTo>
                                  <a:lnTo>
                                    <a:pt x="0" y="22"/>
                                  </a:lnTo>
                                  <a:lnTo>
                                    <a:pt x="0" y="15"/>
                                  </a:lnTo>
                                  <a:lnTo>
                                    <a:pt x="0" y="9"/>
                                  </a:lnTo>
                                  <a:lnTo>
                                    <a:pt x="0" y="2"/>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3" name="Freeform 3897"/>
                          <wps:cNvSpPr>
                            <a:spLocks/>
                          </wps:cNvSpPr>
                          <wps:spPr bwMode="auto">
                            <a:xfrm>
                              <a:off x="1821" y="855"/>
                              <a:ext cx="7" cy="54"/>
                            </a:xfrm>
                            <a:custGeom>
                              <a:avLst/>
                              <a:gdLst>
                                <a:gd name="T0" fmla="*/ 0 w 7"/>
                                <a:gd name="T1" fmla="*/ 1 h 54"/>
                                <a:gd name="T2" fmla="*/ 1 w 7"/>
                                <a:gd name="T3" fmla="*/ 0 h 54"/>
                                <a:gd name="T4" fmla="*/ 3 w 7"/>
                                <a:gd name="T5" fmla="*/ 0 h 54"/>
                                <a:gd name="T6" fmla="*/ 4 w 7"/>
                                <a:gd name="T7" fmla="*/ 0 h 54"/>
                                <a:gd name="T8" fmla="*/ 6 w 7"/>
                                <a:gd name="T9" fmla="*/ 0 h 54"/>
                                <a:gd name="T10" fmla="*/ 6 w 7"/>
                                <a:gd name="T11" fmla="*/ 6 h 54"/>
                                <a:gd name="T12" fmla="*/ 6 w 7"/>
                                <a:gd name="T13" fmla="*/ 13 h 54"/>
                                <a:gd name="T14" fmla="*/ 6 w 7"/>
                                <a:gd name="T15" fmla="*/ 19 h 54"/>
                                <a:gd name="T16" fmla="*/ 6 w 7"/>
                                <a:gd name="T17" fmla="*/ 26 h 54"/>
                                <a:gd name="T18" fmla="*/ 6 w 7"/>
                                <a:gd name="T19" fmla="*/ 33 h 54"/>
                                <a:gd name="T20" fmla="*/ 6 w 7"/>
                                <a:gd name="T21" fmla="*/ 39 h 54"/>
                                <a:gd name="T22" fmla="*/ 6 w 7"/>
                                <a:gd name="T23" fmla="*/ 46 h 54"/>
                                <a:gd name="T24" fmla="*/ 7 w 7"/>
                                <a:gd name="T25" fmla="*/ 53 h 54"/>
                                <a:gd name="T26" fmla="*/ 5 w 7"/>
                                <a:gd name="T27" fmla="*/ 53 h 54"/>
                                <a:gd name="T28" fmla="*/ 3 w 7"/>
                                <a:gd name="T29" fmla="*/ 54 h 54"/>
                                <a:gd name="T30" fmla="*/ 2 w 7"/>
                                <a:gd name="T31" fmla="*/ 54 h 54"/>
                                <a:gd name="T32" fmla="*/ 0 w 7"/>
                                <a:gd name="T33" fmla="*/ 54 h 54"/>
                                <a:gd name="T34" fmla="*/ 0 w 7"/>
                                <a:gd name="T35" fmla="*/ 48 h 54"/>
                                <a:gd name="T36" fmla="*/ 0 w 7"/>
                                <a:gd name="T37" fmla="*/ 41 h 54"/>
                                <a:gd name="T38" fmla="*/ 0 w 7"/>
                                <a:gd name="T39" fmla="*/ 34 h 54"/>
                                <a:gd name="T40" fmla="*/ 0 w 7"/>
                                <a:gd name="T41" fmla="*/ 28 h 54"/>
                                <a:gd name="T42" fmla="*/ 0 w 7"/>
                                <a:gd name="T43" fmla="*/ 21 h 54"/>
                                <a:gd name="T44" fmla="*/ 0 w 7"/>
                                <a:gd name="T45" fmla="*/ 14 h 54"/>
                                <a:gd name="T46" fmla="*/ 0 w 7"/>
                                <a:gd name="T47" fmla="*/ 7 h 54"/>
                                <a:gd name="T48" fmla="*/ 0 w 7"/>
                                <a:gd name="T49" fmla="*/ 1 h 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 h="54">
                                  <a:moveTo>
                                    <a:pt x="0" y="1"/>
                                  </a:moveTo>
                                  <a:lnTo>
                                    <a:pt x="1" y="0"/>
                                  </a:lnTo>
                                  <a:lnTo>
                                    <a:pt x="3" y="0"/>
                                  </a:lnTo>
                                  <a:lnTo>
                                    <a:pt x="4" y="0"/>
                                  </a:lnTo>
                                  <a:lnTo>
                                    <a:pt x="6" y="0"/>
                                  </a:lnTo>
                                  <a:lnTo>
                                    <a:pt x="6" y="6"/>
                                  </a:lnTo>
                                  <a:lnTo>
                                    <a:pt x="6" y="13"/>
                                  </a:lnTo>
                                  <a:lnTo>
                                    <a:pt x="6" y="19"/>
                                  </a:lnTo>
                                  <a:lnTo>
                                    <a:pt x="6" y="26"/>
                                  </a:lnTo>
                                  <a:lnTo>
                                    <a:pt x="6" y="33"/>
                                  </a:lnTo>
                                  <a:lnTo>
                                    <a:pt x="6" y="39"/>
                                  </a:lnTo>
                                  <a:lnTo>
                                    <a:pt x="6" y="46"/>
                                  </a:lnTo>
                                  <a:lnTo>
                                    <a:pt x="7" y="53"/>
                                  </a:lnTo>
                                  <a:lnTo>
                                    <a:pt x="5" y="53"/>
                                  </a:lnTo>
                                  <a:lnTo>
                                    <a:pt x="3" y="54"/>
                                  </a:lnTo>
                                  <a:lnTo>
                                    <a:pt x="2" y="54"/>
                                  </a:lnTo>
                                  <a:lnTo>
                                    <a:pt x="0" y="54"/>
                                  </a:lnTo>
                                  <a:lnTo>
                                    <a:pt x="0" y="48"/>
                                  </a:lnTo>
                                  <a:lnTo>
                                    <a:pt x="0" y="41"/>
                                  </a:lnTo>
                                  <a:lnTo>
                                    <a:pt x="0" y="34"/>
                                  </a:lnTo>
                                  <a:lnTo>
                                    <a:pt x="0" y="28"/>
                                  </a:lnTo>
                                  <a:lnTo>
                                    <a:pt x="0" y="21"/>
                                  </a:lnTo>
                                  <a:lnTo>
                                    <a:pt x="0" y="14"/>
                                  </a:lnTo>
                                  <a:lnTo>
                                    <a:pt x="0" y="7"/>
                                  </a:lnTo>
                                  <a:lnTo>
                                    <a:pt x="0" y="1"/>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4" name="Freeform 3898"/>
                          <wps:cNvSpPr>
                            <a:spLocks/>
                          </wps:cNvSpPr>
                          <wps:spPr bwMode="auto">
                            <a:xfrm>
                              <a:off x="1768" y="867"/>
                              <a:ext cx="6" cy="54"/>
                            </a:xfrm>
                            <a:custGeom>
                              <a:avLst/>
                              <a:gdLst>
                                <a:gd name="T0" fmla="*/ 0 w 6"/>
                                <a:gd name="T1" fmla="*/ 2 h 54"/>
                                <a:gd name="T2" fmla="*/ 1 w 6"/>
                                <a:gd name="T3" fmla="*/ 1 h 54"/>
                                <a:gd name="T4" fmla="*/ 2 w 6"/>
                                <a:gd name="T5" fmla="*/ 1 h 54"/>
                                <a:gd name="T6" fmla="*/ 4 w 6"/>
                                <a:gd name="T7" fmla="*/ 0 h 54"/>
                                <a:gd name="T8" fmla="*/ 5 w 6"/>
                                <a:gd name="T9" fmla="*/ 0 h 54"/>
                                <a:gd name="T10" fmla="*/ 5 w 6"/>
                                <a:gd name="T11" fmla="*/ 6 h 54"/>
                                <a:gd name="T12" fmla="*/ 5 w 6"/>
                                <a:gd name="T13" fmla="*/ 13 h 54"/>
                                <a:gd name="T14" fmla="*/ 5 w 6"/>
                                <a:gd name="T15" fmla="*/ 20 h 54"/>
                                <a:gd name="T16" fmla="*/ 6 w 6"/>
                                <a:gd name="T17" fmla="*/ 26 h 54"/>
                                <a:gd name="T18" fmla="*/ 6 w 6"/>
                                <a:gd name="T19" fmla="*/ 33 h 54"/>
                                <a:gd name="T20" fmla="*/ 6 w 6"/>
                                <a:gd name="T21" fmla="*/ 39 h 54"/>
                                <a:gd name="T22" fmla="*/ 6 w 6"/>
                                <a:gd name="T23" fmla="*/ 46 h 54"/>
                                <a:gd name="T24" fmla="*/ 6 w 6"/>
                                <a:gd name="T25" fmla="*/ 53 h 54"/>
                                <a:gd name="T26" fmla="*/ 4 w 6"/>
                                <a:gd name="T27" fmla="*/ 53 h 54"/>
                                <a:gd name="T28" fmla="*/ 3 w 6"/>
                                <a:gd name="T29" fmla="*/ 53 h 54"/>
                                <a:gd name="T30" fmla="*/ 1 w 6"/>
                                <a:gd name="T31" fmla="*/ 53 h 54"/>
                                <a:gd name="T32" fmla="*/ 0 w 6"/>
                                <a:gd name="T33" fmla="*/ 54 h 54"/>
                                <a:gd name="T34" fmla="*/ 0 w 6"/>
                                <a:gd name="T35" fmla="*/ 47 h 54"/>
                                <a:gd name="T36" fmla="*/ 0 w 6"/>
                                <a:gd name="T37" fmla="*/ 40 h 54"/>
                                <a:gd name="T38" fmla="*/ 0 w 6"/>
                                <a:gd name="T39" fmla="*/ 34 h 54"/>
                                <a:gd name="T40" fmla="*/ 0 w 6"/>
                                <a:gd name="T41" fmla="*/ 27 h 54"/>
                                <a:gd name="T42" fmla="*/ 0 w 6"/>
                                <a:gd name="T43" fmla="*/ 21 h 54"/>
                                <a:gd name="T44" fmla="*/ 0 w 6"/>
                                <a:gd name="T45" fmla="*/ 14 h 54"/>
                                <a:gd name="T46" fmla="*/ 0 w 6"/>
                                <a:gd name="T47" fmla="*/ 8 h 54"/>
                                <a:gd name="T48" fmla="*/ 0 w 6"/>
                                <a:gd name="T49" fmla="*/ 2 h 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6" h="54">
                                  <a:moveTo>
                                    <a:pt x="0" y="2"/>
                                  </a:moveTo>
                                  <a:lnTo>
                                    <a:pt x="1" y="1"/>
                                  </a:lnTo>
                                  <a:lnTo>
                                    <a:pt x="2" y="1"/>
                                  </a:lnTo>
                                  <a:lnTo>
                                    <a:pt x="4" y="0"/>
                                  </a:lnTo>
                                  <a:lnTo>
                                    <a:pt x="5" y="0"/>
                                  </a:lnTo>
                                  <a:lnTo>
                                    <a:pt x="5" y="6"/>
                                  </a:lnTo>
                                  <a:lnTo>
                                    <a:pt x="5" y="13"/>
                                  </a:lnTo>
                                  <a:lnTo>
                                    <a:pt x="5" y="20"/>
                                  </a:lnTo>
                                  <a:lnTo>
                                    <a:pt x="6" y="26"/>
                                  </a:lnTo>
                                  <a:lnTo>
                                    <a:pt x="6" y="33"/>
                                  </a:lnTo>
                                  <a:lnTo>
                                    <a:pt x="6" y="39"/>
                                  </a:lnTo>
                                  <a:lnTo>
                                    <a:pt x="6" y="46"/>
                                  </a:lnTo>
                                  <a:lnTo>
                                    <a:pt x="6" y="53"/>
                                  </a:lnTo>
                                  <a:lnTo>
                                    <a:pt x="4" y="53"/>
                                  </a:lnTo>
                                  <a:lnTo>
                                    <a:pt x="3" y="53"/>
                                  </a:lnTo>
                                  <a:lnTo>
                                    <a:pt x="1" y="53"/>
                                  </a:lnTo>
                                  <a:lnTo>
                                    <a:pt x="0" y="54"/>
                                  </a:lnTo>
                                  <a:lnTo>
                                    <a:pt x="0" y="47"/>
                                  </a:lnTo>
                                  <a:lnTo>
                                    <a:pt x="0" y="40"/>
                                  </a:lnTo>
                                  <a:lnTo>
                                    <a:pt x="0" y="34"/>
                                  </a:lnTo>
                                  <a:lnTo>
                                    <a:pt x="0" y="27"/>
                                  </a:lnTo>
                                  <a:lnTo>
                                    <a:pt x="0" y="21"/>
                                  </a:lnTo>
                                  <a:lnTo>
                                    <a:pt x="0" y="14"/>
                                  </a:lnTo>
                                  <a:lnTo>
                                    <a:pt x="0" y="8"/>
                                  </a:lnTo>
                                  <a:lnTo>
                                    <a:pt x="0" y="2"/>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5" name="Freeform 3899"/>
                          <wps:cNvSpPr>
                            <a:spLocks/>
                          </wps:cNvSpPr>
                          <wps:spPr bwMode="auto">
                            <a:xfrm>
                              <a:off x="1717" y="880"/>
                              <a:ext cx="6" cy="52"/>
                            </a:xfrm>
                            <a:custGeom>
                              <a:avLst/>
                              <a:gdLst>
                                <a:gd name="T0" fmla="*/ 0 w 6"/>
                                <a:gd name="T1" fmla="*/ 1 h 52"/>
                                <a:gd name="T2" fmla="*/ 1 w 6"/>
                                <a:gd name="T3" fmla="*/ 0 h 52"/>
                                <a:gd name="T4" fmla="*/ 3 w 6"/>
                                <a:gd name="T5" fmla="*/ 0 h 52"/>
                                <a:gd name="T6" fmla="*/ 4 w 6"/>
                                <a:gd name="T7" fmla="*/ 0 h 52"/>
                                <a:gd name="T8" fmla="*/ 6 w 6"/>
                                <a:gd name="T9" fmla="*/ 0 h 52"/>
                                <a:gd name="T10" fmla="*/ 6 w 6"/>
                                <a:gd name="T11" fmla="*/ 6 h 52"/>
                                <a:gd name="T12" fmla="*/ 6 w 6"/>
                                <a:gd name="T13" fmla="*/ 12 h 52"/>
                                <a:gd name="T14" fmla="*/ 6 w 6"/>
                                <a:gd name="T15" fmla="*/ 18 h 52"/>
                                <a:gd name="T16" fmla="*/ 6 w 6"/>
                                <a:gd name="T17" fmla="*/ 25 h 52"/>
                                <a:gd name="T18" fmla="*/ 6 w 6"/>
                                <a:gd name="T19" fmla="*/ 31 h 52"/>
                                <a:gd name="T20" fmla="*/ 6 w 6"/>
                                <a:gd name="T21" fmla="*/ 38 h 52"/>
                                <a:gd name="T22" fmla="*/ 6 w 6"/>
                                <a:gd name="T23" fmla="*/ 44 h 52"/>
                                <a:gd name="T24" fmla="*/ 6 w 6"/>
                                <a:gd name="T25" fmla="*/ 50 h 52"/>
                                <a:gd name="T26" fmla="*/ 4 w 6"/>
                                <a:gd name="T27" fmla="*/ 50 h 52"/>
                                <a:gd name="T28" fmla="*/ 3 w 6"/>
                                <a:gd name="T29" fmla="*/ 51 h 52"/>
                                <a:gd name="T30" fmla="*/ 1 w 6"/>
                                <a:gd name="T31" fmla="*/ 51 h 52"/>
                                <a:gd name="T32" fmla="*/ 0 w 6"/>
                                <a:gd name="T33" fmla="*/ 52 h 52"/>
                                <a:gd name="T34" fmla="*/ 0 w 6"/>
                                <a:gd name="T35" fmla="*/ 45 h 52"/>
                                <a:gd name="T36" fmla="*/ 0 w 6"/>
                                <a:gd name="T37" fmla="*/ 39 h 52"/>
                                <a:gd name="T38" fmla="*/ 0 w 6"/>
                                <a:gd name="T39" fmla="*/ 32 h 52"/>
                                <a:gd name="T40" fmla="*/ 0 w 6"/>
                                <a:gd name="T41" fmla="*/ 26 h 52"/>
                                <a:gd name="T42" fmla="*/ 0 w 6"/>
                                <a:gd name="T43" fmla="*/ 20 h 52"/>
                                <a:gd name="T44" fmla="*/ 0 w 6"/>
                                <a:gd name="T45" fmla="*/ 13 h 52"/>
                                <a:gd name="T46" fmla="*/ 0 w 6"/>
                                <a:gd name="T47" fmla="*/ 7 h 52"/>
                                <a:gd name="T48" fmla="*/ 0 w 6"/>
                                <a:gd name="T49" fmla="*/ 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6" h="52">
                                  <a:moveTo>
                                    <a:pt x="0" y="1"/>
                                  </a:moveTo>
                                  <a:lnTo>
                                    <a:pt x="1" y="0"/>
                                  </a:lnTo>
                                  <a:lnTo>
                                    <a:pt x="3" y="0"/>
                                  </a:lnTo>
                                  <a:lnTo>
                                    <a:pt x="4" y="0"/>
                                  </a:lnTo>
                                  <a:lnTo>
                                    <a:pt x="6" y="0"/>
                                  </a:lnTo>
                                  <a:lnTo>
                                    <a:pt x="6" y="6"/>
                                  </a:lnTo>
                                  <a:lnTo>
                                    <a:pt x="6" y="12"/>
                                  </a:lnTo>
                                  <a:lnTo>
                                    <a:pt x="6" y="18"/>
                                  </a:lnTo>
                                  <a:lnTo>
                                    <a:pt x="6" y="25"/>
                                  </a:lnTo>
                                  <a:lnTo>
                                    <a:pt x="6" y="31"/>
                                  </a:lnTo>
                                  <a:lnTo>
                                    <a:pt x="6" y="38"/>
                                  </a:lnTo>
                                  <a:lnTo>
                                    <a:pt x="6" y="44"/>
                                  </a:lnTo>
                                  <a:lnTo>
                                    <a:pt x="6" y="50"/>
                                  </a:lnTo>
                                  <a:lnTo>
                                    <a:pt x="4" y="50"/>
                                  </a:lnTo>
                                  <a:lnTo>
                                    <a:pt x="3" y="51"/>
                                  </a:lnTo>
                                  <a:lnTo>
                                    <a:pt x="1" y="51"/>
                                  </a:lnTo>
                                  <a:lnTo>
                                    <a:pt x="0" y="52"/>
                                  </a:lnTo>
                                  <a:lnTo>
                                    <a:pt x="0" y="45"/>
                                  </a:lnTo>
                                  <a:lnTo>
                                    <a:pt x="0" y="39"/>
                                  </a:lnTo>
                                  <a:lnTo>
                                    <a:pt x="0" y="32"/>
                                  </a:lnTo>
                                  <a:lnTo>
                                    <a:pt x="0" y="26"/>
                                  </a:lnTo>
                                  <a:lnTo>
                                    <a:pt x="0" y="20"/>
                                  </a:lnTo>
                                  <a:lnTo>
                                    <a:pt x="0" y="13"/>
                                  </a:lnTo>
                                  <a:lnTo>
                                    <a:pt x="0" y="7"/>
                                  </a:lnTo>
                                  <a:lnTo>
                                    <a:pt x="0" y="1"/>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6" name="Freeform 3900"/>
                          <wps:cNvSpPr>
                            <a:spLocks/>
                          </wps:cNvSpPr>
                          <wps:spPr bwMode="auto">
                            <a:xfrm>
                              <a:off x="1669" y="891"/>
                              <a:ext cx="5" cy="51"/>
                            </a:xfrm>
                            <a:custGeom>
                              <a:avLst/>
                              <a:gdLst>
                                <a:gd name="T0" fmla="*/ 0 w 5"/>
                                <a:gd name="T1" fmla="*/ 1 h 51"/>
                                <a:gd name="T2" fmla="*/ 1 w 5"/>
                                <a:gd name="T3" fmla="*/ 0 h 51"/>
                                <a:gd name="T4" fmla="*/ 3 w 5"/>
                                <a:gd name="T5" fmla="*/ 0 h 51"/>
                                <a:gd name="T6" fmla="*/ 4 w 5"/>
                                <a:gd name="T7" fmla="*/ 0 h 51"/>
                                <a:gd name="T8" fmla="*/ 5 w 5"/>
                                <a:gd name="T9" fmla="*/ 0 h 51"/>
                                <a:gd name="T10" fmla="*/ 5 w 5"/>
                                <a:gd name="T11" fmla="*/ 6 h 51"/>
                                <a:gd name="T12" fmla="*/ 5 w 5"/>
                                <a:gd name="T13" fmla="*/ 12 h 51"/>
                                <a:gd name="T14" fmla="*/ 5 w 5"/>
                                <a:gd name="T15" fmla="*/ 18 h 51"/>
                                <a:gd name="T16" fmla="*/ 5 w 5"/>
                                <a:gd name="T17" fmla="*/ 25 h 51"/>
                                <a:gd name="T18" fmla="*/ 5 w 5"/>
                                <a:gd name="T19" fmla="*/ 31 h 51"/>
                                <a:gd name="T20" fmla="*/ 5 w 5"/>
                                <a:gd name="T21" fmla="*/ 37 h 51"/>
                                <a:gd name="T22" fmla="*/ 5 w 5"/>
                                <a:gd name="T23" fmla="*/ 43 h 51"/>
                                <a:gd name="T24" fmla="*/ 5 w 5"/>
                                <a:gd name="T25" fmla="*/ 50 h 51"/>
                                <a:gd name="T26" fmla="*/ 4 w 5"/>
                                <a:gd name="T27" fmla="*/ 50 h 51"/>
                                <a:gd name="T28" fmla="*/ 3 w 5"/>
                                <a:gd name="T29" fmla="*/ 50 h 51"/>
                                <a:gd name="T30" fmla="*/ 1 w 5"/>
                                <a:gd name="T31" fmla="*/ 50 h 51"/>
                                <a:gd name="T32" fmla="*/ 0 w 5"/>
                                <a:gd name="T33" fmla="*/ 51 h 51"/>
                                <a:gd name="T34" fmla="*/ 0 w 5"/>
                                <a:gd name="T35" fmla="*/ 44 h 51"/>
                                <a:gd name="T36" fmla="*/ 0 w 5"/>
                                <a:gd name="T37" fmla="*/ 38 h 51"/>
                                <a:gd name="T38" fmla="*/ 0 w 5"/>
                                <a:gd name="T39" fmla="*/ 32 h 51"/>
                                <a:gd name="T40" fmla="*/ 0 w 5"/>
                                <a:gd name="T41" fmla="*/ 26 h 51"/>
                                <a:gd name="T42" fmla="*/ 0 w 5"/>
                                <a:gd name="T43" fmla="*/ 19 h 51"/>
                                <a:gd name="T44" fmla="*/ 0 w 5"/>
                                <a:gd name="T45" fmla="*/ 13 h 51"/>
                                <a:gd name="T46" fmla="*/ 0 w 5"/>
                                <a:gd name="T47" fmla="*/ 7 h 51"/>
                                <a:gd name="T48" fmla="*/ 0 w 5"/>
                                <a:gd name="T49" fmla="*/ 1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 h="51">
                                  <a:moveTo>
                                    <a:pt x="0" y="1"/>
                                  </a:moveTo>
                                  <a:lnTo>
                                    <a:pt x="1" y="0"/>
                                  </a:lnTo>
                                  <a:lnTo>
                                    <a:pt x="3" y="0"/>
                                  </a:lnTo>
                                  <a:lnTo>
                                    <a:pt x="4" y="0"/>
                                  </a:lnTo>
                                  <a:lnTo>
                                    <a:pt x="5" y="0"/>
                                  </a:lnTo>
                                  <a:lnTo>
                                    <a:pt x="5" y="6"/>
                                  </a:lnTo>
                                  <a:lnTo>
                                    <a:pt x="5" y="12"/>
                                  </a:lnTo>
                                  <a:lnTo>
                                    <a:pt x="5" y="18"/>
                                  </a:lnTo>
                                  <a:lnTo>
                                    <a:pt x="5" y="25"/>
                                  </a:lnTo>
                                  <a:lnTo>
                                    <a:pt x="5" y="31"/>
                                  </a:lnTo>
                                  <a:lnTo>
                                    <a:pt x="5" y="37"/>
                                  </a:lnTo>
                                  <a:lnTo>
                                    <a:pt x="5" y="43"/>
                                  </a:lnTo>
                                  <a:lnTo>
                                    <a:pt x="5" y="50"/>
                                  </a:lnTo>
                                  <a:lnTo>
                                    <a:pt x="4" y="50"/>
                                  </a:lnTo>
                                  <a:lnTo>
                                    <a:pt x="3" y="50"/>
                                  </a:lnTo>
                                  <a:lnTo>
                                    <a:pt x="1" y="50"/>
                                  </a:lnTo>
                                  <a:lnTo>
                                    <a:pt x="0" y="51"/>
                                  </a:lnTo>
                                  <a:lnTo>
                                    <a:pt x="0" y="44"/>
                                  </a:lnTo>
                                  <a:lnTo>
                                    <a:pt x="0" y="38"/>
                                  </a:lnTo>
                                  <a:lnTo>
                                    <a:pt x="0" y="32"/>
                                  </a:lnTo>
                                  <a:lnTo>
                                    <a:pt x="0" y="26"/>
                                  </a:lnTo>
                                  <a:lnTo>
                                    <a:pt x="0" y="19"/>
                                  </a:lnTo>
                                  <a:lnTo>
                                    <a:pt x="0" y="13"/>
                                  </a:lnTo>
                                  <a:lnTo>
                                    <a:pt x="0" y="7"/>
                                  </a:lnTo>
                                  <a:lnTo>
                                    <a:pt x="0" y="1"/>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7" name="Freeform 3901"/>
                          <wps:cNvSpPr>
                            <a:spLocks/>
                          </wps:cNvSpPr>
                          <wps:spPr bwMode="auto">
                            <a:xfrm>
                              <a:off x="1640" y="870"/>
                              <a:ext cx="339" cy="82"/>
                            </a:xfrm>
                            <a:custGeom>
                              <a:avLst/>
                              <a:gdLst>
                                <a:gd name="T0" fmla="*/ 0 w 339"/>
                                <a:gd name="T1" fmla="*/ 73 h 82"/>
                                <a:gd name="T2" fmla="*/ 18 w 339"/>
                                <a:gd name="T3" fmla="*/ 69 h 82"/>
                                <a:gd name="T4" fmla="*/ 37 w 339"/>
                                <a:gd name="T5" fmla="*/ 65 h 82"/>
                                <a:gd name="T6" fmla="*/ 56 w 339"/>
                                <a:gd name="T7" fmla="*/ 61 h 82"/>
                                <a:gd name="T8" fmla="*/ 75 w 339"/>
                                <a:gd name="T9" fmla="*/ 57 h 82"/>
                                <a:gd name="T10" fmla="*/ 95 w 339"/>
                                <a:gd name="T11" fmla="*/ 53 h 82"/>
                                <a:gd name="T12" fmla="*/ 114 w 339"/>
                                <a:gd name="T13" fmla="*/ 48 h 82"/>
                                <a:gd name="T14" fmla="*/ 134 w 339"/>
                                <a:gd name="T15" fmla="*/ 44 h 82"/>
                                <a:gd name="T16" fmla="*/ 155 w 339"/>
                                <a:gd name="T17" fmla="*/ 40 h 82"/>
                                <a:gd name="T18" fmla="*/ 176 w 339"/>
                                <a:gd name="T19" fmla="*/ 35 h 82"/>
                                <a:gd name="T20" fmla="*/ 198 w 339"/>
                                <a:gd name="T21" fmla="*/ 30 h 82"/>
                                <a:gd name="T22" fmla="*/ 221 w 339"/>
                                <a:gd name="T23" fmla="*/ 25 h 82"/>
                                <a:gd name="T24" fmla="*/ 244 w 339"/>
                                <a:gd name="T25" fmla="*/ 21 h 82"/>
                                <a:gd name="T26" fmla="*/ 267 w 339"/>
                                <a:gd name="T27" fmla="*/ 16 h 82"/>
                                <a:gd name="T28" fmla="*/ 290 w 339"/>
                                <a:gd name="T29" fmla="*/ 11 h 82"/>
                                <a:gd name="T30" fmla="*/ 314 w 339"/>
                                <a:gd name="T31" fmla="*/ 5 h 82"/>
                                <a:gd name="T32" fmla="*/ 338 w 339"/>
                                <a:gd name="T33" fmla="*/ 0 h 82"/>
                                <a:gd name="T34" fmla="*/ 338 w 339"/>
                                <a:gd name="T35" fmla="*/ 3 h 82"/>
                                <a:gd name="T36" fmla="*/ 338 w 339"/>
                                <a:gd name="T37" fmla="*/ 5 h 82"/>
                                <a:gd name="T38" fmla="*/ 338 w 339"/>
                                <a:gd name="T39" fmla="*/ 8 h 82"/>
                                <a:gd name="T40" fmla="*/ 339 w 339"/>
                                <a:gd name="T41" fmla="*/ 11 h 82"/>
                                <a:gd name="T42" fmla="*/ 314 w 339"/>
                                <a:gd name="T43" fmla="*/ 16 h 82"/>
                                <a:gd name="T44" fmla="*/ 290 w 339"/>
                                <a:gd name="T45" fmla="*/ 20 h 82"/>
                                <a:gd name="T46" fmla="*/ 267 w 339"/>
                                <a:gd name="T47" fmla="*/ 25 h 82"/>
                                <a:gd name="T48" fmla="*/ 244 w 339"/>
                                <a:gd name="T49" fmla="*/ 31 h 82"/>
                                <a:gd name="T50" fmla="*/ 221 w 339"/>
                                <a:gd name="T51" fmla="*/ 35 h 82"/>
                                <a:gd name="T52" fmla="*/ 199 w 339"/>
                                <a:gd name="T53" fmla="*/ 40 h 82"/>
                                <a:gd name="T54" fmla="*/ 177 w 339"/>
                                <a:gd name="T55" fmla="*/ 45 h 82"/>
                                <a:gd name="T56" fmla="*/ 155 w 339"/>
                                <a:gd name="T57" fmla="*/ 50 h 82"/>
                                <a:gd name="T58" fmla="*/ 135 w 339"/>
                                <a:gd name="T59" fmla="*/ 53 h 82"/>
                                <a:gd name="T60" fmla="*/ 114 w 339"/>
                                <a:gd name="T61" fmla="*/ 58 h 82"/>
                                <a:gd name="T62" fmla="*/ 95 w 339"/>
                                <a:gd name="T63" fmla="*/ 62 h 82"/>
                                <a:gd name="T64" fmla="*/ 75 w 339"/>
                                <a:gd name="T65" fmla="*/ 66 h 82"/>
                                <a:gd name="T66" fmla="*/ 56 w 339"/>
                                <a:gd name="T67" fmla="*/ 70 h 82"/>
                                <a:gd name="T68" fmla="*/ 37 w 339"/>
                                <a:gd name="T69" fmla="*/ 74 h 82"/>
                                <a:gd name="T70" fmla="*/ 18 w 339"/>
                                <a:gd name="T71" fmla="*/ 78 h 82"/>
                                <a:gd name="T72" fmla="*/ 0 w 339"/>
                                <a:gd name="T73" fmla="*/ 82 h 82"/>
                                <a:gd name="T74" fmla="*/ 0 w 339"/>
                                <a:gd name="T75" fmla="*/ 80 h 82"/>
                                <a:gd name="T76" fmla="*/ 0 w 339"/>
                                <a:gd name="T77" fmla="*/ 77 h 82"/>
                                <a:gd name="T78" fmla="*/ 0 w 339"/>
                                <a:gd name="T79" fmla="*/ 75 h 82"/>
                                <a:gd name="T80" fmla="*/ 0 w 339"/>
                                <a:gd name="T81" fmla="*/ 7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339" h="82">
                                  <a:moveTo>
                                    <a:pt x="0" y="73"/>
                                  </a:moveTo>
                                  <a:lnTo>
                                    <a:pt x="18" y="69"/>
                                  </a:lnTo>
                                  <a:lnTo>
                                    <a:pt x="37" y="65"/>
                                  </a:lnTo>
                                  <a:lnTo>
                                    <a:pt x="56" y="61"/>
                                  </a:lnTo>
                                  <a:lnTo>
                                    <a:pt x="75" y="57"/>
                                  </a:lnTo>
                                  <a:lnTo>
                                    <a:pt x="95" y="53"/>
                                  </a:lnTo>
                                  <a:lnTo>
                                    <a:pt x="114" y="48"/>
                                  </a:lnTo>
                                  <a:lnTo>
                                    <a:pt x="134" y="44"/>
                                  </a:lnTo>
                                  <a:lnTo>
                                    <a:pt x="155" y="40"/>
                                  </a:lnTo>
                                  <a:lnTo>
                                    <a:pt x="176" y="35"/>
                                  </a:lnTo>
                                  <a:lnTo>
                                    <a:pt x="198" y="30"/>
                                  </a:lnTo>
                                  <a:lnTo>
                                    <a:pt x="221" y="25"/>
                                  </a:lnTo>
                                  <a:lnTo>
                                    <a:pt x="244" y="21"/>
                                  </a:lnTo>
                                  <a:lnTo>
                                    <a:pt x="267" y="16"/>
                                  </a:lnTo>
                                  <a:lnTo>
                                    <a:pt x="290" y="11"/>
                                  </a:lnTo>
                                  <a:lnTo>
                                    <a:pt x="314" y="5"/>
                                  </a:lnTo>
                                  <a:lnTo>
                                    <a:pt x="338" y="0"/>
                                  </a:lnTo>
                                  <a:lnTo>
                                    <a:pt x="338" y="3"/>
                                  </a:lnTo>
                                  <a:lnTo>
                                    <a:pt x="338" y="5"/>
                                  </a:lnTo>
                                  <a:lnTo>
                                    <a:pt x="338" y="8"/>
                                  </a:lnTo>
                                  <a:lnTo>
                                    <a:pt x="339" y="11"/>
                                  </a:lnTo>
                                  <a:lnTo>
                                    <a:pt x="314" y="16"/>
                                  </a:lnTo>
                                  <a:lnTo>
                                    <a:pt x="290" y="20"/>
                                  </a:lnTo>
                                  <a:lnTo>
                                    <a:pt x="267" y="25"/>
                                  </a:lnTo>
                                  <a:lnTo>
                                    <a:pt x="244" y="31"/>
                                  </a:lnTo>
                                  <a:lnTo>
                                    <a:pt x="221" y="35"/>
                                  </a:lnTo>
                                  <a:lnTo>
                                    <a:pt x="199" y="40"/>
                                  </a:lnTo>
                                  <a:lnTo>
                                    <a:pt x="177" y="45"/>
                                  </a:lnTo>
                                  <a:lnTo>
                                    <a:pt x="155" y="50"/>
                                  </a:lnTo>
                                  <a:lnTo>
                                    <a:pt x="135" y="53"/>
                                  </a:lnTo>
                                  <a:lnTo>
                                    <a:pt x="114" y="58"/>
                                  </a:lnTo>
                                  <a:lnTo>
                                    <a:pt x="95" y="62"/>
                                  </a:lnTo>
                                  <a:lnTo>
                                    <a:pt x="75" y="66"/>
                                  </a:lnTo>
                                  <a:lnTo>
                                    <a:pt x="56" y="70"/>
                                  </a:lnTo>
                                  <a:lnTo>
                                    <a:pt x="37" y="74"/>
                                  </a:lnTo>
                                  <a:lnTo>
                                    <a:pt x="18" y="78"/>
                                  </a:lnTo>
                                  <a:lnTo>
                                    <a:pt x="0" y="82"/>
                                  </a:lnTo>
                                  <a:lnTo>
                                    <a:pt x="0" y="80"/>
                                  </a:lnTo>
                                  <a:lnTo>
                                    <a:pt x="0" y="77"/>
                                  </a:lnTo>
                                  <a:lnTo>
                                    <a:pt x="0" y="75"/>
                                  </a:lnTo>
                                  <a:lnTo>
                                    <a:pt x="0" y="73"/>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8" name="Freeform 3902"/>
                          <wps:cNvSpPr>
                            <a:spLocks/>
                          </wps:cNvSpPr>
                          <wps:spPr bwMode="auto">
                            <a:xfrm>
                              <a:off x="1634" y="872"/>
                              <a:ext cx="357" cy="82"/>
                            </a:xfrm>
                            <a:custGeom>
                              <a:avLst/>
                              <a:gdLst>
                                <a:gd name="T0" fmla="*/ 0 w 357"/>
                                <a:gd name="T1" fmla="*/ 77 h 82"/>
                                <a:gd name="T2" fmla="*/ 20 w 357"/>
                                <a:gd name="T3" fmla="*/ 72 h 82"/>
                                <a:gd name="T4" fmla="*/ 39 w 357"/>
                                <a:gd name="T5" fmla="*/ 68 h 82"/>
                                <a:gd name="T6" fmla="*/ 59 w 357"/>
                                <a:gd name="T7" fmla="*/ 64 h 82"/>
                                <a:gd name="T8" fmla="*/ 79 w 357"/>
                                <a:gd name="T9" fmla="*/ 59 h 82"/>
                                <a:gd name="T10" fmla="*/ 100 w 357"/>
                                <a:gd name="T11" fmla="*/ 55 h 82"/>
                                <a:gd name="T12" fmla="*/ 120 w 357"/>
                                <a:gd name="T13" fmla="*/ 51 h 82"/>
                                <a:gd name="T14" fmla="*/ 141 w 357"/>
                                <a:gd name="T15" fmla="*/ 46 h 82"/>
                                <a:gd name="T16" fmla="*/ 163 w 357"/>
                                <a:gd name="T17" fmla="*/ 42 h 82"/>
                                <a:gd name="T18" fmla="*/ 174 w 357"/>
                                <a:gd name="T19" fmla="*/ 39 h 82"/>
                                <a:gd name="T20" fmla="*/ 186 w 357"/>
                                <a:gd name="T21" fmla="*/ 37 h 82"/>
                                <a:gd name="T22" fmla="*/ 197 w 357"/>
                                <a:gd name="T23" fmla="*/ 34 h 82"/>
                                <a:gd name="T24" fmla="*/ 209 w 357"/>
                                <a:gd name="T25" fmla="*/ 32 h 82"/>
                                <a:gd name="T26" fmla="*/ 220 w 357"/>
                                <a:gd name="T27" fmla="*/ 29 h 82"/>
                                <a:gd name="T28" fmla="*/ 232 w 357"/>
                                <a:gd name="T29" fmla="*/ 27 h 82"/>
                                <a:gd name="T30" fmla="*/ 244 w 357"/>
                                <a:gd name="T31" fmla="*/ 24 h 82"/>
                                <a:gd name="T32" fmla="*/ 257 w 357"/>
                                <a:gd name="T33" fmla="*/ 22 h 82"/>
                                <a:gd name="T34" fmla="*/ 269 w 357"/>
                                <a:gd name="T35" fmla="*/ 19 h 82"/>
                                <a:gd name="T36" fmla="*/ 281 w 357"/>
                                <a:gd name="T37" fmla="*/ 16 h 82"/>
                                <a:gd name="T38" fmla="*/ 293 w 357"/>
                                <a:gd name="T39" fmla="*/ 14 h 82"/>
                                <a:gd name="T40" fmla="*/ 306 w 357"/>
                                <a:gd name="T41" fmla="*/ 11 h 82"/>
                                <a:gd name="T42" fmla="*/ 319 w 357"/>
                                <a:gd name="T43" fmla="*/ 8 h 82"/>
                                <a:gd name="T44" fmla="*/ 331 w 357"/>
                                <a:gd name="T45" fmla="*/ 6 h 82"/>
                                <a:gd name="T46" fmla="*/ 344 w 357"/>
                                <a:gd name="T47" fmla="*/ 3 h 82"/>
                                <a:gd name="T48" fmla="*/ 357 w 357"/>
                                <a:gd name="T49" fmla="*/ 0 h 82"/>
                                <a:gd name="T50" fmla="*/ 357 w 357"/>
                                <a:gd name="T51" fmla="*/ 2 h 82"/>
                                <a:gd name="T52" fmla="*/ 357 w 357"/>
                                <a:gd name="T53" fmla="*/ 4 h 82"/>
                                <a:gd name="T54" fmla="*/ 357 w 357"/>
                                <a:gd name="T55" fmla="*/ 6 h 82"/>
                                <a:gd name="T56" fmla="*/ 357 w 357"/>
                                <a:gd name="T57" fmla="*/ 8 h 82"/>
                                <a:gd name="T58" fmla="*/ 344 w 357"/>
                                <a:gd name="T59" fmla="*/ 10 h 82"/>
                                <a:gd name="T60" fmla="*/ 331 w 357"/>
                                <a:gd name="T61" fmla="*/ 13 h 82"/>
                                <a:gd name="T62" fmla="*/ 319 w 357"/>
                                <a:gd name="T63" fmla="*/ 16 h 82"/>
                                <a:gd name="T64" fmla="*/ 306 w 357"/>
                                <a:gd name="T65" fmla="*/ 18 h 82"/>
                                <a:gd name="T66" fmla="*/ 293 w 357"/>
                                <a:gd name="T67" fmla="*/ 21 h 82"/>
                                <a:gd name="T68" fmla="*/ 281 w 357"/>
                                <a:gd name="T69" fmla="*/ 23 h 82"/>
                                <a:gd name="T70" fmla="*/ 269 w 357"/>
                                <a:gd name="T71" fmla="*/ 26 h 82"/>
                                <a:gd name="T72" fmla="*/ 257 w 357"/>
                                <a:gd name="T73" fmla="*/ 29 h 82"/>
                                <a:gd name="T74" fmla="*/ 245 w 357"/>
                                <a:gd name="T75" fmla="*/ 31 h 82"/>
                                <a:gd name="T76" fmla="*/ 233 w 357"/>
                                <a:gd name="T77" fmla="*/ 34 h 82"/>
                                <a:gd name="T78" fmla="*/ 220 w 357"/>
                                <a:gd name="T79" fmla="*/ 36 h 82"/>
                                <a:gd name="T80" fmla="*/ 209 w 357"/>
                                <a:gd name="T81" fmla="*/ 39 h 82"/>
                                <a:gd name="T82" fmla="*/ 197 w 357"/>
                                <a:gd name="T83" fmla="*/ 41 h 82"/>
                                <a:gd name="T84" fmla="*/ 186 w 357"/>
                                <a:gd name="T85" fmla="*/ 44 h 82"/>
                                <a:gd name="T86" fmla="*/ 174 w 357"/>
                                <a:gd name="T87" fmla="*/ 46 h 82"/>
                                <a:gd name="T88" fmla="*/ 163 w 357"/>
                                <a:gd name="T89" fmla="*/ 49 h 82"/>
                                <a:gd name="T90" fmla="*/ 141 w 357"/>
                                <a:gd name="T91" fmla="*/ 53 h 82"/>
                                <a:gd name="T92" fmla="*/ 120 w 357"/>
                                <a:gd name="T93" fmla="*/ 57 h 82"/>
                                <a:gd name="T94" fmla="*/ 100 w 357"/>
                                <a:gd name="T95" fmla="*/ 61 h 82"/>
                                <a:gd name="T96" fmla="*/ 79 w 357"/>
                                <a:gd name="T97" fmla="*/ 66 h 82"/>
                                <a:gd name="T98" fmla="*/ 59 w 357"/>
                                <a:gd name="T99" fmla="*/ 70 h 82"/>
                                <a:gd name="T100" fmla="*/ 39 w 357"/>
                                <a:gd name="T101" fmla="*/ 74 h 82"/>
                                <a:gd name="T102" fmla="*/ 20 w 357"/>
                                <a:gd name="T103" fmla="*/ 78 h 82"/>
                                <a:gd name="T104" fmla="*/ 0 w 357"/>
                                <a:gd name="T105" fmla="*/ 82 h 82"/>
                                <a:gd name="T106" fmla="*/ 0 w 357"/>
                                <a:gd name="T107" fmla="*/ 79 h 82"/>
                                <a:gd name="T108" fmla="*/ 0 w 357"/>
                                <a:gd name="T109" fmla="*/ 77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57" h="82">
                                  <a:moveTo>
                                    <a:pt x="0" y="77"/>
                                  </a:moveTo>
                                  <a:lnTo>
                                    <a:pt x="20" y="72"/>
                                  </a:lnTo>
                                  <a:lnTo>
                                    <a:pt x="39" y="68"/>
                                  </a:lnTo>
                                  <a:lnTo>
                                    <a:pt x="59" y="64"/>
                                  </a:lnTo>
                                  <a:lnTo>
                                    <a:pt x="79" y="59"/>
                                  </a:lnTo>
                                  <a:lnTo>
                                    <a:pt x="100" y="55"/>
                                  </a:lnTo>
                                  <a:lnTo>
                                    <a:pt x="120" y="51"/>
                                  </a:lnTo>
                                  <a:lnTo>
                                    <a:pt x="141" y="46"/>
                                  </a:lnTo>
                                  <a:lnTo>
                                    <a:pt x="163" y="42"/>
                                  </a:lnTo>
                                  <a:lnTo>
                                    <a:pt x="174" y="39"/>
                                  </a:lnTo>
                                  <a:lnTo>
                                    <a:pt x="186" y="37"/>
                                  </a:lnTo>
                                  <a:lnTo>
                                    <a:pt x="197" y="34"/>
                                  </a:lnTo>
                                  <a:lnTo>
                                    <a:pt x="209" y="32"/>
                                  </a:lnTo>
                                  <a:lnTo>
                                    <a:pt x="220" y="29"/>
                                  </a:lnTo>
                                  <a:lnTo>
                                    <a:pt x="232" y="27"/>
                                  </a:lnTo>
                                  <a:lnTo>
                                    <a:pt x="244" y="24"/>
                                  </a:lnTo>
                                  <a:lnTo>
                                    <a:pt x="257" y="22"/>
                                  </a:lnTo>
                                  <a:lnTo>
                                    <a:pt x="269" y="19"/>
                                  </a:lnTo>
                                  <a:lnTo>
                                    <a:pt x="281" y="16"/>
                                  </a:lnTo>
                                  <a:lnTo>
                                    <a:pt x="293" y="14"/>
                                  </a:lnTo>
                                  <a:lnTo>
                                    <a:pt x="306" y="11"/>
                                  </a:lnTo>
                                  <a:lnTo>
                                    <a:pt x="319" y="8"/>
                                  </a:lnTo>
                                  <a:lnTo>
                                    <a:pt x="331" y="6"/>
                                  </a:lnTo>
                                  <a:lnTo>
                                    <a:pt x="344" y="3"/>
                                  </a:lnTo>
                                  <a:lnTo>
                                    <a:pt x="357" y="0"/>
                                  </a:lnTo>
                                  <a:lnTo>
                                    <a:pt x="357" y="2"/>
                                  </a:lnTo>
                                  <a:lnTo>
                                    <a:pt x="357" y="4"/>
                                  </a:lnTo>
                                  <a:lnTo>
                                    <a:pt x="357" y="6"/>
                                  </a:lnTo>
                                  <a:lnTo>
                                    <a:pt x="357" y="8"/>
                                  </a:lnTo>
                                  <a:lnTo>
                                    <a:pt x="344" y="10"/>
                                  </a:lnTo>
                                  <a:lnTo>
                                    <a:pt x="331" y="13"/>
                                  </a:lnTo>
                                  <a:lnTo>
                                    <a:pt x="319" y="16"/>
                                  </a:lnTo>
                                  <a:lnTo>
                                    <a:pt x="306" y="18"/>
                                  </a:lnTo>
                                  <a:lnTo>
                                    <a:pt x="293" y="21"/>
                                  </a:lnTo>
                                  <a:lnTo>
                                    <a:pt x="281" y="23"/>
                                  </a:lnTo>
                                  <a:lnTo>
                                    <a:pt x="269" y="26"/>
                                  </a:lnTo>
                                  <a:lnTo>
                                    <a:pt x="257" y="29"/>
                                  </a:lnTo>
                                  <a:lnTo>
                                    <a:pt x="245" y="31"/>
                                  </a:lnTo>
                                  <a:lnTo>
                                    <a:pt x="233" y="34"/>
                                  </a:lnTo>
                                  <a:lnTo>
                                    <a:pt x="220" y="36"/>
                                  </a:lnTo>
                                  <a:lnTo>
                                    <a:pt x="209" y="39"/>
                                  </a:lnTo>
                                  <a:lnTo>
                                    <a:pt x="197" y="41"/>
                                  </a:lnTo>
                                  <a:lnTo>
                                    <a:pt x="186" y="44"/>
                                  </a:lnTo>
                                  <a:lnTo>
                                    <a:pt x="174" y="46"/>
                                  </a:lnTo>
                                  <a:lnTo>
                                    <a:pt x="163" y="49"/>
                                  </a:lnTo>
                                  <a:lnTo>
                                    <a:pt x="141" y="53"/>
                                  </a:lnTo>
                                  <a:lnTo>
                                    <a:pt x="120" y="57"/>
                                  </a:lnTo>
                                  <a:lnTo>
                                    <a:pt x="100" y="61"/>
                                  </a:lnTo>
                                  <a:lnTo>
                                    <a:pt x="79" y="66"/>
                                  </a:lnTo>
                                  <a:lnTo>
                                    <a:pt x="59" y="70"/>
                                  </a:lnTo>
                                  <a:lnTo>
                                    <a:pt x="39" y="74"/>
                                  </a:lnTo>
                                  <a:lnTo>
                                    <a:pt x="20" y="78"/>
                                  </a:lnTo>
                                  <a:lnTo>
                                    <a:pt x="0" y="82"/>
                                  </a:lnTo>
                                  <a:lnTo>
                                    <a:pt x="0" y="79"/>
                                  </a:lnTo>
                                  <a:lnTo>
                                    <a:pt x="0" y="77"/>
                                  </a:lnTo>
                                  <a:close/>
                                </a:path>
                              </a:pathLst>
                            </a:custGeom>
                            <a:solidFill>
                              <a:srgbClr val="BFBD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9" name="Freeform 3903"/>
                          <wps:cNvSpPr>
                            <a:spLocks/>
                          </wps:cNvSpPr>
                          <wps:spPr bwMode="auto">
                            <a:xfrm>
                              <a:off x="1368" y="714"/>
                              <a:ext cx="147" cy="680"/>
                            </a:xfrm>
                            <a:custGeom>
                              <a:avLst/>
                              <a:gdLst>
                                <a:gd name="T0" fmla="*/ 19 w 147"/>
                                <a:gd name="T1" fmla="*/ 36 h 680"/>
                                <a:gd name="T2" fmla="*/ 35 w 147"/>
                                <a:gd name="T3" fmla="*/ 32 h 680"/>
                                <a:gd name="T4" fmla="*/ 52 w 147"/>
                                <a:gd name="T5" fmla="*/ 27 h 680"/>
                                <a:gd name="T6" fmla="*/ 68 w 147"/>
                                <a:gd name="T7" fmla="*/ 22 h 680"/>
                                <a:gd name="T8" fmla="*/ 85 w 147"/>
                                <a:gd name="T9" fmla="*/ 17 h 680"/>
                                <a:gd name="T10" fmla="*/ 102 w 147"/>
                                <a:gd name="T11" fmla="*/ 13 h 680"/>
                                <a:gd name="T12" fmla="*/ 120 w 147"/>
                                <a:gd name="T13" fmla="*/ 8 h 680"/>
                                <a:gd name="T14" fmla="*/ 138 w 147"/>
                                <a:gd name="T15" fmla="*/ 3 h 680"/>
                                <a:gd name="T16" fmla="*/ 147 w 147"/>
                                <a:gd name="T17" fmla="*/ 21 h 680"/>
                                <a:gd name="T18" fmla="*/ 146 w 147"/>
                                <a:gd name="T19" fmla="*/ 63 h 680"/>
                                <a:gd name="T20" fmla="*/ 145 w 147"/>
                                <a:gd name="T21" fmla="*/ 105 h 680"/>
                                <a:gd name="T22" fmla="*/ 145 w 147"/>
                                <a:gd name="T23" fmla="*/ 147 h 680"/>
                                <a:gd name="T24" fmla="*/ 144 w 147"/>
                                <a:gd name="T25" fmla="*/ 189 h 680"/>
                                <a:gd name="T26" fmla="*/ 144 w 147"/>
                                <a:gd name="T27" fmla="*/ 231 h 680"/>
                                <a:gd name="T28" fmla="*/ 143 w 147"/>
                                <a:gd name="T29" fmla="*/ 273 h 680"/>
                                <a:gd name="T30" fmla="*/ 142 w 147"/>
                                <a:gd name="T31" fmla="*/ 316 h 680"/>
                                <a:gd name="T32" fmla="*/ 142 w 147"/>
                                <a:gd name="T33" fmla="*/ 358 h 680"/>
                                <a:gd name="T34" fmla="*/ 141 w 147"/>
                                <a:gd name="T35" fmla="*/ 401 h 680"/>
                                <a:gd name="T36" fmla="*/ 141 w 147"/>
                                <a:gd name="T37" fmla="*/ 443 h 680"/>
                                <a:gd name="T38" fmla="*/ 140 w 147"/>
                                <a:gd name="T39" fmla="*/ 486 h 680"/>
                                <a:gd name="T40" fmla="*/ 139 w 147"/>
                                <a:gd name="T41" fmla="*/ 529 h 680"/>
                                <a:gd name="T42" fmla="*/ 139 w 147"/>
                                <a:gd name="T43" fmla="*/ 572 h 680"/>
                                <a:gd name="T44" fmla="*/ 138 w 147"/>
                                <a:gd name="T45" fmla="*/ 615 h 680"/>
                                <a:gd name="T46" fmla="*/ 137 w 147"/>
                                <a:gd name="T47" fmla="*/ 658 h 680"/>
                                <a:gd name="T48" fmla="*/ 128 w 147"/>
                                <a:gd name="T49" fmla="*/ 679 h 680"/>
                                <a:gd name="T50" fmla="*/ 110 w 147"/>
                                <a:gd name="T51" fmla="*/ 677 h 680"/>
                                <a:gd name="T52" fmla="*/ 92 w 147"/>
                                <a:gd name="T53" fmla="*/ 676 h 680"/>
                                <a:gd name="T54" fmla="*/ 74 w 147"/>
                                <a:gd name="T55" fmla="*/ 675 h 680"/>
                                <a:gd name="T56" fmla="*/ 57 w 147"/>
                                <a:gd name="T57" fmla="*/ 674 h 680"/>
                                <a:gd name="T58" fmla="*/ 40 w 147"/>
                                <a:gd name="T59" fmla="*/ 672 h 680"/>
                                <a:gd name="T60" fmla="*/ 24 w 147"/>
                                <a:gd name="T61" fmla="*/ 671 h 680"/>
                                <a:gd name="T62" fmla="*/ 7 w 147"/>
                                <a:gd name="T63" fmla="*/ 670 h 680"/>
                                <a:gd name="T64" fmla="*/ 0 w 147"/>
                                <a:gd name="T65" fmla="*/ 649 h 680"/>
                                <a:gd name="T66" fmla="*/ 0 w 147"/>
                                <a:gd name="T67" fmla="*/ 609 h 680"/>
                                <a:gd name="T68" fmla="*/ 1 w 147"/>
                                <a:gd name="T69" fmla="*/ 569 h 680"/>
                                <a:gd name="T70" fmla="*/ 2 w 147"/>
                                <a:gd name="T71" fmla="*/ 529 h 680"/>
                                <a:gd name="T72" fmla="*/ 3 w 147"/>
                                <a:gd name="T73" fmla="*/ 490 h 680"/>
                                <a:gd name="T74" fmla="*/ 3 w 147"/>
                                <a:gd name="T75" fmla="*/ 450 h 680"/>
                                <a:gd name="T76" fmla="*/ 4 w 147"/>
                                <a:gd name="T77" fmla="*/ 411 h 680"/>
                                <a:gd name="T78" fmla="*/ 5 w 147"/>
                                <a:gd name="T79" fmla="*/ 371 h 680"/>
                                <a:gd name="T80" fmla="*/ 5 w 147"/>
                                <a:gd name="T81" fmla="*/ 332 h 680"/>
                                <a:gd name="T82" fmla="*/ 6 w 147"/>
                                <a:gd name="T83" fmla="*/ 292 h 680"/>
                                <a:gd name="T84" fmla="*/ 7 w 147"/>
                                <a:gd name="T85" fmla="*/ 253 h 680"/>
                                <a:gd name="T86" fmla="*/ 8 w 147"/>
                                <a:gd name="T87" fmla="*/ 214 h 680"/>
                                <a:gd name="T88" fmla="*/ 8 w 147"/>
                                <a:gd name="T89" fmla="*/ 174 h 680"/>
                                <a:gd name="T90" fmla="*/ 9 w 147"/>
                                <a:gd name="T91" fmla="*/ 135 h 680"/>
                                <a:gd name="T92" fmla="*/ 10 w 147"/>
                                <a:gd name="T93" fmla="*/ 96 h 680"/>
                                <a:gd name="T94" fmla="*/ 10 w 147"/>
                                <a:gd name="T95" fmla="*/ 58 h 6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47" h="680">
                                  <a:moveTo>
                                    <a:pt x="11" y="38"/>
                                  </a:moveTo>
                                  <a:lnTo>
                                    <a:pt x="19" y="36"/>
                                  </a:lnTo>
                                  <a:lnTo>
                                    <a:pt x="27" y="34"/>
                                  </a:lnTo>
                                  <a:lnTo>
                                    <a:pt x="35" y="32"/>
                                  </a:lnTo>
                                  <a:lnTo>
                                    <a:pt x="43" y="29"/>
                                  </a:lnTo>
                                  <a:lnTo>
                                    <a:pt x="52" y="27"/>
                                  </a:lnTo>
                                  <a:lnTo>
                                    <a:pt x="60" y="25"/>
                                  </a:lnTo>
                                  <a:lnTo>
                                    <a:pt x="68" y="22"/>
                                  </a:lnTo>
                                  <a:lnTo>
                                    <a:pt x="76" y="20"/>
                                  </a:lnTo>
                                  <a:lnTo>
                                    <a:pt x="85" y="17"/>
                                  </a:lnTo>
                                  <a:lnTo>
                                    <a:pt x="94" y="15"/>
                                  </a:lnTo>
                                  <a:lnTo>
                                    <a:pt x="102" y="13"/>
                                  </a:lnTo>
                                  <a:lnTo>
                                    <a:pt x="111" y="10"/>
                                  </a:lnTo>
                                  <a:lnTo>
                                    <a:pt x="120" y="8"/>
                                  </a:lnTo>
                                  <a:lnTo>
                                    <a:pt x="129" y="5"/>
                                  </a:lnTo>
                                  <a:lnTo>
                                    <a:pt x="138" y="3"/>
                                  </a:lnTo>
                                  <a:lnTo>
                                    <a:pt x="147" y="0"/>
                                  </a:lnTo>
                                  <a:lnTo>
                                    <a:pt x="147" y="21"/>
                                  </a:lnTo>
                                  <a:lnTo>
                                    <a:pt x="146" y="42"/>
                                  </a:lnTo>
                                  <a:lnTo>
                                    <a:pt x="146" y="63"/>
                                  </a:lnTo>
                                  <a:lnTo>
                                    <a:pt x="146" y="84"/>
                                  </a:lnTo>
                                  <a:lnTo>
                                    <a:pt x="145" y="105"/>
                                  </a:lnTo>
                                  <a:lnTo>
                                    <a:pt x="145" y="126"/>
                                  </a:lnTo>
                                  <a:lnTo>
                                    <a:pt x="145" y="147"/>
                                  </a:lnTo>
                                  <a:lnTo>
                                    <a:pt x="145" y="168"/>
                                  </a:lnTo>
                                  <a:lnTo>
                                    <a:pt x="144" y="189"/>
                                  </a:lnTo>
                                  <a:lnTo>
                                    <a:pt x="144" y="210"/>
                                  </a:lnTo>
                                  <a:lnTo>
                                    <a:pt x="144" y="231"/>
                                  </a:lnTo>
                                  <a:lnTo>
                                    <a:pt x="143" y="252"/>
                                  </a:lnTo>
                                  <a:lnTo>
                                    <a:pt x="143" y="273"/>
                                  </a:lnTo>
                                  <a:lnTo>
                                    <a:pt x="143" y="295"/>
                                  </a:lnTo>
                                  <a:lnTo>
                                    <a:pt x="142" y="316"/>
                                  </a:lnTo>
                                  <a:lnTo>
                                    <a:pt x="142" y="337"/>
                                  </a:lnTo>
                                  <a:lnTo>
                                    <a:pt x="142" y="358"/>
                                  </a:lnTo>
                                  <a:lnTo>
                                    <a:pt x="142" y="379"/>
                                  </a:lnTo>
                                  <a:lnTo>
                                    <a:pt x="141" y="401"/>
                                  </a:lnTo>
                                  <a:lnTo>
                                    <a:pt x="141" y="422"/>
                                  </a:lnTo>
                                  <a:lnTo>
                                    <a:pt x="141" y="443"/>
                                  </a:lnTo>
                                  <a:lnTo>
                                    <a:pt x="140" y="464"/>
                                  </a:lnTo>
                                  <a:lnTo>
                                    <a:pt x="140" y="486"/>
                                  </a:lnTo>
                                  <a:lnTo>
                                    <a:pt x="140" y="507"/>
                                  </a:lnTo>
                                  <a:lnTo>
                                    <a:pt x="139" y="529"/>
                                  </a:lnTo>
                                  <a:lnTo>
                                    <a:pt x="139" y="550"/>
                                  </a:lnTo>
                                  <a:lnTo>
                                    <a:pt x="139" y="572"/>
                                  </a:lnTo>
                                  <a:lnTo>
                                    <a:pt x="139" y="593"/>
                                  </a:lnTo>
                                  <a:lnTo>
                                    <a:pt x="138" y="615"/>
                                  </a:lnTo>
                                  <a:lnTo>
                                    <a:pt x="138" y="636"/>
                                  </a:lnTo>
                                  <a:lnTo>
                                    <a:pt x="137" y="658"/>
                                  </a:lnTo>
                                  <a:lnTo>
                                    <a:pt x="137" y="680"/>
                                  </a:lnTo>
                                  <a:lnTo>
                                    <a:pt x="128" y="679"/>
                                  </a:lnTo>
                                  <a:lnTo>
                                    <a:pt x="119" y="678"/>
                                  </a:lnTo>
                                  <a:lnTo>
                                    <a:pt x="110" y="677"/>
                                  </a:lnTo>
                                  <a:lnTo>
                                    <a:pt x="101" y="677"/>
                                  </a:lnTo>
                                  <a:lnTo>
                                    <a:pt x="92" y="676"/>
                                  </a:lnTo>
                                  <a:lnTo>
                                    <a:pt x="83" y="675"/>
                                  </a:lnTo>
                                  <a:lnTo>
                                    <a:pt x="74" y="675"/>
                                  </a:lnTo>
                                  <a:lnTo>
                                    <a:pt x="66" y="674"/>
                                  </a:lnTo>
                                  <a:lnTo>
                                    <a:pt x="57" y="674"/>
                                  </a:lnTo>
                                  <a:lnTo>
                                    <a:pt x="49" y="673"/>
                                  </a:lnTo>
                                  <a:lnTo>
                                    <a:pt x="40" y="672"/>
                                  </a:lnTo>
                                  <a:lnTo>
                                    <a:pt x="32" y="672"/>
                                  </a:lnTo>
                                  <a:lnTo>
                                    <a:pt x="24" y="671"/>
                                  </a:lnTo>
                                  <a:lnTo>
                                    <a:pt x="16" y="671"/>
                                  </a:lnTo>
                                  <a:lnTo>
                                    <a:pt x="7" y="670"/>
                                  </a:lnTo>
                                  <a:lnTo>
                                    <a:pt x="0" y="670"/>
                                  </a:lnTo>
                                  <a:lnTo>
                                    <a:pt x="0" y="649"/>
                                  </a:lnTo>
                                  <a:lnTo>
                                    <a:pt x="0" y="629"/>
                                  </a:lnTo>
                                  <a:lnTo>
                                    <a:pt x="0" y="609"/>
                                  </a:lnTo>
                                  <a:lnTo>
                                    <a:pt x="1" y="589"/>
                                  </a:lnTo>
                                  <a:lnTo>
                                    <a:pt x="1" y="569"/>
                                  </a:lnTo>
                                  <a:lnTo>
                                    <a:pt x="2" y="549"/>
                                  </a:lnTo>
                                  <a:lnTo>
                                    <a:pt x="2" y="529"/>
                                  </a:lnTo>
                                  <a:lnTo>
                                    <a:pt x="3" y="510"/>
                                  </a:lnTo>
                                  <a:lnTo>
                                    <a:pt x="3" y="490"/>
                                  </a:lnTo>
                                  <a:lnTo>
                                    <a:pt x="3" y="470"/>
                                  </a:lnTo>
                                  <a:lnTo>
                                    <a:pt x="3" y="450"/>
                                  </a:lnTo>
                                  <a:lnTo>
                                    <a:pt x="4" y="430"/>
                                  </a:lnTo>
                                  <a:lnTo>
                                    <a:pt x="4" y="411"/>
                                  </a:lnTo>
                                  <a:lnTo>
                                    <a:pt x="4" y="391"/>
                                  </a:lnTo>
                                  <a:lnTo>
                                    <a:pt x="5" y="371"/>
                                  </a:lnTo>
                                  <a:lnTo>
                                    <a:pt x="5" y="352"/>
                                  </a:lnTo>
                                  <a:lnTo>
                                    <a:pt x="5" y="332"/>
                                  </a:lnTo>
                                  <a:lnTo>
                                    <a:pt x="6" y="312"/>
                                  </a:lnTo>
                                  <a:lnTo>
                                    <a:pt x="6" y="292"/>
                                  </a:lnTo>
                                  <a:lnTo>
                                    <a:pt x="7" y="273"/>
                                  </a:lnTo>
                                  <a:lnTo>
                                    <a:pt x="7" y="253"/>
                                  </a:lnTo>
                                  <a:lnTo>
                                    <a:pt x="7" y="233"/>
                                  </a:lnTo>
                                  <a:lnTo>
                                    <a:pt x="8" y="214"/>
                                  </a:lnTo>
                                  <a:lnTo>
                                    <a:pt x="8" y="194"/>
                                  </a:lnTo>
                                  <a:lnTo>
                                    <a:pt x="8" y="174"/>
                                  </a:lnTo>
                                  <a:lnTo>
                                    <a:pt x="9" y="155"/>
                                  </a:lnTo>
                                  <a:lnTo>
                                    <a:pt x="9" y="135"/>
                                  </a:lnTo>
                                  <a:lnTo>
                                    <a:pt x="10" y="116"/>
                                  </a:lnTo>
                                  <a:lnTo>
                                    <a:pt x="10" y="96"/>
                                  </a:lnTo>
                                  <a:lnTo>
                                    <a:pt x="10" y="77"/>
                                  </a:lnTo>
                                  <a:lnTo>
                                    <a:pt x="10" y="58"/>
                                  </a:lnTo>
                                  <a:lnTo>
                                    <a:pt x="11" y="38"/>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0" name="Freeform 3904"/>
                          <wps:cNvSpPr>
                            <a:spLocks/>
                          </wps:cNvSpPr>
                          <wps:spPr bwMode="auto">
                            <a:xfrm>
                              <a:off x="1426" y="749"/>
                              <a:ext cx="33" cy="640"/>
                            </a:xfrm>
                            <a:custGeom>
                              <a:avLst/>
                              <a:gdLst>
                                <a:gd name="T0" fmla="*/ 13 w 33"/>
                                <a:gd name="T1" fmla="*/ 5 h 640"/>
                                <a:gd name="T2" fmla="*/ 18 w 33"/>
                                <a:gd name="T3" fmla="*/ 4 h 640"/>
                                <a:gd name="T4" fmla="*/ 24 w 33"/>
                                <a:gd name="T5" fmla="*/ 2 h 640"/>
                                <a:gd name="T6" fmla="*/ 30 w 33"/>
                                <a:gd name="T7" fmla="*/ 1 h 640"/>
                                <a:gd name="T8" fmla="*/ 32 w 33"/>
                                <a:gd name="T9" fmla="*/ 20 h 640"/>
                                <a:gd name="T10" fmla="*/ 32 w 33"/>
                                <a:gd name="T11" fmla="*/ 59 h 640"/>
                                <a:gd name="T12" fmla="*/ 31 w 33"/>
                                <a:gd name="T13" fmla="*/ 99 h 640"/>
                                <a:gd name="T14" fmla="*/ 30 w 33"/>
                                <a:gd name="T15" fmla="*/ 138 h 640"/>
                                <a:gd name="T16" fmla="*/ 30 w 33"/>
                                <a:gd name="T17" fmla="*/ 178 h 640"/>
                                <a:gd name="T18" fmla="*/ 29 w 33"/>
                                <a:gd name="T19" fmla="*/ 218 h 640"/>
                                <a:gd name="T20" fmla="*/ 28 w 33"/>
                                <a:gd name="T21" fmla="*/ 257 h 640"/>
                                <a:gd name="T22" fmla="*/ 28 w 33"/>
                                <a:gd name="T23" fmla="*/ 297 h 640"/>
                                <a:gd name="T24" fmla="*/ 27 w 33"/>
                                <a:gd name="T25" fmla="*/ 337 h 640"/>
                                <a:gd name="T26" fmla="*/ 26 w 33"/>
                                <a:gd name="T27" fmla="*/ 377 h 640"/>
                                <a:gd name="T28" fmla="*/ 26 w 33"/>
                                <a:gd name="T29" fmla="*/ 418 h 640"/>
                                <a:gd name="T30" fmla="*/ 25 w 33"/>
                                <a:gd name="T31" fmla="*/ 458 h 640"/>
                                <a:gd name="T32" fmla="*/ 25 w 33"/>
                                <a:gd name="T33" fmla="*/ 498 h 640"/>
                                <a:gd name="T34" fmla="*/ 24 w 33"/>
                                <a:gd name="T35" fmla="*/ 539 h 640"/>
                                <a:gd name="T36" fmla="*/ 23 w 33"/>
                                <a:gd name="T37" fmla="*/ 579 h 640"/>
                                <a:gd name="T38" fmla="*/ 22 w 33"/>
                                <a:gd name="T39" fmla="*/ 620 h 640"/>
                                <a:gd name="T40" fmla="*/ 19 w 33"/>
                                <a:gd name="T41" fmla="*/ 640 h 640"/>
                                <a:gd name="T42" fmla="*/ 13 w 33"/>
                                <a:gd name="T43" fmla="*/ 640 h 640"/>
                                <a:gd name="T44" fmla="*/ 8 w 33"/>
                                <a:gd name="T45" fmla="*/ 639 h 640"/>
                                <a:gd name="T46" fmla="*/ 2 w 33"/>
                                <a:gd name="T47" fmla="*/ 639 h 640"/>
                                <a:gd name="T48" fmla="*/ 0 w 33"/>
                                <a:gd name="T49" fmla="*/ 619 h 640"/>
                                <a:gd name="T50" fmla="*/ 0 w 33"/>
                                <a:gd name="T51" fmla="*/ 578 h 640"/>
                                <a:gd name="T52" fmla="*/ 1 w 33"/>
                                <a:gd name="T53" fmla="*/ 538 h 640"/>
                                <a:gd name="T54" fmla="*/ 2 w 33"/>
                                <a:gd name="T55" fmla="*/ 498 h 640"/>
                                <a:gd name="T56" fmla="*/ 2 w 33"/>
                                <a:gd name="T57" fmla="*/ 459 h 640"/>
                                <a:gd name="T58" fmla="*/ 3 w 33"/>
                                <a:gd name="T59" fmla="*/ 419 h 640"/>
                                <a:gd name="T60" fmla="*/ 4 w 33"/>
                                <a:gd name="T61" fmla="*/ 379 h 640"/>
                                <a:gd name="T62" fmla="*/ 4 w 33"/>
                                <a:gd name="T63" fmla="*/ 340 h 640"/>
                                <a:gd name="T64" fmla="*/ 5 w 33"/>
                                <a:gd name="T65" fmla="*/ 300 h 640"/>
                                <a:gd name="T66" fmla="*/ 6 w 33"/>
                                <a:gd name="T67" fmla="*/ 261 h 640"/>
                                <a:gd name="T68" fmla="*/ 6 w 33"/>
                                <a:gd name="T69" fmla="*/ 221 h 640"/>
                                <a:gd name="T70" fmla="*/ 7 w 33"/>
                                <a:gd name="T71" fmla="*/ 182 h 640"/>
                                <a:gd name="T72" fmla="*/ 8 w 33"/>
                                <a:gd name="T73" fmla="*/ 143 h 640"/>
                                <a:gd name="T74" fmla="*/ 8 w 33"/>
                                <a:gd name="T75" fmla="*/ 103 h 640"/>
                                <a:gd name="T76" fmla="*/ 9 w 33"/>
                                <a:gd name="T77" fmla="*/ 65 h 640"/>
                                <a:gd name="T78" fmla="*/ 9 w 33"/>
                                <a:gd name="T79" fmla="*/ 26 h 6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33" h="640">
                                  <a:moveTo>
                                    <a:pt x="10" y="6"/>
                                  </a:moveTo>
                                  <a:lnTo>
                                    <a:pt x="13" y="5"/>
                                  </a:lnTo>
                                  <a:lnTo>
                                    <a:pt x="15" y="5"/>
                                  </a:lnTo>
                                  <a:lnTo>
                                    <a:pt x="18" y="4"/>
                                  </a:lnTo>
                                  <a:lnTo>
                                    <a:pt x="21" y="3"/>
                                  </a:lnTo>
                                  <a:lnTo>
                                    <a:pt x="24" y="2"/>
                                  </a:lnTo>
                                  <a:lnTo>
                                    <a:pt x="27" y="1"/>
                                  </a:lnTo>
                                  <a:lnTo>
                                    <a:pt x="30" y="1"/>
                                  </a:lnTo>
                                  <a:lnTo>
                                    <a:pt x="33" y="0"/>
                                  </a:lnTo>
                                  <a:lnTo>
                                    <a:pt x="32" y="20"/>
                                  </a:lnTo>
                                  <a:lnTo>
                                    <a:pt x="32" y="39"/>
                                  </a:lnTo>
                                  <a:lnTo>
                                    <a:pt x="32" y="59"/>
                                  </a:lnTo>
                                  <a:lnTo>
                                    <a:pt x="32" y="79"/>
                                  </a:lnTo>
                                  <a:lnTo>
                                    <a:pt x="31" y="99"/>
                                  </a:lnTo>
                                  <a:lnTo>
                                    <a:pt x="31" y="118"/>
                                  </a:lnTo>
                                  <a:lnTo>
                                    <a:pt x="30" y="138"/>
                                  </a:lnTo>
                                  <a:lnTo>
                                    <a:pt x="30" y="158"/>
                                  </a:lnTo>
                                  <a:lnTo>
                                    <a:pt x="30" y="178"/>
                                  </a:lnTo>
                                  <a:lnTo>
                                    <a:pt x="30" y="198"/>
                                  </a:lnTo>
                                  <a:lnTo>
                                    <a:pt x="29" y="218"/>
                                  </a:lnTo>
                                  <a:lnTo>
                                    <a:pt x="29" y="238"/>
                                  </a:lnTo>
                                  <a:lnTo>
                                    <a:pt x="28" y="257"/>
                                  </a:lnTo>
                                  <a:lnTo>
                                    <a:pt x="28" y="278"/>
                                  </a:lnTo>
                                  <a:lnTo>
                                    <a:pt x="28" y="297"/>
                                  </a:lnTo>
                                  <a:lnTo>
                                    <a:pt x="28" y="317"/>
                                  </a:lnTo>
                                  <a:lnTo>
                                    <a:pt x="27" y="337"/>
                                  </a:lnTo>
                                  <a:lnTo>
                                    <a:pt x="27" y="357"/>
                                  </a:lnTo>
                                  <a:lnTo>
                                    <a:pt x="26" y="377"/>
                                  </a:lnTo>
                                  <a:lnTo>
                                    <a:pt x="26" y="398"/>
                                  </a:lnTo>
                                  <a:lnTo>
                                    <a:pt x="26" y="418"/>
                                  </a:lnTo>
                                  <a:lnTo>
                                    <a:pt x="26" y="438"/>
                                  </a:lnTo>
                                  <a:lnTo>
                                    <a:pt x="25" y="458"/>
                                  </a:lnTo>
                                  <a:lnTo>
                                    <a:pt x="25" y="478"/>
                                  </a:lnTo>
                                  <a:lnTo>
                                    <a:pt x="25" y="498"/>
                                  </a:lnTo>
                                  <a:lnTo>
                                    <a:pt x="24" y="518"/>
                                  </a:lnTo>
                                  <a:lnTo>
                                    <a:pt x="24" y="539"/>
                                  </a:lnTo>
                                  <a:lnTo>
                                    <a:pt x="24" y="559"/>
                                  </a:lnTo>
                                  <a:lnTo>
                                    <a:pt x="23" y="579"/>
                                  </a:lnTo>
                                  <a:lnTo>
                                    <a:pt x="23" y="600"/>
                                  </a:lnTo>
                                  <a:lnTo>
                                    <a:pt x="22" y="620"/>
                                  </a:lnTo>
                                  <a:lnTo>
                                    <a:pt x="22" y="640"/>
                                  </a:lnTo>
                                  <a:lnTo>
                                    <a:pt x="19" y="640"/>
                                  </a:lnTo>
                                  <a:lnTo>
                                    <a:pt x="16" y="640"/>
                                  </a:lnTo>
                                  <a:lnTo>
                                    <a:pt x="13" y="640"/>
                                  </a:lnTo>
                                  <a:lnTo>
                                    <a:pt x="11" y="640"/>
                                  </a:lnTo>
                                  <a:lnTo>
                                    <a:pt x="8" y="639"/>
                                  </a:lnTo>
                                  <a:lnTo>
                                    <a:pt x="5" y="639"/>
                                  </a:lnTo>
                                  <a:lnTo>
                                    <a:pt x="2" y="639"/>
                                  </a:lnTo>
                                  <a:lnTo>
                                    <a:pt x="0" y="639"/>
                                  </a:lnTo>
                                  <a:lnTo>
                                    <a:pt x="0" y="619"/>
                                  </a:lnTo>
                                  <a:lnTo>
                                    <a:pt x="0" y="599"/>
                                  </a:lnTo>
                                  <a:lnTo>
                                    <a:pt x="0" y="578"/>
                                  </a:lnTo>
                                  <a:lnTo>
                                    <a:pt x="1" y="558"/>
                                  </a:lnTo>
                                  <a:lnTo>
                                    <a:pt x="1" y="538"/>
                                  </a:lnTo>
                                  <a:lnTo>
                                    <a:pt x="1" y="518"/>
                                  </a:lnTo>
                                  <a:lnTo>
                                    <a:pt x="2" y="498"/>
                                  </a:lnTo>
                                  <a:lnTo>
                                    <a:pt x="2" y="478"/>
                                  </a:lnTo>
                                  <a:lnTo>
                                    <a:pt x="2" y="459"/>
                                  </a:lnTo>
                                  <a:lnTo>
                                    <a:pt x="3" y="439"/>
                                  </a:lnTo>
                                  <a:lnTo>
                                    <a:pt x="3" y="419"/>
                                  </a:lnTo>
                                  <a:lnTo>
                                    <a:pt x="3" y="399"/>
                                  </a:lnTo>
                                  <a:lnTo>
                                    <a:pt x="4" y="379"/>
                                  </a:lnTo>
                                  <a:lnTo>
                                    <a:pt x="4" y="359"/>
                                  </a:lnTo>
                                  <a:lnTo>
                                    <a:pt x="4" y="340"/>
                                  </a:lnTo>
                                  <a:lnTo>
                                    <a:pt x="5" y="320"/>
                                  </a:lnTo>
                                  <a:lnTo>
                                    <a:pt x="5" y="300"/>
                                  </a:lnTo>
                                  <a:lnTo>
                                    <a:pt x="5" y="280"/>
                                  </a:lnTo>
                                  <a:lnTo>
                                    <a:pt x="6" y="261"/>
                                  </a:lnTo>
                                  <a:lnTo>
                                    <a:pt x="6" y="241"/>
                                  </a:lnTo>
                                  <a:lnTo>
                                    <a:pt x="6" y="221"/>
                                  </a:lnTo>
                                  <a:lnTo>
                                    <a:pt x="7" y="201"/>
                                  </a:lnTo>
                                  <a:lnTo>
                                    <a:pt x="7" y="182"/>
                                  </a:lnTo>
                                  <a:lnTo>
                                    <a:pt x="7" y="162"/>
                                  </a:lnTo>
                                  <a:lnTo>
                                    <a:pt x="8" y="143"/>
                                  </a:lnTo>
                                  <a:lnTo>
                                    <a:pt x="8" y="123"/>
                                  </a:lnTo>
                                  <a:lnTo>
                                    <a:pt x="8" y="103"/>
                                  </a:lnTo>
                                  <a:lnTo>
                                    <a:pt x="9" y="84"/>
                                  </a:lnTo>
                                  <a:lnTo>
                                    <a:pt x="9" y="65"/>
                                  </a:lnTo>
                                  <a:lnTo>
                                    <a:pt x="9" y="45"/>
                                  </a:lnTo>
                                  <a:lnTo>
                                    <a:pt x="9" y="26"/>
                                  </a:lnTo>
                                  <a:lnTo>
                                    <a:pt x="10" y="6"/>
                                  </a:lnTo>
                                  <a:close/>
                                </a:path>
                              </a:pathLst>
                            </a:custGeom>
                            <a:solidFill>
                              <a:srgbClr val="7370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1" name="Freeform 3905"/>
                          <wps:cNvSpPr>
                            <a:spLocks/>
                          </wps:cNvSpPr>
                          <wps:spPr bwMode="auto">
                            <a:xfrm>
                              <a:off x="1434" y="733"/>
                              <a:ext cx="16" cy="656"/>
                            </a:xfrm>
                            <a:custGeom>
                              <a:avLst/>
                              <a:gdLst>
                                <a:gd name="T0" fmla="*/ 14 w 16"/>
                                <a:gd name="T1" fmla="*/ 0 h 656"/>
                                <a:gd name="T2" fmla="*/ 15 w 16"/>
                                <a:gd name="T3" fmla="*/ 20 h 656"/>
                                <a:gd name="T4" fmla="*/ 15 w 16"/>
                                <a:gd name="T5" fmla="*/ 60 h 656"/>
                                <a:gd name="T6" fmla="*/ 14 w 16"/>
                                <a:gd name="T7" fmla="*/ 101 h 656"/>
                                <a:gd name="T8" fmla="*/ 13 w 16"/>
                                <a:gd name="T9" fmla="*/ 141 h 656"/>
                                <a:gd name="T10" fmla="*/ 12 w 16"/>
                                <a:gd name="T11" fmla="*/ 182 h 656"/>
                                <a:gd name="T12" fmla="*/ 12 w 16"/>
                                <a:gd name="T13" fmla="*/ 223 h 656"/>
                                <a:gd name="T14" fmla="*/ 11 w 16"/>
                                <a:gd name="T15" fmla="*/ 263 h 656"/>
                                <a:gd name="T16" fmla="*/ 10 w 16"/>
                                <a:gd name="T17" fmla="*/ 304 h 656"/>
                                <a:gd name="T18" fmla="*/ 10 w 16"/>
                                <a:gd name="T19" fmla="*/ 345 h 656"/>
                                <a:gd name="T20" fmla="*/ 9 w 16"/>
                                <a:gd name="T21" fmla="*/ 386 h 656"/>
                                <a:gd name="T22" fmla="*/ 9 w 16"/>
                                <a:gd name="T23" fmla="*/ 427 h 656"/>
                                <a:gd name="T24" fmla="*/ 8 w 16"/>
                                <a:gd name="T25" fmla="*/ 469 h 656"/>
                                <a:gd name="T26" fmla="*/ 7 w 16"/>
                                <a:gd name="T27" fmla="*/ 510 h 656"/>
                                <a:gd name="T28" fmla="*/ 6 w 16"/>
                                <a:gd name="T29" fmla="*/ 552 h 656"/>
                                <a:gd name="T30" fmla="*/ 6 w 16"/>
                                <a:gd name="T31" fmla="*/ 593 h 656"/>
                                <a:gd name="T32" fmla="*/ 5 w 16"/>
                                <a:gd name="T33" fmla="*/ 635 h 656"/>
                                <a:gd name="T34" fmla="*/ 3 w 16"/>
                                <a:gd name="T35" fmla="*/ 656 h 656"/>
                                <a:gd name="T36" fmla="*/ 1 w 16"/>
                                <a:gd name="T37" fmla="*/ 634 h 656"/>
                                <a:gd name="T38" fmla="*/ 1 w 16"/>
                                <a:gd name="T39" fmla="*/ 593 h 656"/>
                                <a:gd name="T40" fmla="*/ 2 w 16"/>
                                <a:gd name="T41" fmla="*/ 552 h 656"/>
                                <a:gd name="T42" fmla="*/ 3 w 16"/>
                                <a:gd name="T43" fmla="*/ 510 h 656"/>
                                <a:gd name="T44" fmla="*/ 3 w 16"/>
                                <a:gd name="T45" fmla="*/ 469 h 656"/>
                                <a:gd name="T46" fmla="*/ 4 w 16"/>
                                <a:gd name="T47" fmla="*/ 428 h 656"/>
                                <a:gd name="T48" fmla="*/ 5 w 16"/>
                                <a:gd name="T49" fmla="*/ 387 h 656"/>
                                <a:gd name="T50" fmla="*/ 5 w 16"/>
                                <a:gd name="T51" fmla="*/ 346 h 656"/>
                                <a:gd name="T52" fmla="*/ 6 w 16"/>
                                <a:gd name="T53" fmla="*/ 305 h 656"/>
                                <a:gd name="T54" fmla="*/ 7 w 16"/>
                                <a:gd name="T55" fmla="*/ 264 h 656"/>
                                <a:gd name="T56" fmla="*/ 7 w 16"/>
                                <a:gd name="T57" fmla="*/ 223 h 656"/>
                                <a:gd name="T58" fmla="*/ 8 w 16"/>
                                <a:gd name="T59" fmla="*/ 182 h 656"/>
                                <a:gd name="T60" fmla="*/ 9 w 16"/>
                                <a:gd name="T61" fmla="*/ 142 h 656"/>
                                <a:gd name="T62" fmla="*/ 9 w 16"/>
                                <a:gd name="T63" fmla="*/ 102 h 656"/>
                                <a:gd name="T64" fmla="*/ 10 w 16"/>
                                <a:gd name="T65" fmla="*/ 61 h 656"/>
                                <a:gd name="T66" fmla="*/ 11 w 16"/>
                                <a:gd name="T67" fmla="*/ 21 h 6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6" h="656">
                                  <a:moveTo>
                                    <a:pt x="11" y="1"/>
                                  </a:moveTo>
                                  <a:lnTo>
                                    <a:pt x="14" y="0"/>
                                  </a:lnTo>
                                  <a:lnTo>
                                    <a:pt x="16" y="0"/>
                                  </a:lnTo>
                                  <a:lnTo>
                                    <a:pt x="15" y="20"/>
                                  </a:lnTo>
                                  <a:lnTo>
                                    <a:pt x="15" y="40"/>
                                  </a:lnTo>
                                  <a:lnTo>
                                    <a:pt x="15" y="60"/>
                                  </a:lnTo>
                                  <a:lnTo>
                                    <a:pt x="14" y="81"/>
                                  </a:lnTo>
                                  <a:lnTo>
                                    <a:pt x="14" y="101"/>
                                  </a:lnTo>
                                  <a:lnTo>
                                    <a:pt x="14" y="121"/>
                                  </a:lnTo>
                                  <a:lnTo>
                                    <a:pt x="13" y="141"/>
                                  </a:lnTo>
                                  <a:lnTo>
                                    <a:pt x="13" y="162"/>
                                  </a:lnTo>
                                  <a:lnTo>
                                    <a:pt x="12" y="182"/>
                                  </a:lnTo>
                                  <a:lnTo>
                                    <a:pt x="12" y="202"/>
                                  </a:lnTo>
                                  <a:lnTo>
                                    <a:pt x="12" y="223"/>
                                  </a:lnTo>
                                  <a:lnTo>
                                    <a:pt x="12" y="243"/>
                                  </a:lnTo>
                                  <a:lnTo>
                                    <a:pt x="11" y="263"/>
                                  </a:lnTo>
                                  <a:lnTo>
                                    <a:pt x="11" y="284"/>
                                  </a:lnTo>
                                  <a:lnTo>
                                    <a:pt x="10" y="304"/>
                                  </a:lnTo>
                                  <a:lnTo>
                                    <a:pt x="10" y="325"/>
                                  </a:lnTo>
                                  <a:lnTo>
                                    <a:pt x="10" y="345"/>
                                  </a:lnTo>
                                  <a:lnTo>
                                    <a:pt x="10" y="366"/>
                                  </a:lnTo>
                                  <a:lnTo>
                                    <a:pt x="9" y="386"/>
                                  </a:lnTo>
                                  <a:lnTo>
                                    <a:pt x="9" y="407"/>
                                  </a:lnTo>
                                  <a:lnTo>
                                    <a:pt x="9" y="427"/>
                                  </a:lnTo>
                                  <a:lnTo>
                                    <a:pt x="8" y="448"/>
                                  </a:lnTo>
                                  <a:lnTo>
                                    <a:pt x="8" y="469"/>
                                  </a:lnTo>
                                  <a:lnTo>
                                    <a:pt x="8" y="490"/>
                                  </a:lnTo>
                                  <a:lnTo>
                                    <a:pt x="7" y="510"/>
                                  </a:lnTo>
                                  <a:lnTo>
                                    <a:pt x="7" y="531"/>
                                  </a:lnTo>
                                  <a:lnTo>
                                    <a:pt x="6" y="552"/>
                                  </a:lnTo>
                                  <a:lnTo>
                                    <a:pt x="6" y="573"/>
                                  </a:lnTo>
                                  <a:lnTo>
                                    <a:pt x="6" y="593"/>
                                  </a:lnTo>
                                  <a:lnTo>
                                    <a:pt x="5" y="614"/>
                                  </a:lnTo>
                                  <a:lnTo>
                                    <a:pt x="5" y="635"/>
                                  </a:lnTo>
                                  <a:lnTo>
                                    <a:pt x="5" y="656"/>
                                  </a:lnTo>
                                  <a:lnTo>
                                    <a:pt x="3" y="656"/>
                                  </a:lnTo>
                                  <a:lnTo>
                                    <a:pt x="0" y="655"/>
                                  </a:lnTo>
                                  <a:lnTo>
                                    <a:pt x="1" y="634"/>
                                  </a:lnTo>
                                  <a:lnTo>
                                    <a:pt x="1" y="614"/>
                                  </a:lnTo>
                                  <a:lnTo>
                                    <a:pt x="1" y="593"/>
                                  </a:lnTo>
                                  <a:lnTo>
                                    <a:pt x="2" y="572"/>
                                  </a:lnTo>
                                  <a:lnTo>
                                    <a:pt x="2" y="552"/>
                                  </a:lnTo>
                                  <a:lnTo>
                                    <a:pt x="3" y="531"/>
                                  </a:lnTo>
                                  <a:lnTo>
                                    <a:pt x="3" y="510"/>
                                  </a:lnTo>
                                  <a:lnTo>
                                    <a:pt x="3" y="490"/>
                                  </a:lnTo>
                                  <a:lnTo>
                                    <a:pt x="3" y="469"/>
                                  </a:lnTo>
                                  <a:lnTo>
                                    <a:pt x="4" y="449"/>
                                  </a:lnTo>
                                  <a:lnTo>
                                    <a:pt x="4" y="428"/>
                                  </a:lnTo>
                                  <a:lnTo>
                                    <a:pt x="4" y="407"/>
                                  </a:lnTo>
                                  <a:lnTo>
                                    <a:pt x="5" y="387"/>
                                  </a:lnTo>
                                  <a:lnTo>
                                    <a:pt x="5" y="366"/>
                                  </a:lnTo>
                                  <a:lnTo>
                                    <a:pt x="5" y="346"/>
                                  </a:lnTo>
                                  <a:lnTo>
                                    <a:pt x="6" y="325"/>
                                  </a:lnTo>
                                  <a:lnTo>
                                    <a:pt x="6" y="305"/>
                                  </a:lnTo>
                                  <a:lnTo>
                                    <a:pt x="6" y="284"/>
                                  </a:lnTo>
                                  <a:lnTo>
                                    <a:pt x="7" y="264"/>
                                  </a:lnTo>
                                  <a:lnTo>
                                    <a:pt x="7" y="244"/>
                                  </a:lnTo>
                                  <a:lnTo>
                                    <a:pt x="7" y="223"/>
                                  </a:lnTo>
                                  <a:lnTo>
                                    <a:pt x="8" y="203"/>
                                  </a:lnTo>
                                  <a:lnTo>
                                    <a:pt x="8" y="182"/>
                                  </a:lnTo>
                                  <a:lnTo>
                                    <a:pt x="9" y="162"/>
                                  </a:lnTo>
                                  <a:lnTo>
                                    <a:pt x="9" y="142"/>
                                  </a:lnTo>
                                  <a:lnTo>
                                    <a:pt x="9" y="122"/>
                                  </a:lnTo>
                                  <a:lnTo>
                                    <a:pt x="9" y="102"/>
                                  </a:lnTo>
                                  <a:lnTo>
                                    <a:pt x="10" y="82"/>
                                  </a:lnTo>
                                  <a:lnTo>
                                    <a:pt x="10" y="61"/>
                                  </a:lnTo>
                                  <a:lnTo>
                                    <a:pt x="11" y="41"/>
                                  </a:lnTo>
                                  <a:lnTo>
                                    <a:pt x="11" y="21"/>
                                  </a:lnTo>
                                  <a:lnTo>
                                    <a:pt x="11" y="1"/>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2" name="Freeform 3906"/>
                          <wps:cNvSpPr>
                            <a:spLocks/>
                          </wps:cNvSpPr>
                          <wps:spPr bwMode="auto">
                            <a:xfrm>
                              <a:off x="1382" y="766"/>
                              <a:ext cx="132" cy="57"/>
                            </a:xfrm>
                            <a:custGeom>
                              <a:avLst/>
                              <a:gdLst>
                                <a:gd name="T0" fmla="*/ 1 w 132"/>
                                <a:gd name="T1" fmla="*/ 34 h 57"/>
                                <a:gd name="T2" fmla="*/ 8 w 132"/>
                                <a:gd name="T3" fmla="*/ 32 h 57"/>
                                <a:gd name="T4" fmla="*/ 16 w 132"/>
                                <a:gd name="T5" fmla="*/ 30 h 57"/>
                                <a:gd name="T6" fmla="*/ 24 w 132"/>
                                <a:gd name="T7" fmla="*/ 28 h 57"/>
                                <a:gd name="T8" fmla="*/ 32 w 132"/>
                                <a:gd name="T9" fmla="*/ 26 h 57"/>
                                <a:gd name="T10" fmla="*/ 40 w 132"/>
                                <a:gd name="T11" fmla="*/ 24 h 57"/>
                                <a:gd name="T12" fmla="*/ 48 w 132"/>
                                <a:gd name="T13" fmla="*/ 22 h 57"/>
                                <a:gd name="T14" fmla="*/ 56 w 132"/>
                                <a:gd name="T15" fmla="*/ 20 h 57"/>
                                <a:gd name="T16" fmla="*/ 64 w 132"/>
                                <a:gd name="T17" fmla="*/ 18 h 57"/>
                                <a:gd name="T18" fmla="*/ 72 w 132"/>
                                <a:gd name="T19" fmla="*/ 15 h 57"/>
                                <a:gd name="T20" fmla="*/ 81 w 132"/>
                                <a:gd name="T21" fmla="*/ 13 h 57"/>
                                <a:gd name="T22" fmla="*/ 89 w 132"/>
                                <a:gd name="T23" fmla="*/ 11 h 57"/>
                                <a:gd name="T24" fmla="*/ 98 w 132"/>
                                <a:gd name="T25" fmla="*/ 9 h 57"/>
                                <a:gd name="T26" fmla="*/ 106 w 132"/>
                                <a:gd name="T27" fmla="*/ 7 h 57"/>
                                <a:gd name="T28" fmla="*/ 115 w 132"/>
                                <a:gd name="T29" fmla="*/ 5 h 57"/>
                                <a:gd name="T30" fmla="*/ 124 w 132"/>
                                <a:gd name="T31" fmla="*/ 2 h 57"/>
                                <a:gd name="T32" fmla="*/ 132 w 132"/>
                                <a:gd name="T33" fmla="*/ 0 h 57"/>
                                <a:gd name="T34" fmla="*/ 132 w 132"/>
                                <a:gd name="T35" fmla="*/ 3 h 57"/>
                                <a:gd name="T36" fmla="*/ 132 w 132"/>
                                <a:gd name="T37" fmla="*/ 6 h 57"/>
                                <a:gd name="T38" fmla="*/ 132 w 132"/>
                                <a:gd name="T39" fmla="*/ 9 h 57"/>
                                <a:gd name="T40" fmla="*/ 132 w 132"/>
                                <a:gd name="T41" fmla="*/ 13 h 57"/>
                                <a:gd name="T42" fmla="*/ 132 w 132"/>
                                <a:gd name="T43" fmla="*/ 15 h 57"/>
                                <a:gd name="T44" fmla="*/ 132 w 132"/>
                                <a:gd name="T45" fmla="*/ 19 h 57"/>
                                <a:gd name="T46" fmla="*/ 132 w 132"/>
                                <a:gd name="T47" fmla="*/ 22 h 57"/>
                                <a:gd name="T48" fmla="*/ 132 w 132"/>
                                <a:gd name="T49" fmla="*/ 25 h 57"/>
                                <a:gd name="T50" fmla="*/ 123 w 132"/>
                                <a:gd name="T51" fmla="*/ 27 h 57"/>
                                <a:gd name="T52" fmla="*/ 114 w 132"/>
                                <a:gd name="T53" fmla="*/ 29 h 57"/>
                                <a:gd name="T54" fmla="*/ 106 w 132"/>
                                <a:gd name="T55" fmla="*/ 31 h 57"/>
                                <a:gd name="T56" fmla="*/ 97 w 132"/>
                                <a:gd name="T57" fmla="*/ 33 h 57"/>
                                <a:gd name="T58" fmla="*/ 89 w 132"/>
                                <a:gd name="T59" fmla="*/ 35 h 57"/>
                                <a:gd name="T60" fmla="*/ 80 w 132"/>
                                <a:gd name="T61" fmla="*/ 37 h 57"/>
                                <a:gd name="T62" fmla="*/ 72 w 132"/>
                                <a:gd name="T63" fmla="*/ 39 h 57"/>
                                <a:gd name="T64" fmla="*/ 63 w 132"/>
                                <a:gd name="T65" fmla="*/ 41 h 57"/>
                                <a:gd name="T66" fmla="*/ 55 w 132"/>
                                <a:gd name="T67" fmla="*/ 43 h 57"/>
                                <a:gd name="T68" fmla="*/ 47 w 132"/>
                                <a:gd name="T69" fmla="*/ 45 h 57"/>
                                <a:gd name="T70" fmla="*/ 39 w 132"/>
                                <a:gd name="T71" fmla="*/ 47 h 57"/>
                                <a:gd name="T72" fmla="*/ 31 w 132"/>
                                <a:gd name="T73" fmla="*/ 49 h 57"/>
                                <a:gd name="T74" fmla="*/ 23 w 132"/>
                                <a:gd name="T75" fmla="*/ 51 h 57"/>
                                <a:gd name="T76" fmla="*/ 15 w 132"/>
                                <a:gd name="T77" fmla="*/ 53 h 57"/>
                                <a:gd name="T78" fmla="*/ 7 w 132"/>
                                <a:gd name="T79" fmla="*/ 55 h 57"/>
                                <a:gd name="T80" fmla="*/ 0 w 132"/>
                                <a:gd name="T81" fmla="*/ 57 h 57"/>
                                <a:gd name="T82" fmla="*/ 0 w 132"/>
                                <a:gd name="T83" fmla="*/ 54 h 57"/>
                                <a:gd name="T84" fmla="*/ 0 w 132"/>
                                <a:gd name="T85" fmla="*/ 51 h 57"/>
                                <a:gd name="T86" fmla="*/ 0 w 132"/>
                                <a:gd name="T87" fmla="*/ 48 h 57"/>
                                <a:gd name="T88" fmla="*/ 0 w 132"/>
                                <a:gd name="T89" fmla="*/ 45 h 57"/>
                                <a:gd name="T90" fmla="*/ 0 w 132"/>
                                <a:gd name="T91" fmla="*/ 42 h 57"/>
                                <a:gd name="T92" fmla="*/ 0 w 132"/>
                                <a:gd name="T93" fmla="*/ 39 h 57"/>
                                <a:gd name="T94" fmla="*/ 0 w 132"/>
                                <a:gd name="T95" fmla="*/ 36 h 57"/>
                                <a:gd name="T96" fmla="*/ 1 w 132"/>
                                <a:gd name="T97" fmla="*/ 34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2" h="57">
                                  <a:moveTo>
                                    <a:pt x="1" y="34"/>
                                  </a:moveTo>
                                  <a:lnTo>
                                    <a:pt x="8" y="32"/>
                                  </a:lnTo>
                                  <a:lnTo>
                                    <a:pt x="16" y="30"/>
                                  </a:lnTo>
                                  <a:lnTo>
                                    <a:pt x="24" y="28"/>
                                  </a:lnTo>
                                  <a:lnTo>
                                    <a:pt x="32" y="26"/>
                                  </a:lnTo>
                                  <a:lnTo>
                                    <a:pt x="40" y="24"/>
                                  </a:lnTo>
                                  <a:lnTo>
                                    <a:pt x="48" y="22"/>
                                  </a:lnTo>
                                  <a:lnTo>
                                    <a:pt x="56" y="20"/>
                                  </a:lnTo>
                                  <a:lnTo>
                                    <a:pt x="64" y="18"/>
                                  </a:lnTo>
                                  <a:lnTo>
                                    <a:pt x="72" y="15"/>
                                  </a:lnTo>
                                  <a:lnTo>
                                    <a:pt x="81" y="13"/>
                                  </a:lnTo>
                                  <a:lnTo>
                                    <a:pt x="89" y="11"/>
                                  </a:lnTo>
                                  <a:lnTo>
                                    <a:pt x="98" y="9"/>
                                  </a:lnTo>
                                  <a:lnTo>
                                    <a:pt x="106" y="7"/>
                                  </a:lnTo>
                                  <a:lnTo>
                                    <a:pt x="115" y="5"/>
                                  </a:lnTo>
                                  <a:lnTo>
                                    <a:pt x="124" y="2"/>
                                  </a:lnTo>
                                  <a:lnTo>
                                    <a:pt x="132" y="0"/>
                                  </a:lnTo>
                                  <a:lnTo>
                                    <a:pt x="132" y="3"/>
                                  </a:lnTo>
                                  <a:lnTo>
                                    <a:pt x="132" y="6"/>
                                  </a:lnTo>
                                  <a:lnTo>
                                    <a:pt x="132" y="9"/>
                                  </a:lnTo>
                                  <a:lnTo>
                                    <a:pt x="132" y="13"/>
                                  </a:lnTo>
                                  <a:lnTo>
                                    <a:pt x="132" y="15"/>
                                  </a:lnTo>
                                  <a:lnTo>
                                    <a:pt x="132" y="19"/>
                                  </a:lnTo>
                                  <a:lnTo>
                                    <a:pt x="132" y="22"/>
                                  </a:lnTo>
                                  <a:lnTo>
                                    <a:pt x="132" y="25"/>
                                  </a:lnTo>
                                  <a:lnTo>
                                    <a:pt x="123" y="27"/>
                                  </a:lnTo>
                                  <a:lnTo>
                                    <a:pt x="114" y="29"/>
                                  </a:lnTo>
                                  <a:lnTo>
                                    <a:pt x="106" y="31"/>
                                  </a:lnTo>
                                  <a:lnTo>
                                    <a:pt x="97" y="33"/>
                                  </a:lnTo>
                                  <a:lnTo>
                                    <a:pt x="89" y="35"/>
                                  </a:lnTo>
                                  <a:lnTo>
                                    <a:pt x="80" y="37"/>
                                  </a:lnTo>
                                  <a:lnTo>
                                    <a:pt x="72" y="39"/>
                                  </a:lnTo>
                                  <a:lnTo>
                                    <a:pt x="63" y="41"/>
                                  </a:lnTo>
                                  <a:lnTo>
                                    <a:pt x="55" y="43"/>
                                  </a:lnTo>
                                  <a:lnTo>
                                    <a:pt x="47" y="45"/>
                                  </a:lnTo>
                                  <a:lnTo>
                                    <a:pt x="39" y="47"/>
                                  </a:lnTo>
                                  <a:lnTo>
                                    <a:pt x="31" y="49"/>
                                  </a:lnTo>
                                  <a:lnTo>
                                    <a:pt x="23" y="51"/>
                                  </a:lnTo>
                                  <a:lnTo>
                                    <a:pt x="15" y="53"/>
                                  </a:lnTo>
                                  <a:lnTo>
                                    <a:pt x="7" y="55"/>
                                  </a:lnTo>
                                  <a:lnTo>
                                    <a:pt x="0" y="57"/>
                                  </a:lnTo>
                                  <a:lnTo>
                                    <a:pt x="0" y="54"/>
                                  </a:lnTo>
                                  <a:lnTo>
                                    <a:pt x="0" y="51"/>
                                  </a:lnTo>
                                  <a:lnTo>
                                    <a:pt x="0" y="48"/>
                                  </a:lnTo>
                                  <a:lnTo>
                                    <a:pt x="0" y="45"/>
                                  </a:lnTo>
                                  <a:lnTo>
                                    <a:pt x="0" y="42"/>
                                  </a:lnTo>
                                  <a:lnTo>
                                    <a:pt x="0" y="39"/>
                                  </a:lnTo>
                                  <a:lnTo>
                                    <a:pt x="0" y="36"/>
                                  </a:lnTo>
                                  <a:lnTo>
                                    <a:pt x="1" y="34"/>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3" name="Freeform 3907"/>
                          <wps:cNvSpPr>
                            <a:spLocks/>
                          </wps:cNvSpPr>
                          <wps:spPr bwMode="auto">
                            <a:xfrm>
                              <a:off x="1381" y="821"/>
                              <a:ext cx="133" cy="57"/>
                            </a:xfrm>
                            <a:custGeom>
                              <a:avLst/>
                              <a:gdLst>
                                <a:gd name="T0" fmla="*/ 1 w 133"/>
                                <a:gd name="T1" fmla="*/ 30 h 57"/>
                                <a:gd name="T2" fmla="*/ 8 w 133"/>
                                <a:gd name="T3" fmla="*/ 28 h 57"/>
                                <a:gd name="T4" fmla="*/ 16 w 133"/>
                                <a:gd name="T5" fmla="*/ 26 h 57"/>
                                <a:gd name="T6" fmla="*/ 24 w 133"/>
                                <a:gd name="T7" fmla="*/ 24 h 57"/>
                                <a:gd name="T8" fmla="*/ 32 w 133"/>
                                <a:gd name="T9" fmla="*/ 22 h 57"/>
                                <a:gd name="T10" fmla="*/ 40 w 133"/>
                                <a:gd name="T11" fmla="*/ 20 h 57"/>
                                <a:gd name="T12" fmla="*/ 48 w 133"/>
                                <a:gd name="T13" fmla="*/ 19 h 57"/>
                                <a:gd name="T14" fmla="*/ 56 w 133"/>
                                <a:gd name="T15" fmla="*/ 17 h 57"/>
                                <a:gd name="T16" fmla="*/ 64 w 133"/>
                                <a:gd name="T17" fmla="*/ 15 h 57"/>
                                <a:gd name="T18" fmla="*/ 72 w 133"/>
                                <a:gd name="T19" fmla="*/ 14 h 57"/>
                                <a:gd name="T20" fmla="*/ 81 w 133"/>
                                <a:gd name="T21" fmla="*/ 12 h 57"/>
                                <a:gd name="T22" fmla="*/ 89 w 133"/>
                                <a:gd name="T23" fmla="*/ 10 h 57"/>
                                <a:gd name="T24" fmla="*/ 98 w 133"/>
                                <a:gd name="T25" fmla="*/ 8 h 57"/>
                                <a:gd name="T26" fmla="*/ 106 w 133"/>
                                <a:gd name="T27" fmla="*/ 6 h 57"/>
                                <a:gd name="T28" fmla="*/ 115 w 133"/>
                                <a:gd name="T29" fmla="*/ 4 h 57"/>
                                <a:gd name="T30" fmla="*/ 124 w 133"/>
                                <a:gd name="T31" fmla="*/ 2 h 57"/>
                                <a:gd name="T32" fmla="*/ 133 w 133"/>
                                <a:gd name="T33" fmla="*/ 0 h 57"/>
                                <a:gd name="T34" fmla="*/ 132 w 133"/>
                                <a:gd name="T35" fmla="*/ 3 h 57"/>
                                <a:gd name="T36" fmla="*/ 132 w 133"/>
                                <a:gd name="T37" fmla="*/ 7 h 57"/>
                                <a:gd name="T38" fmla="*/ 132 w 133"/>
                                <a:gd name="T39" fmla="*/ 11 h 57"/>
                                <a:gd name="T40" fmla="*/ 132 w 133"/>
                                <a:gd name="T41" fmla="*/ 15 h 57"/>
                                <a:gd name="T42" fmla="*/ 132 w 133"/>
                                <a:gd name="T43" fmla="*/ 18 h 57"/>
                                <a:gd name="T44" fmla="*/ 132 w 133"/>
                                <a:gd name="T45" fmla="*/ 22 h 57"/>
                                <a:gd name="T46" fmla="*/ 132 w 133"/>
                                <a:gd name="T47" fmla="*/ 26 h 57"/>
                                <a:gd name="T48" fmla="*/ 132 w 133"/>
                                <a:gd name="T49" fmla="*/ 30 h 57"/>
                                <a:gd name="T50" fmla="*/ 123 w 133"/>
                                <a:gd name="T51" fmla="*/ 31 h 57"/>
                                <a:gd name="T52" fmla="*/ 115 w 133"/>
                                <a:gd name="T53" fmla="*/ 33 h 57"/>
                                <a:gd name="T54" fmla="*/ 106 w 133"/>
                                <a:gd name="T55" fmla="*/ 35 h 57"/>
                                <a:gd name="T56" fmla="*/ 98 w 133"/>
                                <a:gd name="T57" fmla="*/ 37 h 57"/>
                                <a:gd name="T58" fmla="*/ 89 w 133"/>
                                <a:gd name="T59" fmla="*/ 38 h 57"/>
                                <a:gd name="T60" fmla="*/ 81 w 133"/>
                                <a:gd name="T61" fmla="*/ 40 h 57"/>
                                <a:gd name="T62" fmla="*/ 72 w 133"/>
                                <a:gd name="T63" fmla="*/ 42 h 57"/>
                                <a:gd name="T64" fmla="*/ 64 w 133"/>
                                <a:gd name="T65" fmla="*/ 44 h 57"/>
                                <a:gd name="T66" fmla="*/ 56 w 133"/>
                                <a:gd name="T67" fmla="*/ 46 h 57"/>
                                <a:gd name="T68" fmla="*/ 47 w 133"/>
                                <a:gd name="T69" fmla="*/ 47 h 57"/>
                                <a:gd name="T70" fmla="*/ 39 w 133"/>
                                <a:gd name="T71" fmla="*/ 49 h 57"/>
                                <a:gd name="T72" fmla="*/ 32 w 133"/>
                                <a:gd name="T73" fmla="*/ 50 h 57"/>
                                <a:gd name="T74" fmla="*/ 23 w 133"/>
                                <a:gd name="T75" fmla="*/ 52 h 57"/>
                                <a:gd name="T76" fmla="*/ 16 w 133"/>
                                <a:gd name="T77" fmla="*/ 54 h 57"/>
                                <a:gd name="T78" fmla="*/ 8 w 133"/>
                                <a:gd name="T79" fmla="*/ 55 h 57"/>
                                <a:gd name="T80" fmla="*/ 0 w 133"/>
                                <a:gd name="T81" fmla="*/ 57 h 57"/>
                                <a:gd name="T82" fmla="*/ 0 w 133"/>
                                <a:gd name="T83" fmla="*/ 54 h 57"/>
                                <a:gd name="T84" fmla="*/ 0 w 133"/>
                                <a:gd name="T85" fmla="*/ 50 h 57"/>
                                <a:gd name="T86" fmla="*/ 0 w 133"/>
                                <a:gd name="T87" fmla="*/ 47 h 57"/>
                                <a:gd name="T88" fmla="*/ 0 w 133"/>
                                <a:gd name="T89" fmla="*/ 44 h 57"/>
                                <a:gd name="T90" fmla="*/ 0 w 133"/>
                                <a:gd name="T91" fmla="*/ 40 h 57"/>
                                <a:gd name="T92" fmla="*/ 0 w 133"/>
                                <a:gd name="T93" fmla="*/ 37 h 57"/>
                                <a:gd name="T94" fmla="*/ 0 w 133"/>
                                <a:gd name="T95" fmla="*/ 33 h 57"/>
                                <a:gd name="T96" fmla="*/ 1 w 133"/>
                                <a:gd name="T97" fmla="*/ 3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57">
                                  <a:moveTo>
                                    <a:pt x="1" y="30"/>
                                  </a:moveTo>
                                  <a:lnTo>
                                    <a:pt x="8" y="28"/>
                                  </a:lnTo>
                                  <a:lnTo>
                                    <a:pt x="16" y="26"/>
                                  </a:lnTo>
                                  <a:lnTo>
                                    <a:pt x="24" y="24"/>
                                  </a:lnTo>
                                  <a:lnTo>
                                    <a:pt x="32" y="22"/>
                                  </a:lnTo>
                                  <a:lnTo>
                                    <a:pt x="40" y="20"/>
                                  </a:lnTo>
                                  <a:lnTo>
                                    <a:pt x="48" y="19"/>
                                  </a:lnTo>
                                  <a:lnTo>
                                    <a:pt x="56" y="17"/>
                                  </a:lnTo>
                                  <a:lnTo>
                                    <a:pt x="64" y="15"/>
                                  </a:lnTo>
                                  <a:lnTo>
                                    <a:pt x="72" y="14"/>
                                  </a:lnTo>
                                  <a:lnTo>
                                    <a:pt x="81" y="12"/>
                                  </a:lnTo>
                                  <a:lnTo>
                                    <a:pt x="89" y="10"/>
                                  </a:lnTo>
                                  <a:lnTo>
                                    <a:pt x="98" y="8"/>
                                  </a:lnTo>
                                  <a:lnTo>
                                    <a:pt x="106" y="6"/>
                                  </a:lnTo>
                                  <a:lnTo>
                                    <a:pt x="115" y="4"/>
                                  </a:lnTo>
                                  <a:lnTo>
                                    <a:pt x="124" y="2"/>
                                  </a:lnTo>
                                  <a:lnTo>
                                    <a:pt x="133" y="0"/>
                                  </a:lnTo>
                                  <a:lnTo>
                                    <a:pt x="132" y="3"/>
                                  </a:lnTo>
                                  <a:lnTo>
                                    <a:pt x="132" y="7"/>
                                  </a:lnTo>
                                  <a:lnTo>
                                    <a:pt x="132" y="11"/>
                                  </a:lnTo>
                                  <a:lnTo>
                                    <a:pt x="132" y="15"/>
                                  </a:lnTo>
                                  <a:lnTo>
                                    <a:pt x="132" y="18"/>
                                  </a:lnTo>
                                  <a:lnTo>
                                    <a:pt x="132" y="22"/>
                                  </a:lnTo>
                                  <a:lnTo>
                                    <a:pt x="132" y="26"/>
                                  </a:lnTo>
                                  <a:lnTo>
                                    <a:pt x="132" y="30"/>
                                  </a:lnTo>
                                  <a:lnTo>
                                    <a:pt x="123" y="31"/>
                                  </a:lnTo>
                                  <a:lnTo>
                                    <a:pt x="115" y="33"/>
                                  </a:lnTo>
                                  <a:lnTo>
                                    <a:pt x="106" y="35"/>
                                  </a:lnTo>
                                  <a:lnTo>
                                    <a:pt x="98" y="37"/>
                                  </a:lnTo>
                                  <a:lnTo>
                                    <a:pt x="89" y="38"/>
                                  </a:lnTo>
                                  <a:lnTo>
                                    <a:pt x="81" y="40"/>
                                  </a:lnTo>
                                  <a:lnTo>
                                    <a:pt x="72" y="42"/>
                                  </a:lnTo>
                                  <a:lnTo>
                                    <a:pt x="64" y="44"/>
                                  </a:lnTo>
                                  <a:lnTo>
                                    <a:pt x="56" y="46"/>
                                  </a:lnTo>
                                  <a:lnTo>
                                    <a:pt x="47" y="47"/>
                                  </a:lnTo>
                                  <a:lnTo>
                                    <a:pt x="39" y="49"/>
                                  </a:lnTo>
                                  <a:lnTo>
                                    <a:pt x="32" y="50"/>
                                  </a:lnTo>
                                  <a:lnTo>
                                    <a:pt x="23" y="52"/>
                                  </a:lnTo>
                                  <a:lnTo>
                                    <a:pt x="16" y="54"/>
                                  </a:lnTo>
                                  <a:lnTo>
                                    <a:pt x="8" y="55"/>
                                  </a:lnTo>
                                  <a:lnTo>
                                    <a:pt x="0" y="57"/>
                                  </a:lnTo>
                                  <a:lnTo>
                                    <a:pt x="0" y="54"/>
                                  </a:lnTo>
                                  <a:lnTo>
                                    <a:pt x="0" y="50"/>
                                  </a:lnTo>
                                  <a:lnTo>
                                    <a:pt x="0" y="47"/>
                                  </a:lnTo>
                                  <a:lnTo>
                                    <a:pt x="0" y="44"/>
                                  </a:lnTo>
                                  <a:lnTo>
                                    <a:pt x="0" y="40"/>
                                  </a:lnTo>
                                  <a:lnTo>
                                    <a:pt x="0" y="37"/>
                                  </a:lnTo>
                                  <a:lnTo>
                                    <a:pt x="0" y="33"/>
                                  </a:lnTo>
                                  <a:lnTo>
                                    <a:pt x="1" y="30"/>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4" name="Freeform 3908"/>
                          <wps:cNvSpPr>
                            <a:spLocks/>
                          </wps:cNvSpPr>
                          <wps:spPr bwMode="auto">
                            <a:xfrm>
                              <a:off x="1380" y="881"/>
                              <a:ext cx="133" cy="53"/>
                            </a:xfrm>
                            <a:custGeom>
                              <a:avLst/>
                              <a:gdLst>
                                <a:gd name="T0" fmla="*/ 0 w 133"/>
                                <a:gd name="T1" fmla="*/ 25 h 53"/>
                                <a:gd name="T2" fmla="*/ 8 w 133"/>
                                <a:gd name="T3" fmla="*/ 24 h 53"/>
                                <a:gd name="T4" fmla="*/ 16 w 133"/>
                                <a:gd name="T5" fmla="*/ 22 h 53"/>
                                <a:gd name="T6" fmla="*/ 24 w 133"/>
                                <a:gd name="T7" fmla="*/ 20 h 53"/>
                                <a:gd name="T8" fmla="*/ 32 w 133"/>
                                <a:gd name="T9" fmla="*/ 19 h 53"/>
                                <a:gd name="T10" fmla="*/ 40 w 133"/>
                                <a:gd name="T11" fmla="*/ 17 h 53"/>
                                <a:gd name="T12" fmla="*/ 48 w 133"/>
                                <a:gd name="T13" fmla="*/ 16 h 53"/>
                                <a:gd name="T14" fmla="*/ 56 w 133"/>
                                <a:gd name="T15" fmla="*/ 14 h 53"/>
                                <a:gd name="T16" fmla="*/ 64 w 133"/>
                                <a:gd name="T17" fmla="*/ 13 h 53"/>
                                <a:gd name="T18" fmla="*/ 73 w 133"/>
                                <a:gd name="T19" fmla="*/ 11 h 53"/>
                                <a:gd name="T20" fmla="*/ 81 w 133"/>
                                <a:gd name="T21" fmla="*/ 10 h 53"/>
                                <a:gd name="T22" fmla="*/ 89 w 133"/>
                                <a:gd name="T23" fmla="*/ 8 h 53"/>
                                <a:gd name="T24" fmla="*/ 98 w 133"/>
                                <a:gd name="T25" fmla="*/ 7 h 53"/>
                                <a:gd name="T26" fmla="*/ 106 w 133"/>
                                <a:gd name="T27" fmla="*/ 5 h 53"/>
                                <a:gd name="T28" fmla="*/ 115 w 133"/>
                                <a:gd name="T29" fmla="*/ 3 h 53"/>
                                <a:gd name="T30" fmla="*/ 124 w 133"/>
                                <a:gd name="T31" fmla="*/ 1 h 53"/>
                                <a:gd name="T32" fmla="*/ 133 w 133"/>
                                <a:gd name="T33" fmla="*/ 0 h 53"/>
                                <a:gd name="T34" fmla="*/ 133 w 133"/>
                                <a:gd name="T35" fmla="*/ 3 h 53"/>
                                <a:gd name="T36" fmla="*/ 133 w 133"/>
                                <a:gd name="T37" fmla="*/ 7 h 53"/>
                                <a:gd name="T38" fmla="*/ 133 w 133"/>
                                <a:gd name="T39" fmla="*/ 11 h 53"/>
                                <a:gd name="T40" fmla="*/ 133 w 133"/>
                                <a:gd name="T41" fmla="*/ 15 h 53"/>
                                <a:gd name="T42" fmla="*/ 132 w 133"/>
                                <a:gd name="T43" fmla="*/ 18 h 53"/>
                                <a:gd name="T44" fmla="*/ 132 w 133"/>
                                <a:gd name="T45" fmla="*/ 22 h 53"/>
                                <a:gd name="T46" fmla="*/ 132 w 133"/>
                                <a:gd name="T47" fmla="*/ 25 h 53"/>
                                <a:gd name="T48" fmla="*/ 132 w 133"/>
                                <a:gd name="T49" fmla="*/ 29 h 53"/>
                                <a:gd name="T50" fmla="*/ 123 w 133"/>
                                <a:gd name="T51" fmla="*/ 31 h 53"/>
                                <a:gd name="T52" fmla="*/ 115 w 133"/>
                                <a:gd name="T53" fmla="*/ 32 h 53"/>
                                <a:gd name="T54" fmla="*/ 106 w 133"/>
                                <a:gd name="T55" fmla="*/ 34 h 53"/>
                                <a:gd name="T56" fmla="*/ 97 w 133"/>
                                <a:gd name="T57" fmla="*/ 36 h 53"/>
                                <a:gd name="T58" fmla="*/ 89 w 133"/>
                                <a:gd name="T59" fmla="*/ 37 h 53"/>
                                <a:gd name="T60" fmla="*/ 80 w 133"/>
                                <a:gd name="T61" fmla="*/ 39 h 53"/>
                                <a:gd name="T62" fmla="*/ 72 w 133"/>
                                <a:gd name="T63" fmla="*/ 40 h 53"/>
                                <a:gd name="T64" fmla="*/ 64 w 133"/>
                                <a:gd name="T65" fmla="*/ 42 h 53"/>
                                <a:gd name="T66" fmla="*/ 55 w 133"/>
                                <a:gd name="T67" fmla="*/ 43 h 53"/>
                                <a:gd name="T68" fmla="*/ 47 w 133"/>
                                <a:gd name="T69" fmla="*/ 45 h 53"/>
                                <a:gd name="T70" fmla="*/ 39 w 133"/>
                                <a:gd name="T71" fmla="*/ 46 h 53"/>
                                <a:gd name="T72" fmla="*/ 31 w 133"/>
                                <a:gd name="T73" fmla="*/ 48 h 53"/>
                                <a:gd name="T74" fmla="*/ 23 w 133"/>
                                <a:gd name="T75" fmla="*/ 49 h 53"/>
                                <a:gd name="T76" fmla="*/ 15 w 133"/>
                                <a:gd name="T77" fmla="*/ 50 h 53"/>
                                <a:gd name="T78" fmla="*/ 8 w 133"/>
                                <a:gd name="T79" fmla="*/ 52 h 53"/>
                                <a:gd name="T80" fmla="*/ 0 w 133"/>
                                <a:gd name="T81" fmla="*/ 53 h 53"/>
                                <a:gd name="T82" fmla="*/ 0 w 133"/>
                                <a:gd name="T83" fmla="*/ 50 h 53"/>
                                <a:gd name="T84" fmla="*/ 0 w 133"/>
                                <a:gd name="T85" fmla="*/ 46 h 53"/>
                                <a:gd name="T86" fmla="*/ 0 w 133"/>
                                <a:gd name="T87" fmla="*/ 42 h 53"/>
                                <a:gd name="T88" fmla="*/ 0 w 133"/>
                                <a:gd name="T89" fmla="*/ 39 h 53"/>
                                <a:gd name="T90" fmla="*/ 0 w 133"/>
                                <a:gd name="T91" fmla="*/ 35 h 53"/>
                                <a:gd name="T92" fmla="*/ 0 w 133"/>
                                <a:gd name="T93" fmla="*/ 32 h 53"/>
                                <a:gd name="T94" fmla="*/ 0 w 133"/>
                                <a:gd name="T95" fmla="*/ 28 h 53"/>
                                <a:gd name="T96" fmla="*/ 0 w 133"/>
                                <a:gd name="T97" fmla="*/ 25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53">
                                  <a:moveTo>
                                    <a:pt x="0" y="25"/>
                                  </a:moveTo>
                                  <a:lnTo>
                                    <a:pt x="8" y="24"/>
                                  </a:lnTo>
                                  <a:lnTo>
                                    <a:pt x="16" y="22"/>
                                  </a:lnTo>
                                  <a:lnTo>
                                    <a:pt x="24" y="20"/>
                                  </a:lnTo>
                                  <a:lnTo>
                                    <a:pt x="32" y="19"/>
                                  </a:lnTo>
                                  <a:lnTo>
                                    <a:pt x="40" y="17"/>
                                  </a:lnTo>
                                  <a:lnTo>
                                    <a:pt x="48" y="16"/>
                                  </a:lnTo>
                                  <a:lnTo>
                                    <a:pt x="56" y="14"/>
                                  </a:lnTo>
                                  <a:lnTo>
                                    <a:pt x="64" y="13"/>
                                  </a:lnTo>
                                  <a:lnTo>
                                    <a:pt x="73" y="11"/>
                                  </a:lnTo>
                                  <a:lnTo>
                                    <a:pt x="81" y="10"/>
                                  </a:lnTo>
                                  <a:lnTo>
                                    <a:pt x="89" y="8"/>
                                  </a:lnTo>
                                  <a:lnTo>
                                    <a:pt x="98" y="7"/>
                                  </a:lnTo>
                                  <a:lnTo>
                                    <a:pt x="106" y="5"/>
                                  </a:lnTo>
                                  <a:lnTo>
                                    <a:pt x="115" y="3"/>
                                  </a:lnTo>
                                  <a:lnTo>
                                    <a:pt x="124" y="1"/>
                                  </a:lnTo>
                                  <a:lnTo>
                                    <a:pt x="133" y="0"/>
                                  </a:lnTo>
                                  <a:lnTo>
                                    <a:pt x="133" y="3"/>
                                  </a:lnTo>
                                  <a:lnTo>
                                    <a:pt x="133" y="7"/>
                                  </a:lnTo>
                                  <a:lnTo>
                                    <a:pt x="133" y="11"/>
                                  </a:lnTo>
                                  <a:lnTo>
                                    <a:pt x="133" y="15"/>
                                  </a:lnTo>
                                  <a:lnTo>
                                    <a:pt x="132" y="18"/>
                                  </a:lnTo>
                                  <a:lnTo>
                                    <a:pt x="132" y="22"/>
                                  </a:lnTo>
                                  <a:lnTo>
                                    <a:pt x="132" y="25"/>
                                  </a:lnTo>
                                  <a:lnTo>
                                    <a:pt x="132" y="29"/>
                                  </a:lnTo>
                                  <a:lnTo>
                                    <a:pt x="123" y="31"/>
                                  </a:lnTo>
                                  <a:lnTo>
                                    <a:pt x="115" y="32"/>
                                  </a:lnTo>
                                  <a:lnTo>
                                    <a:pt x="106" y="34"/>
                                  </a:lnTo>
                                  <a:lnTo>
                                    <a:pt x="97" y="36"/>
                                  </a:lnTo>
                                  <a:lnTo>
                                    <a:pt x="89" y="37"/>
                                  </a:lnTo>
                                  <a:lnTo>
                                    <a:pt x="80" y="39"/>
                                  </a:lnTo>
                                  <a:lnTo>
                                    <a:pt x="72" y="40"/>
                                  </a:lnTo>
                                  <a:lnTo>
                                    <a:pt x="64" y="42"/>
                                  </a:lnTo>
                                  <a:lnTo>
                                    <a:pt x="55" y="43"/>
                                  </a:lnTo>
                                  <a:lnTo>
                                    <a:pt x="47" y="45"/>
                                  </a:lnTo>
                                  <a:lnTo>
                                    <a:pt x="39" y="46"/>
                                  </a:lnTo>
                                  <a:lnTo>
                                    <a:pt x="31" y="48"/>
                                  </a:lnTo>
                                  <a:lnTo>
                                    <a:pt x="23" y="49"/>
                                  </a:lnTo>
                                  <a:lnTo>
                                    <a:pt x="15" y="50"/>
                                  </a:lnTo>
                                  <a:lnTo>
                                    <a:pt x="8" y="52"/>
                                  </a:lnTo>
                                  <a:lnTo>
                                    <a:pt x="0" y="53"/>
                                  </a:lnTo>
                                  <a:lnTo>
                                    <a:pt x="0" y="50"/>
                                  </a:lnTo>
                                  <a:lnTo>
                                    <a:pt x="0" y="46"/>
                                  </a:lnTo>
                                  <a:lnTo>
                                    <a:pt x="0" y="42"/>
                                  </a:lnTo>
                                  <a:lnTo>
                                    <a:pt x="0" y="39"/>
                                  </a:lnTo>
                                  <a:lnTo>
                                    <a:pt x="0" y="35"/>
                                  </a:lnTo>
                                  <a:lnTo>
                                    <a:pt x="0" y="32"/>
                                  </a:lnTo>
                                  <a:lnTo>
                                    <a:pt x="0" y="28"/>
                                  </a:lnTo>
                                  <a:lnTo>
                                    <a:pt x="0" y="25"/>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5" name="Freeform 3909"/>
                          <wps:cNvSpPr>
                            <a:spLocks/>
                          </wps:cNvSpPr>
                          <wps:spPr bwMode="auto">
                            <a:xfrm>
                              <a:off x="1379" y="941"/>
                              <a:ext cx="133" cy="50"/>
                            </a:xfrm>
                            <a:custGeom>
                              <a:avLst/>
                              <a:gdLst>
                                <a:gd name="T0" fmla="*/ 1 w 133"/>
                                <a:gd name="T1" fmla="*/ 21 h 50"/>
                                <a:gd name="T2" fmla="*/ 8 w 133"/>
                                <a:gd name="T3" fmla="*/ 20 h 50"/>
                                <a:gd name="T4" fmla="*/ 16 w 133"/>
                                <a:gd name="T5" fmla="*/ 18 h 50"/>
                                <a:gd name="T6" fmla="*/ 24 w 133"/>
                                <a:gd name="T7" fmla="*/ 17 h 50"/>
                                <a:gd name="T8" fmla="*/ 32 w 133"/>
                                <a:gd name="T9" fmla="*/ 16 h 50"/>
                                <a:gd name="T10" fmla="*/ 40 w 133"/>
                                <a:gd name="T11" fmla="*/ 15 h 50"/>
                                <a:gd name="T12" fmla="*/ 48 w 133"/>
                                <a:gd name="T13" fmla="*/ 13 h 50"/>
                                <a:gd name="T14" fmla="*/ 56 w 133"/>
                                <a:gd name="T15" fmla="*/ 12 h 50"/>
                                <a:gd name="T16" fmla="*/ 64 w 133"/>
                                <a:gd name="T17" fmla="*/ 11 h 50"/>
                                <a:gd name="T18" fmla="*/ 73 w 133"/>
                                <a:gd name="T19" fmla="*/ 9 h 50"/>
                                <a:gd name="T20" fmla="*/ 81 w 133"/>
                                <a:gd name="T21" fmla="*/ 8 h 50"/>
                                <a:gd name="T22" fmla="*/ 89 w 133"/>
                                <a:gd name="T23" fmla="*/ 6 h 50"/>
                                <a:gd name="T24" fmla="*/ 98 w 133"/>
                                <a:gd name="T25" fmla="*/ 5 h 50"/>
                                <a:gd name="T26" fmla="*/ 106 w 133"/>
                                <a:gd name="T27" fmla="*/ 4 h 50"/>
                                <a:gd name="T28" fmla="*/ 115 w 133"/>
                                <a:gd name="T29" fmla="*/ 2 h 50"/>
                                <a:gd name="T30" fmla="*/ 124 w 133"/>
                                <a:gd name="T31" fmla="*/ 1 h 50"/>
                                <a:gd name="T32" fmla="*/ 133 w 133"/>
                                <a:gd name="T33" fmla="*/ 0 h 50"/>
                                <a:gd name="T34" fmla="*/ 133 w 133"/>
                                <a:gd name="T35" fmla="*/ 3 h 50"/>
                                <a:gd name="T36" fmla="*/ 133 w 133"/>
                                <a:gd name="T37" fmla="*/ 7 h 50"/>
                                <a:gd name="T38" fmla="*/ 133 w 133"/>
                                <a:gd name="T39" fmla="*/ 11 h 50"/>
                                <a:gd name="T40" fmla="*/ 133 w 133"/>
                                <a:gd name="T41" fmla="*/ 15 h 50"/>
                                <a:gd name="T42" fmla="*/ 133 w 133"/>
                                <a:gd name="T43" fmla="*/ 18 h 50"/>
                                <a:gd name="T44" fmla="*/ 133 w 133"/>
                                <a:gd name="T45" fmla="*/ 22 h 50"/>
                                <a:gd name="T46" fmla="*/ 133 w 133"/>
                                <a:gd name="T47" fmla="*/ 26 h 50"/>
                                <a:gd name="T48" fmla="*/ 133 w 133"/>
                                <a:gd name="T49" fmla="*/ 30 h 50"/>
                                <a:gd name="T50" fmla="*/ 124 w 133"/>
                                <a:gd name="T51" fmla="*/ 31 h 50"/>
                                <a:gd name="T52" fmla="*/ 115 w 133"/>
                                <a:gd name="T53" fmla="*/ 32 h 50"/>
                                <a:gd name="T54" fmla="*/ 106 w 133"/>
                                <a:gd name="T55" fmla="*/ 33 h 50"/>
                                <a:gd name="T56" fmla="*/ 98 w 133"/>
                                <a:gd name="T57" fmla="*/ 35 h 50"/>
                                <a:gd name="T58" fmla="*/ 89 w 133"/>
                                <a:gd name="T59" fmla="*/ 36 h 50"/>
                                <a:gd name="T60" fmla="*/ 81 w 133"/>
                                <a:gd name="T61" fmla="*/ 37 h 50"/>
                                <a:gd name="T62" fmla="*/ 72 w 133"/>
                                <a:gd name="T63" fmla="*/ 38 h 50"/>
                                <a:gd name="T64" fmla="*/ 64 w 133"/>
                                <a:gd name="T65" fmla="*/ 40 h 50"/>
                                <a:gd name="T66" fmla="*/ 56 w 133"/>
                                <a:gd name="T67" fmla="*/ 41 h 50"/>
                                <a:gd name="T68" fmla="*/ 47 w 133"/>
                                <a:gd name="T69" fmla="*/ 42 h 50"/>
                                <a:gd name="T70" fmla="*/ 39 w 133"/>
                                <a:gd name="T71" fmla="*/ 43 h 50"/>
                                <a:gd name="T72" fmla="*/ 32 w 133"/>
                                <a:gd name="T73" fmla="*/ 45 h 50"/>
                                <a:gd name="T74" fmla="*/ 23 w 133"/>
                                <a:gd name="T75" fmla="*/ 46 h 50"/>
                                <a:gd name="T76" fmla="*/ 15 w 133"/>
                                <a:gd name="T77" fmla="*/ 47 h 50"/>
                                <a:gd name="T78" fmla="*/ 7 w 133"/>
                                <a:gd name="T79" fmla="*/ 48 h 50"/>
                                <a:gd name="T80" fmla="*/ 0 w 133"/>
                                <a:gd name="T81" fmla="*/ 50 h 50"/>
                                <a:gd name="T82" fmla="*/ 0 w 133"/>
                                <a:gd name="T83" fmla="*/ 46 h 50"/>
                                <a:gd name="T84" fmla="*/ 0 w 133"/>
                                <a:gd name="T85" fmla="*/ 42 h 50"/>
                                <a:gd name="T86" fmla="*/ 0 w 133"/>
                                <a:gd name="T87" fmla="*/ 38 h 50"/>
                                <a:gd name="T88" fmla="*/ 0 w 133"/>
                                <a:gd name="T89" fmla="*/ 35 h 50"/>
                                <a:gd name="T90" fmla="*/ 0 w 133"/>
                                <a:gd name="T91" fmla="*/ 32 h 50"/>
                                <a:gd name="T92" fmla="*/ 0 w 133"/>
                                <a:gd name="T93" fmla="*/ 28 h 50"/>
                                <a:gd name="T94" fmla="*/ 0 w 133"/>
                                <a:gd name="T95" fmla="*/ 25 h 50"/>
                                <a:gd name="T96" fmla="*/ 1 w 133"/>
                                <a:gd name="T97" fmla="*/ 21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50">
                                  <a:moveTo>
                                    <a:pt x="1" y="21"/>
                                  </a:moveTo>
                                  <a:lnTo>
                                    <a:pt x="8" y="20"/>
                                  </a:lnTo>
                                  <a:lnTo>
                                    <a:pt x="16" y="18"/>
                                  </a:lnTo>
                                  <a:lnTo>
                                    <a:pt x="24" y="17"/>
                                  </a:lnTo>
                                  <a:lnTo>
                                    <a:pt x="32" y="16"/>
                                  </a:lnTo>
                                  <a:lnTo>
                                    <a:pt x="40" y="15"/>
                                  </a:lnTo>
                                  <a:lnTo>
                                    <a:pt x="48" y="13"/>
                                  </a:lnTo>
                                  <a:lnTo>
                                    <a:pt x="56" y="12"/>
                                  </a:lnTo>
                                  <a:lnTo>
                                    <a:pt x="64" y="11"/>
                                  </a:lnTo>
                                  <a:lnTo>
                                    <a:pt x="73" y="9"/>
                                  </a:lnTo>
                                  <a:lnTo>
                                    <a:pt x="81" y="8"/>
                                  </a:lnTo>
                                  <a:lnTo>
                                    <a:pt x="89" y="6"/>
                                  </a:lnTo>
                                  <a:lnTo>
                                    <a:pt x="98" y="5"/>
                                  </a:lnTo>
                                  <a:lnTo>
                                    <a:pt x="106" y="4"/>
                                  </a:lnTo>
                                  <a:lnTo>
                                    <a:pt x="115" y="2"/>
                                  </a:lnTo>
                                  <a:lnTo>
                                    <a:pt x="124" y="1"/>
                                  </a:lnTo>
                                  <a:lnTo>
                                    <a:pt x="133" y="0"/>
                                  </a:lnTo>
                                  <a:lnTo>
                                    <a:pt x="133" y="3"/>
                                  </a:lnTo>
                                  <a:lnTo>
                                    <a:pt x="133" y="7"/>
                                  </a:lnTo>
                                  <a:lnTo>
                                    <a:pt x="133" y="11"/>
                                  </a:lnTo>
                                  <a:lnTo>
                                    <a:pt x="133" y="15"/>
                                  </a:lnTo>
                                  <a:lnTo>
                                    <a:pt x="133" y="18"/>
                                  </a:lnTo>
                                  <a:lnTo>
                                    <a:pt x="133" y="22"/>
                                  </a:lnTo>
                                  <a:lnTo>
                                    <a:pt x="133" y="26"/>
                                  </a:lnTo>
                                  <a:lnTo>
                                    <a:pt x="133" y="30"/>
                                  </a:lnTo>
                                  <a:lnTo>
                                    <a:pt x="124" y="31"/>
                                  </a:lnTo>
                                  <a:lnTo>
                                    <a:pt x="115" y="32"/>
                                  </a:lnTo>
                                  <a:lnTo>
                                    <a:pt x="106" y="33"/>
                                  </a:lnTo>
                                  <a:lnTo>
                                    <a:pt x="98" y="35"/>
                                  </a:lnTo>
                                  <a:lnTo>
                                    <a:pt x="89" y="36"/>
                                  </a:lnTo>
                                  <a:lnTo>
                                    <a:pt x="81" y="37"/>
                                  </a:lnTo>
                                  <a:lnTo>
                                    <a:pt x="72" y="38"/>
                                  </a:lnTo>
                                  <a:lnTo>
                                    <a:pt x="64" y="40"/>
                                  </a:lnTo>
                                  <a:lnTo>
                                    <a:pt x="56" y="41"/>
                                  </a:lnTo>
                                  <a:lnTo>
                                    <a:pt x="47" y="42"/>
                                  </a:lnTo>
                                  <a:lnTo>
                                    <a:pt x="39" y="43"/>
                                  </a:lnTo>
                                  <a:lnTo>
                                    <a:pt x="32" y="45"/>
                                  </a:lnTo>
                                  <a:lnTo>
                                    <a:pt x="23" y="46"/>
                                  </a:lnTo>
                                  <a:lnTo>
                                    <a:pt x="15" y="47"/>
                                  </a:lnTo>
                                  <a:lnTo>
                                    <a:pt x="7" y="48"/>
                                  </a:lnTo>
                                  <a:lnTo>
                                    <a:pt x="0" y="50"/>
                                  </a:lnTo>
                                  <a:lnTo>
                                    <a:pt x="0" y="46"/>
                                  </a:lnTo>
                                  <a:lnTo>
                                    <a:pt x="0" y="42"/>
                                  </a:lnTo>
                                  <a:lnTo>
                                    <a:pt x="0" y="38"/>
                                  </a:lnTo>
                                  <a:lnTo>
                                    <a:pt x="0" y="35"/>
                                  </a:lnTo>
                                  <a:lnTo>
                                    <a:pt x="0" y="32"/>
                                  </a:lnTo>
                                  <a:lnTo>
                                    <a:pt x="0" y="28"/>
                                  </a:lnTo>
                                  <a:lnTo>
                                    <a:pt x="0" y="25"/>
                                  </a:lnTo>
                                  <a:lnTo>
                                    <a:pt x="1" y="21"/>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6" name="Freeform 3910"/>
                          <wps:cNvSpPr>
                            <a:spLocks/>
                          </wps:cNvSpPr>
                          <wps:spPr bwMode="auto">
                            <a:xfrm>
                              <a:off x="1378" y="1001"/>
                              <a:ext cx="133" cy="46"/>
                            </a:xfrm>
                            <a:custGeom>
                              <a:avLst/>
                              <a:gdLst>
                                <a:gd name="T0" fmla="*/ 1 w 133"/>
                                <a:gd name="T1" fmla="*/ 17 h 46"/>
                                <a:gd name="T2" fmla="*/ 8 w 133"/>
                                <a:gd name="T3" fmla="*/ 16 h 46"/>
                                <a:gd name="T4" fmla="*/ 16 w 133"/>
                                <a:gd name="T5" fmla="*/ 15 h 46"/>
                                <a:gd name="T6" fmla="*/ 24 w 133"/>
                                <a:gd name="T7" fmla="*/ 14 h 46"/>
                                <a:gd name="T8" fmla="*/ 32 w 133"/>
                                <a:gd name="T9" fmla="*/ 13 h 46"/>
                                <a:gd name="T10" fmla="*/ 40 w 133"/>
                                <a:gd name="T11" fmla="*/ 12 h 46"/>
                                <a:gd name="T12" fmla="*/ 48 w 133"/>
                                <a:gd name="T13" fmla="*/ 11 h 46"/>
                                <a:gd name="T14" fmla="*/ 56 w 133"/>
                                <a:gd name="T15" fmla="*/ 10 h 46"/>
                                <a:gd name="T16" fmla="*/ 64 w 133"/>
                                <a:gd name="T17" fmla="*/ 9 h 46"/>
                                <a:gd name="T18" fmla="*/ 72 w 133"/>
                                <a:gd name="T19" fmla="*/ 8 h 46"/>
                                <a:gd name="T20" fmla="*/ 81 w 133"/>
                                <a:gd name="T21" fmla="*/ 7 h 46"/>
                                <a:gd name="T22" fmla="*/ 90 w 133"/>
                                <a:gd name="T23" fmla="*/ 6 h 46"/>
                                <a:gd name="T24" fmla="*/ 98 w 133"/>
                                <a:gd name="T25" fmla="*/ 5 h 46"/>
                                <a:gd name="T26" fmla="*/ 107 w 133"/>
                                <a:gd name="T27" fmla="*/ 3 h 46"/>
                                <a:gd name="T28" fmla="*/ 115 w 133"/>
                                <a:gd name="T29" fmla="*/ 2 h 46"/>
                                <a:gd name="T30" fmla="*/ 124 w 133"/>
                                <a:gd name="T31" fmla="*/ 1 h 46"/>
                                <a:gd name="T32" fmla="*/ 133 w 133"/>
                                <a:gd name="T33" fmla="*/ 0 h 46"/>
                                <a:gd name="T34" fmla="*/ 133 w 133"/>
                                <a:gd name="T35" fmla="*/ 4 h 46"/>
                                <a:gd name="T36" fmla="*/ 133 w 133"/>
                                <a:gd name="T37" fmla="*/ 8 h 46"/>
                                <a:gd name="T38" fmla="*/ 133 w 133"/>
                                <a:gd name="T39" fmla="*/ 11 h 46"/>
                                <a:gd name="T40" fmla="*/ 133 w 133"/>
                                <a:gd name="T41" fmla="*/ 15 h 46"/>
                                <a:gd name="T42" fmla="*/ 133 w 133"/>
                                <a:gd name="T43" fmla="*/ 19 h 46"/>
                                <a:gd name="T44" fmla="*/ 133 w 133"/>
                                <a:gd name="T45" fmla="*/ 23 h 46"/>
                                <a:gd name="T46" fmla="*/ 133 w 133"/>
                                <a:gd name="T47" fmla="*/ 26 h 46"/>
                                <a:gd name="T48" fmla="*/ 133 w 133"/>
                                <a:gd name="T49" fmla="*/ 30 h 46"/>
                                <a:gd name="T50" fmla="*/ 124 w 133"/>
                                <a:gd name="T51" fmla="*/ 31 h 46"/>
                                <a:gd name="T52" fmla="*/ 115 w 133"/>
                                <a:gd name="T53" fmla="*/ 32 h 46"/>
                                <a:gd name="T54" fmla="*/ 106 w 133"/>
                                <a:gd name="T55" fmla="*/ 33 h 46"/>
                                <a:gd name="T56" fmla="*/ 98 w 133"/>
                                <a:gd name="T57" fmla="*/ 34 h 46"/>
                                <a:gd name="T58" fmla="*/ 89 w 133"/>
                                <a:gd name="T59" fmla="*/ 35 h 46"/>
                                <a:gd name="T60" fmla="*/ 81 w 133"/>
                                <a:gd name="T61" fmla="*/ 36 h 46"/>
                                <a:gd name="T62" fmla="*/ 72 w 133"/>
                                <a:gd name="T63" fmla="*/ 37 h 46"/>
                                <a:gd name="T64" fmla="*/ 64 w 133"/>
                                <a:gd name="T65" fmla="*/ 38 h 46"/>
                                <a:gd name="T66" fmla="*/ 56 w 133"/>
                                <a:gd name="T67" fmla="*/ 39 h 46"/>
                                <a:gd name="T68" fmla="*/ 47 w 133"/>
                                <a:gd name="T69" fmla="*/ 40 h 46"/>
                                <a:gd name="T70" fmla="*/ 39 w 133"/>
                                <a:gd name="T71" fmla="*/ 41 h 46"/>
                                <a:gd name="T72" fmla="*/ 31 w 133"/>
                                <a:gd name="T73" fmla="*/ 42 h 46"/>
                                <a:gd name="T74" fmla="*/ 23 w 133"/>
                                <a:gd name="T75" fmla="*/ 43 h 46"/>
                                <a:gd name="T76" fmla="*/ 16 w 133"/>
                                <a:gd name="T77" fmla="*/ 44 h 46"/>
                                <a:gd name="T78" fmla="*/ 8 w 133"/>
                                <a:gd name="T79" fmla="*/ 45 h 46"/>
                                <a:gd name="T80" fmla="*/ 0 w 133"/>
                                <a:gd name="T81" fmla="*/ 46 h 46"/>
                                <a:gd name="T82" fmla="*/ 0 w 133"/>
                                <a:gd name="T83" fmla="*/ 42 h 46"/>
                                <a:gd name="T84" fmla="*/ 0 w 133"/>
                                <a:gd name="T85" fmla="*/ 38 h 46"/>
                                <a:gd name="T86" fmla="*/ 0 w 133"/>
                                <a:gd name="T87" fmla="*/ 34 h 46"/>
                                <a:gd name="T88" fmla="*/ 0 w 133"/>
                                <a:gd name="T89" fmla="*/ 31 h 46"/>
                                <a:gd name="T90" fmla="*/ 0 w 133"/>
                                <a:gd name="T91" fmla="*/ 28 h 46"/>
                                <a:gd name="T92" fmla="*/ 0 w 133"/>
                                <a:gd name="T93" fmla="*/ 24 h 46"/>
                                <a:gd name="T94" fmla="*/ 0 w 133"/>
                                <a:gd name="T95" fmla="*/ 21 h 46"/>
                                <a:gd name="T96" fmla="*/ 1 w 133"/>
                                <a:gd name="T97" fmla="*/ 17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46">
                                  <a:moveTo>
                                    <a:pt x="1" y="17"/>
                                  </a:moveTo>
                                  <a:lnTo>
                                    <a:pt x="8" y="16"/>
                                  </a:lnTo>
                                  <a:lnTo>
                                    <a:pt x="16" y="15"/>
                                  </a:lnTo>
                                  <a:lnTo>
                                    <a:pt x="24" y="14"/>
                                  </a:lnTo>
                                  <a:lnTo>
                                    <a:pt x="32" y="13"/>
                                  </a:lnTo>
                                  <a:lnTo>
                                    <a:pt x="40" y="12"/>
                                  </a:lnTo>
                                  <a:lnTo>
                                    <a:pt x="48" y="11"/>
                                  </a:lnTo>
                                  <a:lnTo>
                                    <a:pt x="56" y="10"/>
                                  </a:lnTo>
                                  <a:lnTo>
                                    <a:pt x="64" y="9"/>
                                  </a:lnTo>
                                  <a:lnTo>
                                    <a:pt x="72" y="8"/>
                                  </a:lnTo>
                                  <a:lnTo>
                                    <a:pt x="81" y="7"/>
                                  </a:lnTo>
                                  <a:lnTo>
                                    <a:pt x="90" y="6"/>
                                  </a:lnTo>
                                  <a:lnTo>
                                    <a:pt x="98" y="5"/>
                                  </a:lnTo>
                                  <a:lnTo>
                                    <a:pt x="107" y="3"/>
                                  </a:lnTo>
                                  <a:lnTo>
                                    <a:pt x="115" y="2"/>
                                  </a:lnTo>
                                  <a:lnTo>
                                    <a:pt x="124" y="1"/>
                                  </a:lnTo>
                                  <a:lnTo>
                                    <a:pt x="133" y="0"/>
                                  </a:lnTo>
                                  <a:lnTo>
                                    <a:pt x="133" y="4"/>
                                  </a:lnTo>
                                  <a:lnTo>
                                    <a:pt x="133" y="8"/>
                                  </a:lnTo>
                                  <a:lnTo>
                                    <a:pt x="133" y="11"/>
                                  </a:lnTo>
                                  <a:lnTo>
                                    <a:pt x="133" y="15"/>
                                  </a:lnTo>
                                  <a:lnTo>
                                    <a:pt x="133" y="19"/>
                                  </a:lnTo>
                                  <a:lnTo>
                                    <a:pt x="133" y="23"/>
                                  </a:lnTo>
                                  <a:lnTo>
                                    <a:pt x="133" y="26"/>
                                  </a:lnTo>
                                  <a:lnTo>
                                    <a:pt x="133" y="30"/>
                                  </a:lnTo>
                                  <a:lnTo>
                                    <a:pt x="124" y="31"/>
                                  </a:lnTo>
                                  <a:lnTo>
                                    <a:pt x="115" y="32"/>
                                  </a:lnTo>
                                  <a:lnTo>
                                    <a:pt x="106" y="33"/>
                                  </a:lnTo>
                                  <a:lnTo>
                                    <a:pt x="98" y="34"/>
                                  </a:lnTo>
                                  <a:lnTo>
                                    <a:pt x="89" y="35"/>
                                  </a:lnTo>
                                  <a:lnTo>
                                    <a:pt x="81" y="36"/>
                                  </a:lnTo>
                                  <a:lnTo>
                                    <a:pt x="72" y="37"/>
                                  </a:lnTo>
                                  <a:lnTo>
                                    <a:pt x="64" y="38"/>
                                  </a:lnTo>
                                  <a:lnTo>
                                    <a:pt x="56" y="39"/>
                                  </a:lnTo>
                                  <a:lnTo>
                                    <a:pt x="47" y="40"/>
                                  </a:lnTo>
                                  <a:lnTo>
                                    <a:pt x="39" y="41"/>
                                  </a:lnTo>
                                  <a:lnTo>
                                    <a:pt x="31" y="42"/>
                                  </a:lnTo>
                                  <a:lnTo>
                                    <a:pt x="23" y="43"/>
                                  </a:lnTo>
                                  <a:lnTo>
                                    <a:pt x="16" y="44"/>
                                  </a:lnTo>
                                  <a:lnTo>
                                    <a:pt x="8" y="45"/>
                                  </a:lnTo>
                                  <a:lnTo>
                                    <a:pt x="0" y="46"/>
                                  </a:lnTo>
                                  <a:lnTo>
                                    <a:pt x="0" y="42"/>
                                  </a:lnTo>
                                  <a:lnTo>
                                    <a:pt x="0" y="38"/>
                                  </a:lnTo>
                                  <a:lnTo>
                                    <a:pt x="0" y="34"/>
                                  </a:lnTo>
                                  <a:lnTo>
                                    <a:pt x="0" y="31"/>
                                  </a:lnTo>
                                  <a:lnTo>
                                    <a:pt x="0" y="28"/>
                                  </a:lnTo>
                                  <a:lnTo>
                                    <a:pt x="0" y="24"/>
                                  </a:lnTo>
                                  <a:lnTo>
                                    <a:pt x="0" y="21"/>
                                  </a:lnTo>
                                  <a:lnTo>
                                    <a:pt x="1" y="17"/>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7" name="Freeform 3911"/>
                          <wps:cNvSpPr>
                            <a:spLocks/>
                          </wps:cNvSpPr>
                          <wps:spPr bwMode="auto">
                            <a:xfrm>
                              <a:off x="1377" y="1061"/>
                              <a:ext cx="133" cy="42"/>
                            </a:xfrm>
                            <a:custGeom>
                              <a:avLst/>
                              <a:gdLst>
                                <a:gd name="T0" fmla="*/ 1 w 133"/>
                                <a:gd name="T1" fmla="*/ 13 h 42"/>
                                <a:gd name="T2" fmla="*/ 8 w 133"/>
                                <a:gd name="T3" fmla="*/ 12 h 42"/>
                                <a:gd name="T4" fmla="*/ 16 w 133"/>
                                <a:gd name="T5" fmla="*/ 12 h 42"/>
                                <a:gd name="T6" fmla="*/ 24 w 133"/>
                                <a:gd name="T7" fmla="*/ 11 h 42"/>
                                <a:gd name="T8" fmla="*/ 32 w 133"/>
                                <a:gd name="T9" fmla="*/ 10 h 42"/>
                                <a:gd name="T10" fmla="*/ 40 w 133"/>
                                <a:gd name="T11" fmla="*/ 9 h 42"/>
                                <a:gd name="T12" fmla="*/ 48 w 133"/>
                                <a:gd name="T13" fmla="*/ 8 h 42"/>
                                <a:gd name="T14" fmla="*/ 56 w 133"/>
                                <a:gd name="T15" fmla="*/ 8 h 42"/>
                                <a:gd name="T16" fmla="*/ 64 w 133"/>
                                <a:gd name="T17" fmla="*/ 7 h 42"/>
                                <a:gd name="T18" fmla="*/ 73 w 133"/>
                                <a:gd name="T19" fmla="*/ 6 h 42"/>
                                <a:gd name="T20" fmla="*/ 81 w 133"/>
                                <a:gd name="T21" fmla="*/ 5 h 42"/>
                                <a:gd name="T22" fmla="*/ 90 w 133"/>
                                <a:gd name="T23" fmla="*/ 4 h 42"/>
                                <a:gd name="T24" fmla="*/ 98 w 133"/>
                                <a:gd name="T25" fmla="*/ 4 h 42"/>
                                <a:gd name="T26" fmla="*/ 107 w 133"/>
                                <a:gd name="T27" fmla="*/ 3 h 42"/>
                                <a:gd name="T28" fmla="*/ 115 w 133"/>
                                <a:gd name="T29" fmla="*/ 2 h 42"/>
                                <a:gd name="T30" fmla="*/ 124 w 133"/>
                                <a:gd name="T31" fmla="*/ 1 h 42"/>
                                <a:gd name="T32" fmla="*/ 133 w 133"/>
                                <a:gd name="T33" fmla="*/ 0 h 42"/>
                                <a:gd name="T34" fmla="*/ 133 w 133"/>
                                <a:gd name="T35" fmla="*/ 4 h 42"/>
                                <a:gd name="T36" fmla="*/ 133 w 133"/>
                                <a:gd name="T37" fmla="*/ 8 h 42"/>
                                <a:gd name="T38" fmla="*/ 133 w 133"/>
                                <a:gd name="T39" fmla="*/ 11 h 42"/>
                                <a:gd name="T40" fmla="*/ 133 w 133"/>
                                <a:gd name="T41" fmla="*/ 15 h 42"/>
                                <a:gd name="T42" fmla="*/ 133 w 133"/>
                                <a:gd name="T43" fmla="*/ 19 h 42"/>
                                <a:gd name="T44" fmla="*/ 133 w 133"/>
                                <a:gd name="T45" fmla="*/ 23 h 42"/>
                                <a:gd name="T46" fmla="*/ 133 w 133"/>
                                <a:gd name="T47" fmla="*/ 27 h 42"/>
                                <a:gd name="T48" fmla="*/ 133 w 133"/>
                                <a:gd name="T49" fmla="*/ 31 h 42"/>
                                <a:gd name="T50" fmla="*/ 124 w 133"/>
                                <a:gd name="T51" fmla="*/ 31 h 42"/>
                                <a:gd name="T52" fmla="*/ 115 w 133"/>
                                <a:gd name="T53" fmla="*/ 32 h 42"/>
                                <a:gd name="T54" fmla="*/ 106 w 133"/>
                                <a:gd name="T55" fmla="*/ 33 h 42"/>
                                <a:gd name="T56" fmla="*/ 98 w 133"/>
                                <a:gd name="T57" fmla="*/ 34 h 42"/>
                                <a:gd name="T58" fmla="*/ 89 w 133"/>
                                <a:gd name="T59" fmla="*/ 34 h 42"/>
                                <a:gd name="T60" fmla="*/ 81 w 133"/>
                                <a:gd name="T61" fmla="*/ 35 h 42"/>
                                <a:gd name="T62" fmla="*/ 72 w 133"/>
                                <a:gd name="T63" fmla="*/ 36 h 42"/>
                                <a:gd name="T64" fmla="*/ 64 w 133"/>
                                <a:gd name="T65" fmla="*/ 37 h 42"/>
                                <a:gd name="T66" fmla="*/ 55 w 133"/>
                                <a:gd name="T67" fmla="*/ 37 h 42"/>
                                <a:gd name="T68" fmla="*/ 47 w 133"/>
                                <a:gd name="T69" fmla="*/ 38 h 42"/>
                                <a:gd name="T70" fmla="*/ 39 w 133"/>
                                <a:gd name="T71" fmla="*/ 38 h 42"/>
                                <a:gd name="T72" fmla="*/ 31 w 133"/>
                                <a:gd name="T73" fmla="*/ 39 h 42"/>
                                <a:gd name="T74" fmla="*/ 23 w 133"/>
                                <a:gd name="T75" fmla="*/ 40 h 42"/>
                                <a:gd name="T76" fmla="*/ 15 w 133"/>
                                <a:gd name="T77" fmla="*/ 40 h 42"/>
                                <a:gd name="T78" fmla="*/ 8 w 133"/>
                                <a:gd name="T79" fmla="*/ 41 h 42"/>
                                <a:gd name="T80" fmla="*/ 0 w 133"/>
                                <a:gd name="T81" fmla="*/ 42 h 42"/>
                                <a:gd name="T82" fmla="*/ 0 w 133"/>
                                <a:gd name="T83" fmla="*/ 38 h 42"/>
                                <a:gd name="T84" fmla="*/ 0 w 133"/>
                                <a:gd name="T85" fmla="*/ 35 h 42"/>
                                <a:gd name="T86" fmla="*/ 0 w 133"/>
                                <a:gd name="T87" fmla="*/ 31 h 42"/>
                                <a:gd name="T88" fmla="*/ 0 w 133"/>
                                <a:gd name="T89" fmla="*/ 27 h 42"/>
                                <a:gd name="T90" fmla="*/ 0 w 133"/>
                                <a:gd name="T91" fmla="*/ 24 h 42"/>
                                <a:gd name="T92" fmla="*/ 0 w 133"/>
                                <a:gd name="T93" fmla="*/ 20 h 42"/>
                                <a:gd name="T94" fmla="*/ 0 w 133"/>
                                <a:gd name="T95" fmla="*/ 17 h 42"/>
                                <a:gd name="T96" fmla="*/ 1 w 133"/>
                                <a:gd name="T97" fmla="*/ 13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42">
                                  <a:moveTo>
                                    <a:pt x="1" y="13"/>
                                  </a:moveTo>
                                  <a:lnTo>
                                    <a:pt x="8" y="12"/>
                                  </a:lnTo>
                                  <a:lnTo>
                                    <a:pt x="16" y="12"/>
                                  </a:lnTo>
                                  <a:lnTo>
                                    <a:pt x="24" y="11"/>
                                  </a:lnTo>
                                  <a:lnTo>
                                    <a:pt x="32" y="10"/>
                                  </a:lnTo>
                                  <a:lnTo>
                                    <a:pt x="40" y="9"/>
                                  </a:lnTo>
                                  <a:lnTo>
                                    <a:pt x="48" y="8"/>
                                  </a:lnTo>
                                  <a:lnTo>
                                    <a:pt x="56" y="8"/>
                                  </a:lnTo>
                                  <a:lnTo>
                                    <a:pt x="64" y="7"/>
                                  </a:lnTo>
                                  <a:lnTo>
                                    <a:pt x="73" y="6"/>
                                  </a:lnTo>
                                  <a:lnTo>
                                    <a:pt x="81" y="5"/>
                                  </a:lnTo>
                                  <a:lnTo>
                                    <a:pt x="90" y="4"/>
                                  </a:lnTo>
                                  <a:lnTo>
                                    <a:pt x="98" y="4"/>
                                  </a:lnTo>
                                  <a:lnTo>
                                    <a:pt x="107" y="3"/>
                                  </a:lnTo>
                                  <a:lnTo>
                                    <a:pt x="115" y="2"/>
                                  </a:lnTo>
                                  <a:lnTo>
                                    <a:pt x="124" y="1"/>
                                  </a:lnTo>
                                  <a:lnTo>
                                    <a:pt x="133" y="0"/>
                                  </a:lnTo>
                                  <a:lnTo>
                                    <a:pt x="133" y="4"/>
                                  </a:lnTo>
                                  <a:lnTo>
                                    <a:pt x="133" y="8"/>
                                  </a:lnTo>
                                  <a:lnTo>
                                    <a:pt x="133" y="11"/>
                                  </a:lnTo>
                                  <a:lnTo>
                                    <a:pt x="133" y="15"/>
                                  </a:lnTo>
                                  <a:lnTo>
                                    <a:pt x="133" y="19"/>
                                  </a:lnTo>
                                  <a:lnTo>
                                    <a:pt x="133" y="23"/>
                                  </a:lnTo>
                                  <a:lnTo>
                                    <a:pt x="133" y="27"/>
                                  </a:lnTo>
                                  <a:lnTo>
                                    <a:pt x="133" y="31"/>
                                  </a:lnTo>
                                  <a:lnTo>
                                    <a:pt x="124" y="31"/>
                                  </a:lnTo>
                                  <a:lnTo>
                                    <a:pt x="115" y="32"/>
                                  </a:lnTo>
                                  <a:lnTo>
                                    <a:pt x="106" y="33"/>
                                  </a:lnTo>
                                  <a:lnTo>
                                    <a:pt x="98" y="34"/>
                                  </a:lnTo>
                                  <a:lnTo>
                                    <a:pt x="89" y="34"/>
                                  </a:lnTo>
                                  <a:lnTo>
                                    <a:pt x="81" y="35"/>
                                  </a:lnTo>
                                  <a:lnTo>
                                    <a:pt x="72" y="36"/>
                                  </a:lnTo>
                                  <a:lnTo>
                                    <a:pt x="64" y="37"/>
                                  </a:lnTo>
                                  <a:lnTo>
                                    <a:pt x="55" y="37"/>
                                  </a:lnTo>
                                  <a:lnTo>
                                    <a:pt x="47" y="38"/>
                                  </a:lnTo>
                                  <a:lnTo>
                                    <a:pt x="39" y="38"/>
                                  </a:lnTo>
                                  <a:lnTo>
                                    <a:pt x="31" y="39"/>
                                  </a:lnTo>
                                  <a:lnTo>
                                    <a:pt x="23" y="40"/>
                                  </a:lnTo>
                                  <a:lnTo>
                                    <a:pt x="15" y="40"/>
                                  </a:lnTo>
                                  <a:lnTo>
                                    <a:pt x="8" y="41"/>
                                  </a:lnTo>
                                  <a:lnTo>
                                    <a:pt x="0" y="42"/>
                                  </a:lnTo>
                                  <a:lnTo>
                                    <a:pt x="0" y="38"/>
                                  </a:lnTo>
                                  <a:lnTo>
                                    <a:pt x="0" y="35"/>
                                  </a:lnTo>
                                  <a:lnTo>
                                    <a:pt x="0" y="31"/>
                                  </a:lnTo>
                                  <a:lnTo>
                                    <a:pt x="0" y="27"/>
                                  </a:lnTo>
                                  <a:lnTo>
                                    <a:pt x="0" y="24"/>
                                  </a:lnTo>
                                  <a:lnTo>
                                    <a:pt x="0" y="20"/>
                                  </a:lnTo>
                                  <a:lnTo>
                                    <a:pt x="0" y="17"/>
                                  </a:lnTo>
                                  <a:lnTo>
                                    <a:pt x="1" y="13"/>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8" name="Freeform 3912"/>
                          <wps:cNvSpPr>
                            <a:spLocks/>
                          </wps:cNvSpPr>
                          <wps:spPr bwMode="auto">
                            <a:xfrm>
                              <a:off x="1376" y="1122"/>
                              <a:ext cx="133" cy="37"/>
                            </a:xfrm>
                            <a:custGeom>
                              <a:avLst/>
                              <a:gdLst>
                                <a:gd name="T0" fmla="*/ 0 w 133"/>
                                <a:gd name="T1" fmla="*/ 9 h 37"/>
                                <a:gd name="T2" fmla="*/ 8 w 133"/>
                                <a:gd name="T3" fmla="*/ 8 h 37"/>
                                <a:gd name="T4" fmla="*/ 16 w 133"/>
                                <a:gd name="T5" fmla="*/ 8 h 37"/>
                                <a:gd name="T6" fmla="*/ 24 w 133"/>
                                <a:gd name="T7" fmla="*/ 7 h 37"/>
                                <a:gd name="T8" fmla="*/ 32 w 133"/>
                                <a:gd name="T9" fmla="*/ 7 h 37"/>
                                <a:gd name="T10" fmla="*/ 40 w 133"/>
                                <a:gd name="T11" fmla="*/ 6 h 37"/>
                                <a:gd name="T12" fmla="*/ 48 w 133"/>
                                <a:gd name="T13" fmla="*/ 6 h 37"/>
                                <a:gd name="T14" fmla="*/ 56 w 133"/>
                                <a:gd name="T15" fmla="*/ 5 h 37"/>
                                <a:gd name="T16" fmla="*/ 64 w 133"/>
                                <a:gd name="T17" fmla="*/ 5 h 37"/>
                                <a:gd name="T18" fmla="*/ 73 w 133"/>
                                <a:gd name="T19" fmla="*/ 4 h 37"/>
                                <a:gd name="T20" fmla="*/ 81 w 133"/>
                                <a:gd name="T21" fmla="*/ 3 h 37"/>
                                <a:gd name="T22" fmla="*/ 90 w 133"/>
                                <a:gd name="T23" fmla="*/ 3 h 37"/>
                                <a:gd name="T24" fmla="*/ 98 w 133"/>
                                <a:gd name="T25" fmla="*/ 2 h 37"/>
                                <a:gd name="T26" fmla="*/ 107 w 133"/>
                                <a:gd name="T27" fmla="*/ 1 h 37"/>
                                <a:gd name="T28" fmla="*/ 116 w 133"/>
                                <a:gd name="T29" fmla="*/ 1 h 37"/>
                                <a:gd name="T30" fmla="*/ 124 w 133"/>
                                <a:gd name="T31" fmla="*/ 0 h 37"/>
                                <a:gd name="T32" fmla="*/ 133 w 133"/>
                                <a:gd name="T33" fmla="*/ 0 h 37"/>
                                <a:gd name="T34" fmla="*/ 133 w 133"/>
                                <a:gd name="T35" fmla="*/ 4 h 37"/>
                                <a:gd name="T36" fmla="*/ 133 w 133"/>
                                <a:gd name="T37" fmla="*/ 8 h 37"/>
                                <a:gd name="T38" fmla="*/ 133 w 133"/>
                                <a:gd name="T39" fmla="*/ 11 h 37"/>
                                <a:gd name="T40" fmla="*/ 133 w 133"/>
                                <a:gd name="T41" fmla="*/ 15 h 37"/>
                                <a:gd name="T42" fmla="*/ 133 w 133"/>
                                <a:gd name="T43" fmla="*/ 19 h 37"/>
                                <a:gd name="T44" fmla="*/ 133 w 133"/>
                                <a:gd name="T45" fmla="*/ 23 h 37"/>
                                <a:gd name="T46" fmla="*/ 133 w 133"/>
                                <a:gd name="T47" fmla="*/ 27 h 37"/>
                                <a:gd name="T48" fmla="*/ 133 w 133"/>
                                <a:gd name="T49" fmla="*/ 31 h 37"/>
                                <a:gd name="T50" fmla="*/ 124 w 133"/>
                                <a:gd name="T51" fmla="*/ 31 h 37"/>
                                <a:gd name="T52" fmla="*/ 115 w 133"/>
                                <a:gd name="T53" fmla="*/ 31 h 37"/>
                                <a:gd name="T54" fmla="*/ 106 w 133"/>
                                <a:gd name="T55" fmla="*/ 32 h 37"/>
                                <a:gd name="T56" fmla="*/ 98 w 133"/>
                                <a:gd name="T57" fmla="*/ 32 h 37"/>
                                <a:gd name="T58" fmla="*/ 89 w 133"/>
                                <a:gd name="T59" fmla="*/ 32 h 37"/>
                                <a:gd name="T60" fmla="*/ 81 w 133"/>
                                <a:gd name="T61" fmla="*/ 33 h 37"/>
                                <a:gd name="T62" fmla="*/ 72 w 133"/>
                                <a:gd name="T63" fmla="*/ 33 h 37"/>
                                <a:gd name="T64" fmla="*/ 64 w 133"/>
                                <a:gd name="T65" fmla="*/ 34 h 37"/>
                                <a:gd name="T66" fmla="*/ 56 w 133"/>
                                <a:gd name="T67" fmla="*/ 34 h 37"/>
                                <a:gd name="T68" fmla="*/ 47 w 133"/>
                                <a:gd name="T69" fmla="*/ 34 h 37"/>
                                <a:gd name="T70" fmla="*/ 39 w 133"/>
                                <a:gd name="T71" fmla="*/ 35 h 37"/>
                                <a:gd name="T72" fmla="*/ 31 w 133"/>
                                <a:gd name="T73" fmla="*/ 35 h 37"/>
                                <a:gd name="T74" fmla="*/ 23 w 133"/>
                                <a:gd name="T75" fmla="*/ 36 h 37"/>
                                <a:gd name="T76" fmla="*/ 15 w 133"/>
                                <a:gd name="T77" fmla="*/ 36 h 37"/>
                                <a:gd name="T78" fmla="*/ 8 w 133"/>
                                <a:gd name="T79" fmla="*/ 36 h 37"/>
                                <a:gd name="T80" fmla="*/ 0 w 133"/>
                                <a:gd name="T81" fmla="*/ 37 h 37"/>
                                <a:gd name="T82" fmla="*/ 0 w 133"/>
                                <a:gd name="T83" fmla="*/ 33 h 37"/>
                                <a:gd name="T84" fmla="*/ 0 w 133"/>
                                <a:gd name="T85" fmla="*/ 30 h 37"/>
                                <a:gd name="T86" fmla="*/ 0 w 133"/>
                                <a:gd name="T87" fmla="*/ 26 h 37"/>
                                <a:gd name="T88" fmla="*/ 0 w 133"/>
                                <a:gd name="T89" fmla="*/ 23 h 37"/>
                                <a:gd name="T90" fmla="*/ 0 w 133"/>
                                <a:gd name="T91" fmla="*/ 19 h 37"/>
                                <a:gd name="T92" fmla="*/ 0 w 133"/>
                                <a:gd name="T93" fmla="*/ 16 h 37"/>
                                <a:gd name="T94" fmla="*/ 0 w 133"/>
                                <a:gd name="T95" fmla="*/ 12 h 37"/>
                                <a:gd name="T96" fmla="*/ 0 w 133"/>
                                <a:gd name="T97" fmla="*/ 9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37">
                                  <a:moveTo>
                                    <a:pt x="0" y="9"/>
                                  </a:moveTo>
                                  <a:lnTo>
                                    <a:pt x="8" y="8"/>
                                  </a:lnTo>
                                  <a:lnTo>
                                    <a:pt x="16" y="8"/>
                                  </a:lnTo>
                                  <a:lnTo>
                                    <a:pt x="24" y="7"/>
                                  </a:lnTo>
                                  <a:lnTo>
                                    <a:pt x="32" y="7"/>
                                  </a:lnTo>
                                  <a:lnTo>
                                    <a:pt x="40" y="6"/>
                                  </a:lnTo>
                                  <a:lnTo>
                                    <a:pt x="48" y="6"/>
                                  </a:lnTo>
                                  <a:lnTo>
                                    <a:pt x="56" y="5"/>
                                  </a:lnTo>
                                  <a:lnTo>
                                    <a:pt x="64" y="5"/>
                                  </a:lnTo>
                                  <a:lnTo>
                                    <a:pt x="73" y="4"/>
                                  </a:lnTo>
                                  <a:lnTo>
                                    <a:pt x="81" y="3"/>
                                  </a:lnTo>
                                  <a:lnTo>
                                    <a:pt x="90" y="3"/>
                                  </a:lnTo>
                                  <a:lnTo>
                                    <a:pt x="98" y="2"/>
                                  </a:lnTo>
                                  <a:lnTo>
                                    <a:pt x="107" y="1"/>
                                  </a:lnTo>
                                  <a:lnTo>
                                    <a:pt x="116" y="1"/>
                                  </a:lnTo>
                                  <a:lnTo>
                                    <a:pt x="124" y="0"/>
                                  </a:lnTo>
                                  <a:lnTo>
                                    <a:pt x="133" y="0"/>
                                  </a:lnTo>
                                  <a:lnTo>
                                    <a:pt x="133" y="4"/>
                                  </a:lnTo>
                                  <a:lnTo>
                                    <a:pt x="133" y="8"/>
                                  </a:lnTo>
                                  <a:lnTo>
                                    <a:pt x="133" y="11"/>
                                  </a:lnTo>
                                  <a:lnTo>
                                    <a:pt x="133" y="15"/>
                                  </a:lnTo>
                                  <a:lnTo>
                                    <a:pt x="133" y="19"/>
                                  </a:lnTo>
                                  <a:lnTo>
                                    <a:pt x="133" y="23"/>
                                  </a:lnTo>
                                  <a:lnTo>
                                    <a:pt x="133" y="27"/>
                                  </a:lnTo>
                                  <a:lnTo>
                                    <a:pt x="133" y="31"/>
                                  </a:lnTo>
                                  <a:lnTo>
                                    <a:pt x="124" y="31"/>
                                  </a:lnTo>
                                  <a:lnTo>
                                    <a:pt x="115" y="31"/>
                                  </a:lnTo>
                                  <a:lnTo>
                                    <a:pt x="106" y="32"/>
                                  </a:lnTo>
                                  <a:lnTo>
                                    <a:pt x="98" y="32"/>
                                  </a:lnTo>
                                  <a:lnTo>
                                    <a:pt x="89" y="32"/>
                                  </a:lnTo>
                                  <a:lnTo>
                                    <a:pt x="81" y="33"/>
                                  </a:lnTo>
                                  <a:lnTo>
                                    <a:pt x="72" y="33"/>
                                  </a:lnTo>
                                  <a:lnTo>
                                    <a:pt x="64" y="34"/>
                                  </a:lnTo>
                                  <a:lnTo>
                                    <a:pt x="56" y="34"/>
                                  </a:lnTo>
                                  <a:lnTo>
                                    <a:pt x="47" y="34"/>
                                  </a:lnTo>
                                  <a:lnTo>
                                    <a:pt x="39" y="35"/>
                                  </a:lnTo>
                                  <a:lnTo>
                                    <a:pt x="31" y="35"/>
                                  </a:lnTo>
                                  <a:lnTo>
                                    <a:pt x="23" y="36"/>
                                  </a:lnTo>
                                  <a:lnTo>
                                    <a:pt x="15" y="36"/>
                                  </a:lnTo>
                                  <a:lnTo>
                                    <a:pt x="8" y="36"/>
                                  </a:lnTo>
                                  <a:lnTo>
                                    <a:pt x="0" y="37"/>
                                  </a:lnTo>
                                  <a:lnTo>
                                    <a:pt x="0" y="33"/>
                                  </a:lnTo>
                                  <a:lnTo>
                                    <a:pt x="0" y="30"/>
                                  </a:lnTo>
                                  <a:lnTo>
                                    <a:pt x="0" y="26"/>
                                  </a:lnTo>
                                  <a:lnTo>
                                    <a:pt x="0" y="23"/>
                                  </a:lnTo>
                                  <a:lnTo>
                                    <a:pt x="0" y="19"/>
                                  </a:lnTo>
                                  <a:lnTo>
                                    <a:pt x="0" y="16"/>
                                  </a:lnTo>
                                  <a:lnTo>
                                    <a:pt x="0" y="12"/>
                                  </a:lnTo>
                                  <a:lnTo>
                                    <a:pt x="0" y="9"/>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9" name="Freeform 3913"/>
                          <wps:cNvSpPr>
                            <a:spLocks/>
                          </wps:cNvSpPr>
                          <wps:spPr bwMode="auto">
                            <a:xfrm>
                              <a:off x="1375" y="1184"/>
                              <a:ext cx="133" cy="32"/>
                            </a:xfrm>
                            <a:custGeom>
                              <a:avLst/>
                              <a:gdLst>
                                <a:gd name="T0" fmla="*/ 0 w 133"/>
                                <a:gd name="T1" fmla="*/ 5 h 32"/>
                                <a:gd name="T2" fmla="*/ 8 w 133"/>
                                <a:gd name="T3" fmla="*/ 4 h 32"/>
                                <a:gd name="T4" fmla="*/ 16 w 133"/>
                                <a:gd name="T5" fmla="*/ 4 h 32"/>
                                <a:gd name="T6" fmla="*/ 24 w 133"/>
                                <a:gd name="T7" fmla="*/ 3 h 32"/>
                                <a:gd name="T8" fmla="*/ 32 w 133"/>
                                <a:gd name="T9" fmla="*/ 3 h 32"/>
                                <a:gd name="T10" fmla="*/ 40 w 133"/>
                                <a:gd name="T11" fmla="*/ 3 h 32"/>
                                <a:gd name="T12" fmla="*/ 48 w 133"/>
                                <a:gd name="T13" fmla="*/ 3 h 32"/>
                                <a:gd name="T14" fmla="*/ 56 w 133"/>
                                <a:gd name="T15" fmla="*/ 2 h 32"/>
                                <a:gd name="T16" fmla="*/ 65 w 133"/>
                                <a:gd name="T17" fmla="*/ 2 h 32"/>
                                <a:gd name="T18" fmla="*/ 73 w 133"/>
                                <a:gd name="T19" fmla="*/ 2 h 32"/>
                                <a:gd name="T20" fmla="*/ 81 w 133"/>
                                <a:gd name="T21" fmla="*/ 1 h 32"/>
                                <a:gd name="T22" fmla="*/ 90 w 133"/>
                                <a:gd name="T23" fmla="*/ 1 h 32"/>
                                <a:gd name="T24" fmla="*/ 98 w 133"/>
                                <a:gd name="T25" fmla="*/ 1 h 32"/>
                                <a:gd name="T26" fmla="*/ 107 w 133"/>
                                <a:gd name="T27" fmla="*/ 0 h 32"/>
                                <a:gd name="T28" fmla="*/ 116 w 133"/>
                                <a:gd name="T29" fmla="*/ 0 h 32"/>
                                <a:gd name="T30" fmla="*/ 124 w 133"/>
                                <a:gd name="T31" fmla="*/ 0 h 32"/>
                                <a:gd name="T32" fmla="*/ 133 w 133"/>
                                <a:gd name="T33" fmla="*/ 0 h 32"/>
                                <a:gd name="T34" fmla="*/ 133 w 133"/>
                                <a:gd name="T35" fmla="*/ 3 h 32"/>
                                <a:gd name="T36" fmla="*/ 133 w 133"/>
                                <a:gd name="T37" fmla="*/ 7 h 32"/>
                                <a:gd name="T38" fmla="*/ 133 w 133"/>
                                <a:gd name="T39" fmla="*/ 11 h 32"/>
                                <a:gd name="T40" fmla="*/ 133 w 133"/>
                                <a:gd name="T41" fmla="*/ 15 h 32"/>
                                <a:gd name="T42" fmla="*/ 133 w 133"/>
                                <a:gd name="T43" fmla="*/ 18 h 32"/>
                                <a:gd name="T44" fmla="*/ 133 w 133"/>
                                <a:gd name="T45" fmla="*/ 22 h 32"/>
                                <a:gd name="T46" fmla="*/ 133 w 133"/>
                                <a:gd name="T47" fmla="*/ 26 h 32"/>
                                <a:gd name="T48" fmla="*/ 133 w 133"/>
                                <a:gd name="T49" fmla="*/ 30 h 32"/>
                                <a:gd name="T50" fmla="*/ 124 w 133"/>
                                <a:gd name="T51" fmla="*/ 30 h 32"/>
                                <a:gd name="T52" fmla="*/ 115 w 133"/>
                                <a:gd name="T53" fmla="*/ 30 h 32"/>
                                <a:gd name="T54" fmla="*/ 106 w 133"/>
                                <a:gd name="T55" fmla="*/ 30 h 32"/>
                                <a:gd name="T56" fmla="*/ 98 w 133"/>
                                <a:gd name="T57" fmla="*/ 31 h 32"/>
                                <a:gd name="T58" fmla="*/ 89 w 133"/>
                                <a:gd name="T59" fmla="*/ 31 h 32"/>
                                <a:gd name="T60" fmla="*/ 81 w 133"/>
                                <a:gd name="T61" fmla="*/ 31 h 32"/>
                                <a:gd name="T62" fmla="*/ 72 w 133"/>
                                <a:gd name="T63" fmla="*/ 31 h 32"/>
                                <a:gd name="T64" fmla="*/ 64 w 133"/>
                                <a:gd name="T65" fmla="*/ 32 h 32"/>
                                <a:gd name="T66" fmla="*/ 56 w 133"/>
                                <a:gd name="T67" fmla="*/ 32 h 32"/>
                                <a:gd name="T68" fmla="*/ 47 w 133"/>
                                <a:gd name="T69" fmla="*/ 32 h 32"/>
                                <a:gd name="T70" fmla="*/ 39 w 133"/>
                                <a:gd name="T71" fmla="*/ 32 h 32"/>
                                <a:gd name="T72" fmla="*/ 31 w 133"/>
                                <a:gd name="T73" fmla="*/ 32 h 32"/>
                                <a:gd name="T74" fmla="*/ 23 w 133"/>
                                <a:gd name="T75" fmla="*/ 32 h 32"/>
                                <a:gd name="T76" fmla="*/ 15 w 133"/>
                                <a:gd name="T77" fmla="*/ 32 h 32"/>
                                <a:gd name="T78" fmla="*/ 7 w 133"/>
                                <a:gd name="T79" fmla="*/ 32 h 32"/>
                                <a:gd name="T80" fmla="*/ 0 w 133"/>
                                <a:gd name="T81" fmla="*/ 32 h 32"/>
                                <a:gd name="T82" fmla="*/ 0 w 133"/>
                                <a:gd name="T83" fmla="*/ 29 h 32"/>
                                <a:gd name="T84" fmla="*/ 0 w 133"/>
                                <a:gd name="T85" fmla="*/ 25 h 32"/>
                                <a:gd name="T86" fmla="*/ 0 w 133"/>
                                <a:gd name="T87" fmla="*/ 22 h 32"/>
                                <a:gd name="T88" fmla="*/ 0 w 133"/>
                                <a:gd name="T89" fmla="*/ 18 h 32"/>
                                <a:gd name="T90" fmla="*/ 0 w 133"/>
                                <a:gd name="T91" fmla="*/ 15 h 32"/>
                                <a:gd name="T92" fmla="*/ 0 w 133"/>
                                <a:gd name="T93" fmla="*/ 11 h 32"/>
                                <a:gd name="T94" fmla="*/ 0 w 133"/>
                                <a:gd name="T95" fmla="*/ 8 h 32"/>
                                <a:gd name="T96" fmla="*/ 0 w 133"/>
                                <a:gd name="T97" fmla="*/ 5 h 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32">
                                  <a:moveTo>
                                    <a:pt x="0" y="5"/>
                                  </a:moveTo>
                                  <a:lnTo>
                                    <a:pt x="8" y="4"/>
                                  </a:lnTo>
                                  <a:lnTo>
                                    <a:pt x="16" y="4"/>
                                  </a:lnTo>
                                  <a:lnTo>
                                    <a:pt x="24" y="3"/>
                                  </a:lnTo>
                                  <a:lnTo>
                                    <a:pt x="32" y="3"/>
                                  </a:lnTo>
                                  <a:lnTo>
                                    <a:pt x="40" y="3"/>
                                  </a:lnTo>
                                  <a:lnTo>
                                    <a:pt x="48" y="3"/>
                                  </a:lnTo>
                                  <a:lnTo>
                                    <a:pt x="56" y="2"/>
                                  </a:lnTo>
                                  <a:lnTo>
                                    <a:pt x="65" y="2"/>
                                  </a:lnTo>
                                  <a:lnTo>
                                    <a:pt x="73" y="2"/>
                                  </a:lnTo>
                                  <a:lnTo>
                                    <a:pt x="81" y="1"/>
                                  </a:lnTo>
                                  <a:lnTo>
                                    <a:pt x="90" y="1"/>
                                  </a:lnTo>
                                  <a:lnTo>
                                    <a:pt x="98" y="1"/>
                                  </a:lnTo>
                                  <a:lnTo>
                                    <a:pt x="107" y="0"/>
                                  </a:lnTo>
                                  <a:lnTo>
                                    <a:pt x="116" y="0"/>
                                  </a:lnTo>
                                  <a:lnTo>
                                    <a:pt x="124" y="0"/>
                                  </a:lnTo>
                                  <a:lnTo>
                                    <a:pt x="133" y="0"/>
                                  </a:lnTo>
                                  <a:lnTo>
                                    <a:pt x="133" y="3"/>
                                  </a:lnTo>
                                  <a:lnTo>
                                    <a:pt x="133" y="7"/>
                                  </a:lnTo>
                                  <a:lnTo>
                                    <a:pt x="133" y="11"/>
                                  </a:lnTo>
                                  <a:lnTo>
                                    <a:pt x="133" y="15"/>
                                  </a:lnTo>
                                  <a:lnTo>
                                    <a:pt x="133" y="18"/>
                                  </a:lnTo>
                                  <a:lnTo>
                                    <a:pt x="133" y="22"/>
                                  </a:lnTo>
                                  <a:lnTo>
                                    <a:pt x="133" y="26"/>
                                  </a:lnTo>
                                  <a:lnTo>
                                    <a:pt x="133" y="30"/>
                                  </a:lnTo>
                                  <a:lnTo>
                                    <a:pt x="124" y="30"/>
                                  </a:lnTo>
                                  <a:lnTo>
                                    <a:pt x="115" y="30"/>
                                  </a:lnTo>
                                  <a:lnTo>
                                    <a:pt x="106" y="30"/>
                                  </a:lnTo>
                                  <a:lnTo>
                                    <a:pt x="98" y="31"/>
                                  </a:lnTo>
                                  <a:lnTo>
                                    <a:pt x="89" y="31"/>
                                  </a:lnTo>
                                  <a:lnTo>
                                    <a:pt x="81" y="31"/>
                                  </a:lnTo>
                                  <a:lnTo>
                                    <a:pt x="72" y="31"/>
                                  </a:lnTo>
                                  <a:lnTo>
                                    <a:pt x="64" y="32"/>
                                  </a:lnTo>
                                  <a:lnTo>
                                    <a:pt x="56" y="32"/>
                                  </a:lnTo>
                                  <a:lnTo>
                                    <a:pt x="47" y="32"/>
                                  </a:lnTo>
                                  <a:lnTo>
                                    <a:pt x="39" y="32"/>
                                  </a:lnTo>
                                  <a:lnTo>
                                    <a:pt x="31" y="32"/>
                                  </a:lnTo>
                                  <a:lnTo>
                                    <a:pt x="23" y="32"/>
                                  </a:lnTo>
                                  <a:lnTo>
                                    <a:pt x="15" y="32"/>
                                  </a:lnTo>
                                  <a:lnTo>
                                    <a:pt x="7" y="32"/>
                                  </a:lnTo>
                                  <a:lnTo>
                                    <a:pt x="0" y="32"/>
                                  </a:lnTo>
                                  <a:lnTo>
                                    <a:pt x="0" y="29"/>
                                  </a:lnTo>
                                  <a:lnTo>
                                    <a:pt x="0" y="25"/>
                                  </a:lnTo>
                                  <a:lnTo>
                                    <a:pt x="0" y="22"/>
                                  </a:lnTo>
                                  <a:lnTo>
                                    <a:pt x="0" y="18"/>
                                  </a:lnTo>
                                  <a:lnTo>
                                    <a:pt x="0" y="15"/>
                                  </a:lnTo>
                                  <a:lnTo>
                                    <a:pt x="0" y="11"/>
                                  </a:lnTo>
                                  <a:lnTo>
                                    <a:pt x="0" y="8"/>
                                  </a:lnTo>
                                  <a:lnTo>
                                    <a:pt x="0" y="5"/>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0" name="Freeform 3914"/>
                          <wps:cNvSpPr>
                            <a:spLocks/>
                          </wps:cNvSpPr>
                          <wps:spPr bwMode="auto">
                            <a:xfrm>
                              <a:off x="1374" y="1245"/>
                              <a:ext cx="133" cy="31"/>
                            </a:xfrm>
                            <a:custGeom>
                              <a:avLst/>
                              <a:gdLst>
                                <a:gd name="T0" fmla="*/ 0 w 133"/>
                                <a:gd name="T1" fmla="*/ 1 h 31"/>
                                <a:gd name="T2" fmla="*/ 8 w 133"/>
                                <a:gd name="T3" fmla="*/ 1 h 31"/>
                                <a:gd name="T4" fmla="*/ 16 w 133"/>
                                <a:gd name="T5" fmla="*/ 1 h 31"/>
                                <a:gd name="T6" fmla="*/ 24 w 133"/>
                                <a:gd name="T7" fmla="*/ 1 h 31"/>
                                <a:gd name="T8" fmla="*/ 32 w 133"/>
                                <a:gd name="T9" fmla="*/ 1 h 31"/>
                                <a:gd name="T10" fmla="*/ 40 w 133"/>
                                <a:gd name="T11" fmla="*/ 1 h 31"/>
                                <a:gd name="T12" fmla="*/ 48 w 133"/>
                                <a:gd name="T13" fmla="*/ 1 h 31"/>
                                <a:gd name="T14" fmla="*/ 56 w 133"/>
                                <a:gd name="T15" fmla="*/ 1 h 31"/>
                                <a:gd name="T16" fmla="*/ 64 w 133"/>
                                <a:gd name="T17" fmla="*/ 1 h 31"/>
                                <a:gd name="T18" fmla="*/ 73 w 133"/>
                                <a:gd name="T19" fmla="*/ 0 h 31"/>
                                <a:gd name="T20" fmla="*/ 81 w 133"/>
                                <a:gd name="T21" fmla="*/ 0 h 31"/>
                                <a:gd name="T22" fmla="*/ 90 w 133"/>
                                <a:gd name="T23" fmla="*/ 0 h 31"/>
                                <a:gd name="T24" fmla="*/ 98 w 133"/>
                                <a:gd name="T25" fmla="*/ 0 h 31"/>
                                <a:gd name="T26" fmla="*/ 107 w 133"/>
                                <a:gd name="T27" fmla="*/ 0 h 31"/>
                                <a:gd name="T28" fmla="*/ 115 w 133"/>
                                <a:gd name="T29" fmla="*/ 0 h 31"/>
                                <a:gd name="T30" fmla="*/ 124 w 133"/>
                                <a:gd name="T31" fmla="*/ 0 h 31"/>
                                <a:gd name="T32" fmla="*/ 133 w 133"/>
                                <a:gd name="T33" fmla="*/ 0 h 31"/>
                                <a:gd name="T34" fmla="*/ 133 w 133"/>
                                <a:gd name="T35" fmla="*/ 4 h 31"/>
                                <a:gd name="T36" fmla="*/ 133 w 133"/>
                                <a:gd name="T37" fmla="*/ 8 h 31"/>
                                <a:gd name="T38" fmla="*/ 133 w 133"/>
                                <a:gd name="T39" fmla="*/ 12 h 31"/>
                                <a:gd name="T40" fmla="*/ 133 w 133"/>
                                <a:gd name="T41" fmla="*/ 16 h 31"/>
                                <a:gd name="T42" fmla="*/ 133 w 133"/>
                                <a:gd name="T43" fmla="*/ 19 h 31"/>
                                <a:gd name="T44" fmla="*/ 133 w 133"/>
                                <a:gd name="T45" fmla="*/ 23 h 31"/>
                                <a:gd name="T46" fmla="*/ 133 w 133"/>
                                <a:gd name="T47" fmla="*/ 27 h 31"/>
                                <a:gd name="T48" fmla="*/ 133 w 133"/>
                                <a:gd name="T49" fmla="*/ 31 h 31"/>
                                <a:gd name="T50" fmla="*/ 124 w 133"/>
                                <a:gd name="T51" fmla="*/ 31 h 31"/>
                                <a:gd name="T52" fmla="*/ 115 w 133"/>
                                <a:gd name="T53" fmla="*/ 31 h 31"/>
                                <a:gd name="T54" fmla="*/ 106 w 133"/>
                                <a:gd name="T55" fmla="*/ 31 h 31"/>
                                <a:gd name="T56" fmla="*/ 98 w 133"/>
                                <a:gd name="T57" fmla="*/ 31 h 31"/>
                                <a:gd name="T58" fmla="*/ 89 w 133"/>
                                <a:gd name="T59" fmla="*/ 30 h 31"/>
                                <a:gd name="T60" fmla="*/ 80 w 133"/>
                                <a:gd name="T61" fmla="*/ 30 h 31"/>
                                <a:gd name="T62" fmla="*/ 72 w 133"/>
                                <a:gd name="T63" fmla="*/ 30 h 31"/>
                                <a:gd name="T64" fmla="*/ 64 w 133"/>
                                <a:gd name="T65" fmla="*/ 30 h 31"/>
                                <a:gd name="T66" fmla="*/ 56 w 133"/>
                                <a:gd name="T67" fmla="*/ 30 h 31"/>
                                <a:gd name="T68" fmla="*/ 47 w 133"/>
                                <a:gd name="T69" fmla="*/ 30 h 31"/>
                                <a:gd name="T70" fmla="*/ 39 w 133"/>
                                <a:gd name="T71" fmla="*/ 30 h 31"/>
                                <a:gd name="T72" fmla="*/ 31 w 133"/>
                                <a:gd name="T73" fmla="*/ 30 h 31"/>
                                <a:gd name="T74" fmla="*/ 23 w 133"/>
                                <a:gd name="T75" fmla="*/ 29 h 31"/>
                                <a:gd name="T76" fmla="*/ 15 w 133"/>
                                <a:gd name="T77" fmla="*/ 29 h 31"/>
                                <a:gd name="T78" fmla="*/ 7 w 133"/>
                                <a:gd name="T79" fmla="*/ 29 h 31"/>
                                <a:gd name="T80" fmla="*/ 0 w 133"/>
                                <a:gd name="T81" fmla="*/ 29 h 31"/>
                                <a:gd name="T82" fmla="*/ 0 w 133"/>
                                <a:gd name="T83" fmla="*/ 25 h 31"/>
                                <a:gd name="T84" fmla="*/ 0 w 133"/>
                                <a:gd name="T85" fmla="*/ 22 h 31"/>
                                <a:gd name="T86" fmla="*/ 0 w 133"/>
                                <a:gd name="T87" fmla="*/ 18 h 31"/>
                                <a:gd name="T88" fmla="*/ 0 w 133"/>
                                <a:gd name="T89" fmla="*/ 15 h 31"/>
                                <a:gd name="T90" fmla="*/ 0 w 133"/>
                                <a:gd name="T91" fmla="*/ 11 h 31"/>
                                <a:gd name="T92" fmla="*/ 0 w 133"/>
                                <a:gd name="T93" fmla="*/ 8 h 31"/>
                                <a:gd name="T94" fmla="*/ 0 w 133"/>
                                <a:gd name="T95" fmla="*/ 4 h 31"/>
                                <a:gd name="T96" fmla="*/ 0 w 133"/>
                                <a:gd name="T97" fmla="*/ 1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31">
                                  <a:moveTo>
                                    <a:pt x="0" y="1"/>
                                  </a:moveTo>
                                  <a:lnTo>
                                    <a:pt x="8" y="1"/>
                                  </a:lnTo>
                                  <a:lnTo>
                                    <a:pt x="16" y="1"/>
                                  </a:lnTo>
                                  <a:lnTo>
                                    <a:pt x="24" y="1"/>
                                  </a:lnTo>
                                  <a:lnTo>
                                    <a:pt x="32" y="1"/>
                                  </a:lnTo>
                                  <a:lnTo>
                                    <a:pt x="40" y="1"/>
                                  </a:lnTo>
                                  <a:lnTo>
                                    <a:pt x="48" y="1"/>
                                  </a:lnTo>
                                  <a:lnTo>
                                    <a:pt x="56" y="1"/>
                                  </a:lnTo>
                                  <a:lnTo>
                                    <a:pt x="64" y="1"/>
                                  </a:lnTo>
                                  <a:lnTo>
                                    <a:pt x="73" y="0"/>
                                  </a:lnTo>
                                  <a:lnTo>
                                    <a:pt x="81" y="0"/>
                                  </a:lnTo>
                                  <a:lnTo>
                                    <a:pt x="90" y="0"/>
                                  </a:lnTo>
                                  <a:lnTo>
                                    <a:pt x="98" y="0"/>
                                  </a:lnTo>
                                  <a:lnTo>
                                    <a:pt x="107" y="0"/>
                                  </a:lnTo>
                                  <a:lnTo>
                                    <a:pt x="115" y="0"/>
                                  </a:lnTo>
                                  <a:lnTo>
                                    <a:pt x="124" y="0"/>
                                  </a:lnTo>
                                  <a:lnTo>
                                    <a:pt x="133" y="0"/>
                                  </a:lnTo>
                                  <a:lnTo>
                                    <a:pt x="133" y="4"/>
                                  </a:lnTo>
                                  <a:lnTo>
                                    <a:pt x="133" y="8"/>
                                  </a:lnTo>
                                  <a:lnTo>
                                    <a:pt x="133" y="12"/>
                                  </a:lnTo>
                                  <a:lnTo>
                                    <a:pt x="133" y="16"/>
                                  </a:lnTo>
                                  <a:lnTo>
                                    <a:pt x="133" y="19"/>
                                  </a:lnTo>
                                  <a:lnTo>
                                    <a:pt x="133" y="23"/>
                                  </a:lnTo>
                                  <a:lnTo>
                                    <a:pt x="133" y="27"/>
                                  </a:lnTo>
                                  <a:lnTo>
                                    <a:pt x="133" y="31"/>
                                  </a:lnTo>
                                  <a:lnTo>
                                    <a:pt x="124" y="31"/>
                                  </a:lnTo>
                                  <a:lnTo>
                                    <a:pt x="115" y="31"/>
                                  </a:lnTo>
                                  <a:lnTo>
                                    <a:pt x="106" y="31"/>
                                  </a:lnTo>
                                  <a:lnTo>
                                    <a:pt x="98" y="31"/>
                                  </a:lnTo>
                                  <a:lnTo>
                                    <a:pt x="89" y="30"/>
                                  </a:lnTo>
                                  <a:lnTo>
                                    <a:pt x="80" y="30"/>
                                  </a:lnTo>
                                  <a:lnTo>
                                    <a:pt x="72" y="30"/>
                                  </a:lnTo>
                                  <a:lnTo>
                                    <a:pt x="64" y="30"/>
                                  </a:lnTo>
                                  <a:lnTo>
                                    <a:pt x="56" y="30"/>
                                  </a:lnTo>
                                  <a:lnTo>
                                    <a:pt x="47" y="30"/>
                                  </a:lnTo>
                                  <a:lnTo>
                                    <a:pt x="39" y="30"/>
                                  </a:lnTo>
                                  <a:lnTo>
                                    <a:pt x="31" y="30"/>
                                  </a:lnTo>
                                  <a:lnTo>
                                    <a:pt x="23" y="29"/>
                                  </a:lnTo>
                                  <a:lnTo>
                                    <a:pt x="15" y="29"/>
                                  </a:lnTo>
                                  <a:lnTo>
                                    <a:pt x="7" y="29"/>
                                  </a:lnTo>
                                  <a:lnTo>
                                    <a:pt x="0" y="29"/>
                                  </a:lnTo>
                                  <a:lnTo>
                                    <a:pt x="0" y="25"/>
                                  </a:lnTo>
                                  <a:lnTo>
                                    <a:pt x="0" y="22"/>
                                  </a:lnTo>
                                  <a:lnTo>
                                    <a:pt x="0" y="18"/>
                                  </a:lnTo>
                                  <a:lnTo>
                                    <a:pt x="0" y="15"/>
                                  </a:lnTo>
                                  <a:lnTo>
                                    <a:pt x="0" y="11"/>
                                  </a:lnTo>
                                  <a:lnTo>
                                    <a:pt x="0" y="8"/>
                                  </a:lnTo>
                                  <a:lnTo>
                                    <a:pt x="0" y="4"/>
                                  </a:lnTo>
                                  <a:lnTo>
                                    <a:pt x="0" y="1"/>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1" name="Freeform 3915"/>
                          <wps:cNvSpPr>
                            <a:spLocks/>
                          </wps:cNvSpPr>
                          <wps:spPr bwMode="auto">
                            <a:xfrm>
                              <a:off x="1373" y="1304"/>
                              <a:ext cx="134" cy="34"/>
                            </a:xfrm>
                            <a:custGeom>
                              <a:avLst/>
                              <a:gdLst>
                                <a:gd name="T0" fmla="*/ 0 w 134"/>
                                <a:gd name="T1" fmla="*/ 0 h 34"/>
                                <a:gd name="T2" fmla="*/ 8 w 134"/>
                                <a:gd name="T3" fmla="*/ 0 h 34"/>
                                <a:gd name="T4" fmla="*/ 16 w 134"/>
                                <a:gd name="T5" fmla="*/ 0 h 34"/>
                                <a:gd name="T6" fmla="*/ 24 w 134"/>
                                <a:gd name="T7" fmla="*/ 0 h 34"/>
                                <a:gd name="T8" fmla="*/ 32 w 134"/>
                                <a:gd name="T9" fmla="*/ 0 h 34"/>
                                <a:gd name="T10" fmla="*/ 40 w 134"/>
                                <a:gd name="T11" fmla="*/ 0 h 34"/>
                                <a:gd name="T12" fmla="*/ 48 w 134"/>
                                <a:gd name="T13" fmla="*/ 1 h 34"/>
                                <a:gd name="T14" fmla="*/ 56 w 134"/>
                                <a:gd name="T15" fmla="*/ 1 h 34"/>
                                <a:gd name="T16" fmla="*/ 64 w 134"/>
                                <a:gd name="T17" fmla="*/ 2 h 34"/>
                                <a:gd name="T18" fmla="*/ 73 w 134"/>
                                <a:gd name="T19" fmla="*/ 2 h 34"/>
                                <a:gd name="T20" fmla="*/ 81 w 134"/>
                                <a:gd name="T21" fmla="*/ 2 h 34"/>
                                <a:gd name="T22" fmla="*/ 90 w 134"/>
                                <a:gd name="T23" fmla="*/ 2 h 34"/>
                                <a:gd name="T24" fmla="*/ 99 w 134"/>
                                <a:gd name="T25" fmla="*/ 2 h 34"/>
                                <a:gd name="T26" fmla="*/ 107 w 134"/>
                                <a:gd name="T27" fmla="*/ 2 h 34"/>
                                <a:gd name="T28" fmla="*/ 116 w 134"/>
                                <a:gd name="T29" fmla="*/ 3 h 34"/>
                                <a:gd name="T30" fmla="*/ 124 w 134"/>
                                <a:gd name="T31" fmla="*/ 3 h 34"/>
                                <a:gd name="T32" fmla="*/ 134 w 134"/>
                                <a:gd name="T33" fmla="*/ 4 h 34"/>
                                <a:gd name="T34" fmla="*/ 133 w 134"/>
                                <a:gd name="T35" fmla="*/ 7 h 34"/>
                                <a:gd name="T36" fmla="*/ 133 w 134"/>
                                <a:gd name="T37" fmla="*/ 11 h 34"/>
                                <a:gd name="T38" fmla="*/ 133 w 134"/>
                                <a:gd name="T39" fmla="*/ 15 h 34"/>
                                <a:gd name="T40" fmla="*/ 133 w 134"/>
                                <a:gd name="T41" fmla="*/ 19 h 34"/>
                                <a:gd name="T42" fmla="*/ 133 w 134"/>
                                <a:gd name="T43" fmla="*/ 22 h 34"/>
                                <a:gd name="T44" fmla="*/ 133 w 134"/>
                                <a:gd name="T45" fmla="*/ 26 h 34"/>
                                <a:gd name="T46" fmla="*/ 133 w 134"/>
                                <a:gd name="T47" fmla="*/ 30 h 34"/>
                                <a:gd name="T48" fmla="*/ 133 w 134"/>
                                <a:gd name="T49" fmla="*/ 34 h 34"/>
                                <a:gd name="T50" fmla="*/ 124 w 134"/>
                                <a:gd name="T51" fmla="*/ 33 h 34"/>
                                <a:gd name="T52" fmla="*/ 115 w 134"/>
                                <a:gd name="T53" fmla="*/ 33 h 34"/>
                                <a:gd name="T54" fmla="*/ 107 w 134"/>
                                <a:gd name="T55" fmla="*/ 33 h 34"/>
                                <a:gd name="T56" fmla="*/ 98 w 134"/>
                                <a:gd name="T57" fmla="*/ 32 h 34"/>
                                <a:gd name="T58" fmla="*/ 89 w 134"/>
                                <a:gd name="T59" fmla="*/ 32 h 34"/>
                                <a:gd name="T60" fmla="*/ 81 w 134"/>
                                <a:gd name="T61" fmla="*/ 32 h 34"/>
                                <a:gd name="T62" fmla="*/ 72 w 134"/>
                                <a:gd name="T63" fmla="*/ 31 h 34"/>
                                <a:gd name="T64" fmla="*/ 64 w 134"/>
                                <a:gd name="T65" fmla="*/ 31 h 34"/>
                                <a:gd name="T66" fmla="*/ 56 w 134"/>
                                <a:gd name="T67" fmla="*/ 30 h 34"/>
                                <a:gd name="T68" fmla="*/ 47 w 134"/>
                                <a:gd name="T69" fmla="*/ 30 h 34"/>
                                <a:gd name="T70" fmla="*/ 39 w 134"/>
                                <a:gd name="T71" fmla="*/ 30 h 34"/>
                                <a:gd name="T72" fmla="*/ 31 w 134"/>
                                <a:gd name="T73" fmla="*/ 29 h 34"/>
                                <a:gd name="T74" fmla="*/ 23 w 134"/>
                                <a:gd name="T75" fmla="*/ 29 h 34"/>
                                <a:gd name="T76" fmla="*/ 15 w 134"/>
                                <a:gd name="T77" fmla="*/ 29 h 34"/>
                                <a:gd name="T78" fmla="*/ 7 w 134"/>
                                <a:gd name="T79" fmla="*/ 28 h 34"/>
                                <a:gd name="T80" fmla="*/ 0 w 134"/>
                                <a:gd name="T81" fmla="*/ 28 h 34"/>
                                <a:gd name="T82" fmla="*/ 0 w 134"/>
                                <a:gd name="T83" fmla="*/ 24 h 34"/>
                                <a:gd name="T84" fmla="*/ 0 w 134"/>
                                <a:gd name="T85" fmla="*/ 21 h 34"/>
                                <a:gd name="T86" fmla="*/ 0 w 134"/>
                                <a:gd name="T87" fmla="*/ 17 h 34"/>
                                <a:gd name="T88" fmla="*/ 0 w 134"/>
                                <a:gd name="T89" fmla="*/ 14 h 34"/>
                                <a:gd name="T90" fmla="*/ 0 w 134"/>
                                <a:gd name="T91" fmla="*/ 10 h 34"/>
                                <a:gd name="T92" fmla="*/ 0 w 134"/>
                                <a:gd name="T93" fmla="*/ 7 h 34"/>
                                <a:gd name="T94" fmla="*/ 0 w 134"/>
                                <a:gd name="T95" fmla="*/ 3 h 34"/>
                                <a:gd name="T96" fmla="*/ 0 w 134"/>
                                <a:gd name="T97" fmla="*/ 0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4" h="34">
                                  <a:moveTo>
                                    <a:pt x="0" y="0"/>
                                  </a:moveTo>
                                  <a:lnTo>
                                    <a:pt x="8" y="0"/>
                                  </a:lnTo>
                                  <a:lnTo>
                                    <a:pt x="16" y="0"/>
                                  </a:lnTo>
                                  <a:lnTo>
                                    <a:pt x="24" y="0"/>
                                  </a:lnTo>
                                  <a:lnTo>
                                    <a:pt x="32" y="0"/>
                                  </a:lnTo>
                                  <a:lnTo>
                                    <a:pt x="40" y="0"/>
                                  </a:lnTo>
                                  <a:lnTo>
                                    <a:pt x="48" y="1"/>
                                  </a:lnTo>
                                  <a:lnTo>
                                    <a:pt x="56" y="1"/>
                                  </a:lnTo>
                                  <a:lnTo>
                                    <a:pt x="64" y="2"/>
                                  </a:lnTo>
                                  <a:lnTo>
                                    <a:pt x="73" y="2"/>
                                  </a:lnTo>
                                  <a:lnTo>
                                    <a:pt x="81" y="2"/>
                                  </a:lnTo>
                                  <a:lnTo>
                                    <a:pt x="90" y="2"/>
                                  </a:lnTo>
                                  <a:lnTo>
                                    <a:pt x="99" y="2"/>
                                  </a:lnTo>
                                  <a:lnTo>
                                    <a:pt x="107" y="2"/>
                                  </a:lnTo>
                                  <a:lnTo>
                                    <a:pt x="116" y="3"/>
                                  </a:lnTo>
                                  <a:lnTo>
                                    <a:pt x="124" y="3"/>
                                  </a:lnTo>
                                  <a:lnTo>
                                    <a:pt x="134" y="4"/>
                                  </a:lnTo>
                                  <a:lnTo>
                                    <a:pt x="133" y="7"/>
                                  </a:lnTo>
                                  <a:lnTo>
                                    <a:pt x="133" y="11"/>
                                  </a:lnTo>
                                  <a:lnTo>
                                    <a:pt x="133" y="15"/>
                                  </a:lnTo>
                                  <a:lnTo>
                                    <a:pt x="133" y="19"/>
                                  </a:lnTo>
                                  <a:lnTo>
                                    <a:pt x="133" y="22"/>
                                  </a:lnTo>
                                  <a:lnTo>
                                    <a:pt x="133" y="26"/>
                                  </a:lnTo>
                                  <a:lnTo>
                                    <a:pt x="133" y="30"/>
                                  </a:lnTo>
                                  <a:lnTo>
                                    <a:pt x="133" y="34"/>
                                  </a:lnTo>
                                  <a:lnTo>
                                    <a:pt x="124" y="33"/>
                                  </a:lnTo>
                                  <a:lnTo>
                                    <a:pt x="115" y="33"/>
                                  </a:lnTo>
                                  <a:lnTo>
                                    <a:pt x="107" y="33"/>
                                  </a:lnTo>
                                  <a:lnTo>
                                    <a:pt x="98" y="32"/>
                                  </a:lnTo>
                                  <a:lnTo>
                                    <a:pt x="89" y="32"/>
                                  </a:lnTo>
                                  <a:lnTo>
                                    <a:pt x="81" y="32"/>
                                  </a:lnTo>
                                  <a:lnTo>
                                    <a:pt x="72" y="31"/>
                                  </a:lnTo>
                                  <a:lnTo>
                                    <a:pt x="64" y="31"/>
                                  </a:lnTo>
                                  <a:lnTo>
                                    <a:pt x="56" y="30"/>
                                  </a:lnTo>
                                  <a:lnTo>
                                    <a:pt x="47" y="30"/>
                                  </a:lnTo>
                                  <a:lnTo>
                                    <a:pt x="39" y="30"/>
                                  </a:lnTo>
                                  <a:lnTo>
                                    <a:pt x="31" y="29"/>
                                  </a:lnTo>
                                  <a:lnTo>
                                    <a:pt x="23" y="29"/>
                                  </a:lnTo>
                                  <a:lnTo>
                                    <a:pt x="15" y="29"/>
                                  </a:lnTo>
                                  <a:lnTo>
                                    <a:pt x="7" y="28"/>
                                  </a:lnTo>
                                  <a:lnTo>
                                    <a:pt x="0" y="28"/>
                                  </a:lnTo>
                                  <a:lnTo>
                                    <a:pt x="0" y="24"/>
                                  </a:lnTo>
                                  <a:lnTo>
                                    <a:pt x="0" y="21"/>
                                  </a:lnTo>
                                  <a:lnTo>
                                    <a:pt x="0" y="17"/>
                                  </a:lnTo>
                                  <a:lnTo>
                                    <a:pt x="0" y="14"/>
                                  </a:lnTo>
                                  <a:lnTo>
                                    <a:pt x="0" y="10"/>
                                  </a:lnTo>
                                  <a:lnTo>
                                    <a:pt x="0" y="7"/>
                                  </a:lnTo>
                                  <a:lnTo>
                                    <a:pt x="0" y="3"/>
                                  </a:lnTo>
                                  <a:lnTo>
                                    <a:pt x="0" y="0"/>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2" name="Freeform 3916"/>
                          <wps:cNvSpPr>
                            <a:spLocks/>
                          </wps:cNvSpPr>
                          <wps:spPr bwMode="auto">
                            <a:xfrm>
                              <a:off x="1372" y="1362"/>
                              <a:ext cx="134" cy="32"/>
                            </a:xfrm>
                            <a:custGeom>
                              <a:avLst/>
                              <a:gdLst>
                                <a:gd name="T0" fmla="*/ 0 w 134"/>
                                <a:gd name="T1" fmla="*/ 0 h 32"/>
                                <a:gd name="T2" fmla="*/ 8 w 134"/>
                                <a:gd name="T3" fmla="*/ 0 h 32"/>
                                <a:gd name="T4" fmla="*/ 16 w 134"/>
                                <a:gd name="T5" fmla="*/ 0 h 32"/>
                                <a:gd name="T6" fmla="*/ 24 w 134"/>
                                <a:gd name="T7" fmla="*/ 1 h 32"/>
                                <a:gd name="T8" fmla="*/ 32 w 134"/>
                                <a:gd name="T9" fmla="*/ 1 h 32"/>
                                <a:gd name="T10" fmla="*/ 40 w 134"/>
                                <a:gd name="T11" fmla="*/ 2 h 32"/>
                                <a:gd name="T12" fmla="*/ 48 w 134"/>
                                <a:gd name="T13" fmla="*/ 2 h 32"/>
                                <a:gd name="T14" fmla="*/ 56 w 134"/>
                                <a:gd name="T15" fmla="*/ 3 h 32"/>
                                <a:gd name="T16" fmla="*/ 64 w 134"/>
                                <a:gd name="T17" fmla="*/ 4 h 32"/>
                                <a:gd name="T18" fmla="*/ 73 w 134"/>
                                <a:gd name="T19" fmla="*/ 4 h 32"/>
                                <a:gd name="T20" fmla="*/ 81 w 134"/>
                                <a:gd name="T21" fmla="*/ 5 h 32"/>
                                <a:gd name="T22" fmla="*/ 90 w 134"/>
                                <a:gd name="T23" fmla="*/ 5 h 32"/>
                                <a:gd name="T24" fmla="*/ 99 w 134"/>
                                <a:gd name="T25" fmla="*/ 5 h 32"/>
                                <a:gd name="T26" fmla="*/ 107 w 134"/>
                                <a:gd name="T27" fmla="*/ 6 h 32"/>
                                <a:gd name="T28" fmla="*/ 116 w 134"/>
                                <a:gd name="T29" fmla="*/ 6 h 32"/>
                                <a:gd name="T30" fmla="*/ 124 w 134"/>
                                <a:gd name="T31" fmla="*/ 7 h 32"/>
                                <a:gd name="T32" fmla="*/ 134 w 134"/>
                                <a:gd name="T33" fmla="*/ 8 h 32"/>
                                <a:gd name="T34" fmla="*/ 133 w 134"/>
                                <a:gd name="T35" fmla="*/ 11 h 32"/>
                                <a:gd name="T36" fmla="*/ 133 w 134"/>
                                <a:gd name="T37" fmla="*/ 14 h 32"/>
                                <a:gd name="T38" fmla="*/ 133 w 134"/>
                                <a:gd name="T39" fmla="*/ 17 h 32"/>
                                <a:gd name="T40" fmla="*/ 133 w 134"/>
                                <a:gd name="T41" fmla="*/ 20 h 32"/>
                                <a:gd name="T42" fmla="*/ 133 w 134"/>
                                <a:gd name="T43" fmla="*/ 23 h 32"/>
                                <a:gd name="T44" fmla="*/ 133 w 134"/>
                                <a:gd name="T45" fmla="*/ 25 h 32"/>
                                <a:gd name="T46" fmla="*/ 133 w 134"/>
                                <a:gd name="T47" fmla="*/ 28 h 32"/>
                                <a:gd name="T48" fmla="*/ 133 w 134"/>
                                <a:gd name="T49" fmla="*/ 32 h 32"/>
                                <a:gd name="T50" fmla="*/ 124 w 134"/>
                                <a:gd name="T51" fmla="*/ 31 h 32"/>
                                <a:gd name="T52" fmla="*/ 115 w 134"/>
                                <a:gd name="T53" fmla="*/ 30 h 32"/>
                                <a:gd name="T54" fmla="*/ 107 w 134"/>
                                <a:gd name="T55" fmla="*/ 29 h 32"/>
                                <a:gd name="T56" fmla="*/ 98 w 134"/>
                                <a:gd name="T57" fmla="*/ 29 h 32"/>
                                <a:gd name="T58" fmla="*/ 89 w 134"/>
                                <a:gd name="T59" fmla="*/ 28 h 32"/>
                                <a:gd name="T60" fmla="*/ 81 w 134"/>
                                <a:gd name="T61" fmla="*/ 28 h 32"/>
                                <a:gd name="T62" fmla="*/ 72 w 134"/>
                                <a:gd name="T63" fmla="*/ 27 h 32"/>
                                <a:gd name="T64" fmla="*/ 64 w 134"/>
                                <a:gd name="T65" fmla="*/ 26 h 32"/>
                                <a:gd name="T66" fmla="*/ 56 w 134"/>
                                <a:gd name="T67" fmla="*/ 26 h 32"/>
                                <a:gd name="T68" fmla="*/ 47 w 134"/>
                                <a:gd name="T69" fmla="*/ 25 h 32"/>
                                <a:gd name="T70" fmla="*/ 39 w 134"/>
                                <a:gd name="T71" fmla="*/ 24 h 32"/>
                                <a:gd name="T72" fmla="*/ 31 w 134"/>
                                <a:gd name="T73" fmla="*/ 24 h 32"/>
                                <a:gd name="T74" fmla="*/ 23 w 134"/>
                                <a:gd name="T75" fmla="*/ 23 h 32"/>
                                <a:gd name="T76" fmla="*/ 15 w 134"/>
                                <a:gd name="T77" fmla="*/ 23 h 32"/>
                                <a:gd name="T78" fmla="*/ 7 w 134"/>
                                <a:gd name="T79" fmla="*/ 22 h 32"/>
                                <a:gd name="T80" fmla="*/ 0 w 134"/>
                                <a:gd name="T81" fmla="*/ 22 h 32"/>
                                <a:gd name="T82" fmla="*/ 0 w 134"/>
                                <a:gd name="T83" fmla="*/ 19 h 32"/>
                                <a:gd name="T84" fmla="*/ 0 w 134"/>
                                <a:gd name="T85" fmla="*/ 16 h 32"/>
                                <a:gd name="T86" fmla="*/ 0 w 134"/>
                                <a:gd name="T87" fmla="*/ 13 h 32"/>
                                <a:gd name="T88" fmla="*/ 0 w 134"/>
                                <a:gd name="T89" fmla="*/ 10 h 32"/>
                                <a:gd name="T90" fmla="*/ 0 w 134"/>
                                <a:gd name="T91" fmla="*/ 7 h 32"/>
                                <a:gd name="T92" fmla="*/ 0 w 134"/>
                                <a:gd name="T93" fmla="*/ 5 h 32"/>
                                <a:gd name="T94" fmla="*/ 0 w 134"/>
                                <a:gd name="T95" fmla="*/ 2 h 32"/>
                                <a:gd name="T96" fmla="*/ 0 w 134"/>
                                <a:gd name="T97" fmla="*/ 0 h 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4" h="32">
                                  <a:moveTo>
                                    <a:pt x="0" y="0"/>
                                  </a:moveTo>
                                  <a:lnTo>
                                    <a:pt x="8" y="0"/>
                                  </a:lnTo>
                                  <a:lnTo>
                                    <a:pt x="16" y="0"/>
                                  </a:lnTo>
                                  <a:lnTo>
                                    <a:pt x="24" y="1"/>
                                  </a:lnTo>
                                  <a:lnTo>
                                    <a:pt x="32" y="1"/>
                                  </a:lnTo>
                                  <a:lnTo>
                                    <a:pt x="40" y="2"/>
                                  </a:lnTo>
                                  <a:lnTo>
                                    <a:pt x="48" y="2"/>
                                  </a:lnTo>
                                  <a:lnTo>
                                    <a:pt x="56" y="3"/>
                                  </a:lnTo>
                                  <a:lnTo>
                                    <a:pt x="64" y="4"/>
                                  </a:lnTo>
                                  <a:lnTo>
                                    <a:pt x="73" y="4"/>
                                  </a:lnTo>
                                  <a:lnTo>
                                    <a:pt x="81" y="5"/>
                                  </a:lnTo>
                                  <a:lnTo>
                                    <a:pt x="90" y="5"/>
                                  </a:lnTo>
                                  <a:lnTo>
                                    <a:pt x="99" y="5"/>
                                  </a:lnTo>
                                  <a:lnTo>
                                    <a:pt x="107" y="6"/>
                                  </a:lnTo>
                                  <a:lnTo>
                                    <a:pt x="116" y="6"/>
                                  </a:lnTo>
                                  <a:lnTo>
                                    <a:pt x="124" y="7"/>
                                  </a:lnTo>
                                  <a:lnTo>
                                    <a:pt x="134" y="8"/>
                                  </a:lnTo>
                                  <a:lnTo>
                                    <a:pt x="133" y="11"/>
                                  </a:lnTo>
                                  <a:lnTo>
                                    <a:pt x="133" y="14"/>
                                  </a:lnTo>
                                  <a:lnTo>
                                    <a:pt x="133" y="17"/>
                                  </a:lnTo>
                                  <a:lnTo>
                                    <a:pt x="133" y="20"/>
                                  </a:lnTo>
                                  <a:lnTo>
                                    <a:pt x="133" y="23"/>
                                  </a:lnTo>
                                  <a:lnTo>
                                    <a:pt x="133" y="25"/>
                                  </a:lnTo>
                                  <a:lnTo>
                                    <a:pt x="133" y="28"/>
                                  </a:lnTo>
                                  <a:lnTo>
                                    <a:pt x="133" y="32"/>
                                  </a:lnTo>
                                  <a:lnTo>
                                    <a:pt x="124" y="31"/>
                                  </a:lnTo>
                                  <a:lnTo>
                                    <a:pt x="115" y="30"/>
                                  </a:lnTo>
                                  <a:lnTo>
                                    <a:pt x="107" y="29"/>
                                  </a:lnTo>
                                  <a:lnTo>
                                    <a:pt x="98" y="29"/>
                                  </a:lnTo>
                                  <a:lnTo>
                                    <a:pt x="89" y="28"/>
                                  </a:lnTo>
                                  <a:lnTo>
                                    <a:pt x="81" y="28"/>
                                  </a:lnTo>
                                  <a:lnTo>
                                    <a:pt x="72" y="27"/>
                                  </a:lnTo>
                                  <a:lnTo>
                                    <a:pt x="64" y="26"/>
                                  </a:lnTo>
                                  <a:lnTo>
                                    <a:pt x="56" y="26"/>
                                  </a:lnTo>
                                  <a:lnTo>
                                    <a:pt x="47" y="25"/>
                                  </a:lnTo>
                                  <a:lnTo>
                                    <a:pt x="39" y="24"/>
                                  </a:lnTo>
                                  <a:lnTo>
                                    <a:pt x="31" y="24"/>
                                  </a:lnTo>
                                  <a:lnTo>
                                    <a:pt x="23" y="23"/>
                                  </a:lnTo>
                                  <a:lnTo>
                                    <a:pt x="15" y="23"/>
                                  </a:lnTo>
                                  <a:lnTo>
                                    <a:pt x="7" y="22"/>
                                  </a:lnTo>
                                  <a:lnTo>
                                    <a:pt x="0" y="22"/>
                                  </a:lnTo>
                                  <a:lnTo>
                                    <a:pt x="0" y="19"/>
                                  </a:lnTo>
                                  <a:lnTo>
                                    <a:pt x="0" y="16"/>
                                  </a:lnTo>
                                  <a:lnTo>
                                    <a:pt x="0" y="13"/>
                                  </a:lnTo>
                                  <a:lnTo>
                                    <a:pt x="0" y="10"/>
                                  </a:lnTo>
                                  <a:lnTo>
                                    <a:pt x="0" y="7"/>
                                  </a:lnTo>
                                  <a:lnTo>
                                    <a:pt x="0" y="5"/>
                                  </a:lnTo>
                                  <a:lnTo>
                                    <a:pt x="0" y="2"/>
                                  </a:lnTo>
                                  <a:lnTo>
                                    <a:pt x="0" y="0"/>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3" name="Freeform 3917"/>
                          <wps:cNvSpPr>
                            <a:spLocks/>
                          </wps:cNvSpPr>
                          <wps:spPr bwMode="auto">
                            <a:xfrm>
                              <a:off x="1374" y="1244"/>
                              <a:ext cx="133" cy="24"/>
                            </a:xfrm>
                            <a:custGeom>
                              <a:avLst/>
                              <a:gdLst>
                                <a:gd name="T0" fmla="*/ 1 w 133"/>
                                <a:gd name="T1" fmla="*/ 0 h 24"/>
                                <a:gd name="T2" fmla="*/ 8 w 133"/>
                                <a:gd name="T3" fmla="*/ 0 h 24"/>
                                <a:gd name="T4" fmla="*/ 16 w 133"/>
                                <a:gd name="T5" fmla="*/ 0 h 24"/>
                                <a:gd name="T6" fmla="*/ 24 w 133"/>
                                <a:gd name="T7" fmla="*/ 0 h 24"/>
                                <a:gd name="T8" fmla="*/ 32 w 133"/>
                                <a:gd name="T9" fmla="*/ 0 h 24"/>
                                <a:gd name="T10" fmla="*/ 40 w 133"/>
                                <a:gd name="T11" fmla="*/ 0 h 24"/>
                                <a:gd name="T12" fmla="*/ 48 w 133"/>
                                <a:gd name="T13" fmla="*/ 0 h 24"/>
                                <a:gd name="T14" fmla="*/ 56 w 133"/>
                                <a:gd name="T15" fmla="*/ 0 h 24"/>
                                <a:gd name="T16" fmla="*/ 64 w 133"/>
                                <a:gd name="T17" fmla="*/ 0 h 24"/>
                                <a:gd name="T18" fmla="*/ 73 w 133"/>
                                <a:gd name="T19" fmla="*/ 0 h 24"/>
                                <a:gd name="T20" fmla="*/ 81 w 133"/>
                                <a:gd name="T21" fmla="*/ 0 h 24"/>
                                <a:gd name="T22" fmla="*/ 90 w 133"/>
                                <a:gd name="T23" fmla="*/ 0 h 24"/>
                                <a:gd name="T24" fmla="*/ 98 w 133"/>
                                <a:gd name="T25" fmla="*/ 0 h 24"/>
                                <a:gd name="T26" fmla="*/ 107 w 133"/>
                                <a:gd name="T27" fmla="*/ 0 h 24"/>
                                <a:gd name="T28" fmla="*/ 116 w 133"/>
                                <a:gd name="T29" fmla="*/ 0 h 24"/>
                                <a:gd name="T30" fmla="*/ 124 w 133"/>
                                <a:gd name="T31" fmla="*/ 0 h 24"/>
                                <a:gd name="T32" fmla="*/ 133 w 133"/>
                                <a:gd name="T33" fmla="*/ 0 h 24"/>
                                <a:gd name="T34" fmla="*/ 133 w 133"/>
                                <a:gd name="T35" fmla="*/ 3 h 24"/>
                                <a:gd name="T36" fmla="*/ 133 w 133"/>
                                <a:gd name="T37" fmla="*/ 6 h 24"/>
                                <a:gd name="T38" fmla="*/ 133 w 133"/>
                                <a:gd name="T39" fmla="*/ 9 h 24"/>
                                <a:gd name="T40" fmla="*/ 133 w 133"/>
                                <a:gd name="T41" fmla="*/ 12 h 24"/>
                                <a:gd name="T42" fmla="*/ 133 w 133"/>
                                <a:gd name="T43" fmla="*/ 15 h 24"/>
                                <a:gd name="T44" fmla="*/ 133 w 133"/>
                                <a:gd name="T45" fmla="*/ 17 h 24"/>
                                <a:gd name="T46" fmla="*/ 133 w 133"/>
                                <a:gd name="T47" fmla="*/ 20 h 24"/>
                                <a:gd name="T48" fmla="*/ 133 w 133"/>
                                <a:gd name="T49" fmla="*/ 24 h 24"/>
                                <a:gd name="T50" fmla="*/ 124 w 133"/>
                                <a:gd name="T51" fmla="*/ 23 h 24"/>
                                <a:gd name="T52" fmla="*/ 115 w 133"/>
                                <a:gd name="T53" fmla="*/ 23 h 24"/>
                                <a:gd name="T54" fmla="*/ 107 w 133"/>
                                <a:gd name="T55" fmla="*/ 23 h 24"/>
                                <a:gd name="T56" fmla="*/ 98 w 133"/>
                                <a:gd name="T57" fmla="*/ 23 h 24"/>
                                <a:gd name="T58" fmla="*/ 89 w 133"/>
                                <a:gd name="T59" fmla="*/ 23 h 24"/>
                                <a:gd name="T60" fmla="*/ 81 w 133"/>
                                <a:gd name="T61" fmla="*/ 23 h 24"/>
                                <a:gd name="T62" fmla="*/ 72 w 133"/>
                                <a:gd name="T63" fmla="*/ 23 h 24"/>
                                <a:gd name="T64" fmla="*/ 64 w 133"/>
                                <a:gd name="T65" fmla="*/ 23 h 24"/>
                                <a:gd name="T66" fmla="*/ 56 w 133"/>
                                <a:gd name="T67" fmla="*/ 23 h 24"/>
                                <a:gd name="T68" fmla="*/ 48 w 133"/>
                                <a:gd name="T69" fmla="*/ 23 h 24"/>
                                <a:gd name="T70" fmla="*/ 40 w 133"/>
                                <a:gd name="T71" fmla="*/ 23 h 24"/>
                                <a:gd name="T72" fmla="*/ 32 w 133"/>
                                <a:gd name="T73" fmla="*/ 23 h 24"/>
                                <a:gd name="T74" fmla="*/ 23 w 133"/>
                                <a:gd name="T75" fmla="*/ 23 h 24"/>
                                <a:gd name="T76" fmla="*/ 16 w 133"/>
                                <a:gd name="T77" fmla="*/ 23 h 24"/>
                                <a:gd name="T78" fmla="*/ 8 w 133"/>
                                <a:gd name="T79" fmla="*/ 23 h 24"/>
                                <a:gd name="T80" fmla="*/ 0 w 133"/>
                                <a:gd name="T81" fmla="*/ 23 h 24"/>
                                <a:gd name="T82" fmla="*/ 0 w 133"/>
                                <a:gd name="T83" fmla="*/ 20 h 24"/>
                                <a:gd name="T84" fmla="*/ 0 w 133"/>
                                <a:gd name="T85" fmla="*/ 17 h 24"/>
                                <a:gd name="T86" fmla="*/ 0 w 133"/>
                                <a:gd name="T87" fmla="*/ 14 h 24"/>
                                <a:gd name="T88" fmla="*/ 0 w 133"/>
                                <a:gd name="T89" fmla="*/ 12 h 24"/>
                                <a:gd name="T90" fmla="*/ 0 w 133"/>
                                <a:gd name="T91" fmla="*/ 9 h 24"/>
                                <a:gd name="T92" fmla="*/ 0 w 133"/>
                                <a:gd name="T93" fmla="*/ 6 h 24"/>
                                <a:gd name="T94" fmla="*/ 0 w 133"/>
                                <a:gd name="T95" fmla="*/ 3 h 24"/>
                                <a:gd name="T96" fmla="*/ 1 w 133"/>
                                <a:gd name="T97"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3" h="24">
                                  <a:moveTo>
                                    <a:pt x="1" y="0"/>
                                  </a:moveTo>
                                  <a:lnTo>
                                    <a:pt x="8" y="0"/>
                                  </a:lnTo>
                                  <a:lnTo>
                                    <a:pt x="16" y="0"/>
                                  </a:lnTo>
                                  <a:lnTo>
                                    <a:pt x="24" y="0"/>
                                  </a:lnTo>
                                  <a:lnTo>
                                    <a:pt x="32" y="0"/>
                                  </a:lnTo>
                                  <a:lnTo>
                                    <a:pt x="40" y="0"/>
                                  </a:lnTo>
                                  <a:lnTo>
                                    <a:pt x="48" y="0"/>
                                  </a:lnTo>
                                  <a:lnTo>
                                    <a:pt x="56" y="0"/>
                                  </a:lnTo>
                                  <a:lnTo>
                                    <a:pt x="64" y="0"/>
                                  </a:lnTo>
                                  <a:lnTo>
                                    <a:pt x="73" y="0"/>
                                  </a:lnTo>
                                  <a:lnTo>
                                    <a:pt x="81" y="0"/>
                                  </a:lnTo>
                                  <a:lnTo>
                                    <a:pt x="90" y="0"/>
                                  </a:lnTo>
                                  <a:lnTo>
                                    <a:pt x="98" y="0"/>
                                  </a:lnTo>
                                  <a:lnTo>
                                    <a:pt x="107" y="0"/>
                                  </a:lnTo>
                                  <a:lnTo>
                                    <a:pt x="116" y="0"/>
                                  </a:lnTo>
                                  <a:lnTo>
                                    <a:pt x="124" y="0"/>
                                  </a:lnTo>
                                  <a:lnTo>
                                    <a:pt x="133" y="0"/>
                                  </a:lnTo>
                                  <a:lnTo>
                                    <a:pt x="133" y="3"/>
                                  </a:lnTo>
                                  <a:lnTo>
                                    <a:pt x="133" y="6"/>
                                  </a:lnTo>
                                  <a:lnTo>
                                    <a:pt x="133" y="9"/>
                                  </a:lnTo>
                                  <a:lnTo>
                                    <a:pt x="133" y="12"/>
                                  </a:lnTo>
                                  <a:lnTo>
                                    <a:pt x="133" y="15"/>
                                  </a:lnTo>
                                  <a:lnTo>
                                    <a:pt x="133" y="17"/>
                                  </a:lnTo>
                                  <a:lnTo>
                                    <a:pt x="133" y="20"/>
                                  </a:lnTo>
                                  <a:lnTo>
                                    <a:pt x="133" y="24"/>
                                  </a:lnTo>
                                  <a:lnTo>
                                    <a:pt x="124" y="23"/>
                                  </a:lnTo>
                                  <a:lnTo>
                                    <a:pt x="115" y="23"/>
                                  </a:lnTo>
                                  <a:lnTo>
                                    <a:pt x="107" y="23"/>
                                  </a:lnTo>
                                  <a:lnTo>
                                    <a:pt x="98" y="23"/>
                                  </a:lnTo>
                                  <a:lnTo>
                                    <a:pt x="89" y="23"/>
                                  </a:lnTo>
                                  <a:lnTo>
                                    <a:pt x="81" y="23"/>
                                  </a:lnTo>
                                  <a:lnTo>
                                    <a:pt x="72" y="23"/>
                                  </a:lnTo>
                                  <a:lnTo>
                                    <a:pt x="64" y="23"/>
                                  </a:lnTo>
                                  <a:lnTo>
                                    <a:pt x="56" y="23"/>
                                  </a:lnTo>
                                  <a:lnTo>
                                    <a:pt x="48" y="23"/>
                                  </a:lnTo>
                                  <a:lnTo>
                                    <a:pt x="40" y="23"/>
                                  </a:lnTo>
                                  <a:lnTo>
                                    <a:pt x="32" y="23"/>
                                  </a:lnTo>
                                  <a:lnTo>
                                    <a:pt x="23" y="23"/>
                                  </a:lnTo>
                                  <a:lnTo>
                                    <a:pt x="16" y="23"/>
                                  </a:lnTo>
                                  <a:lnTo>
                                    <a:pt x="8" y="23"/>
                                  </a:lnTo>
                                  <a:lnTo>
                                    <a:pt x="0" y="23"/>
                                  </a:lnTo>
                                  <a:lnTo>
                                    <a:pt x="0" y="20"/>
                                  </a:lnTo>
                                  <a:lnTo>
                                    <a:pt x="0" y="17"/>
                                  </a:lnTo>
                                  <a:lnTo>
                                    <a:pt x="0" y="14"/>
                                  </a:lnTo>
                                  <a:lnTo>
                                    <a:pt x="0" y="12"/>
                                  </a:lnTo>
                                  <a:lnTo>
                                    <a:pt x="0" y="9"/>
                                  </a:lnTo>
                                  <a:lnTo>
                                    <a:pt x="0" y="6"/>
                                  </a:lnTo>
                                  <a:lnTo>
                                    <a:pt x="0" y="3"/>
                                  </a:lnTo>
                                  <a:lnTo>
                                    <a:pt x="1" y="0"/>
                                  </a:lnTo>
                                  <a:close/>
                                </a:path>
                              </a:pathLst>
                            </a:custGeom>
                            <a:solidFill>
                              <a:srgbClr val="F2F0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4" name="Freeform 3918"/>
                          <wps:cNvSpPr>
                            <a:spLocks/>
                          </wps:cNvSpPr>
                          <wps:spPr bwMode="auto">
                            <a:xfrm>
                              <a:off x="1378" y="714"/>
                              <a:ext cx="137" cy="93"/>
                            </a:xfrm>
                            <a:custGeom>
                              <a:avLst/>
                              <a:gdLst>
                                <a:gd name="T0" fmla="*/ 1 w 137"/>
                                <a:gd name="T1" fmla="*/ 38 h 93"/>
                                <a:gd name="T2" fmla="*/ 9 w 137"/>
                                <a:gd name="T3" fmla="*/ 36 h 93"/>
                                <a:gd name="T4" fmla="*/ 17 w 137"/>
                                <a:gd name="T5" fmla="*/ 34 h 93"/>
                                <a:gd name="T6" fmla="*/ 25 w 137"/>
                                <a:gd name="T7" fmla="*/ 32 h 93"/>
                                <a:gd name="T8" fmla="*/ 33 w 137"/>
                                <a:gd name="T9" fmla="*/ 29 h 93"/>
                                <a:gd name="T10" fmla="*/ 42 w 137"/>
                                <a:gd name="T11" fmla="*/ 27 h 93"/>
                                <a:gd name="T12" fmla="*/ 50 w 137"/>
                                <a:gd name="T13" fmla="*/ 25 h 93"/>
                                <a:gd name="T14" fmla="*/ 58 w 137"/>
                                <a:gd name="T15" fmla="*/ 22 h 93"/>
                                <a:gd name="T16" fmla="*/ 66 w 137"/>
                                <a:gd name="T17" fmla="*/ 20 h 93"/>
                                <a:gd name="T18" fmla="*/ 75 w 137"/>
                                <a:gd name="T19" fmla="*/ 17 h 93"/>
                                <a:gd name="T20" fmla="*/ 84 w 137"/>
                                <a:gd name="T21" fmla="*/ 15 h 93"/>
                                <a:gd name="T22" fmla="*/ 92 w 137"/>
                                <a:gd name="T23" fmla="*/ 13 h 93"/>
                                <a:gd name="T24" fmla="*/ 101 w 137"/>
                                <a:gd name="T25" fmla="*/ 10 h 93"/>
                                <a:gd name="T26" fmla="*/ 110 w 137"/>
                                <a:gd name="T27" fmla="*/ 8 h 93"/>
                                <a:gd name="T28" fmla="*/ 119 w 137"/>
                                <a:gd name="T29" fmla="*/ 5 h 93"/>
                                <a:gd name="T30" fmla="*/ 128 w 137"/>
                                <a:gd name="T31" fmla="*/ 3 h 93"/>
                                <a:gd name="T32" fmla="*/ 137 w 137"/>
                                <a:gd name="T33" fmla="*/ 0 h 93"/>
                                <a:gd name="T34" fmla="*/ 137 w 137"/>
                                <a:gd name="T35" fmla="*/ 8 h 93"/>
                                <a:gd name="T36" fmla="*/ 137 w 137"/>
                                <a:gd name="T37" fmla="*/ 15 h 93"/>
                                <a:gd name="T38" fmla="*/ 137 w 137"/>
                                <a:gd name="T39" fmla="*/ 23 h 93"/>
                                <a:gd name="T40" fmla="*/ 137 w 137"/>
                                <a:gd name="T41" fmla="*/ 30 h 93"/>
                                <a:gd name="T42" fmla="*/ 136 w 137"/>
                                <a:gd name="T43" fmla="*/ 37 h 93"/>
                                <a:gd name="T44" fmla="*/ 136 w 137"/>
                                <a:gd name="T45" fmla="*/ 45 h 93"/>
                                <a:gd name="T46" fmla="*/ 136 w 137"/>
                                <a:gd name="T47" fmla="*/ 52 h 93"/>
                                <a:gd name="T48" fmla="*/ 136 w 137"/>
                                <a:gd name="T49" fmla="*/ 60 h 93"/>
                                <a:gd name="T50" fmla="*/ 127 w 137"/>
                                <a:gd name="T51" fmla="*/ 62 h 93"/>
                                <a:gd name="T52" fmla="*/ 118 w 137"/>
                                <a:gd name="T53" fmla="*/ 64 h 93"/>
                                <a:gd name="T54" fmla="*/ 109 w 137"/>
                                <a:gd name="T55" fmla="*/ 66 h 93"/>
                                <a:gd name="T56" fmla="*/ 100 w 137"/>
                                <a:gd name="T57" fmla="*/ 68 h 93"/>
                                <a:gd name="T58" fmla="*/ 91 w 137"/>
                                <a:gd name="T59" fmla="*/ 71 h 93"/>
                                <a:gd name="T60" fmla="*/ 83 w 137"/>
                                <a:gd name="T61" fmla="*/ 73 h 93"/>
                                <a:gd name="T62" fmla="*/ 74 w 137"/>
                                <a:gd name="T63" fmla="*/ 75 h 93"/>
                                <a:gd name="T64" fmla="*/ 66 w 137"/>
                                <a:gd name="T65" fmla="*/ 78 h 93"/>
                                <a:gd name="T66" fmla="*/ 57 w 137"/>
                                <a:gd name="T67" fmla="*/ 80 h 93"/>
                                <a:gd name="T68" fmla="*/ 49 w 137"/>
                                <a:gd name="T69" fmla="*/ 82 h 93"/>
                                <a:gd name="T70" fmla="*/ 40 w 137"/>
                                <a:gd name="T71" fmla="*/ 84 h 93"/>
                                <a:gd name="T72" fmla="*/ 32 w 137"/>
                                <a:gd name="T73" fmla="*/ 85 h 93"/>
                                <a:gd name="T74" fmla="*/ 24 w 137"/>
                                <a:gd name="T75" fmla="*/ 87 h 93"/>
                                <a:gd name="T76" fmla="*/ 16 w 137"/>
                                <a:gd name="T77" fmla="*/ 89 h 93"/>
                                <a:gd name="T78" fmla="*/ 8 w 137"/>
                                <a:gd name="T79" fmla="*/ 91 h 93"/>
                                <a:gd name="T80" fmla="*/ 0 w 137"/>
                                <a:gd name="T81" fmla="*/ 93 h 93"/>
                                <a:gd name="T82" fmla="*/ 0 w 137"/>
                                <a:gd name="T83" fmla="*/ 86 h 93"/>
                                <a:gd name="T84" fmla="*/ 0 w 137"/>
                                <a:gd name="T85" fmla="*/ 80 h 93"/>
                                <a:gd name="T86" fmla="*/ 0 w 137"/>
                                <a:gd name="T87" fmla="*/ 73 h 93"/>
                                <a:gd name="T88" fmla="*/ 0 w 137"/>
                                <a:gd name="T89" fmla="*/ 66 h 93"/>
                                <a:gd name="T90" fmla="*/ 0 w 137"/>
                                <a:gd name="T91" fmla="*/ 59 h 93"/>
                                <a:gd name="T92" fmla="*/ 1 w 137"/>
                                <a:gd name="T93" fmla="*/ 52 h 93"/>
                                <a:gd name="T94" fmla="*/ 1 w 137"/>
                                <a:gd name="T95" fmla="*/ 45 h 93"/>
                                <a:gd name="T96" fmla="*/ 1 w 137"/>
                                <a:gd name="T97" fmla="*/ 38 h 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7" h="93">
                                  <a:moveTo>
                                    <a:pt x="1" y="38"/>
                                  </a:moveTo>
                                  <a:lnTo>
                                    <a:pt x="9" y="36"/>
                                  </a:lnTo>
                                  <a:lnTo>
                                    <a:pt x="17" y="34"/>
                                  </a:lnTo>
                                  <a:lnTo>
                                    <a:pt x="25" y="32"/>
                                  </a:lnTo>
                                  <a:lnTo>
                                    <a:pt x="33" y="29"/>
                                  </a:lnTo>
                                  <a:lnTo>
                                    <a:pt x="42" y="27"/>
                                  </a:lnTo>
                                  <a:lnTo>
                                    <a:pt x="50" y="25"/>
                                  </a:lnTo>
                                  <a:lnTo>
                                    <a:pt x="58" y="22"/>
                                  </a:lnTo>
                                  <a:lnTo>
                                    <a:pt x="66" y="20"/>
                                  </a:lnTo>
                                  <a:lnTo>
                                    <a:pt x="75" y="17"/>
                                  </a:lnTo>
                                  <a:lnTo>
                                    <a:pt x="84" y="15"/>
                                  </a:lnTo>
                                  <a:lnTo>
                                    <a:pt x="92" y="13"/>
                                  </a:lnTo>
                                  <a:lnTo>
                                    <a:pt x="101" y="10"/>
                                  </a:lnTo>
                                  <a:lnTo>
                                    <a:pt x="110" y="8"/>
                                  </a:lnTo>
                                  <a:lnTo>
                                    <a:pt x="119" y="5"/>
                                  </a:lnTo>
                                  <a:lnTo>
                                    <a:pt x="128" y="3"/>
                                  </a:lnTo>
                                  <a:lnTo>
                                    <a:pt x="137" y="0"/>
                                  </a:lnTo>
                                  <a:lnTo>
                                    <a:pt x="137" y="8"/>
                                  </a:lnTo>
                                  <a:lnTo>
                                    <a:pt x="137" y="15"/>
                                  </a:lnTo>
                                  <a:lnTo>
                                    <a:pt x="137" y="23"/>
                                  </a:lnTo>
                                  <a:lnTo>
                                    <a:pt x="137" y="30"/>
                                  </a:lnTo>
                                  <a:lnTo>
                                    <a:pt x="136" y="37"/>
                                  </a:lnTo>
                                  <a:lnTo>
                                    <a:pt x="136" y="45"/>
                                  </a:lnTo>
                                  <a:lnTo>
                                    <a:pt x="136" y="52"/>
                                  </a:lnTo>
                                  <a:lnTo>
                                    <a:pt x="136" y="60"/>
                                  </a:lnTo>
                                  <a:lnTo>
                                    <a:pt x="127" y="62"/>
                                  </a:lnTo>
                                  <a:lnTo>
                                    <a:pt x="118" y="64"/>
                                  </a:lnTo>
                                  <a:lnTo>
                                    <a:pt x="109" y="66"/>
                                  </a:lnTo>
                                  <a:lnTo>
                                    <a:pt x="100" y="68"/>
                                  </a:lnTo>
                                  <a:lnTo>
                                    <a:pt x="91" y="71"/>
                                  </a:lnTo>
                                  <a:lnTo>
                                    <a:pt x="83" y="73"/>
                                  </a:lnTo>
                                  <a:lnTo>
                                    <a:pt x="74" y="75"/>
                                  </a:lnTo>
                                  <a:lnTo>
                                    <a:pt x="66" y="78"/>
                                  </a:lnTo>
                                  <a:lnTo>
                                    <a:pt x="57" y="80"/>
                                  </a:lnTo>
                                  <a:lnTo>
                                    <a:pt x="49" y="82"/>
                                  </a:lnTo>
                                  <a:lnTo>
                                    <a:pt x="40" y="84"/>
                                  </a:lnTo>
                                  <a:lnTo>
                                    <a:pt x="32" y="85"/>
                                  </a:lnTo>
                                  <a:lnTo>
                                    <a:pt x="24" y="87"/>
                                  </a:lnTo>
                                  <a:lnTo>
                                    <a:pt x="16" y="89"/>
                                  </a:lnTo>
                                  <a:lnTo>
                                    <a:pt x="8" y="91"/>
                                  </a:lnTo>
                                  <a:lnTo>
                                    <a:pt x="0" y="93"/>
                                  </a:lnTo>
                                  <a:lnTo>
                                    <a:pt x="0" y="86"/>
                                  </a:lnTo>
                                  <a:lnTo>
                                    <a:pt x="0" y="80"/>
                                  </a:lnTo>
                                  <a:lnTo>
                                    <a:pt x="0" y="73"/>
                                  </a:lnTo>
                                  <a:lnTo>
                                    <a:pt x="0" y="66"/>
                                  </a:lnTo>
                                  <a:lnTo>
                                    <a:pt x="0" y="59"/>
                                  </a:lnTo>
                                  <a:lnTo>
                                    <a:pt x="1" y="52"/>
                                  </a:lnTo>
                                  <a:lnTo>
                                    <a:pt x="1" y="45"/>
                                  </a:lnTo>
                                  <a:lnTo>
                                    <a:pt x="1" y="38"/>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5" name="Freeform 3919"/>
                          <wps:cNvSpPr>
                            <a:spLocks/>
                          </wps:cNvSpPr>
                          <wps:spPr bwMode="auto">
                            <a:xfrm>
                              <a:off x="1387" y="734"/>
                              <a:ext cx="128" cy="71"/>
                            </a:xfrm>
                            <a:custGeom>
                              <a:avLst/>
                              <a:gdLst>
                                <a:gd name="T0" fmla="*/ 0 w 128"/>
                                <a:gd name="T1" fmla="*/ 34 h 71"/>
                                <a:gd name="T2" fmla="*/ 8 w 128"/>
                                <a:gd name="T3" fmla="*/ 32 h 71"/>
                                <a:gd name="T4" fmla="*/ 15 w 128"/>
                                <a:gd name="T5" fmla="*/ 30 h 71"/>
                                <a:gd name="T6" fmla="*/ 23 w 128"/>
                                <a:gd name="T7" fmla="*/ 28 h 71"/>
                                <a:gd name="T8" fmla="*/ 31 w 128"/>
                                <a:gd name="T9" fmla="*/ 26 h 71"/>
                                <a:gd name="T10" fmla="*/ 38 w 128"/>
                                <a:gd name="T11" fmla="*/ 24 h 71"/>
                                <a:gd name="T12" fmla="*/ 46 w 128"/>
                                <a:gd name="T13" fmla="*/ 22 h 71"/>
                                <a:gd name="T14" fmla="*/ 54 w 128"/>
                                <a:gd name="T15" fmla="*/ 20 h 71"/>
                                <a:gd name="T16" fmla="*/ 62 w 128"/>
                                <a:gd name="T17" fmla="*/ 18 h 71"/>
                                <a:gd name="T18" fmla="*/ 70 w 128"/>
                                <a:gd name="T19" fmla="*/ 16 h 71"/>
                                <a:gd name="T20" fmla="*/ 78 w 128"/>
                                <a:gd name="T21" fmla="*/ 13 h 71"/>
                                <a:gd name="T22" fmla="*/ 86 w 128"/>
                                <a:gd name="T23" fmla="*/ 11 h 71"/>
                                <a:gd name="T24" fmla="*/ 94 w 128"/>
                                <a:gd name="T25" fmla="*/ 9 h 71"/>
                                <a:gd name="T26" fmla="*/ 102 w 128"/>
                                <a:gd name="T27" fmla="*/ 7 h 71"/>
                                <a:gd name="T28" fmla="*/ 111 w 128"/>
                                <a:gd name="T29" fmla="*/ 4 h 71"/>
                                <a:gd name="T30" fmla="*/ 119 w 128"/>
                                <a:gd name="T31" fmla="*/ 2 h 71"/>
                                <a:gd name="T32" fmla="*/ 128 w 128"/>
                                <a:gd name="T33" fmla="*/ 0 h 71"/>
                                <a:gd name="T34" fmla="*/ 128 w 128"/>
                                <a:gd name="T35" fmla="*/ 5 h 71"/>
                                <a:gd name="T36" fmla="*/ 128 w 128"/>
                                <a:gd name="T37" fmla="*/ 10 h 71"/>
                                <a:gd name="T38" fmla="*/ 128 w 128"/>
                                <a:gd name="T39" fmla="*/ 15 h 71"/>
                                <a:gd name="T40" fmla="*/ 128 w 128"/>
                                <a:gd name="T41" fmla="*/ 20 h 71"/>
                                <a:gd name="T42" fmla="*/ 127 w 128"/>
                                <a:gd name="T43" fmla="*/ 25 h 71"/>
                                <a:gd name="T44" fmla="*/ 127 w 128"/>
                                <a:gd name="T45" fmla="*/ 29 h 71"/>
                                <a:gd name="T46" fmla="*/ 127 w 128"/>
                                <a:gd name="T47" fmla="*/ 34 h 71"/>
                                <a:gd name="T48" fmla="*/ 127 w 128"/>
                                <a:gd name="T49" fmla="*/ 40 h 71"/>
                                <a:gd name="T50" fmla="*/ 119 w 128"/>
                                <a:gd name="T51" fmla="*/ 42 h 71"/>
                                <a:gd name="T52" fmla="*/ 110 w 128"/>
                                <a:gd name="T53" fmla="*/ 44 h 71"/>
                                <a:gd name="T54" fmla="*/ 102 w 128"/>
                                <a:gd name="T55" fmla="*/ 46 h 71"/>
                                <a:gd name="T56" fmla="*/ 94 w 128"/>
                                <a:gd name="T57" fmla="*/ 48 h 71"/>
                                <a:gd name="T58" fmla="*/ 86 w 128"/>
                                <a:gd name="T59" fmla="*/ 50 h 71"/>
                                <a:gd name="T60" fmla="*/ 77 w 128"/>
                                <a:gd name="T61" fmla="*/ 52 h 71"/>
                                <a:gd name="T62" fmla="*/ 69 w 128"/>
                                <a:gd name="T63" fmla="*/ 54 h 71"/>
                                <a:gd name="T64" fmla="*/ 61 w 128"/>
                                <a:gd name="T65" fmla="*/ 56 h 71"/>
                                <a:gd name="T66" fmla="*/ 53 w 128"/>
                                <a:gd name="T67" fmla="*/ 58 h 71"/>
                                <a:gd name="T68" fmla="*/ 45 w 128"/>
                                <a:gd name="T69" fmla="*/ 60 h 71"/>
                                <a:gd name="T70" fmla="*/ 38 w 128"/>
                                <a:gd name="T71" fmla="*/ 62 h 71"/>
                                <a:gd name="T72" fmla="*/ 30 w 128"/>
                                <a:gd name="T73" fmla="*/ 64 h 71"/>
                                <a:gd name="T74" fmla="*/ 22 w 128"/>
                                <a:gd name="T75" fmla="*/ 65 h 71"/>
                                <a:gd name="T76" fmla="*/ 15 w 128"/>
                                <a:gd name="T77" fmla="*/ 67 h 71"/>
                                <a:gd name="T78" fmla="*/ 7 w 128"/>
                                <a:gd name="T79" fmla="*/ 69 h 71"/>
                                <a:gd name="T80" fmla="*/ 0 w 128"/>
                                <a:gd name="T81" fmla="*/ 71 h 71"/>
                                <a:gd name="T82" fmla="*/ 0 w 128"/>
                                <a:gd name="T83" fmla="*/ 66 h 71"/>
                                <a:gd name="T84" fmla="*/ 0 w 128"/>
                                <a:gd name="T85" fmla="*/ 62 h 71"/>
                                <a:gd name="T86" fmla="*/ 0 w 128"/>
                                <a:gd name="T87" fmla="*/ 57 h 71"/>
                                <a:gd name="T88" fmla="*/ 0 w 128"/>
                                <a:gd name="T89" fmla="*/ 53 h 71"/>
                                <a:gd name="T90" fmla="*/ 0 w 128"/>
                                <a:gd name="T91" fmla="*/ 48 h 71"/>
                                <a:gd name="T92" fmla="*/ 0 w 128"/>
                                <a:gd name="T93" fmla="*/ 44 h 71"/>
                                <a:gd name="T94" fmla="*/ 0 w 128"/>
                                <a:gd name="T95" fmla="*/ 39 h 71"/>
                                <a:gd name="T96" fmla="*/ 0 w 128"/>
                                <a:gd name="T97" fmla="*/ 34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28" h="71">
                                  <a:moveTo>
                                    <a:pt x="0" y="34"/>
                                  </a:moveTo>
                                  <a:lnTo>
                                    <a:pt x="8" y="32"/>
                                  </a:lnTo>
                                  <a:lnTo>
                                    <a:pt x="15" y="30"/>
                                  </a:lnTo>
                                  <a:lnTo>
                                    <a:pt x="23" y="28"/>
                                  </a:lnTo>
                                  <a:lnTo>
                                    <a:pt x="31" y="26"/>
                                  </a:lnTo>
                                  <a:lnTo>
                                    <a:pt x="38" y="24"/>
                                  </a:lnTo>
                                  <a:lnTo>
                                    <a:pt x="46" y="22"/>
                                  </a:lnTo>
                                  <a:lnTo>
                                    <a:pt x="54" y="20"/>
                                  </a:lnTo>
                                  <a:lnTo>
                                    <a:pt x="62" y="18"/>
                                  </a:lnTo>
                                  <a:lnTo>
                                    <a:pt x="70" y="16"/>
                                  </a:lnTo>
                                  <a:lnTo>
                                    <a:pt x="78" y="13"/>
                                  </a:lnTo>
                                  <a:lnTo>
                                    <a:pt x="86" y="11"/>
                                  </a:lnTo>
                                  <a:lnTo>
                                    <a:pt x="94" y="9"/>
                                  </a:lnTo>
                                  <a:lnTo>
                                    <a:pt x="102" y="7"/>
                                  </a:lnTo>
                                  <a:lnTo>
                                    <a:pt x="111" y="4"/>
                                  </a:lnTo>
                                  <a:lnTo>
                                    <a:pt x="119" y="2"/>
                                  </a:lnTo>
                                  <a:lnTo>
                                    <a:pt x="128" y="0"/>
                                  </a:lnTo>
                                  <a:lnTo>
                                    <a:pt x="128" y="5"/>
                                  </a:lnTo>
                                  <a:lnTo>
                                    <a:pt x="128" y="10"/>
                                  </a:lnTo>
                                  <a:lnTo>
                                    <a:pt x="128" y="15"/>
                                  </a:lnTo>
                                  <a:lnTo>
                                    <a:pt x="128" y="20"/>
                                  </a:lnTo>
                                  <a:lnTo>
                                    <a:pt x="127" y="25"/>
                                  </a:lnTo>
                                  <a:lnTo>
                                    <a:pt x="127" y="29"/>
                                  </a:lnTo>
                                  <a:lnTo>
                                    <a:pt x="127" y="34"/>
                                  </a:lnTo>
                                  <a:lnTo>
                                    <a:pt x="127" y="40"/>
                                  </a:lnTo>
                                  <a:lnTo>
                                    <a:pt x="119" y="42"/>
                                  </a:lnTo>
                                  <a:lnTo>
                                    <a:pt x="110" y="44"/>
                                  </a:lnTo>
                                  <a:lnTo>
                                    <a:pt x="102" y="46"/>
                                  </a:lnTo>
                                  <a:lnTo>
                                    <a:pt x="94" y="48"/>
                                  </a:lnTo>
                                  <a:lnTo>
                                    <a:pt x="86" y="50"/>
                                  </a:lnTo>
                                  <a:lnTo>
                                    <a:pt x="77" y="52"/>
                                  </a:lnTo>
                                  <a:lnTo>
                                    <a:pt x="69" y="54"/>
                                  </a:lnTo>
                                  <a:lnTo>
                                    <a:pt x="61" y="56"/>
                                  </a:lnTo>
                                  <a:lnTo>
                                    <a:pt x="53" y="58"/>
                                  </a:lnTo>
                                  <a:lnTo>
                                    <a:pt x="45" y="60"/>
                                  </a:lnTo>
                                  <a:lnTo>
                                    <a:pt x="38" y="62"/>
                                  </a:lnTo>
                                  <a:lnTo>
                                    <a:pt x="30" y="64"/>
                                  </a:lnTo>
                                  <a:lnTo>
                                    <a:pt x="22" y="65"/>
                                  </a:lnTo>
                                  <a:lnTo>
                                    <a:pt x="15" y="67"/>
                                  </a:lnTo>
                                  <a:lnTo>
                                    <a:pt x="7" y="69"/>
                                  </a:lnTo>
                                  <a:lnTo>
                                    <a:pt x="0" y="71"/>
                                  </a:lnTo>
                                  <a:lnTo>
                                    <a:pt x="0" y="66"/>
                                  </a:lnTo>
                                  <a:lnTo>
                                    <a:pt x="0" y="62"/>
                                  </a:lnTo>
                                  <a:lnTo>
                                    <a:pt x="0" y="57"/>
                                  </a:lnTo>
                                  <a:lnTo>
                                    <a:pt x="0" y="53"/>
                                  </a:lnTo>
                                  <a:lnTo>
                                    <a:pt x="0" y="48"/>
                                  </a:lnTo>
                                  <a:lnTo>
                                    <a:pt x="0" y="44"/>
                                  </a:lnTo>
                                  <a:lnTo>
                                    <a:pt x="0" y="39"/>
                                  </a:lnTo>
                                  <a:lnTo>
                                    <a:pt x="0" y="34"/>
                                  </a:lnTo>
                                  <a:close/>
                                </a:path>
                              </a:pathLst>
                            </a:custGeom>
                            <a:solidFill>
                              <a:srgbClr val="615E5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6" name="Freeform 3920"/>
                          <wps:cNvSpPr>
                            <a:spLocks/>
                          </wps:cNvSpPr>
                          <wps:spPr bwMode="auto">
                            <a:xfrm>
                              <a:off x="1382" y="747"/>
                              <a:ext cx="16" cy="59"/>
                            </a:xfrm>
                            <a:custGeom>
                              <a:avLst/>
                              <a:gdLst>
                                <a:gd name="T0" fmla="*/ 1 w 16"/>
                                <a:gd name="T1" fmla="*/ 4 h 59"/>
                                <a:gd name="T2" fmla="*/ 2 w 16"/>
                                <a:gd name="T3" fmla="*/ 4 h 59"/>
                                <a:gd name="T4" fmla="*/ 4 w 16"/>
                                <a:gd name="T5" fmla="*/ 3 h 59"/>
                                <a:gd name="T6" fmla="*/ 6 w 16"/>
                                <a:gd name="T7" fmla="*/ 2 h 59"/>
                                <a:gd name="T8" fmla="*/ 8 w 16"/>
                                <a:gd name="T9" fmla="*/ 2 h 59"/>
                                <a:gd name="T10" fmla="*/ 10 w 16"/>
                                <a:gd name="T11" fmla="*/ 1 h 59"/>
                                <a:gd name="T12" fmla="*/ 12 w 16"/>
                                <a:gd name="T13" fmla="*/ 1 h 59"/>
                                <a:gd name="T14" fmla="*/ 14 w 16"/>
                                <a:gd name="T15" fmla="*/ 0 h 59"/>
                                <a:gd name="T16" fmla="*/ 16 w 16"/>
                                <a:gd name="T17" fmla="*/ 0 h 59"/>
                                <a:gd name="T18" fmla="*/ 15 w 16"/>
                                <a:gd name="T19" fmla="*/ 7 h 59"/>
                                <a:gd name="T20" fmla="*/ 15 w 16"/>
                                <a:gd name="T21" fmla="*/ 14 h 59"/>
                                <a:gd name="T22" fmla="*/ 15 w 16"/>
                                <a:gd name="T23" fmla="*/ 21 h 59"/>
                                <a:gd name="T24" fmla="*/ 15 w 16"/>
                                <a:gd name="T25" fmla="*/ 28 h 59"/>
                                <a:gd name="T26" fmla="*/ 15 w 16"/>
                                <a:gd name="T27" fmla="*/ 35 h 59"/>
                                <a:gd name="T28" fmla="*/ 15 w 16"/>
                                <a:gd name="T29" fmla="*/ 42 h 59"/>
                                <a:gd name="T30" fmla="*/ 15 w 16"/>
                                <a:gd name="T31" fmla="*/ 49 h 59"/>
                                <a:gd name="T32" fmla="*/ 15 w 16"/>
                                <a:gd name="T33" fmla="*/ 56 h 59"/>
                                <a:gd name="T34" fmla="*/ 13 w 16"/>
                                <a:gd name="T35" fmla="*/ 56 h 59"/>
                                <a:gd name="T36" fmla="*/ 11 w 16"/>
                                <a:gd name="T37" fmla="*/ 57 h 59"/>
                                <a:gd name="T38" fmla="*/ 9 w 16"/>
                                <a:gd name="T39" fmla="*/ 57 h 59"/>
                                <a:gd name="T40" fmla="*/ 7 w 16"/>
                                <a:gd name="T41" fmla="*/ 58 h 59"/>
                                <a:gd name="T42" fmla="*/ 5 w 16"/>
                                <a:gd name="T43" fmla="*/ 58 h 59"/>
                                <a:gd name="T44" fmla="*/ 3 w 16"/>
                                <a:gd name="T45" fmla="*/ 58 h 59"/>
                                <a:gd name="T46" fmla="*/ 1 w 16"/>
                                <a:gd name="T47" fmla="*/ 59 h 59"/>
                                <a:gd name="T48" fmla="*/ 0 w 16"/>
                                <a:gd name="T49" fmla="*/ 59 h 59"/>
                                <a:gd name="T50" fmla="*/ 0 w 16"/>
                                <a:gd name="T51" fmla="*/ 52 h 59"/>
                                <a:gd name="T52" fmla="*/ 0 w 16"/>
                                <a:gd name="T53" fmla="*/ 46 h 59"/>
                                <a:gd name="T54" fmla="*/ 0 w 16"/>
                                <a:gd name="T55" fmla="*/ 39 h 59"/>
                                <a:gd name="T56" fmla="*/ 0 w 16"/>
                                <a:gd name="T57" fmla="*/ 32 h 59"/>
                                <a:gd name="T58" fmla="*/ 0 w 16"/>
                                <a:gd name="T59" fmla="*/ 25 h 59"/>
                                <a:gd name="T60" fmla="*/ 0 w 16"/>
                                <a:gd name="T61" fmla="*/ 18 h 59"/>
                                <a:gd name="T62" fmla="*/ 0 w 16"/>
                                <a:gd name="T63" fmla="*/ 11 h 59"/>
                                <a:gd name="T64" fmla="*/ 1 w 16"/>
                                <a:gd name="T65" fmla="*/ 4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6" h="59">
                                  <a:moveTo>
                                    <a:pt x="1" y="4"/>
                                  </a:moveTo>
                                  <a:lnTo>
                                    <a:pt x="2" y="4"/>
                                  </a:lnTo>
                                  <a:lnTo>
                                    <a:pt x="4" y="3"/>
                                  </a:lnTo>
                                  <a:lnTo>
                                    <a:pt x="6" y="2"/>
                                  </a:lnTo>
                                  <a:lnTo>
                                    <a:pt x="8" y="2"/>
                                  </a:lnTo>
                                  <a:lnTo>
                                    <a:pt x="10" y="1"/>
                                  </a:lnTo>
                                  <a:lnTo>
                                    <a:pt x="12" y="1"/>
                                  </a:lnTo>
                                  <a:lnTo>
                                    <a:pt x="14" y="0"/>
                                  </a:lnTo>
                                  <a:lnTo>
                                    <a:pt x="16" y="0"/>
                                  </a:lnTo>
                                  <a:lnTo>
                                    <a:pt x="15" y="7"/>
                                  </a:lnTo>
                                  <a:lnTo>
                                    <a:pt x="15" y="14"/>
                                  </a:lnTo>
                                  <a:lnTo>
                                    <a:pt x="15" y="21"/>
                                  </a:lnTo>
                                  <a:lnTo>
                                    <a:pt x="15" y="28"/>
                                  </a:lnTo>
                                  <a:lnTo>
                                    <a:pt x="15" y="35"/>
                                  </a:lnTo>
                                  <a:lnTo>
                                    <a:pt x="15" y="42"/>
                                  </a:lnTo>
                                  <a:lnTo>
                                    <a:pt x="15" y="49"/>
                                  </a:lnTo>
                                  <a:lnTo>
                                    <a:pt x="15" y="56"/>
                                  </a:lnTo>
                                  <a:lnTo>
                                    <a:pt x="13" y="56"/>
                                  </a:lnTo>
                                  <a:lnTo>
                                    <a:pt x="11" y="57"/>
                                  </a:lnTo>
                                  <a:lnTo>
                                    <a:pt x="9" y="57"/>
                                  </a:lnTo>
                                  <a:lnTo>
                                    <a:pt x="7" y="58"/>
                                  </a:lnTo>
                                  <a:lnTo>
                                    <a:pt x="5" y="58"/>
                                  </a:lnTo>
                                  <a:lnTo>
                                    <a:pt x="3" y="58"/>
                                  </a:lnTo>
                                  <a:lnTo>
                                    <a:pt x="1" y="59"/>
                                  </a:lnTo>
                                  <a:lnTo>
                                    <a:pt x="0" y="59"/>
                                  </a:lnTo>
                                  <a:lnTo>
                                    <a:pt x="0" y="52"/>
                                  </a:lnTo>
                                  <a:lnTo>
                                    <a:pt x="0" y="46"/>
                                  </a:lnTo>
                                  <a:lnTo>
                                    <a:pt x="0" y="39"/>
                                  </a:lnTo>
                                  <a:lnTo>
                                    <a:pt x="0" y="32"/>
                                  </a:lnTo>
                                  <a:lnTo>
                                    <a:pt x="0" y="25"/>
                                  </a:lnTo>
                                  <a:lnTo>
                                    <a:pt x="0" y="18"/>
                                  </a:lnTo>
                                  <a:lnTo>
                                    <a:pt x="0" y="11"/>
                                  </a:lnTo>
                                  <a:lnTo>
                                    <a:pt x="1" y="4"/>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7" name="Freeform 3921"/>
                          <wps:cNvSpPr>
                            <a:spLocks/>
                          </wps:cNvSpPr>
                          <wps:spPr bwMode="auto">
                            <a:xfrm>
                              <a:off x="1419" y="737"/>
                              <a:ext cx="17" cy="60"/>
                            </a:xfrm>
                            <a:custGeom>
                              <a:avLst/>
                              <a:gdLst>
                                <a:gd name="T0" fmla="*/ 1 w 17"/>
                                <a:gd name="T1" fmla="*/ 4 h 60"/>
                                <a:gd name="T2" fmla="*/ 3 w 17"/>
                                <a:gd name="T3" fmla="*/ 3 h 60"/>
                                <a:gd name="T4" fmla="*/ 5 w 17"/>
                                <a:gd name="T5" fmla="*/ 3 h 60"/>
                                <a:gd name="T6" fmla="*/ 7 w 17"/>
                                <a:gd name="T7" fmla="*/ 2 h 60"/>
                                <a:gd name="T8" fmla="*/ 9 w 17"/>
                                <a:gd name="T9" fmla="*/ 2 h 60"/>
                                <a:gd name="T10" fmla="*/ 11 w 17"/>
                                <a:gd name="T11" fmla="*/ 1 h 60"/>
                                <a:gd name="T12" fmla="*/ 13 w 17"/>
                                <a:gd name="T13" fmla="*/ 1 h 60"/>
                                <a:gd name="T14" fmla="*/ 15 w 17"/>
                                <a:gd name="T15" fmla="*/ 0 h 60"/>
                                <a:gd name="T16" fmla="*/ 17 w 17"/>
                                <a:gd name="T17" fmla="*/ 0 h 60"/>
                                <a:gd name="T18" fmla="*/ 17 w 17"/>
                                <a:gd name="T19" fmla="*/ 7 h 60"/>
                                <a:gd name="T20" fmla="*/ 16 w 17"/>
                                <a:gd name="T21" fmla="*/ 14 h 60"/>
                                <a:gd name="T22" fmla="*/ 16 w 17"/>
                                <a:gd name="T23" fmla="*/ 21 h 60"/>
                                <a:gd name="T24" fmla="*/ 16 w 17"/>
                                <a:gd name="T25" fmla="*/ 28 h 60"/>
                                <a:gd name="T26" fmla="*/ 16 w 17"/>
                                <a:gd name="T27" fmla="*/ 35 h 60"/>
                                <a:gd name="T28" fmla="*/ 16 w 17"/>
                                <a:gd name="T29" fmla="*/ 42 h 60"/>
                                <a:gd name="T30" fmla="*/ 16 w 17"/>
                                <a:gd name="T31" fmla="*/ 49 h 60"/>
                                <a:gd name="T32" fmla="*/ 16 w 17"/>
                                <a:gd name="T33" fmla="*/ 56 h 60"/>
                                <a:gd name="T34" fmla="*/ 14 w 17"/>
                                <a:gd name="T35" fmla="*/ 57 h 60"/>
                                <a:gd name="T36" fmla="*/ 12 w 17"/>
                                <a:gd name="T37" fmla="*/ 57 h 60"/>
                                <a:gd name="T38" fmla="*/ 10 w 17"/>
                                <a:gd name="T39" fmla="*/ 58 h 60"/>
                                <a:gd name="T40" fmla="*/ 8 w 17"/>
                                <a:gd name="T41" fmla="*/ 58 h 60"/>
                                <a:gd name="T42" fmla="*/ 6 w 17"/>
                                <a:gd name="T43" fmla="*/ 59 h 60"/>
                                <a:gd name="T44" fmla="*/ 4 w 17"/>
                                <a:gd name="T45" fmla="*/ 59 h 60"/>
                                <a:gd name="T46" fmla="*/ 2 w 17"/>
                                <a:gd name="T47" fmla="*/ 60 h 60"/>
                                <a:gd name="T48" fmla="*/ 0 w 17"/>
                                <a:gd name="T49" fmla="*/ 60 h 60"/>
                                <a:gd name="T50" fmla="*/ 0 w 17"/>
                                <a:gd name="T51" fmla="*/ 53 h 60"/>
                                <a:gd name="T52" fmla="*/ 0 w 17"/>
                                <a:gd name="T53" fmla="*/ 46 h 60"/>
                                <a:gd name="T54" fmla="*/ 1 w 17"/>
                                <a:gd name="T55" fmla="*/ 39 h 60"/>
                                <a:gd name="T56" fmla="*/ 1 w 17"/>
                                <a:gd name="T57" fmla="*/ 32 h 60"/>
                                <a:gd name="T58" fmla="*/ 1 w 17"/>
                                <a:gd name="T59" fmla="*/ 25 h 60"/>
                                <a:gd name="T60" fmla="*/ 1 w 17"/>
                                <a:gd name="T61" fmla="*/ 18 h 60"/>
                                <a:gd name="T62" fmla="*/ 1 w 17"/>
                                <a:gd name="T63" fmla="*/ 11 h 60"/>
                                <a:gd name="T64" fmla="*/ 1 w 17"/>
                                <a:gd name="T65" fmla="*/ 4 h 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7" h="60">
                                  <a:moveTo>
                                    <a:pt x="1" y="4"/>
                                  </a:moveTo>
                                  <a:lnTo>
                                    <a:pt x="3" y="3"/>
                                  </a:lnTo>
                                  <a:lnTo>
                                    <a:pt x="5" y="3"/>
                                  </a:lnTo>
                                  <a:lnTo>
                                    <a:pt x="7" y="2"/>
                                  </a:lnTo>
                                  <a:lnTo>
                                    <a:pt x="9" y="2"/>
                                  </a:lnTo>
                                  <a:lnTo>
                                    <a:pt x="11" y="1"/>
                                  </a:lnTo>
                                  <a:lnTo>
                                    <a:pt x="13" y="1"/>
                                  </a:lnTo>
                                  <a:lnTo>
                                    <a:pt x="15" y="0"/>
                                  </a:lnTo>
                                  <a:lnTo>
                                    <a:pt x="17" y="0"/>
                                  </a:lnTo>
                                  <a:lnTo>
                                    <a:pt x="17" y="7"/>
                                  </a:lnTo>
                                  <a:lnTo>
                                    <a:pt x="16" y="14"/>
                                  </a:lnTo>
                                  <a:lnTo>
                                    <a:pt x="16" y="21"/>
                                  </a:lnTo>
                                  <a:lnTo>
                                    <a:pt x="16" y="28"/>
                                  </a:lnTo>
                                  <a:lnTo>
                                    <a:pt x="16" y="35"/>
                                  </a:lnTo>
                                  <a:lnTo>
                                    <a:pt x="16" y="42"/>
                                  </a:lnTo>
                                  <a:lnTo>
                                    <a:pt x="16" y="49"/>
                                  </a:lnTo>
                                  <a:lnTo>
                                    <a:pt x="16" y="56"/>
                                  </a:lnTo>
                                  <a:lnTo>
                                    <a:pt x="14" y="57"/>
                                  </a:lnTo>
                                  <a:lnTo>
                                    <a:pt x="12" y="57"/>
                                  </a:lnTo>
                                  <a:lnTo>
                                    <a:pt x="10" y="58"/>
                                  </a:lnTo>
                                  <a:lnTo>
                                    <a:pt x="8" y="58"/>
                                  </a:lnTo>
                                  <a:lnTo>
                                    <a:pt x="6" y="59"/>
                                  </a:lnTo>
                                  <a:lnTo>
                                    <a:pt x="4" y="59"/>
                                  </a:lnTo>
                                  <a:lnTo>
                                    <a:pt x="2" y="60"/>
                                  </a:lnTo>
                                  <a:lnTo>
                                    <a:pt x="0" y="60"/>
                                  </a:lnTo>
                                  <a:lnTo>
                                    <a:pt x="0" y="53"/>
                                  </a:lnTo>
                                  <a:lnTo>
                                    <a:pt x="0" y="46"/>
                                  </a:lnTo>
                                  <a:lnTo>
                                    <a:pt x="1" y="39"/>
                                  </a:lnTo>
                                  <a:lnTo>
                                    <a:pt x="1" y="32"/>
                                  </a:lnTo>
                                  <a:lnTo>
                                    <a:pt x="1" y="25"/>
                                  </a:lnTo>
                                  <a:lnTo>
                                    <a:pt x="1" y="18"/>
                                  </a:lnTo>
                                  <a:lnTo>
                                    <a:pt x="1" y="11"/>
                                  </a:lnTo>
                                  <a:lnTo>
                                    <a:pt x="1" y="4"/>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8" name="Freeform 3922"/>
                          <wps:cNvSpPr>
                            <a:spLocks/>
                          </wps:cNvSpPr>
                          <wps:spPr bwMode="auto">
                            <a:xfrm>
                              <a:off x="1459" y="726"/>
                              <a:ext cx="17" cy="62"/>
                            </a:xfrm>
                            <a:custGeom>
                              <a:avLst/>
                              <a:gdLst>
                                <a:gd name="T0" fmla="*/ 1 w 17"/>
                                <a:gd name="T1" fmla="*/ 4 h 62"/>
                                <a:gd name="T2" fmla="*/ 2 w 17"/>
                                <a:gd name="T3" fmla="*/ 3 h 62"/>
                                <a:gd name="T4" fmla="*/ 4 w 17"/>
                                <a:gd name="T5" fmla="*/ 3 h 62"/>
                                <a:gd name="T6" fmla="*/ 6 w 17"/>
                                <a:gd name="T7" fmla="*/ 2 h 62"/>
                                <a:gd name="T8" fmla="*/ 9 w 17"/>
                                <a:gd name="T9" fmla="*/ 2 h 62"/>
                                <a:gd name="T10" fmla="*/ 11 w 17"/>
                                <a:gd name="T11" fmla="*/ 1 h 62"/>
                                <a:gd name="T12" fmla="*/ 13 w 17"/>
                                <a:gd name="T13" fmla="*/ 1 h 62"/>
                                <a:gd name="T14" fmla="*/ 15 w 17"/>
                                <a:gd name="T15" fmla="*/ 0 h 62"/>
                                <a:gd name="T16" fmla="*/ 17 w 17"/>
                                <a:gd name="T17" fmla="*/ 0 h 62"/>
                                <a:gd name="T18" fmla="*/ 17 w 17"/>
                                <a:gd name="T19" fmla="*/ 7 h 62"/>
                                <a:gd name="T20" fmla="*/ 16 w 17"/>
                                <a:gd name="T21" fmla="*/ 14 h 62"/>
                                <a:gd name="T22" fmla="*/ 16 w 17"/>
                                <a:gd name="T23" fmla="*/ 21 h 62"/>
                                <a:gd name="T24" fmla="*/ 16 w 17"/>
                                <a:gd name="T25" fmla="*/ 29 h 62"/>
                                <a:gd name="T26" fmla="*/ 16 w 17"/>
                                <a:gd name="T27" fmla="*/ 36 h 62"/>
                                <a:gd name="T28" fmla="*/ 16 w 17"/>
                                <a:gd name="T29" fmla="*/ 43 h 62"/>
                                <a:gd name="T30" fmla="*/ 16 w 17"/>
                                <a:gd name="T31" fmla="*/ 50 h 62"/>
                                <a:gd name="T32" fmla="*/ 16 w 17"/>
                                <a:gd name="T33" fmla="*/ 58 h 62"/>
                                <a:gd name="T34" fmla="*/ 14 w 17"/>
                                <a:gd name="T35" fmla="*/ 58 h 62"/>
                                <a:gd name="T36" fmla="*/ 12 w 17"/>
                                <a:gd name="T37" fmla="*/ 58 h 62"/>
                                <a:gd name="T38" fmla="*/ 10 w 17"/>
                                <a:gd name="T39" fmla="*/ 59 h 62"/>
                                <a:gd name="T40" fmla="*/ 8 w 17"/>
                                <a:gd name="T41" fmla="*/ 59 h 62"/>
                                <a:gd name="T42" fmla="*/ 5 w 17"/>
                                <a:gd name="T43" fmla="*/ 60 h 62"/>
                                <a:gd name="T44" fmla="*/ 3 w 17"/>
                                <a:gd name="T45" fmla="*/ 60 h 62"/>
                                <a:gd name="T46" fmla="*/ 1 w 17"/>
                                <a:gd name="T47" fmla="*/ 61 h 62"/>
                                <a:gd name="T48" fmla="*/ 0 w 17"/>
                                <a:gd name="T49" fmla="*/ 62 h 62"/>
                                <a:gd name="T50" fmla="*/ 0 w 17"/>
                                <a:gd name="T51" fmla="*/ 54 h 62"/>
                                <a:gd name="T52" fmla="*/ 0 w 17"/>
                                <a:gd name="T53" fmla="*/ 47 h 62"/>
                                <a:gd name="T54" fmla="*/ 0 w 17"/>
                                <a:gd name="T55" fmla="*/ 40 h 62"/>
                                <a:gd name="T56" fmla="*/ 0 w 17"/>
                                <a:gd name="T57" fmla="*/ 33 h 62"/>
                                <a:gd name="T58" fmla="*/ 0 w 17"/>
                                <a:gd name="T59" fmla="*/ 26 h 62"/>
                                <a:gd name="T60" fmla="*/ 0 w 17"/>
                                <a:gd name="T61" fmla="*/ 19 h 62"/>
                                <a:gd name="T62" fmla="*/ 0 w 17"/>
                                <a:gd name="T63" fmla="*/ 11 h 62"/>
                                <a:gd name="T64" fmla="*/ 1 w 17"/>
                                <a:gd name="T65" fmla="*/ 4 h 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7" h="62">
                                  <a:moveTo>
                                    <a:pt x="1" y="4"/>
                                  </a:moveTo>
                                  <a:lnTo>
                                    <a:pt x="2" y="3"/>
                                  </a:lnTo>
                                  <a:lnTo>
                                    <a:pt x="4" y="3"/>
                                  </a:lnTo>
                                  <a:lnTo>
                                    <a:pt x="6" y="2"/>
                                  </a:lnTo>
                                  <a:lnTo>
                                    <a:pt x="9" y="2"/>
                                  </a:lnTo>
                                  <a:lnTo>
                                    <a:pt x="11" y="1"/>
                                  </a:lnTo>
                                  <a:lnTo>
                                    <a:pt x="13" y="1"/>
                                  </a:lnTo>
                                  <a:lnTo>
                                    <a:pt x="15" y="0"/>
                                  </a:lnTo>
                                  <a:lnTo>
                                    <a:pt x="17" y="0"/>
                                  </a:lnTo>
                                  <a:lnTo>
                                    <a:pt x="17" y="7"/>
                                  </a:lnTo>
                                  <a:lnTo>
                                    <a:pt x="16" y="14"/>
                                  </a:lnTo>
                                  <a:lnTo>
                                    <a:pt x="16" y="21"/>
                                  </a:lnTo>
                                  <a:lnTo>
                                    <a:pt x="16" y="29"/>
                                  </a:lnTo>
                                  <a:lnTo>
                                    <a:pt x="16" y="36"/>
                                  </a:lnTo>
                                  <a:lnTo>
                                    <a:pt x="16" y="43"/>
                                  </a:lnTo>
                                  <a:lnTo>
                                    <a:pt x="16" y="50"/>
                                  </a:lnTo>
                                  <a:lnTo>
                                    <a:pt x="16" y="58"/>
                                  </a:lnTo>
                                  <a:lnTo>
                                    <a:pt x="14" y="58"/>
                                  </a:lnTo>
                                  <a:lnTo>
                                    <a:pt x="12" y="58"/>
                                  </a:lnTo>
                                  <a:lnTo>
                                    <a:pt x="10" y="59"/>
                                  </a:lnTo>
                                  <a:lnTo>
                                    <a:pt x="8" y="59"/>
                                  </a:lnTo>
                                  <a:lnTo>
                                    <a:pt x="5" y="60"/>
                                  </a:lnTo>
                                  <a:lnTo>
                                    <a:pt x="3" y="60"/>
                                  </a:lnTo>
                                  <a:lnTo>
                                    <a:pt x="1" y="61"/>
                                  </a:lnTo>
                                  <a:lnTo>
                                    <a:pt x="0" y="62"/>
                                  </a:lnTo>
                                  <a:lnTo>
                                    <a:pt x="0" y="54"/>
                                  </a:lnTo>
                                  <a:lnTo>
                                    <a:pt x="0" y="47"/>
                                  </a:lnTo>
                                  <a:lnTo>
                                    <a:pt x="0" y="40"/>
                                  </a:lnTo>
                                  <a:lnTo>
                                    <a:pt x="0" y="33"/>
                                  </a:lnTo>
                                  <a:lnTo>
                                    <a:pt x="0" y="26"/>
                                  </a:lnTo>
                                  <a:lnTo>
                                    <a:pt x="0" y="19"/>
                                  </a:lnTo>
                                  <a:lnTo>
                                    <a:pt x="0" y="11"/>
                                  </a:lnTo>
                                  <a:lnTo>
                                    <a:pt x="1" y="4"/>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9" name="Freeform 3923"/>
                          <wps:cNvSpPr>
                            <a:spLocks/>
                          </wps:cNvSpPr>
                          <wps:spPr bwMode="auto">
                            <a:xfrm>
                              <a:off x="1499" y="714"/>
                              <a:ext cx="16" cy="64"/>
                            </a:xfrm>
                            <a:custGeom>
                              <a:avLst/>
                              <a:gdLst>
                                <a:gd name="T0" fmla="*/ 1 w 16"/>
                                <a:gd name="T1" fmla="*/ 5 h 64"/>
                                <a:gd name="T2" fmla="*/ 3 w 16"/>
                                <a:gd name="T3" fmla="*/ 4 h 64"/>
                                <a:gd name="T4" fmla="*/ 5 w 16"/>
                                <a:gd name="T5" fmla="*/ 3 h 64"/>
                                <a:gd name="T6" fmla="*/ 7 w 16"/>
                                <a:gd name="T7" fmla="*/ 3 h 64"/>
                                <a:gd name="T8" fmla="*/ 9 w 16"/>
                                <a:gd name="T9" fmla="*/ 2 h 64"/>
                                <a:gd name="T10" fmla="*/ 10 w 16"/>
                                <a:gd name="T11" fmla="*/ 2 h 64"/>
                                <a:gd name="T12" fmla="*/ 12 w 16"/>
                                <a:gd name="T13" fmla="*/ 1 h 64"/>
                                <a:gd name="T14" fmla="*/ 14 w 16"/>
                                <a:gd name="T15" fmla="*/ 1 h 64"/>
                                <a:gd name="T16" fmla="*/ 16 w 16"/>
                                <a:gd name="T17" fmla="*/ 0 h 64"/>
                                <a:gd name="T18" fmla="*/ 16 w 16"/>
                                <a:gd name="T19" fmla="*/ 8 h 64"/>
                                <a:gd name="T20" fmla="*/ 16 w 16"/>
                                <a:gd name="T21" fmla="*/ 15 h 64"/>
                                <a:gd name="T22" fmla="*/ 16 w 16"/>
                                <a:gd name="T23" fmla="*/ 23 h 64"/>
                                <a:gd name="T24" fmla="*/ 16 w 16"/>
                                <a:gd name="T25" fmla="*/ 30 h 64"/>
                                <a:gd name="T26" fmla="*/ 15 w 16"/>
                                <a:gd name="T27" fmla="*/ 37 h 64"/>
                                <a:gd name="T28" fmla="*/ 15 w 16"/>
                                <a:gd name="T29" fmla="*/ 45 h 64"/>
                                <a:gd name="T30" fmla="*/ 15 w 16"/>
                                <a:gd name="T31" fmla="*/ 52 h 64"/>
                                <a:gd name="T32" fmla="*/ 15 w 16"/>
                                <a:gd name="T33" fmla="*/ 60 h 64"/>
                                <a:gd name="T34" fmla="*/ 13 w 16"/>
                                <a:gd name="T35" fmla="*/ 60 h 64"/>
                                <a:gd name="T36" fmla="*/ 12 w 16"/>
                                <a:gd name="T37" fmla="*/ 61 h 64"/>
                                <a:gd name="T38" fmla="*/ 10 w 16"/>
                                <a:gd name="T39" fmla="*/ 61 h 64"/>
                                <a:gd name="T40" fmla="*/ 8 w 16"/>
                                <a:gd name="T41" fmla="*/ 62 h 64"/>
                                <a:gd name="T42" fmla="*/ 6 w 16"/>
                                <a:gd name="T43" fmla="*/ 62 h 64"/>
                                <a:gd name="T44" fmla="*/ 4 w 16"/>
                                <a:gd name="T45" fmla="*/ 63 h 64"/>
                                <a:gd name="T46" fmla="*/ 2 w 16"/>
                                <a:gd name="T47" fmla="*/ 63 h 64"/>
                                <a:gd name="T48" fmla="*/ 0 w 16"/>
                                <a:gd name="T49" fmla="*/ 64 h 64"/>
                                <a:gd name="T50" fmla="*/ 0 w 16"/>
                                <a:gd name="T51" fmla="*/ 56 h 64"/>
                                <a:gd name="T52" fmla="*/ 0 w 16"/>
                                <a:gd name="T53" fmla="*/ 49 h 64"/>
                                <a:gd name="T54" fmla="*/ 0 w 16"/>
                                <a:gd name="T55" fmla="*/ 41 h 64"/>
                                <a:gd name="T56" fmla="*/ 1 w 16"/>
                                <a:gd name="T57" fmla="*/ 34 h 64"/>
                                <a:gd name="T58" fmla="*/ 1 w 16"/>
                                <a:gd name="T59" fmla="*/ 27 h 64"/>
                                <a:gd name="T60" fmla="*/ 1 w 16"/>
                                <a:gd name="T61" fmla="*/ 19 h 64"/>
                                <a:gd name="T62" fmla="*/ 1 w 16"/>
                                <a:gd name="T63" fmla="*/ 12 h 64"/>
                                <a:gd name="T64" fmla="*/ 1 w 16"/>
                                <a:gd name="T65" fmla="*/ 5 h 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6" h="64">
                                  <a:moveTo>
                                    <a:pt x="1" y="5"/>
                                  </a:moveTo>
                                  <a:lnTo>
                                    <a:pt x="3" y="4"/>
                                  </a:lnTo>
                                  <a:lnTo>
                                    <a:pt x="5" y="3"/>
                                  </a:lnTo>
                                  <a:lnTo>
                                    <a:pt x="7" y="3"/>
                                  </a:lnTo>
                                  <a:lnTo>
                                    <a:pt x="9" y="2"/>
                                  </a:lnTo>
                                  <a:lnTo>
                                    <a:pt x="10" y="2"/>
                                  </a:lnTo>
                                  <a:lnTo>
                                    <a:pt x="12" y="1"/>
                                  </a:lnTo>
                                  <a:lnTo>
                                    <a:pt x="14" y="1"/>
                                  </a:lnTo>
                                  <a:lnTo>
                                    <a:pt x="16" y="0"/>
                                  </a:lnTo>
                                  <a:lnTo>
                                    <a:pt x="16" y="8"/>
                                  </a:lnTo>
                                  <a:lnTo>
                                    <a:pt x="16" y="15"/>
                                  </a:lnTo>
                                  <a:lnTo>
                                    <a:pt x="16" y="23"/>
                                  </a:lnTo>
                                  <a:lnTo>
                                    <a:pt x="16" y="30"/>
                                  </a:lnTo>
                                  <a:lnTo>
                                    <a:pt x="15" y="37"/>
                                  </a:lnTo>
                                  <a:lnTo>
                                    <a:pt x="15" y="45"/>
                                  </a:lnTo>
                                  <a:lnTo>
                                    <a:pt x="15" y="52"/>
                                  </a:lnTo>
                                  <a:lnTo>
                                    <a:pt x="15" y="60"/>
                                  </a:lnTo>
                                  <a:lnTo>
                                    <a:pt x="13" y="60"/>
                                  </a:lnTo>
                                  <a:lnTo>
                                    <a:pt x="12" y="61"/>
                                  </a:lnTo>
                                  <a:lnTo>
                                    <a:pt x="10" y="61"/>
                                  </a:lnTo>
                                  <a:lnTo>
                                    <a:pt x="8" y="62"/>
                                  </a:lnTo>
                                  <a:lnTo>
                                    <a:pt x="6" y="62"/>
                                  </a:lnTo>
                                  <a:lnTo>
                                    <a:pt x="4" y="63"/>
                                  </a:lnTo>
                                  <a:lnTo>
                                    <a:pt x="2" y="63"/>
                                  </a:lnTo>
                                  <a:lnTo>
                                    <a:pt x="0" y="64"/>
                                  </a:lnTo>
                                  <a:lnTo>
                                    <a:pt x="0" y="56"/>
                                  </a:lnTo>
                                  <a:lnTo>
                                    <a:pt x="0" y="49"/>
                                  </a:lnTo>
                                  <a:lnTo>
                                    <a:pt x="0" y="41"/>
                                  </a:lnTo>
                                  <a:lnTo>
                                    <a:pt x="1" y="34"/>
                                  </a:lnTo>
                                  <a:lnTo>
                                    <a:pt x="1" y="27"/>
                                  </a:lnTo>
                                  <a:lnTo>
                                    <a:pt x="1" y="19"/>
                                  </a:lnTo>
                                  <a:lnTo>
                                    <a:pt x="1" y="12"/>
                                  </a:lnTo>
                                  <a:lnTo>
                                    <a:pt x="1" y="5"/>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0" name="Freeform 3924"/>
                          <wps:cNvSpPr>
                            <a:spLocks/>
                          </wps:cNvSpPr>
                          <wps:spPr bwMode="auto">
                            <a:xfrm>
                              <a:off x="1485" y="722"/>
                              <a:ext cx="5" cy="59"/>
                            </a:xfrm>
                            <a:custGeom>
                              <a:avLst/>
                              <a:gdLst>
                                <a:gd name="T0" fmla="*/ 1 w 5"/>
                                <a:gd name="T1" fmla="*/ 1 h 59"/>
                                <a:gd name="T2" fmla="*/ 3 w 5"/>
                                <a:gd name="T3" fmla="*/ 0 h 59"/>
                                <a:gd name="T4" fmla="*/ 5 w 5"/>
                                <a:gd name="T5" fmla="*/ 0 h 59"/>
                                <a:gd name="T6" fmla="*/ 5 w 5"/>
                                <a:gd name="T7" fmla="*/ 6 h 59"/>
                                <a:gd name="T8" fmla="*/ 5 w 5"/>
                                <a:gd name="T9" fmla="*/ 14 h 59"/>
                                <a:gd name="T10" fmla="*/ 5 w 5"/>
                                <a:gd name="T11" fmla="*/ 21 h 59"/>
                                <a:gd name="T12" fmla="*/ 5 w 5"/>
                                <a:gd name="T13" fmla="*/ 29 h 59"/>
                                <a:gd name="T14" fmla="*/ 4 w 5"/>
                                <a:gd name="T15" fmla="*/ 36 h 59"/>
                                <a:gd name="T16" fmla="*/ 4 w 5"/>
                                <a:gd name="T17" fmla="*/ 43 h 59"/>
                                <a:gd name="T18" fmla="*/ 4 w 5"/>
                                <a:gd name="T19" fmla="*/ 50 h 59"/>
                                <a:gd name="T20" fmla="*/ 4 w 5"/>
                                <a:gd name="T21" fmla="*/ 58 h 59"/>
                                <a:gd name="T22" fmla="*/ 2 w 5"/>
                                <a:gd name="T23" fmla="*/ 59 h 59"/>
                                <a:gd name="T24" fmla="*/ 0 w 5"/>
                                <a:gd name="T25" fmla="*/ 59 h 59"/>
                                <a:gd name="T26" fmla="*/ 0 w 5"/>
                                <a:gd name="T27" fmla="*/ 52 h 59"/>
                                <a:gd name="T28" fmla="*/ 0 w 5"/>
                                <a:gd name="T29" fmla="*/ 44 h 59"/>
                                <a:gd name="T30" fmla="*/ 0 w 5"/>
                                <a:gd name="T31" fmla="*/ 37 h 59"/>
                                <a:gd name="T32" fmla="*/ 0 w 5"/>
                                <a:gd name="T33" fmla="*/ 30 h 59"/>
                                <a:gd name="T34" fmla="*/ 0 w 5"/>
                                <a:gd name="T35" fmla="*/ 22 h 59"/>
                                <a:gd name="T36" fmla="*/ 0 w 5"/>
                                <a:gd name="T37" fmla="*/ 15 h 59"/>
                                <a:gd name="T38" fmla="*/ 0 w 5"/>
                                <a:gd name="T39" fmla="*/ 8 h 59"/>
                                <a:gd name="T40" fmla="*/ 1 w 5"/>
                                <a:gd name="T41" fmla="*/ 1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 h="59">
                                  <a:moveTo>
                                    <a:pt x="1" y="1"/>
                                  </a:moveTo>
                                  <a:lnTo>
                                    <a:pt x="3" y="0"/>
                                  </a:lnTo>
                                  <a:lnTo>
                                    <a:pt x="5" y="0"/>
                                  </a:lnTo>
                                  <a:lnTo>
                                    <a:pt x="5" y="6"/>
                                  </a:lnTo>
                                  <a:lnTo>
                                    <a:pt x="5" y="14"/>
                                  </a:lnTo>
                                  <a:lnTo>
                                    <a:pt x="5" y="21"/>
                                  </a:lnTo>
                                  <a:lnTo>
                                    <a:pt x="5" y="29"/>
                                  </a:lnTo>
                                  <a:lnTo>
                                    <a:pt x="4" y="36"/>
                                  </a:lnTo>
                                  <a:lnTo>
                                    <a:pt x="4" y="43"/>
                                  </a:lnTo>
                                  <a:lnTo>
                                    <a:pt x="4" y="50"/>
                                  </a:lnTo>
                                  <a:lnTo>
                                    <a:pt x="4" y="58"/>
                                  </a:lnTo>
                                  <a:lnTo>
                                    <a:pt x="2" y="59"/>
                                  </a:lnTo>
                                  <a:lnTo>
                                    <a:pt x="0" y="59"/>
                                  </a:lnTo>
                                  <a:lnTo>
                                    <a:pt x="0" y="52"/>
                                  </a:lnTo>
                                  <a:lnTo>
                                    <a:pt x="0" y="44"/>
                                  </a:lnTo>
                                  <a:lnTo>
                                    <a:pt x="0" y="37"/>
                                  </a:lnTo>
                                  <a:lnTo>
                                    <a:pt x="0" y="30"/>
                                  </a:lnTo>
                                  <a:lnTo>
                                    <a:pt x="0" y="22"/>
                                  </a:lnTo>
                                  <a:lnTo>
                                    <a:pt x="0" y="15"/>
                                  </a:lnTo>
                                  <a:lnTo>
                                    <a:pt x="0" y="8"/>
                                  </a:lnTo>
                                  <a:lnTo>
                                    <a:pt x="1" y="1"/>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1" name="Freeform 3925"/>
                          <wps:cNvSpPr>
                            <a:spLocks/>
                          </wps:cNvSpPr>
                          <wps:spPr bwMode="auto">
                            <a:xfrm>
                              <a:off x="1444" y="733"/>
                              <a:ext cx="6" cy="58"/>
                            </a:xfrm>
                            <a:custGeom>
                              <a:avLst/>
                              <a:gdLst>
                                <a:gd name="T0" fmla="*/ 1 w 6"/>
                                <a:gd name="T1" fmla="*/ 1 h 58"/>
                                <a:gd name="T2" fmla="*/ 4 w 6"/>
                                <a:gd name="T3" fmla="*/ 0 h 58"/>
                                <a:gd name="T4" fmla="*/ 6 w 6"/>
                                <a:gd name="T5" fmla="*/ 0 h 58"/>
                                <a:gd name="T6" fmla="*/ 6 w 6"/>
                                <a:gd name="T7" fmla="*/ 7 h 58"/>
                                <a:gd name="T8" fmla="*/ 5 w 6"/>
                                <a:gd name="T9" fmla="*/ 14 h 58"/>
                                <a:gd name="T10" fmla="*/ 5 w 6"/>
                                <a:gd name="T11" fmla="*/ 21 h 58"/>
                                <a:gd name="T12" fmla="*/ 5 w 6"/>
                                <a:gd name="T13" fmla="*/ 28 h 58"/>
                                <a:gd name="T14" fmla="*/ 5 w 6"/>
                                <a:gd name="T15" fmla="*/ 35 h 58"/>
                                <a:gd name="T16" fmla="*/ 5 w 6"/>
                                <a:gd name="T17" fmla="*/ 42 h 58"/>
                                <a:gd name="T18" fmla="*/ 5 w 6"/>
                                <a:gd name="T19" fmla="*/ 49 h 58"/>
                                <a:gd name="T20" fmla="*/ 5 w 6"/>
                                <a:gd name="T21" fmla="*/ 57 h 58"/>
                                <a:gd name="T22" fmla="*/ 3 w 6"/>
                                <a:gd name="T23" fmla="*/ 58 h 58"/>
                                <a:gd name="T24" fmla="*/ 0 w 6"/>
                                <a:gd name="T25" fmla="*/ 58 h 58"/>
                                <a:gd name="T26" fmla="*/ 0 w 6"/>
                                <a:gd name="T27" fmla="*/ 51 h 58"/>
                                <a:gd name="T28" fmla="*/ 1 w 6"/>
                                <a:gd name="T29" fmla="*/ 44 h 58"/>
                                <a:gd name="T30" fmla="*/ 1 w 6"/>
                                <a:gd name="T31" fmla="*/ 36 h 58"/>
                                <a:gd name="T32" fmla="*/ 1 w 6"/>
                                <a:gd name="T33" fmla="*/ 30 h 58"/>
                                <a:gd name="T34" fmla="*/ 1 w 6"/>
                                <a:gd name="T35" fmla="*/ 22 h 58"/>
                                <a:gd name="T36" fmla="*/ 1 w 6"/>
                                <a:gd name="T37" fmla="*/ 15 h 58"/>
                                <a:gd name="T38" fmla="*/ 1 w 6"/>
                                <a:gd name="T39" fmla="*/ 8 h 58"/>
                                <a:gd name="T40" fmla="*/ 1 w 6"/>
                                <a:gd name="T41" fmla="*/ 1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 h="58">
                                  <a:moveTo>
                                    <a:pt x="1" y="1"/>
                                  </a:moveTo>
                                  <a:lnTo>
                                    <a:pt x="4" y="0"/>
                                  </a:lnTo>
                                  <a:lnTo>
                                    <a:pt x="6" y="0"/>
                                  </a:lnTo>
                                  <a:lnTo>
                                    <a:pt x="6" y="7"/>
                                  </a:lnTo>
                                  <a:lnTo>
                                    <a:pt x="5" y="14"/>
                                  </a:lnTo>
                                  <a:lnTo>
                                    <a:pt x="5" y="21"/>
                                  </a:lnTo>
                                  <a:lnTo>
                                    <a:pt x="5" y="28"/>
                                  </a:lnTo>
                                  <a:lnTo>
                                    <a:pt x="5" y="35"/>
                                  </a:lnTo>
                                  <a:lnTo>
                                    <a:pt x="5" y="42"/>
                                  </a:lnTo>
                                  <a:lnTo>
                                    <a:pt x="5" y="49"/>
                                  </a:lnTo>
                                  <a:lnTo>
                                    <a:pt x="5" y="57"/>
                                  </a:lnTo>
                                  <a:lnTo>
                                    <a:pt x="3" y="58"/>
                                  </a:lnTo>
                                  <a:lnTo>
                                    <a:pt x="0" y="58"/>
                                  </a:lnTo>
                                  <a:lnTo>
                                    <a:pt x="0" y="51"/>
                                  </a:lnTo>
                                  <a:lnTo>
                                    <a:pt x="1" y="44"/>
                                  </a:lnTo>
                                  <a:lnTo>
                                    <a:pt x="1" y="36"/>
                                  </a:lnTo>
                                  <a:lnTo>
                                    <a:pt x="1" y="30"/>
                                  </a:lnTo>
                                  <a:lnTo>
                                    <a:pt x="1" y="22"/>
                                  </a:lnTo>
                                  <a:lnTo>
                                    <a:pt x="1" y="15"/>
                                  </a:lnTo>
                                  <a:lnTo>
                                    <a:pt x="1" y="8"/>
                                  </a:lnTo>
                                  <a:lnTo>
                                    <a:pt x="1" y="1"/>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2" name="Freeform 3926"/>
                          <wps:cNvSpPr>
                            <a:spLocks/>
                          </wps:cNvSpPr>
                          <wps:spPr bwMode="auto">
                            <a:xfrm>
                              <a:off x="1406" y="744"/>
                              <a:ext cx="5" cy="57"/>
                            </a:xfrm>
                            <a:custGeom>
                              <a:avLst/>
                              <a:gdLst>
                                <a:gd name="T0" fmla="*/ 1 w 5"/>
                                <a:gd name="T1" fmla="*/ 1 h 57"/>
                                <a:gd name="T2" fmla="*/ 3 w 5"/>
                                <a:gd name="T3" fmla="*/ 0 h 57"/>
                                <a:gd name="T4" fmla="*/ 5 w 5"/>
                                <a:gd name="T5" fmla="*/ 0 h 57"/>
                                <a:gd name="T6" fmla="*/ 5 w 5"/>
                                <a:gd name="T7" fmla="*/ 7 h 57"/>
                                <a:gd name="T8" fmla="*/ 5 w 5"/>
                                <a:gd name="T9" fmla="*/ 14 h 57"/>
                                <a:gd name="T10" fmla="*/ 5 w 5"/>
                                <a:gd name="T11" fmla="*/ 20 h 57"/>
                                <a:gd name="T12" fmla="*/ 5 w 5"/>
                                <a:gd name="T13" fmla="*/ 28 h 57"/>
                                <a:gd name="T14" fmla="*/ 4 w 5"/>
                                <a:gd name="T15" fmla="*/ 35 h 57"/>
                                <a:gd name="T16" fmla="*/ 4 w 5"/>
                                <a:gd name="T17" fmla="*/ 41 h 57"/>
                                <a:gd name="T18" fmla="*/ 4 w 5"/>
                                <a:gd name="T19" fmla="*/ 49 h 57"/>
                                <a:gd name="T20" fmla="*/ 4 w 5"/>
                                <a:gd name="T21" fmla="*/ 56 h 57"/>
                                <a:gd name="T22" fmla="*/ 2 w 5"/>
                                <a:gd name="T23" fmla="*/ 56 h 57"/>
                                <a:gd name="T24" fmla="*/ 0 w 5"/>
                                <a:gd name="T25" fmla="*/ 57 h 57"/>
                                <a:gd name="T26" fmla="*/ 0 w 5"/>
                                <a:gd name="T27" fmla="*/ 50 h 57"/>
                                <a:gd name="T28" fmla="*/ 0 w 5"/>
                                <a:gd name="T29" fmla="*/ 42 h 57"/>
                                <a:gd name="T30" fmla="*/ 0 w 5"/>
                                <a:gd name="T31" fmla="*/ 36 h 57"/>
                                <a:gd name="T32" fmla="*/ 0 w 5"/>
                                <a:gd name="T33" fmla="*/ 29 h 57"/>
                                <a:gd name="T34" fmla="*/ 0 w 5"/>
                                <a:gd name="T35" fmla="*/ 21 h 57"/>
                                <a:gd name="T36" fmla="*/ 0 w 5"/>
                                <a:gd name="T37" fmla="*/ 15 h 57"/>
                                <a:gd name="T38" fmla="*/ 1 w 5"/>
                                <a:gd name="T39" fmla="*/ 8 h 57"/>
                                <a:gd name="T40" fmla="*/ 1 w 5"/>
                                <a:gd name="T41" fmla="*/ 1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 h="57">
                                  <a:moveTo>
                                    <a:pt x="1" y="1"/>
                                  </a:moveTo>
                                  <a:lnTo>
                                    <a:pt x="3" y="0"/>
                                  </a:lnTo>
                                  <a:lnTo>
                                    <a:pt x="5" y="0"/>
                                  </a:lnTo>
                                  <a:lnTo>
                                    <a:pt x="5" y="7"/>
                                  </a:lnTo>
                                  <a:lnTo>
                                    <a:pt x="5" y="14"/>
                                  </a:lnTo>
                                  <a:lnTo>
                                    <a:pt x="5" y="20"/>
                                  </a:lnTo>
                                  <a:lnTo>
                                    <a:pt x="5" y="28"/>
                                  </a:lnTo>
                                  <a:lnTo>
                                    <a:pt x="4" y="35"/>
                                  </a:lnTo>
                                  <a:lnTo>
                                    <a:pt x="4" y="41"/>
                                  </a:lnTo>
                                  <a:lnTo>
                                    <a:pt x="4" y="49"/>
                                  </a:lnTo>
                                  <a:lnTo>
                                    <a:pt x="4" y="56"/>
                                  </a:lnTo>
                                  <a:lnTo>
                                    <a:pt x="2" y="56"/>
                                  </a:lnTo>
                                  <a:lnTo>
                                    <a:pt x="0" y="57"/>
                                  </a:lnTo>
                                  <a:lnTo>
                                    <a:pt x="0" y="50"/>
                                  </a:lnTo>
                                  <a:lnTo>
                                    <a:pt x="0" y="42"/>
                                  </a:lnTo>
                                  <a:lnTo>
                                    <a:pt x="0" y="36"/>
                                  </a:lnTo>
                                  <a:lnTo>
                                    <a:pt x="0" y="29"/>
                                  </a:lnTo>
                                  <a:lnTo>
                                    <a:pt x="0" y="21"/>
                                  </a:lnTo>
                                  <a:lnTo>
                                    <a:pt x="0" y="15"/>
                                  </a:lnTo>
                                  <a:lnTo>
                                    <a:pt x="1" y="8"/>
                                  </a:lnTo>
                                  <a:lnTo>
                                    <a:pt x="1" y="1"/>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3" name="Freeform 3927"/>
                          <wps:cNvSpPr>
                            <a:spLocks/>
                          </wps:cNvSpPr>
                          <wps:spPr bwMode="auto">
                            <a:xfrm>
                              <a:off x="1382" y="768"/>
                              <a:ext cx="132" cy="43"/>
                            </a:xfrm>
                            <a:custGeom>
                              <a:avLst/>
                              <a:gdLst>
                                <a:gd name="T0" fmla="*/ 1 w 132"/>
                                <a:gd name="T1" fmla="*/ 34 h 43"/>
                                <a:gd name="T2" fmla="*/ 8 w 132"/>
                                <a:gd name="T3" fmla="*/ 31 h 43"/>
                                <a:gd name="T4" fmla="*/ 16 w 132"/>
                                <a:gd name="T5" fmla="*/ 30 h 43"/>
                                <a:gd name="T6" fmla="*/ 24 w 132"/>
                                <a:gd name="T7" fmla="*/ 27 h 43"/>
                                <a:gd name="T8" fmla="*/ 32 w 132"/>
                                <a:gd name="T9" fmla="*/ 25 h 43"/>
                                <a:gd name="T10" fmla="*/ 40 w 132"/>
                                <a:gd name="T11" fmla="*/ 23 h 43"/>
                                <a:gd name="T12" fmla="*/ 48 w 132"/>
                                <a:gd name="T13" fmla="*/ 21 h 43"/>
                                <a:gd name="T14" fmla="*/ 56 w 132"/>
                                <a:gd name="T15" fmla="*/ 19 h 43"/>
                                <a:gd name="T16" fmla="*/ 64 w 132"/>
                                <a:gd name="T17" fmla="*/ 17 h 43"/>
                                <a:gd name="T18" fmla="*/ 72 w 132"/>
                                <a:gd name="T19" fmla="*/ 15 h 43"/>
                                <a:gd name="T20" fmla="*/ 81 w 132"/>
                                <a:gd name="T21" fmla="*/ 13 h 43"/>
                                <a:gd name="T22" fmla="*/ 89 w 132"/>
                                <a:gd name="T23" fmla="*/ 11 h 43"/>
                                <a:gd name="T24" fmla="*/ 98 w 132"/>
                                <a:gd name="T25" fmla="*/ 9 h 43"/>
                                <a:gd name="T26" fmla="*/ 106 w 132"/>
                                <a:gd name="T27" fmla="*/ 7 h 43"/>
                                <a:gd name="T28" fmla="*/ 115 w 132"/>
                                <a:gd name="T29" fmla="*/ 5 h 43"/>
                                <a:gd name="T30" fmla="*/ 124 w 132"/>
                                <a:gd name="T31" fmla="*/ 2 h 43"/>
                                <a:gd name="T32" fmla="*/ 132 w 132"/>
                                <a:gd name="T33" fmla="*/ 0 h 43"/>
                                <a:gd name="T34" fmla="*/ 132 w 132"/>
                                <a:gd name="T35" fmla="*/ 3 h 43"/>
                                <a:gd name="T36" fmla="*/ 132 w 132"/>
                                <a:gd name="T37" fmla="*/ 5 h 43"/>
                                <a:gd name="T38" fmla="*/ 132 w 132"/>
                                <a:gd name="T39" fmla="*/ 8 h 43"/>
                                <a:gd name="T40" fmla="*/ 132 w 132"/>
                                <a:gd name="T41" fmla="*/ 11 h 43"/>
                                <a:gd name="T42" fmla="*/ 123 w 132"/>
                                <a:gd name="T43" fmla="*/ 13 h 43"/>
                                <a:gd name="T44" fmla="*/ 115 w 132"/>
                                <a:gd name="T45" fmla="*/ 15 h 43"/>
                                <a:gd name="T46" fmla="*/ 106 w 132"/>
                                <a:gd name="T47" fmla="*/ 17 h 43"/>
                                <a:gd name="T48" fmla="*/ 97 w 132"/>
                                <a:gd name="T49" fmla="*/ 19 h 43"/>
                                <a:gd name="T50" fmla="*/ 89 w 132"/>
                                <a:gd name="T51" fmla="*/ 21 h 43"/>
                                <a:gd name="T52" fmla="*/ 81 w 132"/>
                                <a:gd name="T53" fmla="*/ 23 h 43"/>
                                <a:gd name="T54" fmla="*/ 72 w 132"/>
                                <a:gd name="T55" fmla="*/ 26 h 43"/>
                                <a:gd name="T56" fmla="*/ 64 w 132"/>
                                <a:gd name="T57" fmla="*/ 28 h 43"/>
                                <a:gd name="T58" fmla="*/ 56 w 132"/>
                                <a:gd name="T59" fmla="*/ 30 h 43"/>
                                <a:gd name="T60" fmla="*/ 47 w 132"/>
                                <a:gd name="T61" fmla="*/ 31 h 43"/>
                                <a:gd name="T62" fmla="*/ 39 w 132"/>
                                <a:gd name="T63" fmla="*/ 33 h 43"/>
                                <a:gd name="T64" fmla="*/ 32 w 132"/>
                                <a:gd name="T65" fmla="*/ 35 h 43"/>
                                <a:gd name="T66" fmla="*/ 23 w 132"/>
                                <a:gd name="T67" fmla="*/ 37 h 43"/>
                                <a:gd name="T68" fmla="*/ 16 w 132"/>
                                <a:gd name="T69" fmla="*/ 39 h 43"/>
                                <a:gd name="T70" fmla="*/ 8 w 132"/>
                                <a:gd name="T71" fmla="*/ 41 h 43"/>
                                <a:gd name="T72" fmla="*/ 0 w 132"/>
                                <a:gd name="T73" fmla="*/ 43 h 43"/>
                                <a:gd name="T74" fmla="*/ 0 w 132"/>
                                <a:gd name="T75" fmla="*/ 41 h 43"/>
                                <a:gd name="T76" fmla="*/ 0 w 132"/>
                                <a:gd name="T77" fmla="*/ 38 h 43"/>
                                <a:gd name="T78" fmla="*/ 0 w 132"/>
                                <a:gd name="T79" fmla="*/ 36 h 43"/>
                                <a:gd name="T80" fmla="*/ 1 w 132"/>
                                <a:gd name="T81" fmla="*/ 34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32" h="43">
                                  <a:moveTo>
                                    <a:pt x="1" y="34"/>
                                  </a:moveTo>
                                  <a:lnTo>
                                    <a:pt x="8" y="31"/>
                                  </a:lnTo>
                                  <a:lnTo>
                                    <a:pt x="16" y="30"/>
                                  </a:lnTo>
                                  <a:lnTo>
                                    <a:pt x="24" y="27"/>
                                  </a:lnTo>
                                  <a:lnTo>
                                    <a:pt x="32" y="25"/>
                                  </a:lnTo>
                                  <a:lnTo>
                                    <a:pt x="40" y="23"/>
                                  </a:lnTo>
                                  <a:lnTo>
                                    <a:pt x="48" y="21"/>
                                  </a:lnTo>
                                  <a:lnTo>
                                    <a:pt x="56" y="19"/>
                                  </a:lnTo>
                                  <a:lnTo>
                                    <a:pt x="64" y="17"/>
                                  </a:lnTo>
                                  <a:lnTo>
                                    <a:pt x="72" y="15"/>
                                  </a:lnTo>
                                  <a:lnTo>
                                    <a:pt x="81" y="13"/>
                                  </a:lnTo>
                                  <a:lnTo>
                                    <a:pt x="89" y="11"/>
                                  </a:lnTo>
                                  <a:lnTo>
                                    <a:pt x="98" y="9"/>
                                  </a:lnTo>
                                  <a:lnTo>
                                    <a:pt x="106" y="7"/>
                                  </a:lnTo>
                                  <a:lnTo>
                                    <a:pt x="115" y="5"/>
                                  </a:lnTo>
                                  <a:lnTo>
                                    <a:pt x="124" y="2"/>
                                  </a:lnTo>
                                  <a:lnTo>
                                    <a:pt x="132" y="0"/>
                                  </a:lnTo>
                                  <a:lnTo>
                                    <a:pt x="132" y="3"/>
                                  </a:lnTo>
                                  <a:lnTo>
                                    <a:pt x="132" y="5"/>
                                  </a:lnTo>
                                  <a:lnTo>
                                    <a:pt x="132" y="8"/>
                                  </a:lnTo>
                                  <a:lnTo>
                                    <a:pt x="132" y="11"/>
                                  </a:lnTo>
                                  <a:lnTo>
                                    <a:pt x="123" y="13"/>
                                  </a:lnTo>
                                  <a:lnTo>
                                    <a:pt x="115" y="15"/>
                                  </a:lnTo>
                                  <a:lnTo>
                                    <a:pt x="106" y="17"/>
                                  </a:lnTo>
                                  <a:lnTo>
                                    <a:pt x="97" y="19"/>
                                  </a:lnTo>
                                  <a:lnTo>
                                    <a:pt x="89" y="21"/>
                                  </a:lnTo>
                                  <a:lnTo>
                                    <a:pt x="81" y="23"/>
                                  </a:lnTo>
                                  <a:lnTo>
                                    <a:pt x="72" y="26"/>
                                  </a:lnTo>
                                  <a:lnTo>
                                    <a:pt x="64" y="28"/>
                                  </a:lnTo>
                                  <a:lnTo>
                                    <a:pt x="56" y="30"/>
                                  </a:lnTo>
                                  <a:lnTo>
                                    <a:pt x="47" y="31"/>
                                  </a:lnTo>
                                  <a:lnTo>
                                    <a:pt x="39" y="33"/>
                                  </a:lnTo>
                                  <a:lnTo>
                                    <a:pt x="32" y="35"/>
                                  </a:lnTo>
                                  <a:lnTo>
                                    <a:pt x="23" y="37"/>
                                  </a:lnTo>
                                  <a:lnTo>
                                    <a:pt x="16" y="39"/>
                                  </a:lnTo>
                                  <a:lnTo>
                                    <a:pt x="8" y="41"/>
                                  </a:lnTo>
                                  <a:lnTo>
                                    <a:pt x="0" y="43"/>
                                  </a:lnTo>
                                  <a:lnTo>
                                    <a:pt x="0" y="41"/>
                                  </a:lnTo>
                                  <a:lnTo>
                                    <a:pt x="0" y="38"/>
                                  </a:lnTo>
                                  <a:lnTo>
                                    <a:pt x="0" y="36"/>
                                  </a:lnTo>
                                  <a:lnTo>
                                    <a:pt x="1" y="34"/>
                                  </a:lnTo>
                                  <a:close/>
                                </a:path>
                              </a:pathLst>
                            </a:custGeom>
                            <a:solidFill>
                              <a:srgbClr val="E0D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4" name="Freeform 3928"/>
                          <wps:cNvSpPr>
                            <a:spLocks/>
                          </wps:cNvSpPr>
                          <wps:spPr bwMode="auto">
                            <a:xfrm>
                              <a:off x="1378" y="773"/>
                              <a:ext cx="136" cy="41"/>
                            </a:xfrm>
                            <a:custGeom>
                              <a:avLst/>
                              <a:gdLst>
                                <a:gd name="T0" fmla="*/ 0 w 136"/>
                                <a:gd name="T1" fmla="*/ 34 h 41"/>
                                <a:gd name="T2" fmla="*/ 8 w 136"/>
                                <a:gd name="T3" fmla="*/ 32 h 41"/>
                                <a:gd name="T4" fmla="*/ 16 w 136"/>
                                <a:gd name="T5" fmla="*/ 30 h 41"/>
                                <a:gd name="T6" fmla="*/ 24 w 136"/>
                                <a:gd name="T7" fmla="*/ 28 h 41"/>
                                <a:gd name="T8" fmla="*/ 32 w 136"/>
                                <a:gd name="T9" fmla="*/ 26 h 41"/>
                                <a:gd name="T10" fmla="*/ 40 w 136"/>
                                <a:gd name="T11" fmla="*/ 24 h 41"/>
                                <a:gd name="T12" fmla="*/ 49 w 136"/>
                                <a:gd name="T13" fmla="*/ 22 h 41"/>
                                <a:gd name="T14" fmla="*/ 57 w 136"/>
                                <a:gd name="T15" fmla="*/ 20 h 41"/>
                                <a:gd name="T16" fmla="*/ 66 w 136"/>
                                <a:gd name="T17" fmla="*/ 18 h 41"/>
                                <a:gd name="T18" fmla="*/ 74 w 136"/>
                                <a:gd name="T19" fmla="*/ 15 h 41"/>
                                <a:gd name="T20" fmla="*/ 83 w 136"/>
                                <a:gd name="T21" fmla="*/ 13 h 41"/>
                                <a:gd name="T22" fmla="*/ 91 w 136"/>
                                <a:gd name="T23" fmla="*/ 11 h 41"/>
                                <a:gd name="T24" fmla="*/ 100 w 136"/>
                                <a:gd name="T25" fmla="*/ 8 h 41"/>
                                <a:gd name="T26" fmla="*/ 109 w 136"/>
                                <a:gd name="T27" fmla="*/ 6 h 41"/>
                                <a:gd name="T28" fmla="*/ 118 w 136"/>
                                <a:gd name="T29" fmla="*/ 4 h 41"/>
                                <a:gd name="T30" fmla="*/ 127 w 136"/>
                                <a:gd name="T31" fmla="*/ 2 h 41"/>
                                <a:gd name="T32" fmla="*/ 136 w 136"/>
                                <a:gd name="T33" fmla="*/ 0 h 41"/>
                                <a:gd name="T34" fmla="*/ 136 w 136"/>
                                <a:gd name="T35" fmla="*/ 1 h 41"/>
                                <a:gd name="T36" fmla="*/ 136 w 136"/>
                                <a:gd name="T37" fmla="*/ 3 h 41"/>
                                <a:gd name="T38" fmla="*/ 136 w 136"/>
                                <a:gd name="T39" fmla="*/ 5 h 41"/>
                                <a:gd name="T40" fmla="*/ 136 w 136"/>
                                <a:gd name="T41" fmla="*/ 8 h 41"/>
                                <a:gd name="T42" fmla="*/ 127 w 136"/>
                                <a:gd name="T43" fmla="*/ 9 h 41"/>
                                <a:gd name="T44" fmla="*/ 118 w 136"/>
                                <a:gd name="T45" fmla="*/ 11 h 41"/>
                                <a:gd name="T46" fmla="*/ 109 w 136"/>
                                <a:gd name="T47" fmla="*/ 14 h 41"/>
                                <a:gd name="T48" fmla="*/ 100 w 136"/>
                                <a:gd name="T49" fmla="*/ 16 h 41"/>
                                <a:gd name="T50" fmla="*/ 91 w 136"/>
                                <a:gd name="T51" fmla="*/ 18 h 41"/>
                                <a:gd name="T52" fmla="*/ 83 w 136"/>
                                <a:gd name="T53" fmla="*/ 20 h 41"/>
                                <a:gd name="T54" fmla="*/ 74 w 136"/>
                                <a:gd name="T55" fmla="*/ 23 h 41"/>
                                <a:gd name="T56" fmla="*/ 65 w 136"/>
                                <a:gd name="T57" fmla="*/ 25 h 41"/>
                                <a:gd name="T58" fmla="*/ 57 w 136"/>
                                <a:gd name="T59" fmla="*/ 27 h 41"/>
                                <a:gd name="T60" fmla="*/ 49 w 136"/>
                                <a:gd name="T61" fmla="*/ 29 h 41"/>
                                <a:gd name="T62" fmla="*/ 40 w 136"/>
                                <a:gd name="T63" fmla="*/ 31 h 41"/>
                                <a:gd name="T64" fmla="*/ 32 w 136"/>
                                <a:gd name="T65" fmla="*/ 33 h 41"/>
                                <a:gd name="T66" fmla="*/ 24 w 136"/>
                                <a:gd name="T67" fmla="*/ 35 h 41"/>
                                <a:gd name="T68" fmla="*/ 16 w 136"/>
                                <a:gd name="T69" fmla="*/ 37 h 41"/>
                                <a:gd name="T70" fmla="*/ 8 w 136"/>
                                <a:gd name="T71" fmla="*/ 39 h 41"/>
                                <a:gd name="T72" fmla="*/ 0 w 136"/>
                                <a:gd name="T73" fmla="*/ 41 h 41"/>
                                <a:gd name="T74" fmla="*/ 0 w 136"/>
                                <a:gd name="T75" fmla="*/ 37 h 41"/>
                                <a:gd name="T76" fmla="*/ 0 w 136"/>
                                <a:gd name="T77" fmla="*/ 34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36" h="41">
                                  <a:moveTo>
                                    <a:pt x="0" y="34"/>
                                  </a:moveTo>
                                  <a:lnTo>
                                    <a:pt x="8" y="32"/>
                                  </a:lnTo>
                                  <a:lnTo>
                                    <a:pt x="16" y="30"/>
                                  </a:lnTo>
                                  <a:lnTo>
                                    <a:pt x="24" y="28"/>
                                  </a:lnTo>
                                  <a:lnTo>
                                    <a:pt x="32" y="26"/>
                                  </a:lnTo>
                                  <a:lnTo>
                                    <a:pt x="40" y="24"/>
                                  </a:lnTo>
                                  <a:lnTo>
                                    <a:pt x="49" y="22"/>
                                  </a:lnTo>
                                  <a:lnTo>
                                    <a:pt x="57" y="20"/>
                                  </a:lnTo>
                                  <a:lnTo>
                                    <a:pt x="66" y="18"/>
                                  </a:lnTo>
                                  <a:lnTo>
                                    <a:pt x="74" y="15"/>
                                  </a:lnTo>
                                  <a:lnTo>
                                    <a:pt x="83" y="13"/>
                                  </a:lnTo>
                                  <a:lnTo>
                                    <a:pt x="91" y="11"/>
                                  </a:lnTo>
                                  <a:lnTo>
                                    <a:pt x="100" y="8"/>
                                  </a:lnTo>
                                  <a:lnTo>
                                    <a:pt x="109" y="6"/>
                                  </a:lnTo>
                                  <a:lnTo>
                                    <a:pt x="118" y="4"/>
                                  </a:lnTo>
                                  <a:lnTo>
                                    <a:pt x="127" y="2"/>
                                  </a:lnTo>
                                  <a:lnTo>
                                    <a:pt x="136" y="0"/>
                                  </a:lnTo>
                                  <a:lnTo>
                                    <a:pt x="136" y="1"/>
                                  </a:lnTo>
                                  <a:lnTo>
                                    <a:pt x="136" y="3"/>
                                  </a:lnTo>
                                  <a:lnTo>
                                    <a:pt x="136" y="5"/>
                                  </a:lnTo>
                                  <a:lnTo>
                                    <a:pt x="136" y="8"/>
                                  </a:lnTo>
                                  <a:lnTo>
                                    <a:pt x="127" y="9"/>
                                  </a:lnTo>
                                  <a:lnTo>
                                    <a:pt x="118" y="11"/>
                                  </a:lnTo>
                                  <a:lnTo>
                                    <a:pt x="109" y="14"/>
                                  </a:lnTo>
                                  <a:lnTo>
                                    <a:pt x="100" y="16"/>
                                  </a:lnTo>
                                  <a:lnTo>
                                    <a:pt x="91" y="18"/>
                                  </a:lnTo>
                                  <a:lnTo>
                                    <a:pt x="83" y="20"/>
                                  </a:lnTo>
                                  <a:lnTo>
                                    <a:pt x="74" y="23"/>
                                  </a:lnTo>
                                  <a:lnTo>
                                    <a:pt x="65" y="25"/>
                                  </a:lnTo>
                                  <a:lnTo>
                                    <a:pt x="57" y="27"/>
                                  </a:lnTo>
                                  <a:lnTo>
                                    <a:pt x="49" y="29"/>
                                  </a:lnTo>
                                  <a:lnTo>
                                    <a:pt x="40" y="31"/>
                                  </a:lnTo>
                                  <a:lnTo>
                                    <a:pt x="32" y="33"/>
                                  </a:lnTo>
                                  <a:lnTo>
                                    <a:pt x="24" y="35"/>
                                  </a:lnTo>
                                  <a:lnTo>
                                    <a:pt x="16" y="37"/>
                                  </a:lnTo>
                                  <a:lnTo>
                                    <a:pt x="8" y="39"/>
                                  </a:lnTo>
                                  <a:lnTo>
                                    <a:pt x="0" y="41"/>
                                  </a:lnTo>
                                  <a:lnTo>
                                    <a:pt x="0" y="37"/>
                                  </a:lnTo>
                                  <a:lnTo>
                                    <a:pt x="0" y="34"/>
                                  </a:lnTo>
                                  <a:close/>
                                </a:path>
                              </a:pathLst>
                            </a:custGeom>
                            <a:solidFill>
                              <a:srgbClr val="BFBD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5" name="Freeform 3929"/>
                          <wps:cNvSpPr>
                            <a:spLocks/>
                          </wps:cNvSpPr>
                          <wps:spPr bwMode="auto">
                            <a:xfrm>
                              <a:off x="1463" y="676"/>
                              <a:ext cx="28" cy="30"/>
                            </a:xfrm>
                            <a:custGeom>
                              <a:avLst/>
                              <a:gdLst>
                                <a:gd name="T0" fmla="*/ 0 w 28"/>
                                <a:gd name="T1" fmla="*/ 12 h 30"/>
                                <a:gd name="T2" fmla="*/ 0 w 28"/>
                                <a:gd name="T3" fmla="*/ 14 h 30"/>
                                <a:gd name="T4" fmla="*/ 0 w 28"/>
                                <a:gd name="T5" fmla="*/ 16 h 30"/>
                                <a:gd name="T6" fmla="*/ 0 w 28"/>
                                <a:gd name="T7" fmla="*/ 18 h 30"/>
                                <a:gd name="T8" fmla="*/ 0 w 28"/>
                                <a:gd name="T9" fmla="*/ 20 h 30"/>
                                <a:gd name="T10" fmla="*/ 0 w 28"/>
                                <a:gd name="T11" fmla="*/ 22 h 30"/>
                                <a:gd name="T12" fmla="*/ 0 w 28"/>
                                <a:gd name="T13" fmla="*/ 25 h 30"/>
                                <a:gd name="T14" fmla="*/ 0 w 28"/>
                                <a:gd name="T15" fmla="*/ 27 h 30"/>
                                <a:gd name="T16" fmla="*/ 0 w 28"/>
                                <a:gd name="T17" fmla="*/ 30 h 30"/>
                                <a:gd name="T18" fmla="*/ 4 w 28"/>
                                <a:gd name="T19" fmla="*/ 28 h 30"/>
                                <a:gd name="T20" fmla="*/ 7 w 28"/>
                                <a:gd name="T21" fmla="*/ 27 h 30"/>
                                <a:gd name="T22" fmla="*/ 10 w 28"/>
                                <a:gd name="T23" fmla="*/ 26 h 30"/>
                                <a:gd name="T24" fmla="*/ 14 w 28"/>
                                <a:gd name="T25" fmla="*/ 25 h 30"/>
                                <a:gd name="T26" fmla="*/ 17 w 28"/>
                                <a:gd name="T27" fmla="*/ 24 h 30"/>
                                <a:gd name="T28" fmla="*/ 21 w 28"/>
                                <a:gd name="T29" fmla="*/ 22 h 30"/>
                                <a:gd name="T30" fmla="*/ 24 w 28"/>
                                <a:gd name="T31" fmla="*/ 21 h 30"/>
                                <a:gd name="T32" fmla="*/ 28 w 28"/>
                                <a:gd name="T33" fmla="*/ 20 h 30"/>
                                <a:gd name="T34" fmla="*/ 27 w 28"/>
                                <a:gd name="T35" fmla="*/ 17 h 30"/>
                                <a:gd name="T36" fmla="*/ 27 w 28"/>
                                <a:gd name="T37" fmla="*/ 15 h 30"/>
                                <a:gd name="T38" fmla="*/ 27 w 28"/>
                                <a:gd name="T39" fmla="*/ 13 h 30"/>
                                <a:gd name="T40" fmla="*/ 27 w 28"/>
                                <a:gd name="T41" fmla="*/ 10 h 30"/>
                                <a:gd name="T42" fmla="*/ 27 w 28"/>
                                <a:gd name="T43" fmla="*/ 8 h 30"/>
                                <a:gd name="T44" fmla="*/ 27 w 28"/>
                                <a:gd name="T45" fmla="*/ 5 h 30"/>
                                <a:gd name="T46" fmla="*/ 27 w 28"/>
                                <a:gd name="T47" fmla="*/ 3 h 30"/>
                                <a:gd name="T48" fmla="*/ 27 w 28"/>
                                <a:gd name="T49" fmla="*/ 0 h 30"/>
                                <a:gd name="T50" fmla="*/ 24 w 28"/>
                                <a:gd name="T51" fmla="*/ 1 h 30"/>
                                <a:gd name="T52" fmla="*/ 21 w 28"/>
                                <a:gd name="T53" fmla="*/ 3 h 30"/>
                                <a:gd name="T54" fmla="*/ 17 w 28"/>
                                <a:gd name="T55" fmla="*/ 4 h 30"/>
                                <a:gd name="T56" fmla="*/ 14 w 28"/>
                                <a:gd name="T57" fmla="*/ 6 h 30"/>
                                <a:gd name="T58" fmla="*/ 10 w 28"/>
                                <a:gd name="T59" fmla="*/ 7 h 30"/>
                                <a:gd name="T60" fmla="*/ 7 w 28"/>
                                <a:gd name="T61" fmla="*/ 9 h 30"/>
                                <a:gd name="T62" fmla="*/ 4 w 28"/>
                                <a:gd name="T63" fmla="*/ 10 h 30"/>
                                <a:gd name="T64" fmla="*/ 0 w 28"/>
                                <a:gd name="T65" fmla="*/ 12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8" h="30">
                                  <a:moveTo>
                                    <a:pt x="0" y="12"/>
                                  </a:moveTo>
                                  <a:lnTo>
                                    <a:pt x="0" y="14"/>
                                  </a:lnTo>
                                  <a:lnTo>
                                    <a:pt x="0" y="16"/>
                                  </a:lnTo>
                                  <a:lnTo>
                                    <a:pt x="0" y="18"/>
                                  </a:lnTo>
                                  <a:lnTo>
                                    <a:pt x="0" y="20"/>
                                  </a:lnTo>
                                  <a:lnTo>
                                    <a:pt x="0" y="22"/>
                                  </a:lnTo>
                                  <a:lnTo>
                                    <a:pt x="0" y="25"/>
                                  </a:lnTo>
                                  <a:lnTo>
                                    <a:pt x="0" y="27"/>
                                  </a:lnTo>
                                  <a:lnTo>
                                    <a:pt x="0" y="30"/>
                                  </a:lnTo>
                                  <a:lnTo>
                                    <a:pt x="4" y="28"/>
                                  </a:lnTo>
                                  <a:lnTo>
                                    <a:pt x="7" y="27"/>
                                  </a:lnTo>
                                  <a:lnTo>
                                    <a:pt x="10" y="26"/>
                                  </a:lnTo>
                                  <a:lnTo>
                                    <a:pt x="14" y="25"/>
                                  </a:lnTo>
                                  <a:lnTo>
                                    <a:pt x="17" y="24"/>
                                  </a:lnTo>
                                  <a:lnTo>
                                    <a:pt x="21" y="22"/>
                                  </a:lnTo>
                                  <a:lnTo>
                                    <a:pt x="24" y="21"/>
                                  </a:lnTo>
                                  <a:lnTo>
                                    <a:pt x="28" y="20"/>
                                  </a:lnTo>
                                  <a:lnTo>
                                    <a:pt x="27" y="17"/>
                                  </a:lnTo>
                                  <a:lnTo>
                                    <a:pt x="27" y="15"/>
                                  </a:lnTo>
                                  <a:lnTo>
                                    <a:pt x="27" y="13"/>
                                  </a:lnTo>
                                  <a:lnTo>
                                    <a:pt x="27" y="10"/>
                                  </a:lnTo>
                                  <a:lnTo>
                                    <a:pt x="27" y="8"/>
                                  </a:lnTo>
                                  <a:lnTo>
                                    <a:pt x="27" y="5"/>
                                  </a:lnTo>
                                  <a:lnTo>
                                    <a:pt x="27" y="3"/>
                                  </a:lnTo>
                                  <a:lnTo>
                                    <a:pt x="27" y="0"/>
                                  </a:lnTo>
                                  <a:lnTo>
                                    <a:pt x="24" y="1"/>
                                  </a:lnTo>
                                  <a:lnTo>
                                    <a:pt x="21" y="3"/>
                                  </a:lnTo>
                                  <a:lnTo>
                                    <a:pt x="17" y="4"/>
                                  </a:lnTo>
                                  <a:lnTo>
                                    <a:pt x="14" y="6"/>
                                  </a:lnTo>
                                  <a:lnTo>
                                    <a:pt x="10" y="7"/>
                                  </a:lnTo>
                                  <a:lnTo>
                                    <a:pt x="7" y="9"/>
                                  </a:lnTo>
                                  <a:lnTo>
                                    <a:pt x="4" y="10"/>
                                  </a:lnTo>
                                  <a:lnTo>
                                    <a:pt x="0" y="12"/>
                                  </a:lnTo>
                                  <a:close/>
                                </a:path>
                              </a:pathLst>
                            </a:custGeom>
                            <a:solidFill>
                              <a:srgbClr val="FFFFFA"/>
                            </a:solidFill>
                            <a:ln w="635">
                              <a:solidFill>
                                <a:srgbClr val="BFBFBF"/>
                              </a:solidFill>
                              <a:prstDash val="solid"/>
                              <a:round/>
                              <a:headEnd/>
                              <a:tailEnd/>
                            </a:ln>
                          </wps:spPr>
                          <wps:bodyPr rot="0" vert="horz" wrap="square" lIns="91440" tIns="45720" rIns="91440" bIns="45720" anchor="t" anchorCtr="0" upright="1">
                            <a:noAutofit/>
                          </wps:bodyPr>
                        </wps:wsp>
                      </wpg:wgp>
                      <wps:wsp>
                        <wps:cNvPr id="3796" name="Rectangle 3930"/>
                        <wps:cNvSpPr>
                          <a:spLocks noChangeArrowheads="1"/>
                        </wps:cNvSpPr>
                        <wps:spPr bwMode="auto">
                          <a:xfrm>
                            <a:off x="193040" y="197485"/>
                            <a:ext cx="1905635" cy="255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pPr>
                                <w:spacing w:before="0"/>
                                <w:rPr>
                                  <w:b/>
                                  <w:sz w:val="22"/>
                                  <w:szCs w:val="22"/>
                                  <w:u w:val="single"/>
                                </w:rPr>
                              </w:pPr>
                              <w:r>
                                <w:rPr>
                                  <w:b/>
                                  <w:sz w:val="22"/>
                                  <w:szCs w:val="22"/>
                                  <w:u w:val="single"/>
                                </w:rPr>
                                <w:t>Government</w:t>
                              </w:r>
                              <w:r>
                                <w:rPr>
                                  <w:rFonts w:hint="eastAsia"/>
                                  <w:b/>
                                  <w:sz w:val="22"/>
                                  <w:szCs w:val="22"/>
                                  <w:u w:val="single"/>
                                </w:rPr>
                                <w:t>/local government</w:t>
                              </w:r>
                            </w:p>
                          </w:txbxContent>
                        </wps:txbx>
                        <wps:bodyPr rot="0" vert="horz" wrap="square" lIns="0" tIns="0" rIns="0" bIns="0" anchor="t" anchorCtr="0" upright="1">
                          <a:noAutofit/>
                        </wps:bodyPr>
                      </wps:wsp>
                      <wps:wsp>
                        <wps:cNvPr id="3797" name="Rectangle 3931"/>
                        <wps:cNvSpPr>
                          <a:spLocks noChangeArrowheads="1"/>
                        </wps:cNvSpPr>
                        <wps:spPr bwMode="auto">
                          <a:xfrm>
                            <a:off x="4073525" y="822325"/>
                            <a:ext cx="818515" cy="11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pPr>
                                <w:spacing w:before="0"/>
                                <w:rPr>
                                  <w:b/>
                                </w:rPr>
                              </w:pPr>
                              <w:r>
                                <w:rPr>
                                  <w:rFonts w:hint="eastAsia"/>
                                  <w:b/>
                                  <w:color w:val="000000"/>
                                  <w:sz w:val="18"/>
                                  <w:szCs w:val="18"/>
                                </w:rPr>
                                <w:t xml:space="preserve">- </w:t>
                              </w:r>
                              <w:r>
                                <w:rPr>
                                  <w:rFonts w:hint="eastAsia"/>
                                  <w:color w:val="000000"/>
                                  <w:sz w:val="18"/>
                                  <w:szCs w:val="18"/>
                                </w:rPr>
                                <w:t>Early Warning</w:t>
                              </w:r>
                            </w:p>
                          </w:txbxContent>
                        </wps:txbx>
                        <wps:bodyPr rot="0" vert="horz" wrap="square" lIns="0" tIns="0" rIns="0" bIns="0" anchor="t" anchorCtr="0" upright="1">
                          <a:noAutofit/>
                        </wps:bodyPr>
                      </wps:wsp>
                      <wps:wsp>
                        <wps:cNvPr id="3798" name="Rectangle 3932"/>
                        <wps:cNvSpPr>
                          <a:spLocks noChangeArrowheads="1"/>
                        </wps:cNvSpPr>
                        <wps:spPr bwMode="auto">
                          <a:xfrm>
                            <a:off x="1297305" y="519430"/>
                            <a:ext cx="871855"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pPr>
                                <w:spacing w:before="0" w:line="220" w:lineRule="exact"/>
                                <w:ind w:left="110" w:hangingChars="50" w:hanging="110"/>
                                <w:rPr>
                                  <w:b/>
                                  <w:sz w:val="22"/>
                                  <w:szCs w:val="22"/>
                                </w:rPr>
                              </w:pPr>
                              <w:r>
                                <w:rPr>
                                  <w:rFonts w:hint="eastAsia"/>
                                  <w:b/>
                                  <w:color w:val="000000"/>
                                  <w:sz w:val="22"/>
                                  <w:szCs w:val="22"/>
                                </w:rPr>
                                <w:t xml:space="preserve">- </w:t>
                              </w:r>
                              <w:r>
                                <w:rPr>
                                  <w:rFonts w:hint="eastAsia"/>
                                  <w:color w:val="000000"/>
                                  <w:sz w:val="22"/>
                                  <w:szCs w:val="22"/>
                                </w:rPr>
                                <w:t>Relief</w:t>
                              </w:r>
                              <w:r>
                                <w:rPr>
                                  <w:color w:val="000000"/>
                                  <w:sz w:val="22"/>
                                  <w:szCs w:val="22"/>
                                </w:rPr>
                                <w:br/>
                              </w:r>
                              <w:r>
                                <w:rPr>
                                  <w:rFonts w:hint="eastAsia"/>
                                  <w:color w:val="000000"/>
                                  <w:sz w:val="22"/>
                                  <w:szCs w:val="22"/>
                                </w:rPr>
                                <w:t xml:space="preserve"> information</w:t>
                              </w:r>
                            </w:p>
                          </w:txbxContent>
                        </wps:txbx>
                        <wps:bodyPr rot="0" vert="horz" wrap="square" lIns="0" tIns="0" rIns="0" bIns="0" anchor="t" anchorCtr="0" upright="1">
                          <a:noAutofit/>
                        </wps:bodyPr>
                      </wps:wsp>
                      <pic:pic xmlns:pic="http://schemas.openxmlformats.org/drawingml/2006/picture">
                        <pic:nvPicPr>
                          <pic:cNvPr id="3799" name="Picture 39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5147945" y="400050"/>
                            <a:ext cx="504825" cy="485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00" name="Freeform 3934"/>
                        <wps:cNvSpPr>
                          <a:spLocks noEditPoints="1"/>
                        </wps:cNvSpPr>
                        <wps:spPr bwMode="auto">
                          <a:xfrm>
                            <a:off x="3057525" y="768985"/>
                            <a:ext cx="588645" cy="329565"/>
                          </a:xfrm>
                          <a:custGeom>
                            <a:avLst/>
                            <a:gdLst>
                              <a:gd name="T0" fmla="*/ 469 w 469"/>
                              <a:gd name="T1" fmla="*/ 7 h 1009"/>
                              <a:gd name="T2" fmla="*/ 60 w 469"/>
                              <a:gd name="T3" fmla="*/ 909 h 1009"/>
                              <a:gd name="T4" fmla="*/ 45 w 469"/>
                              <a:gd name="T5" fmla="*/ 902 h 1009"/>
                              <a:gd name="T6" fmla="*/ 454 w 469"/>
                              <a:gd name="T7" fmla="*/ 0 h 1009"/>
                              <a:gd name="T8" fmla="*/ 469 w 469"/>
                              <a:gd name="T9" fmla="*/ 7 h 1009"/>
                              <a:gd name="T10" fmla="*/ 116 w 469"/>
                              <a:gd name="T11" fmla="*/ 920 h 1009"/>
                              <a:gd name="T12" fmla="*/ 6 w 469"/>
                              <a:gd name="T13" fmla="*/ 1009 h 1009"/>
                              <a:gd name="T14" fmla="*/ 0 w 469"/>
                              <a:gd name="T15" fmla="*/ 868 h 1009"/>
                              <a:gd name="T16" fmla="*/ 116 w 469"/>
                              <a:gd name="T17" fmla="*/ 920 h 10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69" h="1009">
                                <a:moveTo>
                                  <a:pt x="469" y="7"/>
                                </a:moveTo>
                                <a:lnTo>
                                  <a:pt x="60" y="909"/>
                                </a:lnTo>
                                <a:lnTo>
                                  <a:pt x="45" y="902"/>
                                </a:lnTo>
                                <a:lnTo>
                                  <a:pt x="454" y="0"/>
                                </a:lnTo>
                                <a:lnTo>
                                  <a:pt x="469" y="7"/>
                                </a:lnTo>
                                <a:close/>
                                <a:moveTo>
                                  <a:pt x="116" y="920"/>
                                </a:moveTo>
                                <a:lnTo>
                                  <a:pt x="6" y="1009"/>
                                </a:lnTo>
                                <a:lnTo>
                                  <a:pt x="0" y="868"/>
                                </a:lnTo>
                                <a:lnTo>
                                  <a:pt x="116" y="920"/>
                                </a:lnTo>
                                <a:close/>
                              </a:path>
                            </a:pathLst>
                          </a:custGeom>
                          <a:solidFill>
                            <a:srgbClr val="333399"/>
                          </a:solidFill>
                          <a:ln w="1270" cap="flat">
                            <a:solidFill>
                              <a:srgbClr val="333399"/>
                            </a:solidFill>
                            <a:prstDash val="solid"/>
                            <a:bevel/>
                            <a:headEnd/>
                            <a:tailEnd/>
                          </a:ln>
                        </wps:spPr>
                        <wps:bodyPr rot="0" vert="horz" wrap="square" lIns="91440" tIns="45720" rIns="91440" bIns="45720" anchor="t" anchorCtr="0" upright="1">
                          <a:noAutofit/>
                        </wps:bodyPr>
                      </wps:wsp>
                      <wps:wsp>
                        <wps:cNvPr id="3801" name="Rectangle 3935"/>
                        <wps:cNvSpPr>
                          <a:spLocks noChangeArrowheads="1"/>
                        </wps:cNvSpPr>
                        <wps:spPr bwMode="auto">
                          <a:xfrm>
                            <a:off x="1000760" y="1233805"/>
                            <a:ext cx="871855"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pPr>
                                <w:spacing w:before="0" w:line="220" w:lineRule="exact"/>
                                <w:ind w:left="110" w:hangingChars="50" w:hanging="110"/>
                                <w:rPr>
                                  <w:sz w:val="22"/>
                                  <w:szCs w:val="22"/>
                                </w:rPr>
                              </w:pPr>
                              <w:r>
                                <w:rPr>
                                  <w:rFonts w:hint="eastAsia"/>
                                  <w:b/>
                                  <w:color w:val="000000"/>
                                  <w:sz w:val="22"/>
                                  <w:szCs w:val="22"/>
                                </w:rPr>
                                <w:t xml:space="preserve">- </w:t>
                              </w:r>
                              <w:r>
                                <w:rPr>
                                  <w:rFonts w:hint="eastAsia"/>
                                  <w:color w:val="000000"/>
                                  <w:sz w:val="22"/>
                                  <w:szCs w:val="22"/>
                                </w:rPr>
                                <w:t>Traffic report</w:t>
                              </w:r>
                            </w:p>
                          </w:txbxContent>
                        </wps:txbx>
                        <wps:bodyPr rot="0" vert="horz" wrap="square" lIns="0" tIns="0" rIns="0" bIns="0" anchor="t" anchorCtr="0" upright="1">
                          <a:noAutofit/>
                        </wps:bodyPr>
                      </wps:wsp>
                      <pic:pic xmlns:pic="http://schemas.openxmlformats.org/drawingml/2006/picture">
                        <pic:nvPicPr>
                          <pic:cNvPr id="3802" name="Picture 39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4892040" y="1094105"/>
                            <a:ext cx="409575" cy="409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03" name="Picture 393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5097145" y="1132840"/>
                            <a:ext cx="409575" cy="409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04" name="AutoShape 3938"/>
                        <wps:cNvCnPr>
                          <a:cxnSpLocks noChangeShapeType="1"/>
                        </wps:cNvCnPr>
                        <wps:spPr bwMode="auto">
                          <a:xfrm flipH="1">
                            <a:off x="4023995" y="1302385"/>
                            <a:ext cx="963930" cy="635"/>
                          </a:xfrm>
                          <a:prstGeom prst="straightConnector1">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type="triangle" w="med" len="med"/>
                              </a14:hiddenLine>
                            </a:ext>
                            <a:ext uri="{AF507438-7753-43E0-B8FC-AC1667EBCBE1}">
                              <a14:hiddenEffects xmlns:a14="http://schemas.microsoft.com/office/drawing/2010/main">
                                <a:effectLst/>
                              </a14:hiddenEffects>
                            </a:ext>
                          </a:extLst>
                        </wps:spPr>
                        <wps:bodyPr/>
                      </wps:wsp>
                      <pic:pic xmlns:pic="http://schemas.openxmlformats.org/drawingml/2006/picture">
                        <pic:nvPicPr>
                          <pic:cNvPr id="3805" name="Picture 39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4024630" y="1270635"/>
                            <a:ext cx="954405"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06" name="Text Box 3940"/>
                        <wps:cNvSpPr txBox="1">
                          <a:spLocks noChangeArrowheads="1"/>
                        </wps:cNvSpPr>
                        <wps:spPr bwMode="auto">
                          <a:xfrm>
                            <a:off x="3927475" y="1048385"/>
                            <a:ext cx="1179830" cy="3225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92680" w:rsidRDefault="00592680" w:rsidP="00592680">
                              <w:pPr>
                                <w:rPr>
                                  <w:sz w:val="20"/>
                                </w:rPr>
                              </w:pPr>
                              <w:r>
                                <w:rPr>
                                  <w:rFonts w:hint="eastAsia"/>
                                  <w:sz w:val="20"/>
                                </w:rPr>
                                <w:t>Relief Information</w:t>
                              </w:r>
                            </w:p>
                          </w:txbxContent>
                        </wps:txbx>
                        <wps:bodyPr rot="0" vert="horz" wrap="square" lIns="74295" tIns="8890" rIns="74295" bIns="8890" anchor="t" anchorCtr="0" upright="1">
                          <a:noAutofit/>
                        </wps:bodyPr>
                      </wps:wsp>
                      <wps:wsp>
                        <wps:cNvPr id="3807" name="Rectangle 3941"/>
                        <wps:cNvSpPr>
                          <a:spLocks noChangeArrowheads="1"/>
                        </wps:cNvSpPr>
                        <wps:spPr bwMode="auto">
                          <a:xfrm>
                            <a:off x="5116830" y="993140"/>
                            <a:ext cx="55181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pPr>
                                <w:spacing w:before="0"/>
                                <w:rPr>
                                  <w:u w:val="single"/>
                                </w:rPr>
                              </w:pPr>
                              <w:r>
                                <w:rPr>
                                  <w:rFonts w:hint="eastAsia"/>
                                  <w:u w:val="single"/>
                                </w:rPr>
                                <w:t>Internet</w:t>
                              </w:r>
                            </w:p>
                          </w:txbxContent>
                        </wps:txbx>
                        <wps:bodyPr rot="0" vert="horz" wrap="square" lIns="0" tIns="0" rIns="0" bIns="0" anchor="t" anchorCtr="0" upright="1">
                          <a:noAutofit/>
                        </wps:bodyPr>
                      </wps:wsp>
                    </wpc:wpc>
                  </a:graphicData>
                </a:graphic>
              </wp:inline>
            </w:drawing>
          </mc:Choice>
          <mc:Fallback>
            <w:pict>
              <v:group w14:anchorId="17A5613F" id="キャンバス 3808" o:spid="_x0000_s1028" editas="canvas" style="width:478.65pt;height:268.05pt;mso-position-horizontal-relative:char;mso-position-vertical-relative:line" coordsize="60788,34042"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">
                <v:shape id="_x0000_s1029" type="#_x0000_t75" style="position:absolute;width:60788;height:34042;visibility:visible;mso-wrap-style:square">
                  <v:fill o:detectmouseclick="t"/>
                  <v:path o:connecttype="none"/>
                </v:shape>
                <v:group id="Group 2700" o:spid="_x0000_s1030" style="position:absolute;left:41960;top:22694;width:4528;height:2807" coordorigin="6608,3613" coordsize="713,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">
                  <v:shape id="Freeform 2701" o:spid="_x0000_s1031" style="position:absolute;left:6608;top:3613;width:713;height:442;visibility:visible;mso-wrap-style:square;v-text-anchor:top" coordsize="713,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" path="m709,410r2,-4l712,401r1,-6l712,388r-1,-7l710,373r-2,-8l706,357r-3,-8l700,341r-3,-8l695,327r-2,-6l691,317r-1,-2l689,314r12,8l698,301r-6,-20l685,263r-9,-15l668,235r-8,-9l655,220r-2,-2l647,216r-3,-2l642,212r,-2l643,208r,-1l645,206r,-1l643,193r-6,-17l629,157,619,138,609,120r-9,-16l594,94r-2,-4l557,64r-9,-3l540,60r-8,l525,61r-7,2l511,66r-6,3l500,73r-5,4l491,81r-4,4l484,89r-2,3l480,95r-1,1l478,97r-14,20l453,129r-6,10l445,146r1,6l448,156r3,2l453,159r1,1l468,161r1,5l472,170r3,3l477,174r-1,7l474,188r-2,6l471,196r2,2l476,198r3,1l481,199r,3l482,205r1,2l485,208r2,1l489,210r2,l492,210r1,l493,210r,l493,210r1,l492,211r-1,3l492,217r,1l488,219r-2,1l485,222r-1,2l484,226r,2l484,230r,l481,235r-2,8l480,251r1,3l478,260r1,4l482,266r1,1l482,267r-1,1l482,269r1,1l484,271r1,1l484,274r-3,3l476,283r-3,7l473,296r,3l470,303r-2,5l466,313r-1,2l445,314r,l444,312r,-2l445,307r1,-5l446,295r-1,-5l445,288r,-4l443,281r-2,-2l439,277r-2,-1l435,275r-2,l433,275r-1,-3l431,271r-3,-1l426,269r-3,-1l421,268r-2,l419,268r-2,-2l415,265r-3,-1l409,264r-3,-1l403,263r-1,l401,263r,-2l401,259r-2,-1l397,258r-2,l394,258r-2,l392,258r-6,-2l382,253r-1,-3l381,246r1,-5l383,236r2,-3l386,230r1,-1l391,229r4,-2l397,223r2,-4l400,214r1,-4l402,207r,-1l405,200r1,-7l406,187r,-3l408,185r2,l412,184r2,l415,183r2,-1l417,182r,-1l423,181r2,-4l425,172r-1,-3l426,166r,-2l426,162r-2,-2l423,159r-2,l420,158r-1,l423,155r,-4l420,148r-1,-1l422,142r,-3l419,136r-2,l417,131r-2,-2l412,129r-2,l411,126r-1,-2l409,123r-3,-1l404,122r-1,1l401,123r-1,l400,119r-2,-1l395,117r-1,l395,113r-1,-3l392,109r-4,l385,109r-3,1l379,110r,1l373,105r-5,-4l363,101r-4,1l356,104r-3,3l352,109r-1,1l348,107r-3,-1l342,106r-2,1l338,109r-1,1l336,111r,l332,110r-4,-1l326,110r-2,3l323,115r-1,2l322,118r,1l316,119r-3,3l312,125r,2l306,128r-3,4l301,137r,2l296,141r-2,5l294,151r,2l289,155r-1,5l289,164r,2l287,171r1,3l291,177r1,1l291,180r,2l291,183r2,l295,184r1,l298,184r,l296,186r,2l297,189r2,1l300,190r2,1l303,191r1,l307,193r2,4l310,200r,2l310,205r2,6l313,217r1,2l316,223r3,2l321,226r1,l323,231r1,5l325,240r1,3l326,243r,l327,243r1,1l330,248r,3l328,253r,l313,260r,l314,260r1,1l314,260r-2,l311,261r-2,1l307,263r-2,1l304,265r-1,l303,266r-2,l299,266r-3,2l295,269r-2,2l292,272r-1,1l291,273r-3,l285,274r-2,2l282,277r-2,-1l277,277r-2,1l273,279r-2,2l269,282r-1,1l268,284r-2,5l264,296r-2,10l260,316r-1,9l257,333r,5l256,340r-2,1l252,343r-1,2l250,346r-4,2l244,351r-2,3l241,356r-1,-3l236,351r-3,-1l232,349r-1,-5l229,334r-3,-12l222,308r-4,-13l215,284r-2,-8l212,273r1,-10l213,254r-1,-8l210,239r-2,-6l207,229r-2,-3l205,225r,-13l196,196r2,-6l203,196r5,3l212,202r4,1l219,203r2,l223,202r1,l225,202r1,-6l228,193r3,-3l231,189r4,1l238,190r3,-1l242,188r2,-1l244,185r1,-1l245,184r,-2l245,179r1,-2l246,176r4,l254,175r1,-1l256,174r1,-3l258,169r1,-2l260,167r5,2l269,167r2,-9l271,148r,-5l271,141r2,-2l276,137r3,-2l282,133r3,-1l287,131r,-1l290,124r2,-12l292,100r,-6l296,94r2,-1l299,92r,-1l299,89r-1,-1l298,87r,l301,86r2,-2l303,81r-2,-3l300,75r-2,-3l297,70r-1,-1l298,67r,-2l296,62r-4,-2l291,28r,-1l290,27r-1,-2l287,23r-3,-2l281,19r-4,-2l273,14r-4,-3l264,9,258,7,253,4,246,3,240,1,233,r-7,l221,r-5,1l210,1r-5,2l199,4r-5,2l188,9r-6,3l172,24r-5,4l162,32r-4,3l155,38r-3,3l150,43r-1,2l148,45r-2,3l142,56r-6,12l130,83r-4,16l124,115r2,16l134,144r-6,-2l120,148r1,10l120,159r-3,1l112,164r-6,4l98,173r-8,7l81,187r-9,9l63,205r-9,10l47,226r-8,12l33,250r-5,14l25,277r-1,15l24,295r-2,7l22,310r2,6l23,319r-3,8l17,340r-4,15l9,372,6,389,2,405,,420r,8l,433r,5l2,440r146,2l575,442r132,l709,438r,-8l707,422r,-3l709,416r1,-3l709,411r,-1xe" fillcolor="black" stroked="f">
                    <v:path arrowok="t" o:connecttype="custom" o:connectlocs="706,357;701,322;647,216;637,176;540,60;487,85;445,146;475,173;481,199;493,210;488,219;479,243;482,269;473,299;445,307;437,276;421,268;402,263;392,258;387,229;405,200;417,182;426,162;419,147;411,126;398,118;379,110;351,110;332,110;313,122;294,151;292,178;296,186;309,197;321,226;328,244;314,260;301,266;285,274;268,283;256,340;240,353;215,284;205,226;219,203;235,190;245,179;259,167;276,137;292,94;301,86;298,65;281,19;233,0;182,12;148,45;128,142;81,187;24,292;9,372;575,442;709,410" o:connectangles="0,0,0,0,0,0,0,0,0,0,0,0,0,0,0,0,0,0,0,0,0,0,0,0,0,0,0,0,0,0,0,0,0,0,0,0,0,0,0,0,0,0,0,0,0,0,0,0,0,0,0,0,0,0,0,0,0,0,0,0,0,0"/>
                  </v:shape>
                  <v:shape id="Freeform 2702" o:spid="_x0000_s1032" style="position:absolute;left:6972;top:3966;width:86;height:10;visibility:visible;mso-wrap-style:square;v-text-anchor:top" coordsize="8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" path="m,10l81,r5,9l,10xe" stroked="f">
                    <v:path arrowok="t" o:connecttype="custom" o:connectlocs="0,10;81,0;86,9;0,10" o:connectangles="0,0,0,0"/>
                  </v:shape>
                  <v:shape id="Freeform 2703" o:spid="_x0000_s1033" style="position:absolute;left:6898;top:3964;width:69;height:14;visibility:visible;mso-wrap-style:square;v-text-anchor:top" coordsize="6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" path="m69,11l3,r,2l3,7,2,11,,14,69,11xe" stroked="f">
                    <v:path arrowok="t" o:connecttype="custom" o:connectlocs="69,11;3,0;3,2;3,7;2,11;0,14;69,11" o:connectangles="0,0,0,0,0,0,0"/>
                  </v:shape>
                  <v:shape id="Freeform 2704" o:spid="_x0000_s1034" style="position:absolute;left:6903;top:3951;width:64;height:21;visibility:visible;mso-wrap-style:square;v-text-anchor:top" coordsize="6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" path="m,11l17,,64,13r,8l,11xe" stroked="f">
                    <v:path arrowok="t" o:connecttype="custom" o:connectlocs="0,11;17,0;64,13;64,21;0,11" o:connectangles="0,0,0,0,0"/>
                  </v:shape>
                  <v:shape id="Freeform 2705" o:spid="_x0000_s1035" style="position:absolute;left:6972;top:3953;width:78;height:21;visibility:visible;mso-wrap-style:square;v-text-anchor:top" coordsize="7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" path="m78,10l50,,4,11,,21,78,10xe" stroked="f">
                    <v:path arrowok="t" o:connecttype="custom" o:connectlocs="78,10;50,0;4,11;0,21;78,10" o:connectangles="0,0,0,0,0"/>
                  </v:shape>
                  <v:shape id="Freeform 2706" o:spid="_x0000_s1036" style="position:absolute;left:6935;top:3856;width:1;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" path="m,l,1,,2r1,l1,2r,l,2,,1,,xe" fillcolor="black" stroked="f">
                    <v:path arrowok="t" o:connecttype="custom" o:connectlocs="0,0;0,1;0,2;1,2;1,2;1,2;0,2;0,1;0,0" o:connectangles="0,0,0,0,0,0,0,0,0"/>
                  </v:shape>
                  <v:shape id="Freeform 2707" o:spid="_x0000_s1037" style="position:absolute;left:6934;top:3856;width:1;height:0;visibility:visible;mso-wrap-style:square;v-text-anchor:top" coordsize="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" path="m,l,,,,,,1,,,,,,,,,xe" fillcolor="black" stroked="f">
                    <v:path arrowok="t" o:connecttype="custom" o:connectlocs="0,0;0,0;0,0;0,0;1,0;0,0;0,0;0,0;0,0" o:connectangles="0,0,0,0,0,0,0,0,0"/>
                  </v:shape>
                  <v:shape id="Freeform 2708" o:spid="_x0000_s1038" style="position:absolute;left:6887;top:3981;width:179;height:69;visibility:visible;mso-wrap-style:square;v-text-anchor:top" coordsize="17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" path="m169,3r-1,l166,3r-4,l158,3r-6,l146,3r-7,l132,3r-6,1l119,4r-6,l107,4,102,3r-4,l95,3r-2,l93,3r-2,l89,3,87,2r-3,l81,1r-3,l75,,74,,72,,70,,66,,61,1r-5,l51,1,45,2r-6,l34,2,28,3r-5,l19,3r-4,l12,2r-1,l,68r,l1,68,2,67,3,66r1,l6,66,8,65r3,l11,65r1,-1l13,64r2,-1l17,62r2,l21,63r2,2l24,65r1,1l28,67r3,1l34,68r3,l40,68r3,-3l43,65r2,l48,64r4,l56,62r5,l67,61r5,-1l78,60r6,-1l90,59r5,1l99,60r4,1l106,63r2,2l105,25r13,40l118,64r2,l122,63r3,-1l128,61r3,l135,62r4,1l139,61r,-4l140,55r2,1l144,59r3,2l149,63r3,2l154,66r2,2l158,68r,1l161,60r18,-2l172,24,169,3xe" stroked="f">
                    <v:path arrowok="t" o:connecttype="custom" o:connectlocs="168,3;162,3;152,3;139,3;126,4;113,4;102,3;95,3;93,3;89,3;84,2;78,1;74,0;70,0;61,1;51,1;39,2;28,3;19,3;12,2;0,68;1,68;3,66;6,66;11,65;12,64;15,63;19,62;23,65;25,66;31,68;37,68;43,65;45,65;52,64;61,62;72,60;84,59;95,60;103,61;108,65;118,65;120,64;125,62;131,61;139,63;139,57;142,56;147,61;152,65;156,68;158,69;179,58;169,3" o:connectangles="0,0,0,0,0,0,0,0,0,0,0,0,0,0,0,0,0,0,0,0,0,0,0,0,0,0,0,0,0,0,0,0,0,0,0,0,0,0,0,0,0,0,0,0,0,0,0,0,0,0,0,0,0,0"/>
                  </v:shape>
                  <v:shape id="Freeform 2709" o:spid="_x0000_s1039" style="position:absolute;left:6934;top:4013;width:4;height:37;visibility:visible;mso-wrap-style:square;v-text-anchor:top" coordsize="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" path="m4,37l4,,,37r4,xe" fillcolor="black" stroked="f">
                    <v:path arrowok="t" o:connecttype="custom" o:connectlocs="4,37;4,0;0,37;4,37" o:connectangles="0,0,0,0"/>
                  </v:shape>
                  <v:shape id="Freeform 2710" o:spid="_x0000_s1040" style="position:absolute;left:6910;top:3993;width:7;height:53;visibility:visible;mso-wrap-style:square;v-text-anchor:top" coordsize="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" path="m,53l4,1,5,,6,,7,r,1l,53xe" fillcolor="black" stroked="f">
                    <v:path arrowok="t" o:connecttype="custom" o:connectlocs="0,53;4,1;5,0;6,0;7,0;7,1;0,53" o:connectangles="0,0,0,0,0,0,0"/>
                  </v:shape>
                  <v:shape id="Freeform 2711" o:spid="_x0000_s1041" style="position:absolute;left:7042;top:4008;width:8;height:34;visibility:visible;mso-wrap-style:square;v-text-anchor:top" coordsize="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" path="m6,33l,,8,33r,l7,34r,l6,33xe" fillcolor="black" stroked="f">
                    <v:path arrowok="t" o:connecttype="custom" o:connectlocs="6,33;0,0;8,33;8,33;7,34;7,34;6,33" o:connectangles="0,0,0,0,0,0,0"/>
                  </v:shape>
                </v:group>
                <v:shape id="Picture 2712" o:spid="_x0000_s1042" type="#_x0000_t75" style="position:absolute;left:47415;top:21170;width:8668;height:64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">
                  <v:imagedata r:id="rId37" o:title=""/>
                </v:shape>
                <v:shape id="Picture 2713" o:spid="_x0000_s1043" type="#_x0000_t75" style="position:absolute;left:19151;top:20707;width:8662;height:6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">
                  <v:imagedata r:id="rId37" o:title=""/>
                </v:shape>
                <v:group id="Group 2714" o:spid="_x0000_s1044" style="position:absolute;left:16414;top:12661;width:23991;height:7766" coordorigin="2585,2033" coordsize="3778,1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">
                  <v:shape id="Freeform 2715" o:spid="_x0000_s1045" style="position:absolute;left:2661;top:2109;width:3702;height:1147;visibility:visible;mso-wrap-style:square;v-text-anchor:top" coordsize="9745,3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" path="m880,1005c380,1027,,1205,,1418v,148,185,285,485,359l480,1772v-171,77,-265,178,-265,283c215,2284,655,2469,1198,2469v38,,76,-1,115,-3l1307,2469v311,229,887,371,1512,371c3135,2840,3445,2803,3716,2734r-3,1c3996,2914,4471,3021,4980,3021v671,,1263,-186,1458,-458l6439,2567v207,54,447,83,691,83c7847,2650,8430,2407,8435,2105r-2,-2c9185,2058,9745,1786,9745,1465v,-142,-112,-280,-317,-393l9425,1072v64,-63,98,-131,98,-200c9523,642,9159,441,8636,381r4,-1c8546,160,8092,1,7561,1,7239,,6934,60,6725,164r2,c6541,61,6252,1,5944,1,5571,,5230,90,5063,231r4,7c4842,144,4538,92,4223,92,3778,91,3369,195,3160,361r-4,4c2923,307,2657,276,2386,276,1545,276,863,564,863,919v,29,5,58,14,87l880,1005xe" fillcolor="gray" strokeweight="0">
                    <v:path arrowok="t" o:connecttype="custom" o:connectlocs="334,382;0,538;184,675;182,673;82,780;455,937;499,936;497,937;1071,1078;1412,1038;1411,1038;1892,1147;2446,973;2446,975;2709,1006;3204,799;3204,798;3702,556;3582,407;3580,407;3618,331;3281,145;3282,144;2872,0;2555,62;2556,62;2258,0;1923,88;1925,90;1604,35;1200,137;1199,139;906,105;328,349;333,382;334,382" o:connectangles="0,0,0,0,0,0,0,0,0,0,0,0,0,0,0,0,0,0,0,0,0,0,0,0,0,0,0,0,0,0,0,0,0,0,0,0"/>
                  </v:shape>
                  <v:shape id="Freeform 2716" o:spid="_x0000_s1046" style="position:absolute;left:2585;top:2033;width:3702;height:1147;visibility:visible;mso-wrap-style:square;v-text-anchor:top" coordsize="9745,3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" path="m880,1005c380,1027,,1205,,1418v,148,185,285,485,359l480,1772v-171,77,-265,178,-265,283c215,2284,655,2469,1198,2469v38,,76,-1,115,-3l1307,2469v311,229,887,371,1512,371c3135,2840,3445,2803,3716,2734r-3,1c3996,2914,4471,3021,4980,3021v671,,1263,-186,1458,-458l6439,2567v207,54,447,83,691,83c7847,2650,8430,2407,8435,2105r-2,-2c9185,2058,9745,1786,9745,1465v,-142,-112,-280,-317,-393l9425,1072v64,-63,98,-131,98,-200c9523,642,9159,441,8636,381r4,-1c8546,160,8092,1,7561,1,7239,,6934,60,6725,164r2,c6541,61,6252,1,5944,1,5571,,5230,90,5063,231r4,7c4842,144,4538,92,4223,92,3778,91,3369,195,3160,361r-4,4c2923,307,2657,276,2386,276,1545,276,863,564,863,919v,29,5,58,14,87l880,1005xe" fillcolor="#f2f2f2" strokeweight="0">
                    <v:path arrowok="t" o:connecttype="custom" o:connectlocs="334,382;0,538;184,675;182,673;82,780;455,937;499,936;497,937;1071,1078;1412,1038;1411,1038;1892,1147;2446,973;2446,975;2709,1006;3204,799;3204,798;3702,556;3582,407;3580,407;3618,331;3281,145;3282,144;2872,0;2555,62;2556,62;2258,0;1923,88;1925,90;1604,35;1200,137;1199,139;906,105;328,349;333,382;334,382" o:connectangles="0,0,0,0,0,0,0,0,0,0,0,0,0,0,0,0,0,0,0,0,0,0,0,0,0,0,0,0,0,0,0,0,0,0,0,0"/>
                  </v:shape>
                  <v:shape id="Freeform 2717" o:spid="_x0000_s1047" style="position:absolute;left:2585;top:2033;width:3702;height:1147;visibility:visible;mso-wrap-style:square;v-text-anchor:top" coordsize="9745,3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" path="m880,1005c380,1027,,1205,,1418v,148,185,285,485,359l480,1772v-171,77,-265,178,-265,283c215,2284,655,2469,1198,2469v38,,76,-1,115,-3l1307,2469v311,229,887,371,1512,371c3135,2840,3445,2803,3716,2734r-3,1c3996,2914,4471,3021,4980,3021v671,,1263,-186,1458,-458l6439,2567v207,54,447,83,691,83c7847,2650,8430,2407,8435,2105r-2,-2c9185,2058,9745,1786,9745,1465v,-142,-112,-280,-317,-393l9425,1072v64,-63,98,-131,98,-200c9523,642,9159,441,8636,381r4,-1c8546,160,8092,1,7561,1,7239,,6934,60,6725,164r2,c6541,61,6252,1,5944,1,5571,,5230,90,5063,231r4,7c4842,144,4538,92,4223,92,3778,91,3369,195,3160,361r-4,4c2923,307,2657,276,2386,276,1545,276,863,564,863,919v,29,5,58,14,87l880,1005xe" filled="f" strokecolor="gray" strokeweight=".5pt">
                    <v:stroke endcap="round"/>
                    <v:path arrowok="t" o:connecttype="custom" o:connectlocs="334,382;0,538;184,675;182,673;82,780;455,937;499,936;497,937;1071,1078;1412,1038;1411,1038;1892,1147;2446,973;2446,975;2709,1006;3204,799;3204,798;3702,556;3582,407;3580,407;3618,331;3281,145;3282,144;2872,0;2555,62;2556,62;2258,0;1923,88;1925,90;1604,35;1200,137;1199,139;906,105;328,349;333,382;334,382" o:connectangles="0,0,0,0,0,0,0,0,0,0,0,0,0,0,0,0,0,0,0,0,0,0,0,0,0,0,0,0,0,0,0,0,0,0,0,0"/>
                  </v:shape>
                  <v:shape id="Freeform 2718" o:spid="_x0000_s1048" style="position:absolute;left:2769;top:2708;width:217;height:22;visibility:visible;mso-wrap-style:square;v-text-anchor:top" coordsize="21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" path="m,c57,14,122,22,188,22v10,-1,19,-1,29,-1e" filled="f" strokecolor="gray" strokeweight=".5pt">
                    <v:stroke endcap="round"/>
                    <v:path arrowok="t" o:connecttype="custom" o:connectlocs="0,0;188,22;217,21" o:connectangles="0,0,0"/>
                  </v:shape>
                  <v:shape id="Freeform 2719" o:spid="_x0000_s1049" style="position:absolute;left:3083;top:2959;width:95;height:10;visibility:visible;mso-wrap-style:square;v-text-anchor:top" coordsize="9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" path="m,10c33,9,65,5,95,e" filled="f" strokecolor="gray" strokeweight=".5pt">
                    <v:stroke endcap="round"/>
                    <v:path arrowok="t" o:connecttype="custom" o:connectlocs="0,10;95,0" o:connectangles="0,0"/>
                  </v:shape>
                  <v:shape id="Freeform 2720" o:spid="_x0000_s1050" style="position:absolute;left:3938;top:3025;width:57;height:46;visibility:visible;mso-wrap-style:square;v-text-anchor:top" coordsize="5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" path="m,c15,16,35,32,57,46e" filled="f" strokecolor="gray" strokeweight=".5pt">
                    <v:stroke endcap="round"/>
                    <v:path arrowok="t" o:connecttype="custom" o:connectlocs="0,0;57,46" o:connectangles="0,0"/>
                  </v:shape>
                  <v:shape id="Freeform 2721" o:spid="_x0000_s1051" style="position:absolute;left:5031;top:2956;width:23;height:50;visibility:visible;mso-wrap-style:square;v-text-anchor:top" coordsize="2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" path="m,50c11,34,19,17,23,e" filled="f" strokecolor="gray" strokeweight=".5pt">
                    <v:stroke endcap="round"/>
                    <v:path arrowok="t" o:connecttype="custom" o:connectlocs="0,50;23,0" o:connectangles="0,0"/>
                  </v:shape>
                  <v:shape id="Freeform 2722" o:spid="_x0000_s1052" style="position:absolute;left:5511;top:2643;width:279;height:189;visibility:visible;mso-wrap-style:square;v-text-anchor:top" coordsize="279,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" path="m279,189v,,,-1,,-1c279,108,170,35,,e" filled="f" strokecolor="gray" strokeweight=".5pt">
                    <v:stroke endcap="round"/>
                    <v:path arrowok="t" o:connecttype="custom" o:connectlocs="279,189;279,188;0,0" o:connectangles="0,0,0"/>
                  </v:shape>
                  <v:shape id="Freeform 2723" o:spid="_x0000_s1053" style="position:absolute;left:6042;top:2440;width:124;height:71;visibility:visible;mso-wrap-style:square;v-text-anchor:top" coordsize="12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" path="m,71c54,52,96,28,124,e" filled="f" strokecolor="gray" strokeweight=".5pt">
                    <v:stroke endcap="round"/>
                    <v:path arrowok="t" o:connecttype="custom" o:connectlocs="0,71;124,0" o:connectangles="0,0"/>
                  </v:shape>
                  <v:shape id="Freeform 2724" o:spid="_x0000_s1054" style="position:absolute;left:5867;top:2177;width:7;height:34;visibility:visible;mso-wrap-style:square;v-text-anchor:top" coordsize="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" path="m7,34v,-1,,-2,,-3c7,21,5,11,,e" filled="f" strokecolor="gray" strokeweight=".5pt">
                    <v:stroke endcap="round"/>
                    <v:path arrowok="t" o:connecttype="custom" o:connectlocs="7,34;7,31;0,0" o:connectangles="0,0,0"/>
                  </v:shape>
                  <v:shape id="Freeform 2725" o:spid="_x0000_s1055" style="position:absolute;left:5077;top:2095;width:63;height:43;visibility:visible;mso-wrap-style:square;v-text-anchor:top" coordsize="6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" path="m63,c37,13,16,27,,43e" filled="f" strokecolor="gray" strokeweight=".5pt">
                    <v:stroke endcap="round"/>
                    <v:path arrowok="t" o:connecttype="custom" o:connectlocs="63,0;0,43" o:connectangles="0,0"/>
                  </v:shape>
                  <v:shape id="Freeform 2726" o:spid="_x0000_s1056" style="position:absolute;left:4477;top:2121;width:31;height:37;visibility:visible;mso-wrap-style:square;v-text-anchor:top" coordsize="3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" path="m31,c18,11,7,24,,37e" filled="f" strokecolor="gray" strokeweight=".5pt">
                    <v:stroke endcap="round"/>
                    <v:path arrowok="t" o:connecttype="custom" o:connectlocs="31,0;0,37" o:connectangles="0,0"/>
                  </v:shape>
                  <v:shape id="Freeform 2727" o:spid="_x0000_s1057" style="position:absolute;left:3784;top:2172;width:111;height:35;visibility:visible;mso-wrap-style:square;v-text-anchor:top" coordsize="1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" path="m111,35c78,21,40,9,,e" filled="f" strokecolor="gray" strokeweight=".5pt">
                    <v:stroke endcap="round"/>
                    <v:path arrowok="t" o:connecttype="custom" o:connectlocs="111,35;0,0" o:connectangles="0,0"/>
                  </v:shape>
                  <v:shape id="Freeform 2728" o:spid="_x0000_s1058" style="position:absolute;left:2918;top:2415;width:19;height:38;visibility:visible;mso-wrap-style:square;v-text-anchor:top" coordsize="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" path="m,c4,13,10,25,19,38e" filled="f" strokecolor="gray" strokeweight=".5pt">
                    <v:stroke endcap="round"/>
                    <v:path arrowok="t" o:connecttype="custom" o:connectlocs="0,0;19,38" o:connectangles="0,0"/>
                  </v:shape>
                </v:group>
                <v:group id="Group 2729" o:spid="_x0000_s1059" style="position:absolute;left:5740;top:12522;width:4585;height:4870" coordorigin="1394,1920" coordsize="752,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">
                  <v:shape id="Freeform 2730" o:spid="_x0000_s1060" style="position:absolute;left:1394;top:1948;width:148;height:53;visibility:visible;mso-wrap-style:square;v-text-anchor:top" coordsize="14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" path="m148,l129,5r-18,6l92,16,74,22,55,28,37,34,18,40,,45r3,1l5,47r3,1l11,49r2,1l16,51r2,1l21,53,37,49,53,46,69,42,85,39r15,-4l116,32r16,-4l148,25r,-3l148,18r,-3l148,12r,-3l148,6r,-3l148,xe" fillcolor="#adaba1" stroked="f">
                    <v:path arrowok="t" o:connecttype="custom" o:connectlocs="148,0;129,5;111,11;92,16;74,22;55,28;37,34;18,40;0,45;3,46;5,47;8,48;11,49;13,50;16,51;18,52;21,53;37,49;53,46;69,42;85,39;100,35;116,32;132,28;148,25;148,22;148,18;148,15;148,12;148,9;148,6;148,3;148,0" o:connectangles="0,0,0,0,0,0,0,0,0,0,0,0,0,0,0,0,0,0,0,0,0,0,0,0,0,0,0,0,0,0,0,0,0"/>
                  </v:shape>
                  <v:shape id="Freeform 2731" o:spid="_x0000_s1061" style="position:absolute;left:1395;top:1944;width:151;height:50;visibility:visible;mso-wrap-style:square;v-text-anchor:top" coordsize="15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" path="m,43l19,37,38,32,56,27,76,21,94,16r19,-6l132,5,151,r,2l151,4r,2l151,8r-19,5l113,18,94,23,76,29,56,34,38,39,19,45,,50,,48,,47,,45,,43xe" fillcolor="#fffffa" strokecolor="#bfbfbf" strokeweight=".1pt">
                    <v:path arrowok="t" o:connecttype="custom" o:connectlocs="0,43;19,37;38,32;56,27;76,21;94,16;113,10;132,5;151,0;151,2;151,4;151,6;151,8;132,13;113,18;94,23;76,29;56,34;38,39;19,45;0,50;0,48;0,47;0,45;0,43" o:connectangles="0,0,0,0,0,0,0,0,0,0,0,0,0,0,0,0,0,0,0,0,0,0,0,0,0"/>
                  </v:shape>
                  <v:shape id="Freeform 2732" o:spid="_x0000_s1062" style="position:absolute;left:1493;top:1939;width:68;height:29;visibility:visible;mso-wrap-style:square;v-text-anchor:top" coordsize="6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" path="m28,l24,1,21,2,17,3,14,5,10,6,7,8,3,9,,11r3,2l7,14r4,2l15,18r4,2l22,22r4,2l30,27r4,l39,27r5,l49,28r4,l58,28r5,l68,29,63,25,58,21,53,17,48,14,43,10,38,7,33,3,28,xe" fillcolor="#87857a" stroked="f">
                    <v:path arrowok="t" o:connecttype="custom" o:connectlocs="28,0;24,1;21,2;17,3;14,5;10,6;7,8;3,9;0,11;3,13;7,14;11,16;15,18;19,20;22,22;26,24;30,27;34,27;39,27;44,27;49,28;53,28;58,28;63,28;68,29;63,25;58,21;53,17;48,14;43,10;38,7;33,3;28,0" o:connectangles="0,0,0,0,0,0,0,0,0,0,0,0,0,0,0,0,0,0,0,0,0,0,0,0,0,0,0,0,0,0,0,0,0"/>
                  </v:shape>
                  <v:shape id="Freeform 2733" o:spid="_x0000_s1063" style="position:absolute;left:1522;top:1937;width:167;height:86;visibility:visible;mso-wrap-style:square;v-text-anchor:top" coordsize="16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" path="m11,34r10,3l32,40r10,4l52,47r9,4l71,54r10,3l91,61r9,3l109,67r9,3l127,74r8,2l144,80r9,3l162,86r,-3l163,80r,-3l164,75r,-3l165,69r1,-3l167,63,157,60r-9,-4l138,53r-9,-4l118,45,108,41,98,37,88,34,77,30,66,26,55,21,45,17,33,13,22,9,11,4,,,1,4,2,8r2,5l5,17r2,4l8,25r2,4l11,34xe" fillcolor="#87857a" stroked="f">
                    <v:path arrowok="t" o:connecttype="custom" o:connectlocs="11,34;21,37;32,40;42,44;52,47;61,51;71,54;81,57;91,61;100,64;109,67;118,70;127,74;135,76;144,80;153,83;162,86;162,83;163,80;163,77;164,75;164,72;165,69;166,66;167,63;157,60;148,56;138,53;129,49;118,45;108,41;98,37;88,34;77,30;66,26;55,21;45,17;33,13;22,9;11,4;0,0;1,4;2,8;4,13;5,17;7,21;8,25;10,29;11,34" o:connectangles="0,0,0,0,0,0,0,0,0,0,0,0,0,0,0,0,0,0,0,0,0,0,0,0,0,0,0,0,0,0,0,0,0,0,0,0,0,0,0,0,0,0,0,0,0,0,0,0,0"/>
                  </v:shape>
                  <v:shape id="Freeform 2734" o:spid="_x0000_s1064" style="position:absolute;left:1533;top:1959;width:147;height:680;visibility:visible;mso-wrap-style:square;v-text-anchor:top" coordsize="147,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" path="m9,r9,3l28,6r9,3l46,13r8,3l63,19r9,4l81,26r8,3l98,32r8,3l114,38r8,3l130,44r8,3l146,50r,18l146,86r,18l146,122r,18l146,159r,18l146,196r,18l146,233r,19l146,270r,19l146,308r,18l146,346r,19l146,384r,19l147,423r,19l147,462r,20l147,502r,19l147,541r,20l147,581r,20l147,621r,20l147,662r-8,1l130,664r-8,1l113,666r-9,1l96,668r-9,1l78,671r-9,1l59,673r-10,1l40,675r-10,1l20,677r-10,2l,680,,657,,635,,612,1,590r,-23l1,545,2,523r,-22l2,478,3,456r,-21l3,413,4,391r,-21l4,348,5,327r,-21l5,285r,-21l6,243r,-21l6,202r,-21l7,161r,-21l7,120r,-20l8,80,8,59,8,39,9,19,9,xe" fillcolor="#ccc9bf" stroked="f">
                    <v:path arrowok="t" o:connecttype="custom" o:connectlocs="18,3;37,9;54,16;72,23;89,29;106,35;122,41;138,47;146,68;146,104;146,140;146,177;146,214;146,252;146,289;146,326;146,365;146,403;147,442;147,482;147,521;147,561;147,601;147,641;139,663;122,665;104,667;87,669;69,672;49,674;30,676;10,679;0,657;0,612;1,567;2,523;2,478;3,435;4,391;4,348;5,306;5,264;6,222;6,181;7,140;7,100;8,59;9,19" o:connectangles="0,0,0,0,0,0,0,0,0,0,0,0,0,0,0,0,0,0,0,0,0,0,0,0,0,0,0,0,0,0,0,0,0,0,0,0,0,0,0,0,0,0,0,0,0,0,0,0"/>
                  </v:shape>
                  <v:shape id="Freeform 2735" o:spid="_x0000_s1065" style="position:absolute;left:1575;top:1991;width:73;height:643;visibility:visible;mso-wrap-style:square;v-text-anchor:top" coordsize="73,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" path="m5,r5,1l14,3r4,1l23,6r4,1l31,9r5,2l40,12r4,2l48,15r4,1l57,18r4,1l65,21r4,1l73,24r,18l73,60r,18l73,96r,18l73,133r,18l73,169r,19l73,206r,19l73,243r,19l73,281r,19l73,319r,19l73,357r,19l73,396r,19l73,435r,19l73,474r,20l73,513r,20l73,553r-1,20l72,594r,20l72,634r-4,1l63,635r-4,1l55,636r-5,1l46,637r-5,1l37,639r-5,l28,640r-5,l18,641r-4,l9,642r-5,l,643,,621,,600,,579,,558,,537,,516,1,495r,-21l1,453r,-21l1,412,2,391r,-21l2,350r,-20l3,310r,-20l3,270r,-20l3,230r,-19l3,191,4,172r,-20l4,133r,-19l4,95,4,76,4,56,5,37,5,19,5,xe" fillcolor="#4d4a40" stroked="f">
                    <v:path arrowok="t" o:connecttype="custom" o:connectlocs="10,1;18,4;27,7;36,11;44,14;52,16;61,19;69,22;73,42;73,78;73,114;73,151;73,188;73,225;73,262;73,300;73,338;73,376;73,415;73,454;73,494;73,533;72,573;72,614;68,635;59,636;50,637;41,638;32,639;23,640;14,641;4,642;0,621;0,579;0,537;1,495;1,453;1,412;2,370;2,330;3,290;3,250;3,211;4,172;4,133;4,95;4,56;5,19" o:connectangles="0,0,0,0,0,0,0,0,0,0,0,0,0,0,0,0,0,0,0,0,0,0,0,0,0,0,0,0,0,0,0,0,0,0,0,0,0,0,0,0,0,0,0,0,0,0,0,0"/>
                  </v:shape>
                  <v:shape id="Freeform 2736" o:spid="_x0000_s1066" style="position:absolute;left:1571;top:1972;width:16;height:662;visibility:visible;mso-wrap-style:square;v-text-anchor:top" coordsize="16,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" path="m7,l9,1r2,l13,2r3,1l15,22r,20l15,61r,20l15,100r,20l14,140r,19l14,179r,20l14,219r,20l13,259r,21l13,300r,20l13,341r,20l12,382r,21l12,424r,21l12,466r,22l11,509r,22l11,552r,22l11,596r,22l10,640r,22l8,662r-3,l3,662r-3,l,640,1,618r,-22l1,575r,-22l1,531,2,509r,-21l2,466r,-21l2,424,3,403r,-22l3,360r,-21l3,319r,-21l4,278r,-21l4,237r,-20l4,197,5,177r,-20l5,137r,-20l5,97,6,78,6,58,6,39,6,19,7,xe" fillcolor="#ccc9bf" stroked="f">
                    <v:path arrowok="t" o:connecttype="custom" o:connectlocs="9,1;13,2;15,22;15,61;15,100;14,140;14,179;14,219;13,259;13,300;13,341;12,382;12,424;12,466;11,509;11,552;11,596;10,640;8,662;3,662;0,640;1,596;1,553;2,509;2,466;2,424;3,381;3,339;3,298;4,257;4,217;5,177;5,137;5,97;6,58;6,19" o:connectangles="0,0,0,0,0,0,0,0,0,0,0,0,0,0,0,0,0,0,0,0,0,0,0,0,0,0,0,0,0,0,0,0,0,0,0,0"/>
                  </v:shape>
                  <v:shape id="Freeform 2737" o:spid="_x0000_s1067" style="position:absolute;left:1595;top:1980;width:14;height:652;visibility:visible;mso-wrap-style:square;v-text-anchor:top" coordsize="14,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" path="m5,l7,1r2,l12,2r2,1l14,22,13,41r,19l13,79r,19l13,118r,19l13,157r,19l12,196r,20l12,235r,20l12,275r,20l12,315r,20l12,355r-1,21l11,397r,20l11,438r,21l11,480r,21l11,522r-1,21l10,565r,21l10,607r,21l10,650r-2,l5,651r-2,l,652,,630,1,608r,-22l1,565r,-22l1,522r,-21l2,480r,-21l2,438r,-21l2,396r,-21l2,355r,-21l3,314r,-21l3,273r,-20l3,233r,-20l3,194r,-20l4,154r,-19l4,115,4,96,4,77,4,57,5,38,5,19,5,xe" fillcolor="#ccc9bf" stroked="f">
                    <v:path arrowok="t" o:connecttype="custom" o:connectlocs="7,1;12,2;14,22;13,60;13,98;13,137;13,176;12,216;12,255;12,295;12,335;11,376;11,417;11,459;11,501;10,543;10,586;10,628;8,650;3,651;0,630;1,586;1,543;1,501;2,459;2,417;2,375;2,334;3,293;3,253;3,213;3,174;4,135;4,96;4,57;5,19" o:connectangles="0,0,0,0,0,0,0,0,0,0,0,0,0,0,0,0,0,0,0,0,0,0,0,0,0,0,0,0,0,0,0,0,0,0,0,0"/>
                  </v:shape>
                  <v:shape id="Freeform 2738" o:spid="_x0000_s1068" style="position:absolute;left:1619;top:1988;width:11;height:641;visibility:visible;mso-wrap-style:square;v-text-anchor:top" coordsize="11,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" path="m2,l4,1,7,2r2,l11,3r,19l11,41r,18l11,78r,19l11,116r,19l11,154r-1,19l10,193r,19l10,231r,20l10,270r,20l10,310r,20l10,350r,20l10,390,9,411r,20l9,451r,21l9,493r,20l9,534r,21l9,576r,21l9,618r,22l7,640r-3,l2,640,,641,,619,,598,,577,,556,,534,,514,,493,1,472r,-21l1,431r,-21l1,390r,-21l1,349r,-20l1,309r,-20l1,269r,-20l1,230r,-20l1,191r,-20l2,152r,-19l2,114,2,94,2,76,2,56,2,37,2,19,2,xe" fillcolor="#ccc9bf" stroked="f">
                    <v:path arrowok="t" o:connecttype="custom" o:connectlocs="4,1;9,2;11,22;11,59;11,97;11,135;10,173;10,212;10,251;10,290;10,330;10,370;9,411;9,451;9,493;9,534;9,576;9,618;7,640;2,640;0,619;0,577;0,534;0,493;1,451;1,410;1,369;1,329;1,289;1,249;1,210;1,171;2,133;2,94;2,56;2,19" o:connectangles="0,0,0,0,0,0,0,0,0,0,0,0,0,0,0,0,0,0,0,0,0,0,0,0,0,0,0,0,0,0,0,0,0,0,0,0"/>
                  </v:shape>
                  <v:shape id="Freeform 2739" o:spid="_x0000_s1069" style="position:absolute;left:1641;top:1995;width:9;height:631;visibility:visible;mso-wrap-style:square;v-text-anchor:top" coordsize="9,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" path="m1,l3,1,5,2r2,l9,3r,18l9,40r,19l9,78r,18l9,115r,19l9,153r,18l9,190r,19l9,229r,19l9,267r,19l9,306,8,325r,20l8,365r,20l8,405r,20l8,445r,21l8,486r,20l8,526r,21l8,568r,20l8,609r,21l6,630r-2,l2,630,,631,,610,,589,,568,,547,,527,,506,,486,1,466r,-21l1,425r,-21l1,384r,-20l1,344r,-20l1,305r,-20l1,265r,-19l1,227r,-19l1,189r,-20l1,151r,-19l1,113,1,94,1,75,1,56,1,38,1,19,1,xe" fillcolor="#ccc9bf" stroked="f">
                    <v:path arrowok="t" o:connecttype="custom" o:connectlocs="3,1;7,2;9,21;9,59;9,96;9,134;9,171;9,209;9,248;9,286;8,325;8,365;8,405;8,445;8,486;8,526;8,568;8,609;6,630;2,630;0,610;0,568;0,527;0,486;1,445;1,404;1,364;1,324;1,285;1,246;1,208;1,169;1,132;1,94;1,56;1,19" o:connectangles="0,0,0,0,0,0,0,0,0,0,0,0,0,0,0,0,0,0,0,0,0,0,0,0,0,0,0,0,0,0,0,0,0,0,0,0"/>
                  </v:shape>
                  <v:shape id="Freeform 2740" o:spid="_x0000_s1070" style="position:absolute;left:1546;top:2010;width:133;height:65;visibility:visible;mso-wrap-style:square;v-text-anchor:top" coordsize="13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" path="m1,r9,2l18,5r9,3l36,11r8,3l53,17r9,3l70,23r8,2l86,28r8,2l102,33r8,2l118,38r7,3l133,43r,3l133,49r,2l133,54r,3l133,60r,2l133,65r-8,-2l118,60r-8,-3l102,55,94,52,86,50,78,47,70,45,61,42,53,40,44,37,36,34,27,31,18,28,9,26,,23,,20,,17,,14,,11,,8,,5,,2,1,xe" fillcolor="#ccc9bf" stroked="f">
                    <v:path arrowok="t" o:connecttype="custom" o:connectlocs="1,0;10,2;18,5;27,8;36,11;44,14;53,17;62,20;70,23;78,25;86,28;94,30;102,33;110,35;118,38;125,41;133,43;133,46;133,49;133,51;133,54;133,57;133,60;133,62;133,65;125,63;118,60;110,57;102,55;94,52;86,50;78,47;70,45;61,42;53,40;44,37;36,34;27,31;18,28;9,26;0,23;0,20;0,17;0,14;0,11;0,8;0,5;0,2;1,0" o:connectangles="0,0,0,0,0,0,0,0,0,0,0,0,0,0,0,0,0,0,0,0,0,0,0,0,0,0,0,0,0,0,0,0,0,0,0,0,0,0,0,0,0,0,0,0,0,0,0,0,0"/>
                  </v:shape>
                  <v:shape id="Freeform 2741" o:spid="_x0000_s1071" style="position:absolute;left:1545;top:2062;width:134;height:65;visibility:visible;mso-wrap-style:square;v-text-anchor:top" coordsize="13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" path="m1,r9,2l19,5r9,2l36,10r9,2l53,15r9,2l71,20r8,2l87,25r8,2l103,30r8,2l119,34r7,2l134,39r,3l134,45r,3l134,52r,3l134,58r,3l134,65r-8,-2l119,60r-8,-2l103,56,95,54,87,52,79,50,71,48,62,45,53,43,45,40,36,38,27,35,19,33,10,31,,28,,24,,21,,17,1,14r,-4l1,7,1,3,1,xe" fillcolor="#ccc9bf" stroked="f">
                    <v:path arrowok="t" o:connecttype="custom" o:connectlocs="1,0;10,2;19,5;28,7;36,10;45,12;53,15;62,17;71,20;79,22;87,25;95,27;103,30;111,32;119,34;126,36;134,39;134,42;134,45;134,48;134,52;134,55;134,58;134,61;134,65;126,63;119,60;111,58;103,56;95,54;87,52;79,50;71,48;62,45;53,43;45,40;36,38;27,35;19,33;10,31;0,28;0,24;0,21;0,17;1,14;1,10;1,7;1,3;1,0" o:connectangles="0,0,0,0,0,0,0,0,0,0,0,0,0,0,0,0,0,0,0,0,0,0,0,0,0,0,0,0,0,0,0,0,0,0,0,0,0,0,0,0,0,0,0,0,0,0,0,0,0"/>
                  </v:shape>
                  <v:shape id="Freeform 2742" o:spid="_x0000_s1072" style="position:absolute;left:1545;top:2119;width:134;height:60;visibility:visible;mso-wrap-style:square;v-text-anchor:top" coordsize="13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" path="m,l9,2r9,3l27,7r9,2l44,11r9,3l62,16r9,2l79,20r8,2l95,24r8,2l111,28r8,2l126,32r8,2l134,37r,4l134,44r,3l134,50r,4l134,57r,3l126,58r-7,-1l111,55r-8,-2l95,51,87,49,79,47,71,46,62,43,53,41,44,39,36,37,27,35,18,33,9,31,,29,,25,,22,,18,,14,,11,,7,,3,,xe" fillcolor="#ccc9bf" stroked="f">
                    <v:path arrowok="t" o:connecttype="custom" o:connectlocs="0,0;9,2;18,5;27,7;36,9;44,11;53,14;62,16;71,18;79,20;87,22;95,24;103,26;111,28;119,30;126,32;134,34;134,37;134,41;134,44;134,47;134,50;134,54;134,57;134,60;126,58;119,57;111,55;103,53;95,51;87,49;79,47;71,46;62,43;53,41;44,39;36,37;27,35;18,33;9,31;0,29;0,25;0,22;0,18;0,14;0,11;0,7;0,3;0,0" o:connectangles="0,0,0,0,0,0,0,0,0,0,0,0,0,0,0,0,0,0,0,0,0,0,0,0,0,0,0,0,0,0,0,0,0,0,0,0,0,0,0,0,0,0,0,0,0,0,0,0,0"/>
                  </v:shape>
                  <v:shape id="Freeform 2743" o:spid="_x0000_s1073" style="position:absolute;left:1544;top:2178;width:135;height:55;visibility:visible;mso-wrap-style:square;v-text-anchor:top" coordsize="13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" path="m,l10,1r9,2l28,5r9,2l45,9r9,2l63,13r9,2l80,16r8,2l96,19r8,2l112,23r8,2l127,26r8,2l135,31r,4l135,38r,3l135,44r,4l135,51r,4l127,53r-7,-1l112,50r-8,-1l95,47,87,46,79,44,71,43,62,41,54,39,45,37,36,36,27,34,18,32,9,31,,29,,25,,21,,18,,14,,10,,7,,3,,xe" fillcolor="#ccc9bf" stroked="f">
                    <v:path arrowok="t" o:connecttype="custom" o:connectlocs="0,0;10,1;19,3;28,5;37,7;45,9;54,11;63,13;72,15;80,16;88,18;96,19;104,21;112,23;120,25;127,26;135,28;135,31;135,35;135,38;135,41;135,44;135,48;135,51;135,55;127,53;120,52;112,50;104,49;95,47;87,46;79,44;71,43;62,41;54,39;45,37;36,36;27,34;18,32;9,31;0,29;0,25;0,21;0,18;0,14;0,10;0,7;0,3;0,0" o:connectangles="0,0,0,0,0,0,0,0,0,0,0,0,0,0,0,0,0,0,0,0,0,0,0,0,0,0,0,0,0,0,0,0,0,0,0,0,0,0,0,0,0,0,0,0,0,0,0,0,0"/>
                  </v:shape>
                  <v:shape id="Freeform 2744" o:spid="_x0000_s1074" style="position:absolute;left:1543;top:2237;width:136;height:50;visibility:visible;mso-wrap-style:square;v-text-anchor:top" coordsize="13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" path="m1,r9,1l19,3r9,1l37,6r9,1l54,9r9,2l72,12r8,1l88,15r8,1l105,17r8,1l121,20r7,1l136,23r,3l136,29r,4l136,36r,3l136,43r,3l136,50r-8,-2l121,47r-8,-1l105,45,96,43,88,42,80,41,72,40,63,39,54,37,45,36,37,35,27,34,18,32,9,31,,30,,26,,22,,18,,15,,11,,7,,3,1,xe" fillcolor="#ccc9bf" stroked="f">
                    <v:path arrowok="t" o:connecttype="custom" o:connectlocs="1,0;10,1;19,3;28,4;37,6;46,7;54,9;63,11;72,12;80,13;88,15;96,16;105,17;113,18;121,20;128,21;136,23;136,26;136,29;136,33;136,36;136,39;136,43;136,46;136,50;128,48;121,47;113,46;105,45;96,43;88,42;80,41;72,40;63,39;54,37;45,36;37,35;27,34;18,32;9,31;0,30;0,26;0,22;0,18;0,15;0,11;0,7;0,3;1,0" o:connectangles="0,0,0,0,0,0,0,0,0,0,0,0,0,0,0,0,0,0,0,0,0,0,0,0,0,0,0,0,0,0,0,0,0,0,0,0,0,0,0,0,0,0,0,0,0,0,0,0,0"/>
                  </v:shape>
                  <v:shape id="Freeform 2745" o:spid="_x0000_s1075" style="position:absolute;left:1543;top:2297;width:137;height:44;visibility:visible;mso-wrap-style:square;v-text-anchor:top" coordsize="13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" path="m,l9,1r9,1l27,3,37,4r8,1l54,6r9,1l72,9r8,1l88,11r8,1l105,13r8,1l121,15r7,1l136,17r,3l136,23r,4l137,30r,4l137,37r,3l137,44r-8,-1l121,42r-8,-1l105,41,96,40,88,39,80,38,72,37,63,36r-9,l45,35,36,34,27,33,18,32,9,31,,30,,26,,22,,18,,15,,11,,7,,3,,xe" fillcolor="#ccc9bf" stroked="f">
                    <v:path arrowok="t" o:connecttype="custom" o:connectlocs="0,0;9,1;18,2;27,3;37,4;45,5;54,6;63,7;72,9;80,10;88,11;96,12;105,13;113,14;121,15;128,16;136,17;136,20;136,23;136,27;137,30;137,34;137,37;137,40;137,44;129,43;121,42;113,41;105,41;96,40;88,39;80,38;72,37;63,36;54,36;45,35;36,34;27,33;18,32;9,31;0,30;0,26;0,22;0,18;0,15;0,11;0,7;0,3;0,0" o:connectangles="0,0,0,0,0,0,0,0,0,0,0,0,0,0,0,0,0,0,0,0,0,0,0,0,0,0,0,0,0,0,0,0,0,0,0,0,0,0,0,0,0,0,0,0,0,0,0,0,0"/>
                  </v:shape>
                  <v:shape id="Freeform 2746" o:spid="_x0000_s1076" style="position:absolute;left:1542;top:2358;width:138;height:38;visibility:visible;mso-wrap-style:square;v-text-anchor:top" coordsize="13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" path="m,l9,,19,1r9,1l37,3r9,l55,4r9,1l73,6r8,l89,7r8,l106,8r8,1l122,9r8,1l138,11r,3l138,18r,3l138,25r,3l138,32r,3l138,38r-8,l122,37r-8,l106,36r-9,l89,36,81,35r-9,l63,34r-9,l45,33r-8,l27,32r-9,l9,31,,31,,27,,23,,19,,15,,11,,7,,3,,xe" fillcolor="#ccc9bf" stroked="f">
                    <v:path arrowok="t" o:connecttype="custom" o:connectlocs="0,0;9,0;19,1;28,2;37,3;46,3;55,4;64,5;73,6;81,6;89,7;97,7;106,8;114,9;122,9;130,10;138,11;138,14;138,18;138,21;138,25;138,28;138,32;138,35;138,38;130,38;122,37;114,37;106,36;97,36;89,36;81,35;72,35;63,34;54,34;45,33;37,33;27,32;18,32;9,31;0,31;0,27;0,23;0,19;0,15;0,11;0,7;0,3;0,0" o:connectangles="0,0,0,0,0,0,0,0,0,0,0,0,0,0,0,0,0,0,0,0,0,0,0,0,0,0,0,0,0,0,0,0,0,0,0,0,0,0,0,0,0,0,0,0,0,0,0,0,0"/>
                  </v:shape>
                  <v:shape id="Freeform 2747" o:spid="_x0000_s1077" style="position:absolute;left:1541;top:2420;width:139;height:33;visibility:visible;mso-wrap-style:square;v-text-anchor:top" coordsize="139,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" path="m,l10,r9,1l28,1r9,l46,2r9,l64,2r9,1l82,3r8,l98,3r9,1l115,4r8,l131,4r8,1l139,8r,4l139,15r,4l139,22r,4l139,29r,4l131,33r-8,l115,33r-8,l98,32r-8,l82,32r-9,l64,32r-9,l46,32r-9,l28,32r-9,l9,32,,32,,28,,24,,20,,16,,12,,8,,4,,xe" fillcolor="#ccc9bf" stroked="f">
                    <v:path arrowok="t" o:connecttype="custom" o:connectlocs="0,0;10,0;19,1;28,1;37,1;46,2;55,2;64,2;73,3;82,3;90,3;98,3;107,4;115,4;123,4;131,4;139,5;139,8;139,12;139,15;139,19;139,22;139,26;139,29;139,33;131,33;123,33;115,33;107,33;98,32;90,32;82,32;73,32;64,32;55,32;46,32;37,32;28,32;19,32;9,32;0,32;0,28;0,24;0,20;0,16;0,12;0,8;0,4;0,0" o:connectangles="0,0,0,0,0,0,0,0,0,0,0,0,0,0,0,0,0,0,0,0,0,0,0,0,0,0,0,0,0,0,0,0,0,0,0,0,0,0,0,0,0,0,0,0,0,0,0,0,0"/>
                  </v:shape>
                  <v:shape id="Freeform 2748" o:spid="_x0000_s1078" style="position:absolute;left:1540;top:2482;width:140;height:33;visibility:visible;mso-wrap-style:square;v-text-anchor:top" coordsize="14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" path="m1,1r9,l19,1r10,l38,1r9,l56,1r9,l74,1,82,r9,l99,r9,l116,r8,l132,r8,l140,3r,4l140,10r,4l140,17r,4l140,25r,3l132,28r-8,1l116,29r-8,1l99,30r-8,l82,30r-8,1l65,31r-9,l47,32r-9,l28,32r-9,l10,32,,33,,29,,25,,21,,17,,13,,9,,5,1,1xe" fillcolor="#ccc9bf" stroked="f">
                    <v:path arrowok="t" o:connecttype="custom" o:connectlocs="1,1;10,1;19,1;29,1;38,1;47,1;56,1;65,1;74,1;82,0;91,0;99,0;108,0;116,0;124,0;132,0;140,0;140,3;140,7;140,10;140,14;140,17;140,21;140,25;140,28;132,28;124,29;116,29;108,30;99,30;91,30;82,30;74,31;65,31;56,31;47,32;38,32;28,32;19,32;10,32;0,33;0,29;0,25;0,21;0,17;0,13;0,9;0,5;1,1" o:connectangles="0,0,0,0,0,0,0,0,0,0,0,0,0,0,0,0,0,0,0,0,0,0,0,0,0,0,0,0,0,0,0,0,0,0,0,0,0,0,0,0,0,0,0,0,0,0,0,0,0"/>
                  </v:shape>
                  <v:shape id="Freeform 2749" o:spid="_x0000_s1079" style="position:absolute;left:1539;top:2540;width:141;height:40;visibility:visible;mso-wrap-style:square;v-text-anchor:top" coordsize="14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" path="m1,8l10,7r10,l29,6r9,l47,5r9,l66,4r9,l83,3,92,2r8,l109,1r8,l125,r8,l141,r,3l141,7r,3l141,14r,3l141,21r,4l141,29r-8,l125,30r-8,l109,31r-9,1l92,33r-9,l75,34r-9,l56,35r-9,1l38,37r-9,l19,38r-9,1l,40,,35,,32,,28,,24,,20,1,16r,-4l1,8xe" fillcolor="#ccc9bf" stroked="f">
                    <v:path arrowok="t" o:connecttype="custom" o:connectlocs="1,8;10,7;20,7;29,6;38,6;47,5;56,5;66,4;75,4;83,3;92,2;100,2;109,1;117,1;125,0;133,0;141,0;141,3;141,7;141,10;141,14;141,17;141,21;141,25;141,29;133,29;125,30;117,30;109,31;100,32;92,33;83,33;75,34;66,34;56,35;47,36;38,37;29,37;19,38;10,39;0,40;0,35;0,32;0,28;0,24;0,20;1,16;1,12;1,8" o:connectangles="0,0,0,0,0,0,0,0,0,0,0,0,0,0,0,0,0,0,0,0,0,0,0,0,0,0,0,0,0,0,0,0,0,0,0,0,0,0,0,0,0,0,0,0,0,0,0,0,0"/>
                  </v:shape>
                  <v:shape id="Freeform 2750" o:spid="_x0000_s1080" style="position:absolute;left:1538;top:2598;width:142;height:40;visibility:visible;mso-wrap-style:square;v-text-anchor:top" coordsize="14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" path="m1,15r9,-1l20,13r9,-1l39,11r9,-1l57,9,66,8,76,7,84,6,93,5r8,-1l110,3r8,-1l126,2r8,-1l142,r,3l142,6r,3l142,12r,2l142,17r,3l142,23r-8,1l126,25r-8,1l110,27r-9,1l92,29r-8,1l75,31r-9,1l57,33r-9,2l38,36r-9,1l20,38,10,39,,40,,37,,34,,30,1,27r,-3l1,21r,-4l1,15xe" fillcolor="#ccc9bf" stroked="f">
                    <v:path arrowok="t" o:connecttype="custom" o:connectlocs="1,15;10,14;20,13;29,12;39,11;48,10;57,9;66,8;76,7;84,6;93,5;101,4;110,3;118,2;126,2;134,1;142,0;142,3;142,6;142,9;142,12;142,14;142,17;142,20;142,23;134,24;126,25;118,26;110,27;101,28;92,29;84,30;75,31;66,32;57,33;48,35;38,36;29,37;20,38;10,39;0,40;0,37;0,34;0,30;1,27;1,24;1,21;1,17;1,15" o:connectangles="0,0,0,0,0,0,0,0,0,0,0,0,0,0,0,0,0,0,0,0,0,0,0,0,0,0,0,0,0,0,0,0,0,0,0,0,0,0,0,0,0,0,0,0,0,0,0,0,0"/>
                  </v:shape>
                  <v:shape id="Freeform 2751" o:spid="_x0000_s1081" style="position:absolute;left:1540;top:2480;width:140;height:26;visibility:visible;mso-wrap-style:square;v-text-anchor:top" coordsize="14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" path="m1,2l10,1r9,l29,1r9,l47,1r9,l65,1r9,l82,1r9,l99,1r9,l116,r8,l132,r8,l140,3r,3l140,9r,3l140,14r,3l140,20r,3l132,23r-8,l116,23r-8,1l99,24r-8,l82,24r-8,1l65,25r-9,l47,25r-9,l28,25r-9,1l10,26,,26,,23,,20,,17,,14,,11,,8,,5,1,2xe" fillcolor="#ccc9bf" stroked="f">
                    <v:path arrowok="t" o:connecttype="custom" o:connectlocs="1,2;10,1;19,1;29,1;38,1;47,1;56,1;65,1;74,1;82,1;91,1;99,1;108,1;116,0;124,0;132,0;140,0;140,3;140,6;140,9;140,12;140,14;140,17;140,20;140,23;132,23;124,23;116,23;108,24;99,24;91,24;82,24;74,25;65,25;56,25;47,25;38,25;28,25;19,26;10,26;0,26;0,23;0,20;0,17;0,14;0,11;0,8;0,5;1,2" o:connectangles="0,0,0,0,0,0,0,0,0,0,0,0,0,0,0,0,0,0,0,0,0,0,0,0,0,0,0,0,0,0,0,0,0,0,0,0,0,0,0,0,0,0,0,0,0,0,0,0,0"/>
                  </v:shape>
                  <v:shape id="Freeform 2752" o:spid="_x0000_s1082" style="position:absolute;left:1522;top:1921;width:167;height:81;visibility:visible;mso-wrap-style:square;v-text-anchor:top" coordsize="16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" path="m,l2,,4,1,6,2,8,3r,2l8,8r,2l8,12r2,1l12,14r3,1l17,16r,-3l17,11r,-2l17,7r2,l21,8r2,1l25,10r,2l25,14r,2l25,19r2,1l29,21r3,l34,22r,-2l34,18r,-3l34,13r2,1l38,14r2,1l42,16r,2l42,21r,2l42,25r2,1l46,27r2,1l51,29r,-2l51,25r,-3l51,20r1,l54,21r2,l58,22r,3l58,27r,2l58,32r2,l62,33r3,1l67,35r,-2l67,31r,-3l67,26r2,1l70,27r2,1l74,29r,2l74,33r,2l74,38r2,l78,39r3,1l83,41r,-2l83,37r,-3l83,32r1,1l86,33r2,1l90,35r,2l90,39r,2l90,44r2,1l94,46r2,l98,47r,-2l98,43r,-3l98,38r2,1l102,39r1,1l105,41r,2l105,45r,2l105,50r2,1l109,51r2,1l113,53r,-2l113,48r,-2l113,44r2,1l116,45r2,1l120,47r,2l120,51r,2l120,56r2,l124,57r2,1l128,59r,-3l128,54r,-2l128,50r2,l131,51r2,1l135,52r,2l135,56r,3l135,61r1,1l138,62r2,1l142,64r,-2l142,60r,-2l142,56r2,l145,56r2,1l149,58r,2l149,62r,3l149,67r1,1l152,68r2,1l156,70r,-2l156,65r,-2l156,61r2,l159,62r2,1l163,63r,2l163,68r,2l163,72r1,1l167,73r,2l167,77r,2l167,81,157,77r-9,-4l138,70r-9,-4l118,62,108,59,98,55,88,52,77,47,66,43,55,39,45,34,33,30,22,26,11,22,,18,,15,,13,,11,,9,,6,,4,,2,,xe" fillcolor="#d9d9d4" strokecolor="#999" strokeweight=".1pt">
                    <v:path arrowok="t" o:connecttype="custom" o:connectlocs="6,2;8,10;15,15;17,9;23,9;25,16;32,21;34,15;40,15;42,23;48,28;51,22;56,21;58,29;65,34;67,28;72,28;74,35;81,40;83,34;88,34;90,41;96,46;98,40;103,40;105,47;111,52;113,46;118,46;120,53;126,58;128,52;133,52;135,59;140,63;142,58;147,57;149,65;154,69;156,63;161,63;163,70;167,75;157,77;118,62;77,47;33,30;0,15;0,6" o:connectangles="0,0,0,0,0,0,0,0,0,0,0,0,0,0,0,0,0,0,0,0,0,0,0,0,0,0,0,0,0,0,0,0,0,0,0,0,0,0,0,0,0,0,0,0,0,0,0,0,0"/>
                  </v:shape>
                  <v:shape id="Freeform 2753" o:spid="_x0000_s1083" style="position:absolute;left:1541;top:1959;width:138;height:101;visibility:visible;mso-wrap-style:square;v-text-anchor:top" coordsize="138,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" path="m1,r9,3l20,6r9,3l38,13r8,3l55,19r9,4l73,26r8,3l90,32r8,3l106,38r8,3l122,44r8,3l138,50r,6l138,63r,6l138,75r,6l138,88r,6l138,101r-8,-3l122,95r-8,-2l106,90,97,87,89,85,81,82,73,79,64,76,55,74,46,71,37,68,28,65,19,62,10,59,,56,,49,,41,,34,1,28r,-8l1,14,1,7,1,xe" fillcolor="#bab8ad" stroked="f">
                    <v:path arrowok="t" o:connecttype="custom" o:connectlocs="1,0;10,3;20,6;29,9;38,13;46,16;55,19;64,23;73,26;81,29;90,32;98,35;106,38;114,41;122,44;130,47;138,50;138,56;138,63;138,69;138,75;138,81;138,88;138,94;138,101;130,98;122,95;114,93;106,90;97,87;89,85;81,82;73,79;64,76;55,74;46,71;37,68;28,65;19,62;10,59;0,56;0,49;0,41;0,34;1,28;1,20;1,14;1,7;1,0" o:connectangles="0,0,0,0,0,0,0,0,0,0,0,0,0,0,0,0,0,0,0,0,0,0,0,0,0,0,0,0,0,0,0,0,0,0,0,0,0,0,0,0,0,0,0,0,0,0,0,0,0"/>
                  </v:shape>
                  <v:shape id="Freeform 2754" o:spid="_x0000_s1084" style="position:absolute;left:1552;top:1981;width:127;height:79;visibility:visible;mso-wrap-style:square;v-text-anchor:top" coordsize="12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" path="m,l9,3r8,3l25,9r9,3l42,14r8,3l58,20r8,3l74,26r8,3l89,32r8,2l105,37r7,3l119,42r8,3l127,49r,4l127,57r,5l127,66r,4l127,74r,5l120,76r-8,-2l105,72,97,69,89,67,82,64,74,61,66,59,58,56,50,53,42,51,34,48,25,45,17,43,8,40,,37,,32,,28,,23,,18,,13,,9,,4,,xe" fillcolor="#3b382e" stroked="f">
                    <v:path arrowok="t" o:connecttype="custom" o:connectlocs="0,0;9,3;17,6;25,9;34,12;42,14;50,17;58,20;66,23;74,26;82,29;89,32;97,34;105,37;112,40;119,42;127,45;127,49;127,53;127,57;127,62;127,66;127,70;127,74;127,79;120,76;112,74;105,72;97,69;89,67;82,64;74,61;66,59;58,56;50,53;42,51;34,48;25,45;17,43;8,40;0,37;0,32;0,28;0,23;0,18;0,13;0,9;0,4;0,0" o:connectangles="0,0,0,0,0,0,0,0,0,0,0,0,0,0,0,0,0,0,0,0,0,0,0,0,0,0,0,0,0,0,0,0,0,0,0,0,0,0,0,0,0,0,0,0,0,0,0,0,0"/>
                  </v:shape>
                  <v:shape id="Freeform 2755" o:spid="_x0000_s1085" style="position:absolute;left:1546;top:1960;width:18;height:62;visibility:visible;mso-wrap-style:square;v-text-anchor:top" coordsize="1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" path="m1,l3,1,5,2r2,l9,3r2,1l14,5r2,1l18,7r,6l18,20r,7l18,34r,7l18,48r,7l18,62,15,61,13,60r-2,l9,59,6,58r-2,l2,57,,56,,49,,42,,35,,28,,21,,14,,7,1,xe" fillcolor="#bab8ad" stroked="f">
                    <v:path arrowok="t" o:connecttype="custom" o:connectlocs="1,0;3,1;5,2;7,2;9,3;11,4;14,5;16,6;18,7;18,13;18,20;18,27;18,34;18,41;18,48;18,55;18,62;15,61;13,60;11,60;9,59;6,58;4,58;2,57;0,56;0,49;0,42;0,35;0,28;0,21;0,14;0,7;1,0" o:connectangles="0,0,0,0,0,0,0,0,0,0,0,0,0,0,0,0,0,0,0,0,0,0,0,0,0,0,0,0,0,0,0,0,0"/>
                  </v:shape>
                  <v:shape id="Freeform 2756" o:spid="_x0000_s1086" style="position:absolute;left:1588;top:1976;width:18;height:60;visibility:visible;mso-wrap-style:square;v-text-anchor:top" coordsize="1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" path="m1,l3,,5,1,7,2,9,3r2,l13,4r2,1l18,6r-1,7l17,19r,7l17,33r,6l17,46r,7l17,60,15,59,13,58,11,57r-2,l6,56r-2,l2,55,,54,,47,,40,,34,1,27r,-7l1,13,1,6,1,xe" fillcolor="#bab8ad" stroked="f">
                    <v:path arrowok="t" o:connecttype="custom" o:connectlocs="1,0;3,0;5,1;7,2;9,3;11,3;13,4;15,5;18,6;17,13;17,19;17,26;17,33;17,39;17,46;17,53;17,60;15,59;13,58;11,57;9,57;6,56;4,56;2,55;0,54;0,47;0,40;0,34;1,27;1,20;1,13;1,6;1,0" o:connectangles="0,0,0,0,0,0,0,0,0,0,0,0,0,0,0,0,0,0,0,0,0,0,0,0,0,0,0,0,0,0,0,0,0"/>
                  </v:shape>
                  <v:shape id="Freeform 2757" o:spid="_x0000_s1087" style="position:absolute;left:1628;top:1991;width:16;height:58;visibility:visible;mso-wrap-style:square;v-text-anchor:top" coordsize="1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" path="m,l2,,4,1,6,2r2,l10,3r2,1l14,4r2,1l16,11r,7l16,24r,7l16,38r,6l16,51r,7l14,57,12,56,10,55r-2,l6,54r-2,l2,53,,52,,45,,39,,32,,26,,19,,13,,6,,xe" fillcolor="#bab8ad" stroked="f">
                    <v:path arrowok="t" o:connecttype="custom" o:connectlocs="0,0;2,0;4,1;6,2;8,2;10,3;12,4;14,4;16,5;16,11;16,18;16,24;16,31;16,38;16,44;16,51;16,58;14,57;12,56;10,55;8,55;6,54;4,54;2,53;0,52;0,45;0,39;0,32;0,26;0,19;0,13;0,6;0,0" o:connectangles="0,0,0,0,0,0,0,0,0,0,0,0,0,0,0,0,0,0,0,0,0,0,0,0,0,0,0,0,0,0,0,0,0"/>
                  </v:shape>
                  <v:shape id="Freeform 2758" o:spid="_x0000_s1088" style="position:absolute;left:1666;top:2004;width:13;height:56;visibility:visible;mso-wrap-style:square;v-text-anchor:top" coordsize="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" path="m,l2,1r1,l5,2,6,3r2,l9,4r2,l13,5r,6l13,18r,6l13,30r,6l13,43r,6l13,56,11,55r-1,l8,54r-1,l5,53r-2,l2,52,,52,,45,,39,,32,,26,,19,,13,,7,,xe" fillcolor="#bab8ad" stroked="f">
                    <v:path arrowok="t" o:connecttype="custom" o:connectlocs="0,0;2,1;3,1;5,2;6,3;8,3;9,4;11,4;13,5;13,11;13,18;13,24;13,30;13,36;13,43;13,49;13,56;11,55;10,55;8,54;7,54;5,53;3,53;2,52;0,52;0,45;0,39;0,32;0,26;0,19;0,13;0,7;0,0" o:connectangles="0,0,0,0,0,0,0,0,0,0,0,0,0,0,0,0,0,0,0,0,0,0,0,0,0,0,0,0,0,0,0,0,0"/>
                  </v:shape>
                  <v:shape id="Freeform 2759" o:spid="_x0000_s1089" style="position:absolute;left:1653;top:2000;width:4;height:53;visibility:visible;mso-wrap-style:square;v-text-anchor:top" coordsize="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" path="m,l2,,4,1r,7l4,14r,6l4,27r,6l4,40r,6l4,53,2,52,,52,,45,,38,,32,,25,,19,,13,,6,,xe" fillcolor="#bab8ad" stroked="f">
                    <v:path arrowok="t" o:connecttype="custom" o:connectlocs="0,0;2,0;4,1;4,8;4,14;4,20;4,27;4,33;4,40;4,46;4,53;2,52;0,52;0,45;0,38;0,32;0,25;0,19;0,13;0,6;0,0" o:connectangles="0,0,0,0,0,0,0,0,0,0,0,0,0,0,0,0,0,0,0,0,0"/>
                  </v:shape>
                  <v:shape id="Freeform 2760" o:spid="_x0000_s1090" style="position:absolute;left:1615;top:1985;width:4;height:55;visibility:visible;mso-wrap-style:square;v-text-anchor:top" coordsize="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" path="m,l2,1,4,2r,6l4,15r,7l4,28r,7l4,42r,6l4,55r-2,l,54,,47,,40,,34,,27,,20,,13,,7,,xe" fillcolor="#bab8ad" stroked="f">
                    <v:path arrowok="t" o:connecttype="custom" o:connectlocs="0,0;2,1;4,2;4,8;4,15;4,22;4,28;4,35;4,42;4,48;4,55;2,55;0,54;0,47;0,40;0,34;0,27;0,20;0,13;0,7;0,0" o:connectangles="0,0,0,0,0,0,0,0,0,0,0,0,0,0,0,0,0,0,0,0,0"/>
                  </v:shape>
                  <v:shape id="Freeform 2761" o:spid="_x0000_s1091" style="position:absolute;left:1574;top:1971;width:5;height:56;visibility:visible;mso-wrap-style:square;v-text-anchor:top" coordsize="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" path="m,l3,,5,2r,6l5,15r,7l5,28,4,35r,7l4,49r,7l3,55r-1,l1,55,,55,,48,,41,,34,,27,,20,,13,,6,,xe" fillcolor="#bab8ad" stroked="f">
                    <v:path arrowok="t" o:connecttype="custom" o:connectlocs="0,0;3,0;5,2;5,8;5,15;5,22;5,28;4,35;4,42;4,49;4,56;3,55;2,55;1,55;0,55;0,48;0,41;0,34;0,27;0,20;0,13;0,6;0,0" o:connectangles="0,0,0,0,0,0,0,0,0,0,0,0,0,0,0,0,0,0,0,0,0,0,0"/>
                  </v:shape>
                  <v:shape id="Freeform 2762" o:spid="_x0000_s1092" style="position:absolute;left:1541;top:2010;width:138;height:54;visibility:visible;mso-wrap-style:square;v-text-anchor:top" coordsize="1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" path="m,l10,3r9,2l28,8r9,4l46,15r9,3l64,21r9,3l81,26r8,3l97,32r9,2l114,37r8,3l130,42r8,3l138,47r,3l138,52r,2l130,51r-8,-2l114,46r-8,-2l98,41,89,39,81,36,73,33,64,30,55,27,46,24,37,22,28,19,19,16,9,13,,10,,7,,4,,2,,xe" fillcolor="#bab8ad" stroked="f">
                    <v:path arrowok="t" o:connecttype="custom" o:connectlocs="0,0;10,3;19,5;28,8;37,12;46,15;55,18;64,21;73,24;81,26;89,29;97,32;106,34;114,37;122,40;130,42;138,45;138,47;138,50;138,52;138,54;130,51;122,49;114,46;106,44;98,41;89,39;81,36;73,33;64,30;55,27;46,24;37,22;28,19;19,16;9,13;0,10;0,7;0,4;0,2;0,0" o:connectangles="0,0,0,0,0,0,0,0,0,0,0,0,0,0,0,0,0,0,0,0,0,0,0,0,0,0,0,0,0,0,0,0,0,0,0,0,0,0,0,0,0"/>
                  </v:shape>
                  <v:shape id="Freeform 2763" o:spid="_x0000_s1093" style="position:absolute;left:2021;top:2043;width:116;height:64;visibility:visible;mso-wrap-style:square;v-text-anchor:top" coordsize="11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" path="m110,64r-7,-3l97,59,90,56,84,54,77,51,70,50,64,47,57,45,50,42,43,40,36,37,29,34,21,31,14,29,7,26,,24,,21,,18,,15,,12,,9,,6,,3,,,7,3r8,3l23,9r8,3l38,14r8,3l53,20r8,3l68,25r7,3l82,30r7,3l96,35r7,3l109,40r7,3l115,45r,3l114,50r-1,3l112,55r-1,3l111,61r-1,3xe" fillcolor="#87857a" stroked="f">
                    <v:path arrowok="t" o:connecttype="custom" o:connectlocs="110,64;103,61;97,59;90,56;84,54;77,51;70,50;64,47;57,45;50,42;43,40;36,37;29,34;21,31;14,29;7,26;0,24;0,21;0,18;0,15;0,12;0,9;0,6;0,3;0,0;7,3;15,6;23,9;31,12;38,14;46,17;53,20;61,23;68,25;75,28;82,30;89,33;96,35;103,38;109,40;116,43;115,45;115,48;114,50;113,53;112,55;111,58;111,61;110,64" o:connectangles="0,0,0,0,0,0,0,0,0,0,0,0,0,0,0,0,0,0,0,0,0,0,0,0,0,0,0,0,0,0,0,0,0,0,0,0,0,0,0,0,0,0,0,0,0,0,0,0,0"/>
                  </v:shape>
                  <v:shape id="Freeform 2764" o:spid="_x0000_s1094" style="position:absolute;left:2021;top:2056;width:125;height:576;visibility:visible;mso-wrap-style:square;v-text-anchor:top" coordsize="125,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" path="m111,39r-7,-2l98,35,91,33,85,30,78,28,71,26,64,23,58,21,51,18,44,16,36,13,29,11,22,8,14,6,7,3,,,,17,,35,,52,1,70r,17l1,104r1,18l2,139r,18l3,175r,17l3,210r,18l4,245r,18l4,281r1,18l5,317r,19l6,354r,18l6,390r,18l7,427r,18l7,463r1,19l8,500r,19l9,538r,19l10,576r7,-1l25,574r7,-1l40,572r7,-1l55,571r7,-1l70,570r7,-1l84,568r7,-1l98,567r6,-1l111,565r7,l125,564r-1,-17l124,530r-1,-17l123,496r-1,-17l122,462r,-16l121,429r,-16l120,396r,-17l120,362r-1,-16l118,329r,-16l118,297r-1,-17l117,264r-1,-17l116,231r-1,-16l115,199r-1,-16l114,167r,-16l113,135r,-16l113,103,112,87r,-16l111,55r,-16xe" fillcolor="#ccc9bf" stroked="f">
                    <v:path arrowok="t" o:connecttype="custom" o:connectlocs="104,37;91,33;78,28;64,23;51,18;36,13;22,8;7,3;0,17;0,52;1,87;2,122;2,157;3,192;3,228;4,263;5,299;5,336;6,372;6,408;7,445;8,482;8,519;9,557;17,575;32,573;47,571;62,570;77,569;91,567;104,566;118,565;124,547;123,513;122,479;122,446;121,413;120,379;119,346;118,313;117,280;116,247;115,215;114,183;114,151;113,119;112,87;111,55" o:connectangles="0,0,0,0,0,0,0,0,0,0,0,0,0,0,0,0,0,0,0,0,0,0,0,0,0,0,0,0,0,0,0,0,0,0,0,0,0,0,0,0,0,0,0,0,0,0,0,0"/>
                  </v:shape>
                  <v:shape id="Freeform 2765" o:spid="_x0000_s1095" style="position:absolute;left:2021;top:2076;width:116;height:515;visibility:visible;mso-wrap-style:square;v-text-anchor:top" coordsize="11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" path="m105,35l98,33,92,30,86,28,80,26,73,24,67,22,61,20,54,18,48,16,41,13,34,11,27,9,20,6,14,4,7,2,,,,15,,30,,46,1,62r,15l1,93r1,16l2,125r,15l3,156r,16l3,188r,16l4,220r,16l4,252r,16l5,284r,16l5,317r1,16l6,349r,16l7,382r,16l7,415r,16l8,448r,16l8,481r,17l9,515r7,-1l23,514r7,-1l37,513r7,-1l51,512r7,-1l65,511r6,-1l78,510r7,l91,509r6,l104,508r6,l116,508r,-16l116,477r-1,-15l115,447r-1,-16l114,416r,-15l113,386r,-15l113,356r-1,-15l112,326r-1,-15l111,296r,-15l111,267r-1,-15l110,237r-1,-15l109,208r-1,-15l108,179r,-15l108,150r-1,-15l107,121r-1,-15l106,92,105,77r,-14l105,49r,-14xe" fillcolor="#4d4a40" stroked="f">
                    <v:path arrowok="t" o:connecttype="custom" o:connectlocs="98,33;86,28;73,24;61,20;48,16;34,11;20,6;7,2;0,15;0,46;1,77;2,109;2,140;3,172;3,204;4,236;4,268;5,300;6,333;6,365;7,398;7,431;8,464;8,498;16,514;30,513;44,512;58,511;71,510;85,510;97,509;110,508;116,492;115,462;114,431;114,401;113,371;112,341;111,311;111,281;110,252;109,222;108,193;108,164;107,135;106,106;105,77;105,49" o:connectangles="0,0,0,0,0,0,0,0,0,0,0,0,0,0,0,0,0,0,0,0,0,0,0,0,0,0,0,0,0,0,0,0,0,0,0,0,0,0,0,0,0,0,0,0,0,0,0,0"/>
                  </v:shape>
                  <v:shape id="Freeform 2766" o:spid="_x0000_s1096" style="position:absolute;left:2030;top:2590;width:108;height:31;visibility:visible;mso-wrap-style:square;v-text-anchor:top" coordsize="1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" path="m108,21r-6,1l95,22r-6,1l83,23r-7,1l70,24r-7,1l57,25r-7,1l43,27r-7,l29,28r-7,l15,29,8,30,1,31,,27,,24,,22,,19,,16,,13,,10,,7,7,6r7,l21,5r7,l35,4r7,l49,4r7,l62,3,69,2r7,l82,1r6,l95,r6,l108,r,2l108,5r,2l108,10r,3l108,16r,2l108,21xe" fillcolor="#807d73" stroked="f">
                    <v:path arrowok="t" o:connecttype="custom" o:connectlocs="108,21;102,22;95,22;89,23;83,23;76,24;70,24;63,25;57,25;50,26;43,27;36,27;29,28;22,28;15,29;8,30;1,31;0,27;0,24;0,22;0,19;0,16;0,13;0,10;0,7;7,6;14,6;21,5;28,5;35,4;42,4;49,4;56,4;62,3;69,2;76,2;82,1;88,1;95,0;101,0;108,0;108,2;108,5;108,7;108,10;108,13;108,16;108,18;108,21" o:connectangles="0,0,0,0,0,0,0,0,0,0,0,0,0,0,0,0,0,0,0,0,0,0,0,0,0,0,0,0,0,0,0,0,0,0,0,0,0,0,0,0,0,0,0,0,0,0,0,0,0"/>
                  </v:shape>
                  <v:shape id="Freeform 2767" o:spid="_x0000_s1097" style="position:absolute;left:2117;top:2090;width:25;height:522;visibility:visible;mso-wrap-style:square;v-text-anchor:top" coordsize="25,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" path="m12,4r-2,l9,3,7,3,6,3,4,2,3,1,1,1,,,,16,1,32r,15l1,63,2,79r,16l2,111r1,16l3,143r1,16l4,175r,16l5,207r,16l5,239r1,17l6,272r1,16l7,305r1,17l8,338r,16l9,371r,16l10,404r,17l10,438r1,16l11,471r1,17l12,504r1,18l14,521r2,l17,521r2,l20,521r2,l24,521r1,l25,504,24,487r,-16l24,454,23,437r,-16l22,404r,-16l21,371r,-16l20,339r,-17l20,306,19,290r,-17l19,258,18,241r,-16l17,209r,-16l16,177r,-15l15,146r,-16l15,114,14,99r,-16l13,67r,-16l13,36,12,20,12,4xe" fillcolor="#ccc9bf" stroked="f">
                    <v:path arrowok="t" o:connecttype="custom" o:connectlocs="10,4;7,3;4,2;1,1;0,16;1,47;2,79;2,111;3,143;4,175;5,207;5,239;6,272;7,305;8,338;9,371;10,404;10,438;11,471;12,504;14,521;17,521;20,521;24,521;25,504;24,471;23,437;22,404;21,371;20,339;20,306;19,273;18,241;17,209;16,177;15,146;15,114;14,83;13,51;12,20" o:connectangles="0,0,0,0,0,0,0,0,0,0,0,0,0,0,0,0,0,0,0,0,0,0,0,0,0,0,0,0,0,0,0,0,0,0,0,0,0,0,0,0"/>
                  </v:shape>
                  <v:shape id="Freeform 2768" o:spid="_x0000_s1098" style="position:absolute;left:2086;top:2080;width:25;height:534;visibility:visible;mso-wrap-style:square;v-text-anchor:top" coordsize="25,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" path="m13,4l11,3,9,3,7,2,6,2,4,1,3,1,1,,,,,15,,32,1,48r,16l1,80,2,97r,16l3,130r,16l3,162r,16l4,195r,16l5,228r,17l5,261r1,17l6,295r,17l7,329r,16l8,362r,17l8,396r1,18l9,431r1,17l10,465r1,17l11,500r,17l12,534r2,l15,534r2,l18,534r2,l22,534r1,l25,534,24,516r,-17l24,482,23,465r,-17l23,431,22,414r,-17l21,380r,-17l20,347r,-17l20,313,19,296r,-16l19,263,18,247r,-17l17,214r,-17l17,181,16,165r,-16l16,133,15,116r,-16l14,84r,-16l14,52,13,35r,-15l13,4xe" fillcolor="#ccc9bf" stroked="f">
                    <v:path arrowok="t" o:connecttype="custom" o:connectlocs="11,3;7,2;4,1;1,0;0,15;1,48;1,80;2,113;3,146;3,178;4,211;5,245;6,278;6,312;7,345;8,379;9,414;10,448;11,482;11,517;14,534;17,534;20,534;23,534;24,516;24,482;23,448;22,414;21,380;20,347;20,313;19,280;18,247;17,214;17,181;16,149;15,116;14,84;14,52;13,20" o:connectangles="0,0,0,0,0,0,0,0,0,0,0,0,0,0,0,0,0,0,0,0,0,0,0,0,0,0,0,0,0,0,0,0,0,0,0,0,0,0,0,0"/>
                  </v:shape>
                  <v:shape id="Freeform 2769" o:spid="_x0000_s1099" style="position:absolute;left:2053;top:2068;width:25;height:549;visibility:visible;mso-wrap-style:square;v-text-anchor:top" coordsize="25,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" path="m14,5l12,4,10,3,8,3,7,2,5,1,3,1,2,,,,,16,1,33r,16l1,66,2,83r,17l2,116r1,17l3,150r,17l4,184r,17l4,218r1,17l5,252r,17l6,286r,17l6,320r1,18l7,355r,18l8,390r,18l8,426r1,17l9,461r1,18l10,496r,18l10,532r1,17l12,549r2,l16,549r2,l19,549r2,l23,548r2,l24,531r,-18l23,495r,-17l23,460,22,443r,-18l22,408,21,391r,-17l21,356,20,339r,-17l20,305,19,287r,-16l18,254r,-17l18,220r,-16l17,187r,-17l16,153r,-16l16,120r,-17l15,87r,-17l14,54r,-17l14,21,14,5xe" fillcolor="#ccc9bf" stroked="f">
                    <v:path arrowok="t" o:connecttype="custom" o:connectlocs="12,4;8,3;5,1;2,0;0,16;1,49;2,83;2,116;3,150;4,184;4,218;5,252;6,286;6,320;7,355;8,390;8,426;9,461;10,496;10,532;12,549;16,549;19,549;23,548;24,531;23,495;23,460;22,425;21,391;21,356;20,322;19,287;18,254;18,220;17,187;16,153;16,120;15,87;14,54;14,21" o:connectangles="0,0,0,0,0,0,0,0,0,0,0,0,0,0,0,0,0,0,0,0,0,0,0,0,0,0,0,0,0,0,0,0,0,0,0,0,0,0,0,0"/>
                  </v:shape>
                  <v:shape id="Freeform 2770" o:spid="_x0000_s1100" style="position:absolute;left:2021;top:2056;width:22;height:565;visibility:visible;mso-wrap-style:square;v-text-anchor:top" coordsize="22,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" path="m12,5l10,4,9,3,7,3,6,2,4,2,3,1,1,1,,,,17,,34,,51,1,69r,16l1,103r1,17l2,137r,17l3,172r,17l3,206r,18l4,241r,17l4,276r,18l5,312r,17l6,347r,18l6,383r,18l7,419r,18l7,455r,18l8,491r,18l9,528r,18l10,565r1,-1l13,564r1,l16,564r1,l19,564r1,-1l22,563,21,545r,-18l21,509,20,491r,-18l20,455,19,437r,-18l19,401,18,383r,-17l18,348,17,331r,-18l17,296r,-18l16,260r,-17l16,226r,-17l15,191r,-17l14,157r,-17l14,123r,-17l13,89r,-17l13,55,12,38r,-17l12,5xe" fillcolor="#ccc9bf" stroked="f">
                    <v:path arrowok="t" o:connecttype="custom" o:connectlocs="10,4;7,3;4,2;1,1;0,17;0,51;1,85;2,120;2,154;3,189;3,224;4,258;4,294;5,329;6,365;6,401;7,437;7,473;8,509;9,546;11,564;14,564;17,564;20,563;21,545;21,509;20,473;19,437;19,401;18,366;17,331;17,296;16,260;16,226;15,191;14,157;14,123;13,89;13,55;12,21" o:connectangles="0,0,0,0,0,0,0,0,0,0,0,0,0,0,0,0,0,0,0,0,0,0,0,0,0,0,0,0,0,0,0,0,0,0,0,0,0,0,0,0"/>
                  </v:shape>
                  <v:shape id="Freeform 2771" o:spid="_x0000_s1101" style="position:absolute;left:2041;top:2064;width:13;height:458;visibility:visible;mso-wrap-style:square;v-text-anchor:top" coordsize="13,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" path="m4,1l2,,,,,13,,27,,41,1,55r,14l1,83,2,97r,15l2,126r,14l3,154r,14l3,182r,14l4,210r,15l4,239r1,15l5,268r,15l5,297r1,14l6,326r,15l6,355r1,15l7,385r,14l8,414r,15l8,444r1,14l11,458r2,l12,444r,-15l12,414,11,400r,-15l11,370,10,355r,-14l10,326r,-14l10,297,9,283r,-14l9,254,8,240r,-14l8,211r,-14l7,183r,-14l7,155r,-14l6,127r,-14l6,99,5,85,5,70,5,57,4,43,4,29,4,15,4,1xe" fillcolor="#ccc9bf" stroked="f">
                    <v:path arrowok="t" o:connecttype="custom" o:connectlocs="2,0;0,13;0,41;1,69;2,97;2,126;3,154;3,182;4,210;4,239;5,268;5,297;6,326;6,355;7,385;8,414;8,444;11,458;12,444;12,414;11,385;10,355;10,326;10,297;9,269;8,240;8,211;7,183;7,155;6,127;6,99;5,70;4,43;4,15" o:connectangles="0,0,0,0,0,0,0,0,0,0,0,0,0,0,0,0,0,0,0,0,0,0,0,0,0,0,0,0,0,0,0,0,0,0"/>
                  </v:shape>
                  <v:shape id="Freeform 2772" o:spid="_x0000_s1102" style="position:absolute;left:2075;top:2076;width:13;height:446;visibility:visible;mso-wrap-style:square;v-text-anchor:top" coordsize="13,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" path="m3,1l1,,,,,13,,26,,40,1,54r,13l1,81r,14l2,108r,14l2,136r,14l3,163r,14l3,191r1,14l4,219r,14l5,247r,14l5,275r1,14l6,303r,14l7,332r,14l7,360r,14l8,389r,14l8,417r1,15l9,446r2,l13,446,12,431r,-14l11,403r,-14l11,374r,-14l10,346r,-14l10,318r,-15l9,289r,-14l9,261,8,247r,-14l8,219,7,206r,-14l7,178,6,164r,-13l6,137,5,123r,-14l5,96,5,82,4,68,4,55,4,41,4,28,3,14,3,1xe" fillcolor="#ccc9bf" stroked="f">
                    <v:path arrowok="t" o:connecttype="custom" o:connectlocs="1,0;0,13;0,40;1,67;1,95;2,122;2,150;3,177;4,205;4,233;5,261;6,289;6,317;7,346;7,374;8,403;9,432;11,446;12,431;11,403;11,374;10,346;10,318;9,289;9,261;8,233;7,206;7,178;6,151;5,123;5,96;4,68;4,41;3,14" o:connectangles="0,0,0,0,0,0,0,0,0,0,0,0,0,0,0,0,0,0,0,0,0,0,0,0,0,0,0,0,0,0,0,0,0,0"/>
                  </v:shape>
                  <v:shape id="Freeform 2773" o:spid="_x0000_s1103" style="position:absolute;left:2106;top:2087;width:14;height:435;visibility:visible;mso-wrap-style:square;v-text-anchor:top" coordsize="14,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" path="m3,1l2,,,,,13,1,26r,13l1,53r,13l2,79r,13l3,106r,13l3,132r,14l4,159r,14l5,186r,14l5,213r,14l6,241r,13l6,268r1,14l7,296r,13l8,323r,14l8,351r1,14l9,379r,13l10,407r,14l10,435r2,l14,435,13,421r,-14l13,393r,-14l12,365r,-14l11,337r,-14l11,309,10,296r,-14l10,268,9,255r,-14l9,228r,-14l8,201r,-14l8,173,7,160r,-14l7,133,6,120r,-14l5,93,5,80,5,66,5,54,4,40,4,27,4,14,3,1xe" fillcolor="#ccc9bf" stroked="f">
                    <v:path arrowok="t" o:connecttype="custom" o:connectlocs="2,0;0,13;1,39;1,66;2,92;3,119;3,146;4,173;5,200;5,227;6,254;7,282;7,309;8,337;9,365;9,392;10,421;12,435;13,421;13,393;12,365;11,337;11,309;10,282;9,255;9,228;8,201;8,173;7,146;6,120;5,93;5,66;4,40;4,14" o:connectangles="0,0,0,0,0,0,0,0,0,0,0,0,0,0,0,0,0,0,0,0,0,0,0,0,0,0,0,0,0,0,0,0,0,0"/>
                  </v:shape>
                  <v:shape id="Freeform 2774" o:spid="_x0000_s1104" style="position:absolute;left:2022;top:2107;width:108;height:56;visibility:visible;mso-wrap-style:square;v-text-anchor:top" coordsize="1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" path="m108,33r-7,-2l95,29,88,27,82,26,76,24,69,22,62,20,56,18,49,15,42,13,35,11,28,8,21,6,14,4,7,2,,,,3,,6,,8r,4l,15r,3l,21r,3l7,26r7,2l21,30r8,2l35,34r8,2l49,38r8,3l63,42r7,2l76,46r7,2l89,50r7,2l102,54r6,2l108,53r,-3l108,47r,-2l108,42r,-3l108,36r,-3xe" fillcolor="#ccc9bf" stroked="f">
                    <v:path arrowok="t" o:connecttype="custom" o:connectlocs="108,33;101,31;95,29;88,27;82,26;76,24;69,22;62,20;56,18;49,15;42,13;35,11;28,8;21,6;14,4;7,2;0,0;0,3;0,6;0,8;0,12;0,15;0,18;0,21;0,24;7,26;14,28;21,30;29,32;35,34;43,36;49,38;57,41;63,42;70,44;76,46;83,48;89,50;96,52;102,54;108,56;108,53;108,50;108,47;108,45;108,42;108,39;108,36;108,33" o:connectangles="0,0,0,0,0,0,0,0,0,0,0,0,0,0,0,0,0,0,0,0,0,0,0,0,0,0,0,0,0,0,0,0,0,0,0,0,0,0,0,0,0,0,0,0,0,0,0,0,0"/>
                  </v:shape>
                  <v:shape id="Freeform 2775" o:spid="_x0000_s1105" style="position:absolute;left:2022;top:2160;width:110;height:56;visibility:visible;mso-wrap-style:square;v-text-anchor:top" coordsize="11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" path="m109,29r-6,-2l96,26,90,24,83,22,77,20,70,19,64,17,57,15,50,13,43,11,36,9,29,7,22,5,15,3,7,1,,,,3,,7r,4l1,14r,4l1,22r,3l1,29r7,2l15,33r7,1l30,36r7,2l44,40r7,1l58,43r6,2l71,46r6,2l84,50r6,1l97,53r6,1l110,56r,-3l109,49r,-3l109,43r,-4l109,36r,-3l109,29xe" fillcolor="#ccc9bf" stroked="f">
                    <v:path arrowok="t" o:connecttype="custom" o:connectlocs="109,29;103,27;96,26;90,24;83,22;77,20;70,19;64,17;57,15;50,13;43,11;36,9;29,7;22,5;15,3;7,1;0,0;0,3;0,7;0,11;1,14;1,18;1,22;1,25;1,29;8,31;15,33;22,34;30,36;37,38;44,40;51,41;58,43;64,45;71,46;77,48;84,50;90,51;97,53;103,54;110,56;110,53;109,49;109,46;109,43;109,39;109,36;109,33;109,29" o:connectangles="0,0,0,0,0,0,0,0,0,0,0,0,0,0,0,0,0,0,0,0,0,0,0,0,0,0,0,0,0,0,0,0,0,0,0,0,0,0,0,0,0,0,0,0,0,0,0,0,0"/>
                  </v:shape>
                  <v:shape id="Freeform 2776" o:spid="_x0000_s1106" style="position:absolute;left:2024;top:2218;width:109;height:52;visibility:visible;mso-wrap-style:square;v-text-anchor:top" coordsize="10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" path="m108,25r-6,-2l95,22,89,20,83,19,76,17,69,16,63,15,56,13,49,11,42,10,35,8,28,7,21,5,14,3,7,2,,,,4,,7r,4l,15r,3l,22r,4l,30r7,1l14,33r7,1l29,35r7,2l43,38r7,1l57,41r6,1l70,44r7,1l83,47r7,1l96,49r6,2l109,52r,-3l109,45r,-3l109,38r-1,-3l108,32r,-4l108,25xe" fillcolor="#ccc9bf" stroked="f">
                    <v:path arrowok="t" o:connecttype="custom" o:connectlocs="108,25;102,23;95,22;89,20;83,19;76,17;69,16;63,15;56,13;49,11;42,10;35,8;28,7;21,5;14,3;7,2;0,0;0,4;0,7;0,11;0,15;0,18;0,22;0,26;0,30;7,31;14,33;21,34;29,35;36,37;43,38;50,39;57,41;63,42;70,44;77,45;83,47;90,48;96,49;102,51;109,52;109,49;109,45;109,42;109,38;108,35;108,32;108,28;108,25" o:connectangles="0,0,0,0,0,0,0,0,0,0,0,0,0,0,0,0,0,0,0,0,0,0,0,0,0,0,0,0,0,0,0,0,0,0,0,0,0,0,0,0,0,0,0,0,0,0,0,0,0"/>
                  </v:shape>
                  <v:shape id="Freeform 2777" o:spid="_x0000_s1107" style="position:absolute;left:2025;top:2277;width:109;height:47;visibility:visible;mso-wrap-style:square;v-text-anchor:top" coordsize="10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" path="m109,20r-7,-2l96,17,89,16,83,15,76,14,70,13,63,12,57,11,49,9,43,8,35,7,29,5,21,4,14,3,7,1,,,,4,,8r,3l,15r,4l,22r,4l,30r7,1l14,32r7,1l29,35r7,1l43,37r7,1l57,39r7,1l71,41r6,1l84,43r6,1l96,45r7,1l109,47r,-3l109,40r,-3l109,34r,-4l109,27r,-4l109,20xe" fillcolor="#ccc9bf" stroked="f">
                    <v:path arrowok="t" o:connecttype="custom" o:connectlocs="109,20;102,18;96,17;89,16;83,15;76,14;70,13;63,12;57,11;49,9;43,8;35,7;29,5;21,4;14,3;7,1;0,0;0,4;0,8;0,11;0,15;0,19;0,22;0,26;0,30;7,31;14,32;21,33;29,35;36,36;43,37;50,38;57,39;64,40;71,41;77,42;84,43;90,44;96,45;103,46;109,47;109,44;109,40;109,37;109,34;109,30;109,27;109,23;109,20" o:connectangles="0,0,0,0,0,0,0,0,0,0,0,0,0,0,0,0,0,0,0,0,0,0,0,0,0,0,0,0,0,0,0,0,0,0,0,0,0,0,0,0,0,0,0,0,0,0,0,0,0"/>
                  </v:shape>
                  <v:shape id="Freeform 2778" o:spid="_x0000_s1108" style="position:absolute;left:2025;top:2337;width:111;height:42;visibility:visible;mso-wrap-style:square;v-text-anchor:top" coordsize="1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" path="m110,15r-6,-1l97,13,91,12,84,11,78,10,71,9,64,8r-6,l51,7,44,6,36,5,29,4,22,3,15,2,7,1,,,,4,,7r,4l1,15r,3l1,22r,4l1,30r7,1l15,31r8,1l30,33r7,1l44,35r7,l58,36r7,1l72,37r6,1l85,39r6,1l98,40r6,1l111,42r,-4l111,35r-1,-3l110,28r,-3l110,21r,-3l110,15xe" fillcolor="#ccc9bf" stroked="f">
                    <v:path arrowok="t" o:connecttype="custom" o:connectlocs="110,15;104,14;97,13;91,12;84,11;78,10;71,9;64,8;58,8;51,7;44,6;36,5;29,4;22,3;15,2;7,1;0,0;0,4;0,7;0,11;1,15;1,18;1,22;1,26;1,30;8,31;15,31;23,32;30,33;37,34;44,35;51,35;58,36;65,37;72,37;78,38;85,39;91,40;98,40;104,41;111,42;111,38;111,35;110,32;110,28;110,25;110,21;110,18;110,15" o:connectangles="0,0,0,0,0,0,0,0,0,0,0,0,0,0,0,0,0,0,0,0,0,0,0,0,0,0,0,0,0,0,0,0,0,0,0,0,0,0,0,0,0,0,0,0,0,0,0,0,0"/>
                  </v:shape>
                  <v:shape id="Freeform 2779" o:spid="_x0000_s1109" style="position:absolute;left:2026;top:2397;width:111;height:37;visibility:visible;mso-wrap-style:square;v-text-anchor:top" coordsize="11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" path="m111,10l104,9,98,8r-7,l85,7r-7,l71,6,65,5r-7,l51,4r-7,l37,3r-7,l22,2,15,1,8,1,,,,4,,8r,4l1,16r,3l1,23r,4l1,31r7,l16,31r7,l30,32r7,l44,33r7,l59,34r6,l72,35r7,l85,36r7,l98,37r7,l111,37r,-3l111,30r,-3l111,23r,-3l111,17r,-4l111,10xe" fillcolor="#ccc9bf" stroked="f">
                    <v:path arrowok="t" o:connecttype="custom" o:connectlocs="111,10;104,9;98,8;91,8;85,7;78,7;71,6;65,5;58,5;51,4;44,4;37,3;30,3;22,2;15,1;8,1;0,0;0,4;0,8;0,12;1,16;1,19;1,23;1,27;1,31;8,31;16,31;23,31;30,32;37,32;44,33;51,33;59,34;65,34;72,35;79,35;85,36;92,36;98,37;105,37;111,37;111,34;111,30;111,27;111,23;111,20;111,17;111,13;111,10" o:connectangles="0,0,0,0,0,0,0,0,0,0,0,0,0,0,0,0,0,0,0,0,0,0,0,0,0,0,0,0,0,0,0,0,0,0,0,0,0,0,0,0,0,0,0,0,0,0,0,0,0"/>
                  </v:shape>
                  <v:shape id="Freeform 2780" o:spid="_x0000_s1110" style="position:absolute;left:2028;top:2458;width:111;height:32;visibility:visible;mso-wrap-style:square;v-text-anchor:top" coordsize="1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" path="m110,4r-7,l97,3r-7,l84,3r-7,l71,2r-7,l57,2r-7,l43,1r-7,l29,1,21,,14,,7,,,,,3,,7r,4l,15r,4l,23r,4l,31r7,l15,31r7,l29,31r7,l44,31r7,l58,31r6,l71,31r7,l85,32r6,l98,32r6,l111,32r,-4l110,25r,-4l110,18r,-3l110,11r,-3l110,4xe" fillcolor="#ccc9bf" stroked="f">
                    <v:path arrowok="t" o:connecttype="custom" o:connectlocs="110,4;103,4;97,3;90,3;84,3;77,3;71,2;64,2;57,2;50,2;43,1;36,1;29,1;21,0;14,0;7,0;0,0;0,3;0,7;0,11;0,15;0,19;0,23;0,27;0,31;7,31;15,31;22,31;29,31;36,31;44,31;51,31;58,31;64,31;71,31;78,31;85,32;91,32;98,32;104,32;111,32;111,28;110,25;110,21;110,18;110,15;110,11;110,8;110,4" o:connectangles="0,0,0,0,0,0,0,0,0,0,0,0,0,0,0,0,0,0,0,0,0,0,0,0,0,0,0,0,0,0,0,0,0,0,0,0,0,0,0,0,0,0,0,0,0,0,0,0,0"/>
                  </v:shape>
                  <v:shape id="Freeform 2781" o:spid="_x0000_s1111" style="position:absolute;left:2029;top:2518;width:112;height:32;visibility:visible;mso-wrap-style:square;v-text-anchor:top" coordsize="11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" path="m111,r-7,l97,,91,,84,,78,,71,,64,1r-7,l50,1r-7,l36,1r-7,l22,1r-8,l7,1,,1,,5,,9r,4l,16r,4l,24r,4l,32r7,l15,32r7,-1l30,31r7,l44,31r7,l58,31r7,-1l72,30r6,-1l85,29r7,l98,29r7,l112,29r-1,-4l111,21r,-3l111,14r,-3l111,7r,-4l111,xe" fillcolor="#ccc9bf" stroked="f">
                    <v:path arrowok="t" o:connecttype="custom" o:connectlocs="111,0;104,0;97,0;91,0;84,0;78,0;71,0;64,1;57,1;50,1;43,1;36,1;29,1;22,1;14,1;7,1;0,1;0,5;0,9;0,13;0,16;0,20;0,24;0,28;0,32;7,32;15,32;22,31;30,31;37,31;44,31;51,31;58,31;65,30;72,30;78,29;85,29;92,29;98,29;105,29;112,29;111,25;111,21;111,18;111,14;111,11;111,7;111,3;111,0" o:connectangles="0,0,0,0,0,0,0,0,0,0,0,0,0,0,0,0,0,0,0,0,0,0,0,0,0,0,0,0,0,0,0,0,0,0,0,0,0,0,0,0,0,0,0,0,0,0,0,0,0"/>
                  </v:shape>
                  <v:shape id="Freeform 2782" o:spid="_x0000_s1112" style="position:absolute;left:2030;top:2575;width:112;height:31;visibility:visible;mso-wrap-style:square;v-text-anchor:top" coordsize="11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" path="m111,r-7,l98,,91,1r-6,l78,1,71,2r-7,l58,3r-7,l44,4r-8,l29,5r-7,l14,5,7,6,,6,,9r,3l,15r,4l,21r,4l,28r,3l7,30r8,-1l22,29r8,-1l37,27r7,l51,26r7,l65,25r7,l78,24r7,l92,23r6,l105,22r7,l111,19r,-2l111,14r,-3l111,8r,-3l111,3r,-3xe" fillcolor="#ccc9bf" stroked="f">
                    <v:path arrowok="t" o:connecttype="custom" o:connectlocs="111,0;104,0;98,0;91,1;85,1;78,1;71,2;64,2;58,3;51,3;44,4;36,4;29,5;22,5;14,5;7,6;0,6;0,9;0,12;0,15;0,19;0,21;0,25;0,28;0,31;7,30;15,29;22,29;30,28;37,27;44,27;51,26;58,26;65,25;72,25;78,24;85,24;92,23;98,23;105,22;112,22;111,19;111,17;111,14;111,11;111,8;111,5;111,3;111,0" o:connectangles="0,0,0,0,0,0,0,0,0,0,0,0,0,0,0,0,0,0,0,0,0,0,0,0,0,0,0,0,0,0,0,0,0,0,0,0,0,0,0,0,0,0,0,0,0,0,0,0,0"/>
                  </v:shape>
                  <v:shape id="Freeform 2783" o:spid="_x0000_s1113" style="position:absolute;left:2029;top:2521;width:116;height:25;visibility:visible;mso-wrap-style:square;v-text-anchor:top" coordsize="11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" path="m116,r-7,l102,,95,,88,,81,,74,1r-7,l60,1r-7,l45,1r-7,l31,1r-8,l15,1,7,2,,2,,5,,7r,3l,13r,3l,19r,3l,25,8,24r7,l23,23r8,l38,23r7,l53,23r7,l67,22r7,l81,21r7,l95,21r6,l108,21r7,l115,18r,-3l115,13r,-3l115,8r,-3l115,2,116,xe" fillcolor="#b3b0a6" stroked="f">
                    <v:path arrowok="t" o:connecttype="custom" o:connectlocs="116,0;109,0;102,0;95,0;88,0;81,0;74,1;67,1;60,1;53,1;45,1;38,1;31,1;23,1;15,1;7,2;0,2;0,5;0,7;0,10;0,13;0,16;0,19;0,22;0,25;8,24;15,24;23,23;31,23;38,23;45,23;53,23;60,23;67,22;74,22;81,21;88,21;95,21;101,21;108,21;115,21;115,18;115,15;115,13;115,10;115,8;115,5;115,2;116,0" o:connectangles="0,0,0,0,0,0,0,0,0,0,0,0,0,0,0,0,0,0,0,0,0,0,0,0,0,0,0,0,0,0,0,0,0,0,0,0,0,0,0,0,0,0,0,0,0,0,0,0,0"/>
                  </v:shape>
                  <v:shape id="Freeform 2784" o:spid="_x0000_s1114" style="position:absolute;left:2029;top:2523;width:116;height:10;visibility:visible;mso-wrap-style:square;v-text-anchor:top" coordsize="1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" path="m116,r-7,l102,,95,,88,,81,,74,,67,,60,,53,,45,,38,,31,1r-8,l15,1,7,1,,1,,3,,6,,8r,2l8,9r7,l23,9r8,l38,9r7,l53,9r7,l67,8r7,l81,8r7,l95,8r7,l109,8r7,l116,5r,-2l116,2r,-2xe" fillcolor="#d9d9d4" strokecolor="#b8b8b8" strokeweight=".05pt">
                    <v:path arrowok="t" o:connecttype="custom" o:connectlocs="116,0;109,0;102,0;95,0;88,0;81,0;74,0;67,0;60,0;53,0;45,0;38,0;31,1;23,1;15,1;7,1;0,1;0,3;0,6;0,8;0,10;8,9;15,9;23,9;31,9;38,9;45,9;53,9;60,9;67,8;74,8;81,8;88,8;95,8;102,8;109,8;116,8;116,5;116,3;116,2;116,0" o:connectangles="0,0,0,0,0,0,0,0,0,0,0,0,0,0,0,0,0,0,0,0,0,0,0,0,0,0,0,0,0,0,0,0,0,0,0,0,0,0,0,0,0"/>
                  </v:shape>
                  <v:shape id="Freeform 2785" o:spid="_x0000_s1115" style="position:absolute;left:2021;top:2030;width:116;height:57;visibility:visible;mso-wrap-style:square;v-text-anchor:top" coordsize="11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" path="m116,43r-2,-1l112,41r,2l112,45r,2l112,49r-2,-1l109,47r-2,l106,47r,-2l106,43r,-2l106,39r-2,-1l101,38r,1l101,41r,2l102,45r-2,-1l99,44,97,43r-1,l96,41r,-2l96,37r,-2l94,34r-3,l91,35r,2l91,39r,3l90,41,89,40,87,39r-1,l86,37r,-2l85,33r,-2l84,31,83,30r-1,l81,30r,1l81,33r,2l81,38,80,37,78,36r-1,l75,35r,-2l75,31r,-2l75,27,72,26,70,25r,2l70,29r,2l70,34,69,33,67,32r-1,l64,32r,-3l64,27r,-2l64,23r-1,l62,23,60,22r-1,l59,23r,2l59,27r,3l58,29,56,28r-1,l54,27r,-2l54,23r,-2l54,20,52,19,51,18r-1,l48,17r,2l48,22r,1l49,25r-2,l46,24r-2,l43,23r,-2l43,19r,-2l43,15,41,14r-1,l38,14,37,13r,2l37,17r,2l37,22,36,21,34,20r-1,l31,19r,-2l31,15r,-2l31,11,30,10r-2,l27,9r-1,l26,11r,2l26,15r,2l24,17,23,16,21,15r-1,l20,13r,-2l19,9r,-2l17,6,14,5r,2l14,9r,2l14,13,13,12r-2,l10,11r-2,l8,9,8,6,8,4,8,2,7,2,5,1,4,1,3,r,2l3,4r,3l3,9,1,8,,7,,9r,2l,13r,2l7,18r8,2l23,23r8,3l38,28r8,3l53,34r8,3l68,39r7,3l82,44r7,3l96,49r7,3l109,54r7,3l116,55r,-2l116,51r,-1l116,46r,-3xe" fillcolor="#d9d9d4" strokecolor="#999" strokeweight=".1pt">
                    <v:path arrowok="t" o:connecttype="custom" o:connectlocs="112,41;112,47;109,47;106,45;106,39;101,39;102,45;97,43;96,39;94,34;91,37;90,41;86,39;85,33;83,30;81,31;81,38;77,36;75,31;72,26;70,29;69,33;64,32;64,25;62,23;59,23;59,30;55,28;54,23;52,19;48,17;48,23;46,24;43,21;43,15;38,14;37,17;36,21;31,19;31,13;28,10;26,11;26,17;21,15;20,11;17,6;14,9;13,12;8,11;8,4;5,1;3,2;3,9;0,9;0,15;23,23;46,31;68,39;89,47;109,54;116,53;116,46" o:connectangles="0,0,0,0,0,0,0,0,0,0,0,0,0,0,0,0,0,0,0,0,0,0,0,0,0,0,0,0,0,0,0,0,0,0,0,0,0,0,0,0,0,0,0,0,0,0,0,0,0,0,0,0,0,0,0,0,0,0,0,0,0,0"/>
                  </v:shape>
                  <v:shape id="Freeform 2786" o:spid="_x0000_s1116" style="position:absolute;left:2021;top:2056;width:112;height:92;visibility:visible;mso-wrap-style:square;v-text-anchor:top" coordsize="11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" path="m111,39r-7,-2l98,35,91,33,85,30,78,28,71,26,64,23,58,21,51,18,44,16,36,13,29,11,22,8,14,6,7,3,,,,7r,8l,22r,7l,36r,7l,50r1,8l8,60r7,2l23,64r7,3l37,69r8,2l52,74r7,2l66,78r6,2l79,82r7,2l93,86r6,2l106,90r6,2l112,85r,-6l112,72r,-6l111,59r,-6l111,46r,-7xe" fillcolor="#bab8ad" stroked="f">
                    <v:path arrowok="t" o:connecttype="custom" o:connectlocs="111,39;104,37;98,35;91,33;85,30;78,28;71,26;64,23;58,21;51,18;44,16;36,13;29,11;22,8;14,6;7,3;0,0;0,7;0,15;0,22;0,29;0,36;0,43;0,50;1,58;8,60;15,62;23,64;30,67;37,69;45,71;52,74;59,76;66,78;72,80;79,82;86,84;93,86;99,88;106,90;112,92;112,85;112,79;112,72;112,66;111,59;111,53;111,46;111,39" o:connectangles="0,0,0,0,0,0,0,0,0,0,0,0,0,0,0,0,0,0,0,0,0,0,0,0,0,0,0,0,0,0,0,0,0,0,0,0,0,0,0,0,0,0,0,0,0,0,0,0,0"/>
                  </v:shape>
                  <v:shape id="Freeform 2787" o:spid="_x0000_s1117" style="position:absolute;left:2021;top:2076;width:105;height:70;visibility:visible;mso-wrap-style:square;v-text-anchor:top" coordsize="1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" path="m105,35l98,33,92,30,86,28,80,26,73,24,67,22,61,20,54,18,48,16,41,13,34,11,27,9,20,6,14,4,7,2,,,,4,,9r,5l,19r,4l,28r,5l1,38r6,2l14,42r7,2l28,46r7,2l42,50r7,3l55,55r7,2l68,58r6,2l81,62r6,2l93,66r6,2l105,70r,-5l105,61r,-4l105,52r,-4l105,43r,-4l105,35xe" fillcolor="#3b382e" stroked="f">
                    <v:path arrowok="t" o:connecttype="custom" o:connectlocs="105,35;98,33;92,30;86,28;80,26;73,24;67,22;61,20;54,18;48,16;41,13;34,11;27,9;20,6;14,4;7,2;0,0;0,4;0,9;0,14;0,19;0,23;0,28;0,33;1,38;7,40;14,42;21,44;28,46;35,48;42,50;49,53;55,55;62,57;68,58;74,60;81,62;87,64;93,66;99,68;105,70;105,65;105,61;105,57;105,52;105,48;105,43;105,39;105,35" o:connectangles="0,0,0,0,0,0,0,0,0,0,0,0,0,0,0,0,0,0,0,0,0,0,0,0,0,0,0,0,0,0,0,0,0,0,0,0,0,0,0,0,0,0,0,0,0,0,0,0,0"/>
                  </v:shape>
                  <v:shape id="Freeform 2788" o:spid="_x0000_s1118" style="position:absolute;left:2117;top:2090;width:13;height:57;visibility:visible;mso-wrap-style:square;v-text-anchor:top" coordsize="1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" path="m12,4r-2,l9,3,7,3,6,3,4,2,3,1,1,1,,,,7r,6l,20r,7l,33r1,7l1,46r,7l3,54r1,l6,55r1,l9,56r1,l12,57r1,l13,50r,-6l13,37r,-6l12,24r,-7l12,11r,-7xe" fillcolor="#bab8ad" stroked="f">
                    <v:path arrowok="t" o:connecttype="custom" o:connectlocs="12,4;10,4;9,3;7,3;6,3;4,2;3,1;1,1;0,0;0,7;0,13;0,20;0,27;0,33;1,40;1,46;1,53;3,54;4,54;6,55;7,55;9,56;10,56;12,57;13,57;13,50;13,44;13,37;13,31;12,24;12,17;12,11;12,4" o:connectangles="0,0,0,0,0,0,0,0,0,0,0,0,0,0,0,0,0,0,0,0,0,0,0,0,0,0,0,0,0,0,0,0,0"/>
                  </v:shape>
                  <v:shape id="Freeform 2789" o:spid="_x0000_s1119" style="position:absolute;left:2086;top:2080;width:14;height:58;visibility:visible;mso-wrap-style:square;v-text-anchor:top" coordsize="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" path="m13,4l11,3,9,3,7,2,6,2,4,1,3,1,1,,,,,6r,7l,20r,7l,33r,7l1,47r,7l3,54r1,1l6,55r1,1l9,56r2,1l12,57r2,1l14,51,13,44r,-7l13,31r,-7l13,17r,-6l13,4xe" fillcolor="#bab8ad" stroked="f">
                    <v:path arrowok="t" o:connecttype="custom" o:connectlocs="13,4;11,3;9,3;7,2;6,2;4,1;3,1;1,0;0,0;0,6;0,13;0,20;0,27;0,33;0,40;1,47;1,54;3,54;4,55;6,55;7,56;9,56;11,57;12,57;14,58;14,51;13,44;13,37;13,31;13,24;13,17;13,11;13,4" o:connectangles="0,0,0,0,0,0,0,0,0,0,0,0,0,0,0,0,0,0,0,0,0,0,0,0,0,0,0,0,0,0,0,0,0"/>
                  </v:shape>
                  <v:shape id="Freeform 2790" o:spid="_x0000_s1120" style="position:absolute;left:2053;top:2068;width:15;height:60;visibility:visible;mso-wrap-style:square;v-text-anchor:top" coordsize="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" path="m14,5l12,4,10,3,8,3,7,2,5,1,3,1,2,,,,,7r,7l,21r1,7l1,35r,7l1,49r,7l3,56r1,1l6,57r2,1l9,58r2,1l13,59r2,1l14,53r,-7l14,39r,-7l14,25r,-6l14,12r,-7xe" fillcolor="#bab8ad" stroked="f">
                    <v:path arrowok="t" o:connecttype="custom" o:connectlocs="14,5;12,4;10,3;8,3;7,2;5,1;3,1;2,0;0,0;0,7;0,14;0,21;1,28;1,35;1,42;1,49;1,56;3,56;4,57;6,57;8,58;9,58;11,59;13,59;15,60;14,53;14,46;14,39;14,32;14,25;14,19;14,12;14,5" o:connectangles="0,0,0,0,0,0,0,0,0,0,0,0,0,0,0,0,0,0,0,0,0,0,0,0,0,0,0,0,0,0,0,0,0"/>
                  </v:shape>
                  <v:shape id="Freeform 2791" o:spid="_x0000_s1121" style="position:absolute;left:2021;top:2056;width:13;height:62;visibility:visible;mso-wrap-style:square;v-text-anchor:top" coordsize="1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" path="m12,5l10,4,9,3,7,3,6,2,4,2,3,1,1,1,,,,7r,8l,22r,7l,36r,7l,50r1,8l2,58r2,1l5,59r2,1l8,60r2,1l11,61r2,1l13,55,12,47r,-7l12,33r,-7l12,19r,-7l12,5xe" fillcolor="#bab8ad" stroked="f">
                    <v:path arrowok="t" o:connecttype="custom" o:connectlocs="12,5;10,4;9,3;7,3;6,2;4,2;3,1;1,1;0,0;0,7;0,15;0,22;0,29;0,36;0,43;0,50;1,58;2,58;4,59;5,59;7,60;8,60;10,61;11,61;13,62;13,55;12,47;12,40;12,33;12,26;12,19;12,12;12,5" o:connectangles="0,0,0,0,0,0,0,0,0,0,0,0,0,0,0,0,0,0,0,0,0,0,0,0,0,0,0,0,0,0,0,0,0"/>
                  </v:shape>
                  <v:shape id="Freeform 2792" o:spid="_x0000_s1122" style="position:absolute;left:2041;top:2064;width:5;height:57;visibility:visible;mso-wrap-style:square;v-text-anchor:top" coordsize="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" path="m4,1l2,,,,,7r,6l,21r1,7l1,35r,7l1,49r,7l3,57r2,l5,50,4,43r,-7l4,29r,-7l4,15,4,8,4,1xe" fillcolor="#bab8ad" stroked="f">
                    <v:path arrowok="t" o:connecttype="custom" o:connectlocs="4,1;2,0;0,0;0,7;0,13;0,21;1,28;1,35;1,42;1,49;1,56;3,57;5,57;5,50;4,43;4,36;4,29;4,22;4,15;4,8;4,1" o:connectangles="0,0,0,0,0,0,0,0,0,0,0,0,0,0,0,0,0,0,0,0,0"/>
                  </v:shape>
                  <v:shape id="Freeform 2793" o:spid="_x0000_s1123" style="position:absolute;left:2075;top:2076;width:4;height:56;visibility:visible;mso-wrap-style:square;v-text-anchor:top" coordsize="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" path="m3,1l1,,,,,6r,7l,20r,7l,34r,6l,47r1,7l2,55r2,1l4,49r,-7l4,35r,-7l3,21r,-6l3,8,3,1xe" fillcolor="#bab8ad" stroked="f">
                    <v:path arrowok="t" o:connecttype="custom" o:connectlocs="3,1;1,0;0,0;0,6;0,13;0,20;0,27;0,34;0,40;0,47;1,54;2,55;4,56;4,49;4,42;4,35;4,28;3,21;3,15;3,8;3,1" o:connectangles="0,0,0,0,0,0,0,0,0,0,0,0,0,0,0,0,0,0,0,0,0"/>
                  </v:shape>
                  <v:shape id="Freeform 2794" o:spid="_x0000_s1124" style="position:absolute;left:2106;top:2087;width:5;height:54;visibility:visible;mso-wrap-style:square;v-text-anchor:top" coordsize="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" path="m3,1l2,,,,,6r,7l,19r1,7l1,33r,7l1,46r1,7l3,54r2,l5,47,4,41r,-7l4,27r,-6l4,14,3,7,3,1xe" fillcolor="#bab8ad" stroked="f">
                    <v:path arrowok="t" o:connecttype="custom" o:connectlocs="3,1;2,0;0,0;0,6;0,13;0,19;1,26;1,33;1,40;1,46;2,53;3,54;5,54;5,47;4,41;4,34;4,27;4,21;4,14;3,7;3,1" o:connectangles="0,0,0,0,0,0,0,0,0,0,0,0,0,0,0,0,0,0,0,0,0"/>
                  </v:shape>
                  <v:shape id="Freeform 2795" o:spid="_x0000_s1125" style="position:absolute;left:2022;top:2109;width:108;height:43;visibility:visible;mso-wrap-style:square;v-text-anchor:top" coordsize="10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" path="m108,33r-7,-2l95,29,88,27,82,25,76,23,69,21,62,19,56,17,49,15,42,12,35,10,28,8,21,6,14,4,7,2,,,,2,,4,,7r,3l7,12r7,2l21,16r7,2l35,20r7,3l49,25r7,2l63,29r6,2l76,33r7,2l89,37r6,2l102,41r6,2l108,40r,-2l108,35r,-2xe" fillcolor="#bab8ad" stroked="f">
                    <v:path arrowok="t" o:connecttype="custom" o:connectlocs="108,33;101,31;95,29;88,27;82,25;76,23;69,21;62,19;56,17;49,15;42,12;35,10;28,8;21,6;14,4;7,2;0,0;0,2;0,4;0,7;0,10;7,12;14,14;21,16;28,18;35,20;42,23;49,25;56,27;63,29;69,31;76,33;83,35;89,37;95,39;102,41;108,43;108,40;108,38;108,35;108,33" o:connectangles="0,0,0,0,0,0,0,0,0,0,0,0,0,0,0,0,0,0,0,0,0,0,0,0,0,0,0,0,0,0,0,0,0,0,0,0,0,0,0,0,0"/>
                  </v:shape>
                  <v:shape id="Freeform 2796" o:spid="_x0000_s1126" style="position:absolute;left:2022;top:2113;width:112;height:41;visibility:visible;mso-wrap-style:square;v-text-anchor:top" coordsize="11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" path="m111,35r-6,-3l98,30,92,28,85,26,78,24,71,22,65,20,58,18,51,16,44,13,36,11,29,9,22,6,14,4,7,2,,,,1,,3,,5,,7,7,9r8,2l22,14r8,2l37,18r7,2l51,23r7,2l65,27r7,2l79,31r6,2l92,35r6,2l105,39r7,2l111,39r,-1l111,36r,-1xe" fillcolor="#99968c" stroked="f">
                    <v:path arrowok="t" o:connecttype="custom" o:connectlocs="111,35;105,32;98,30;92,28;85,26;78,24;71,22;65,20;58,18;51,16;44,13;36,11;29,9;22,6;14,4;7,2;0,0;0,1;0,3;0,5;0,7;7,9;15,11;22,14;30,16;37,18;44,20;51,23;58,25;65,27;72,29;79,31;85,33;92,35;98,37;105,39;112,41;111,39;111,38;111,36;111,35" o:connectangles="0,0,0,0,0,0,0,0,0,0,0,0,0,0,0,0,0,0,0,0,0,0,0,0,0,0,0,0,0,0,0,0,0,0,0,0,0,0,0,0,0"/>
                  </v:shape>
                  <v:shape id="Freeform 2797" o:spid="_x0000_s1127" style="position:absolute;left:1657;top:2044;width:373;height:111;visibility:visible;mso-wrap-style:square;v-text-anchor:top" coordsize="373,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" path="m10,111r19,-5l48,101,68,96,88,92r19,-5l128,82r20,-5l169,72r11,-3l191,67r12,-3l214,61r12,-3l237,55r12,-2l261,50r12,-3l285,44r12,-3l309,38r12,-3l334,32r12,-3l359,27r1,-4l362,20r2,-4l366,13r1,-3l369,7r2,-4l373,,359,3,345,7r-13,3l319,13r-13,3l293,19r-13,4l267,26r-13,3l242,32r-13,3l217,38r-12,3l193,44r-12,3l169,50r-23,5l124,61r-21,5l82,71,60,76,40,82,19,87,,92r1,2l2,97r1,2l5,101r1,3l7,106r2,2l10,111xe" fillcolor="#adaba1" stroked="f">
                    <v:path arrowok="t" o:connecttype="custom" o:connectlocs="29,106;68,96;107,87;148,77;180,69;203,64;226,58;249,53;273,47;297,41;321,35;346,29;360,23;364,16;367,10;371,3;359,3;332,10;306,16;280,23;254,29;229,35;205,41;181,47;146,55;103,66;60,76;19,87;1,94;3,99;6,104;9,108" o:connectangles="0,0,0,0,0,0,0,0,0,0,0,0,0,0,0,0,0,0,0,0,0,0,0,0,0,0,0,0,0,0,0,0"/>
                  </v:shape>
                  <v:shape id="Freeform 2798" o:spid="_x0000_s1128" style="position:absolute;left:1665;top:2059;width:366;height:572;visibility:visible;mso-wrap-style:square;v-text-anchor:top" coordsize="366,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" path="m,86l19,81,39,76,58,72,79,67,99,62r21,-5l141,52r21,-5l174,44r11,-3l196,38r12,-3l220,33r12,-3l244,27r12,-3l268,21r12,-3l293,15r12,-2l318,9,330,6,343,3,356,r,18l357,35r,18l357,70r1,18l358,105r,18l359,141r,17l359,176r,18l360,211r,18l360,247r1,17l361,282r,18l362,318r,18l362,354r,18l363,390r,18l363,426r1,18l364,462r,18l365,499r,18l365,535r,19l366,572r-14,-1l339,571r-13,l314,571r-13,-1l288,570r-13,l263,570r-13,l238,569r-12,l214,569r-12,-1l190,568r-12,l167,568r-22,-1l123,567r-21,-1l81,566,60,565r-20,l20,564,,564,,549,,534,,518,,503,,488,,473,,457,,443,,427,,412,,397,,382,,367,,352,,337,,322,,307,,293,,278,,263,,248,,233,,218,,204,,189,,174,,159,,145,,130,,115,,100,,86xe" fillcolor="#f2f0e6" stroked="f">
                    <v:path arrowok="t" o:connecttype="custom" o:connectlocs="19,81;58,72;99,62;141,52;174,44;196,38;220,33;244,27;268,21;293,15;318,9;343,3;356,18;357,53;358,88;358,123;359,158;359,194;360,229;361,264;361,300;362,336;362,372;363,408;364,444;364,480;365,517;365,554;352,571;326,571;301,570;275,570;250,570;226,569;202,568;178,568;145,567;102,566;60,565;20,564;0,549;0,518;0,488;0,457;0,427;0,397;0,367;0,337;0,307;0,278;0,248;0,218;0,189;0,159;0,130;0,100" o:connectangles="0,0,0,0,0,0,0,0,0,0,0,0,0,0,0,0,0,0,0,0,0,0,0,0,0,0,0,0,0,0,0,0,0,0,0,0,0,0,0,0,0,0,0,0,0,0,0,0,0,0,0,0,0,0,0,0"/>
                  </v:shape>
                  <v:shape id="Freeform 2799" o:spid="_x0000_s1129" style="position:absolute;left:1676;top:2082;width:339;height:510;visibility:visible;mso-wrap-style:square;v-text-anchor:top" coordsize="339,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" path="m,76l18,72,36,68,54,64,74,59,92,55r20,-4l131,46r20,-4l172,36r22,-5l216,26r22,-5l261,16r22,-5l307,5,331,r,15l331,31r,16l332,62r,16l332,93r,16l332,125r,16l333,156r,16l333,188r1,16l334,220r,15l335,251r,16l335,283r,16l336,315r,16l336,347r,16l337,379r,16l337,412r,16l338,444r,16l338,477r1,16l339,510r-24,-1l291,509r-24,l244,509r-23,l199,509r-22,l155,509r-20,l115,509r-20,l76,509r-20,l38,509r-19,l1,509,,495,,481,,467,,453,,440,,426,,412,,399,,385,,372,,358,,344,,331,,317,,304,,290,,276,,263,,250,,236,,223,,210,,196,,183,,169,,156,,143,,130,,116,,103,,90,,76xe" fillcolor="#737066" stroked="f">
                    <v:path arrowok="t" o:connecttype="custom" o:connectlocs="18,72;54,64;92,55;131,46;172,36;216,26;261,16;307,5;331,15;331,47;332,78;332,109;332,141;333,172;334,204;334,235;335,267;335,299;336,331;336,363;337,395;337,428;338,460;339,493;315,509;267,509;221,509;177,509;135,509;95,509;56,509;19,509;0,495;0,467;0,440;0,412;0,385;0,358;0,331;0,304;0,276;0,250;0,223;0,196;0,169;0,143;0,116;0,90" o:connectangles="0,0,0,0,0,0,0,0,0,0,0,0,0,0,0,0,0,0,0,0,0,0,0,0,0,0,0,0,0,0,0,0,0,0,0,0,0,0,0,0,0,0,0,0,0,0,0,0"/>
                  </v:shape>
                  <v:shape id="Freeform 2800" o:spid="_x0000_s1130" style="position:absolute;left:1677;top:2595;width:338;height:25;visibility:visible;mso-wrap-style:square;v-text-anchor:top" coordsize="3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" path="m,19r18,l37,20r18,l75,21r19,l114,21r20,1l154,22r22,l198,23r23,l244,24r23,l290,24r24,1l338,25r,-3l338,19r,-2l338,14r,-3l338,8r,-3l338,3,314,2r-24,l266,2r-22,l221,2r-23,l176,2r-22,l134,1r-20,l94,1,75,1,55,,37,,18,,,,,2,,5,,7r,3l,12r,3l,17r,2xe" fillcolor="#a6a399" stroked="f">
                    <v:path arrowok="t" o:connecttype="custom" o:connectlocs="0,19;18,19;37,20;55,20;75,21;94,21;114,21;134,22;154,22;176,22;198,23;221,23;244,24;267,24;290,24;314,25;338,25;338,22;338,19;338,17;338,14;338,11;338,8;338,5;338,3;314,2;290,2;266,2;244,2;221,2;198,2;176,2;154,2;134,1;114,1;94,1;75,1;55,0;37,0;18,0;0,0;0,2;0,5;0,7;0,10;0,12;0,15;0,17;0,19" o:connectangles="0,0,0,0,0,0,0,0,0,0,0,0,0,0,0,0,0,0,0,0,0,0,0,0,0,0,0,0,0,0,0,0,0,0,0,0,0,0,0,0,0,0,0,0,0,0,0,0,0"/>
                  </v:shape>
                  <v:shape id="Freeform 2801" o:spid="_x0000_s1131" style="position:absolute;left:1670;top:2139;width:19;height:476;visibility:visible;mso-wrap-style:square;v-text-anchor:top" coordsize="19,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" path="m,5l2,4,4,3r2,l9,2r2,l13,1r3,l18,r,15l18,29r,15l18,58r,15l18,88r,15l18,117r,15l18,147r,14l18,176r,15l18,206r,14l19,235r,15l19,265r,15l19,295r,15l19,325r,15l19,355r,15l19,385r,15l19,415r,15l19,446r,15l19,476r-2,l14,476r-2,l10,476,7,475r-2,l3,475r-3,l,460,,445,,430,,415,,400,,385,,371,,356,,341,,326,,311,,296,,282,,267,,252,,237,,223,,208,,193,,179,,164,,150,,135,,121,,106,,92,,77,,63,,48,,34,,19,,5xe" fillcolor="#f2f0e6" stroked="f">
                    <v:path arrowok="t" o:connecttype="custom" o:connectlocs="2,4;6,3;11,2;16,1;18,15;18,44;18,73;18,103;18,132;18,161;18,191;18,220;19,250;19,280;19,310;19,340;19,370;19,400;19,430;19,461;17,476;12,476;7,475;3,475;0,460;0,430;0,400;0,371;0,341;0,311;0,282;0,252;0,223;0,193;0,164;0,135;0,106;0,77;0,48;0,19" o:connectangles="0,0,0,0,0,0,0,0,0,0,0,0,0,0,0,0,0,0,0,0,0,0,0,0,0,0,0,0,0,0,0,0,0,0,0,0,0,0,0,0"/>
                  </v:shape>
                  <v:shape id="Freeform 2802" o:spid="_x0000_s1132" style="position:absolute;left:1716;top:2128;width:22;height:487;visibility:visible;mso-wrap-style:square;v-text-anchor:top" coordsize="2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" path="m,5l2,4,5,3r2,l10,2,12,1r3,l17,r3,l20,15r,15l20,45r,15l20,75r,15l20,105r,15l20,135r,15l20,165r,15l20,195r1,16l21,226r,15l21,256r,16l21,287r,15l21,317r,16l21,348r,16l21,379r,15l21,410r1,16l22,441r,15l22,472r,15l19,487r-3,l14,487r-2,l9,487r-3,l4,487r-2,l1,472r,-15l1,441r,-15l1,410r,-15l1,380r,-15l1,349r,-15l1,319r,-15l1,289r,-15l1,259r,-15l1,228r,-15l1,198r,-15l1,168r,-15l1,138r,-14l,108,,94,,79,,64,,49,,34,,20,,5xe" fillcolor="#f2f0e6" stroked="f">
                    <v:path arrowok="t" o:connecttype="custom" o:connectlocs="2,4;7,3;12,1;17,0;20,15;20,45;20,75;20,105;20,135;20,165;20,195;21,226;21,256;21,287;21,317;21,348;21,379;21,410;22,441;22,472;19,487;14,487;9,487;4,487;1,472;1,441;1,410;1,380;1,349;1,319;1,289;1,259;1,228;1,198;1,168;1,138;0,108;0,79;0,49;0,20" o:connectangles="0,0,0,0,0,0,0,0,0,0,0,0,0,0,0,0,0,0,0,0,0,0,0,0,0,0,0,0,0,0,0,0,0,0,0,0,0,0,0,0"/>
                  </v:shape>
                  <v:shape id="Freeform 2803" o:spid="_x0000_s1133" style="position:absolute;left:1765;top:2116;width:24;height:500;visibility:visible;mso-wrap-style:square;v-text-anchor:top" coordsize="24,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" path="m,5l2,4,5,3r2,l10,2,12,1r3,l18,r3,l21,15r,15l21,46r,15l21,77r,15l21,107r,16l21,138r,16l22,169r,16l22,200r,16l22,232r,16l22,263r,16l22,295r,15l22,326r1,15l23,357r,16l23,389r,16l23,420r,17l23,452r,16l24,484r,16l21,500r-2,l16,500r-3,l10,500r-2,l5,500r-2,l3,484,2,468r,-15l2,437r,-16l2,405r,-15l2,374r,-16l2,343r,-16l2,312r,-16l2,281r,-16l2,250,1,234r,-15l1,203r,-15l1,173r,-16l1,142r,-15l1,111,,96,,80,,65,,50,,35,,20,,5xe" fillcolor="#f2f0e6" stroked="f">
                    <v:path arrowok="t" o:connecttype="custom" o:connectlocs="2,4;7,3;12,1;18,0;21,15;21,46;21,77;21,107;21,138;22,169;22,200;22,232;22,263;22,295;22,326;23,357;23,389;23,420;23,452;24,484;21,500;16,500;10,500;5,500;3,484;2,453;2,421;2,390;2,358;2,327;2,296;2,265;1,234;1,203;1,173;1,142;1,111;0,80;0,50;0,20" o:connectangles="0,0,0,0,0,0,0,0,0,0,0,0,0,0,0,0,0,0,0,0,0,0,0,0,0,0,0,0,0,0,0,0,0,0,0,0,0,0,0,0"/>
                  </v:shape>
                  <v:shape id="Freeform 2804" o:spid="_x0000_s1134" style="position:absolute;left:1816;top:2103;width:26;height:514;visibility:visible;mso-wrap-style:square;v-text-anchor:top" coordsize="26,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" path="m,6l3,5,6,4,8,3r3,l14,2r3,l19,1,22,r,16l22,32r,16l23,63r,16l23,95r,16l23,127r,16l23,158r1,16l24,190r,16l24,222r,16l24,254r,16l25,286r,16l25,319r,16l25,351r,16l25,384r,16l25,416r1,16l26,449r,16l26,482r,16l26,514r-2,l21,514r-3,l15,514r-2,l10,514r-3,l5,514,4,498r,-16l4,465r,-16l4,433r,-16l3,400r,-15l3,369r,-17l3,336r,-15l3,305,2,289r,-16l2,257r,-16l2,225r,-15l2,194,1,178r,-16l1,146r,-16l1,115,1,99,1,83,1,68,,52,,36,,21,,6xe" fillcolor="#f2f0e6" stroked="f">
                    <v:path arrowok="t" o:connecttype="custom" o:connectlocs="3,5;8,3;14,2;19,1;22,16;22,48;23,79;23,111;23,143;24,174;24,206;24,238;24,270;25,302;25,335;25,367;25,400;26,432;26,465;26,498;24,514;18,514;13,514;7,514;4,498;4,465;4,433;3,400;3,369;3,336;3,305;2,273;2,241;2,210;1,178;1,146;1,115;1,83;0,52;0,21" o:connectangles="0,0,0,0,0,0,0,0,0,0,0,0,0,0,0,0,0,0,0,0,0,0,0,0,0,0,0,0,0,0,0,0,0,0,0,0,0,0,0,0"/>
                  </v:shape>
                  <v:shape id="Freeform 2805" o:spid="_x0000_s1135" style="position:absolute;left:1871;top:2090;width:29;height:528;visibility:visible;mso-wrap-style:square;v-text-anchor:top" coordsize="29,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" path="m,5l2,4r3,l8,3r3,l14,2r3,l20,1,23,r,16l23,32r,16l23,64r,17l24,97r,16l24,130r,16l24,163r,16l25,195r,16l25,228r,16l25,261r,16l26,294r,17l26,327r,17l27,361r,16l27,394r,17l27,427r1,17l28,461r,17l28,495r,16l29,528r-3,l23,528r-3,l17,528r-3,l11,528r-3,l5,528r,-17l5,495,4,478r,-17l4,444r,-16l4,412r,-17l4,379,3,362r,-16l3,329r,-16l3,296r,-16l3,264,2,247r,-16l2,215r,-16l2,182,1,166r,-16l1,134r,-16l1,102,,85,,70,,53,,37,,21,,5xe" fillcolor="#f2f0e6" stroked="f">
                    <v:path arrowok="t" o:connecttype="custom" o:connectlocs="2,4;8,3;14,2;20,1;23,16;23,48;23,81;24,113;24,146;24,179;25,211;25,244;25,277;26,311;26,344;27,377;27,411;28,444;28,478;28,511;26,528;20,528;14,528;8,528;5,511;4,478;4,444;4,412;4,379;3,346;3,313;3,280;2,247;2,215;2,182;1,150;1,118;0,85;0,53;0,21" o:connectangles="0,0,0,0,0,0,0,0,0,0,0,0,0,0,0,0,0,0,0,0,0,0,0,0,0,0,0,0,0,0,0,0,0,0,0,0,0,0,0,0"/>
                  </v:shape>
                  <v:shape id="Freeform 2806" o:spid="_x0000_s1136" style="position:absolute;left:1928;top:2076;width:32;height:543;visibility:visible;mso-wrap-style:square;v-text-anchor:top" coordsize="3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" path="m,6l3,5,6,4,9,3r3,l15,2,18,1,21,r3,l24,17r1,16l25,50r,16l25,83r1,17l26,117r,17l26,150r1,17l27,184r,17l27,217r1,18l28,251r,17l28,285r,17l29,319r,18l29,354r,17l29,388r1,17l30,422r,17l30,457r1,17l31,491r,18l32,526r,17l29,543r-3,l22,543r-3,l16,543r-3,l10,543r-3,l7,526r,-17l6,491r,-17l6,457r,-17l5,423r,-17l5,389r,-17l4,355r,-17l4,321r,-17l4,288r,-17l3,254r,-17l3,221r,-17l2,188r,-17l2,154r,-16l2,121,1,104,1,88,1,72,1,55,,38,,22,,6xe" fillcolor="#f2f0e6" stroked="f">
                    <v:path arrowok="t" o:connecttype="custom" o:connectlocs="3,5;9,3;15,2;21,0;24,17;25,50;25,83;26,117;26,150;27,184;27,217;28,251;28,285;29,319;29,354;29,388;30,422;30,457;31,491;32,526;29,543;22,543;16,543;10,543;7,526;6,491;6,457;5,423;5,389;4,355;4,321;4,288;3,254;3,221;2,188;2,154;2,121;1,88;1,55;0,22" o:connectangles="0,0,0,0,0,0,0,0,0,0,0,0,0,0,0,0,0,0,0,0,0,0,0,0,0,0,0,0,0,0,0,0,0,0,0,0,0,0,0,0"/>
                  </v:shape>
                  <v:shape id="Freeform 2807" o:spid="_x0000_s1137" style="position:absolute;left:1989;top:2061;width:35;height:559;visibility:visible;mso-wrap-style:square;v-text-anchor:top" coordsize="35,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" path="m,6l3,5,6,4r3,l12,3,15,2,19,1,22,r4,l26,17r,17l26,51r1,18l27,86r,17l27,120r1,17l28,154r,18l28,189r1,18l29,224r,17l30,259r,17l30,293r1,18l31,329r,17l32,364r,18l32,399r1,18l33,435r,18l33,470r1,18l34,506r,18l34,541r1,18l31,559r-3,l25,559r-3,l18,559r-3,l12,559r-4,l8,541r,-17l7,506r,-18l7,471r,-18l6,435r,-17l6,401r,-18l5,366r,-18l5,331r,-17l4,296r,-17l4,262,3,245r,-18l3,210,2,193r,-17l2,159r,-17l1,125r,-17l1,91,1,74,,57,,40,,23,,6xe" fillcolor="#f2f0e6" stroked="f">
                    <v:path arrowok="t" o:connecttype="custom" o:connectlocs="3,5;9,4;15,2;22,0;26,17;26,51;27,86;27,120;28,154;28,189;29,224;30,259;30,293;31,329;32,364;32,399;33,435;33,470;34,506;34,541;31,559;25,559;18,559;12,559;8,541;7,506;7,471;6,435;6,401;5,366;5,331;4,296;4,262;3,227;2,193;2,159;1,125;1,91;0,57;0,23" o:connectangles="0,0,0,0,0,0,0,0,0,0,0,0,0,0,0,0,0,0,0,0,0,0,0,0,0,0,0,0,0,0,0,0,0,0,0,0,0,0,0,0"/>
                  </v:shape>
                  <v:shape id="Freeform 2808" o:spid="_x0000_s1138" style="position:absolute;left:1967;top:2071;width:14;height:455;visibility:visible;mso-wrap-style:square;v-text-anchor:top" coordsize="14,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" path="m,2l2,1r2,l5,,7,r,14l7,27r,15l8,56r,13l8,83r,15l9,112r,14l9,140r,14l9,168r1,14l10,196r,14l11,225r,14l11,253r,14l11,282r,14l12,311r,14l12,340r,14l12,368r1,15l13,397r,15l13,426r,15l14,455r-2,l10,455r-2,l7,455,6,441r,-15l6,412r,-14l5,383r,-14l5,354r,-14l5,326,4,311r,-14l4,283r,-15l4,254r,-14l4,226,3,212r,-14l3,183,2,170r,-15l2,142r,-15l2,113,1,99,1,85,1,71,1,57,1,43,,29,,15,,2xe" fillcolor="#f2f0e6" stroked="f">
                    <v:path arrowok="t" o:connecttype="custom" o:connectlocs="2,1;5,0;7,14;7,42;8,69;8,98;9,126;9,154;10,182;10,210;11,239;11,267;11,296;12,325;12,354;13,383;13,412;13,441;12,455;8,455;6,441;6,412;5,383;5,354;5,326;4,297;4,268;4,240;3,212;3,183;2,155;2,127;1,99;1,71;1,43;0,15" o:connectangles="0,0,0,0,0,0,0,0,0,0,0,0,0,0,0,0,0,0,0,0,0,0,0,0,0,0,0,0,0,0,0,0,0,0,0,0"/>
                  </v:shape>
                  <v:shape id="Freeform 2809" o:spid="_x0000_s1139" style="position:absolute;left:1908;top:2085;width:12;height:443;visibility:visible;mso-wrap-style:square;v-text-anchor:top" coordsize="12,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" path="m,2l1,1r1,l4,1,6,r,14l6,27r,14l7,55r,13l7,82r,13l8,109r,14l8,136r,14l8,164r,14l8,191r1,14l9,219r,14l9,247r,14l9,275r,13l10,303r,14l10,331r,14l10,358r,14l11,387r,13l11,414r,15l12,443r-2,l8,443r-2,l5,443,4,429r,-14l4,401r,-14l4,373,3,359r,-14l3,331r,-14l3,303r,-14l3,275,2,261r,-13l2,234r,-14l2,206r,-14l1,179r,-14l1,151r,-13l1,124r,-14l,97,,83,,69,,56,,42,,29,,15,,2xe" fillcolor="#f2f0e6" stroked="f">
                    <v:path arrowok="t" o:connecttype="custom" o:connectlocs="1,1;4,1;6,14;6,41;7,68;7,95;8,123;8,150;8,178;9,205;9,233;9,261;9,288;10,317;10,345;10,372;11,400;11,429;10,443;6,443;4,429;4,401;4,373;3,345;3,317;3,289;2,261;2,234;2,206;1,179;1,151;1,124;0,97;0,69;0,42;0,15" o:connectangles="0,0,0,0,0,0,0,0,0,0,0,0,0,0,0,0,0,0,0,0,0,0,0,0,0,0,0,0,0,0,0,0,0,0,0,0"/>
                  </v:shape>
                  <v:shape id="Freeform 2810" o:spid="_x0000_s1140" style="position:absolute;left:1851;top:2099;width:11;height:431;visibility:visible;mso-wrap-style:square;v-text-anchor:top" coordsize="11,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" path="m,1l2,,3,,5,,6,r,13l6,26r,13l7,53r,13l7,79r,13l7,106r,13l7,132r1,14l8,159r,14l8,186r,13l8,213r,13l9,240r,13l9,267r,13l9,294r,13l10,321r,14l10,348r,14l10,375r,14l10,403r,13l11,430r-2,l7,430r-1,l4,431r,-14l4,403r,-14l4,376,3,362r,-13l3,335r,-14l3,308r,-14l3,281r,-13l2,254r,-14l2,227r,-13l2,200r,-13l2,174r,-14l1,147r,-13l1,120r,-13l1,94,1,80,1,67,1,54,,40,,27,,14,,1xe" fillcolor="#f2f0e6" stroked="f">
                    <v:path arrowok="t" o:connecttype="custom" o:connectlocs="2,0;5,0;6,13;6,39;7,66;7,92;7,119;8,146;8,173;8,199;8,226;9,253;9,280;9,307;10,335;10,362;10,389;10,416;9,430;6,430;4,417;4,389;3,362;3,335;3,308;3,281;2,254;2,227;2,200;2,174;1,147;1,120;1,94;1,67;0,40;0,14" o:connectangles="0,0,0,0,0,0,0,0,0,0,0,0,0,0,0,0,0,0,0,0,0,0,0,0,0,0,0,0,0,0,0,0,0,0,0,0"/>
                  </v:shape>
                  <v:shape id="Freeform 2811" o:spid="_x0000_s1141" style="position:absolute;left:1798;top:2112;width:9;height:419;visibility:visible;mso-wrap-style:square;v-text-anchor:top" coordsize="9,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" path="m,1l1,,3,,4,,6,r,12l6,25r,13l6,51r,13l6,77r,13l6,103r,13l6,129r1,13l7,155r,13l7,181r,13l7,207r,13l7,233r,13l8,260r,13l8,286r,14l8,313r,13l8,339r,13l8,366r,13l8,392r1,13l9,419r-2,l6,419r-2,l3,419r,-14l3,392,2,379r,-13l2,352r,-13l2,326r,-13l2,300r,-13l2,273r,-12l2,247r,-13l2,221r,-13l1,195r,-13l1,169r,-13l1,143r,-13l1,117r,-13l1,91,,78,,65,,52,,39,,26,,14,,1xe" fillcolor="#f2f0e6" stroked="f">
                    <v:path arrowok="t" o:connecttype="custom" o:connectlocs="1,0;4,0;6,12;6,38;6,64;6,90;6,116;7,142;7,168;7,194;7,220;7,246;8,273;8,300;8,326;8,352;8,379;9,405;7,419;4,419;3,405;2,379;2,352;2,326;2,300;2,273;2,247;2,221;1,195;1,169;1,143;1,117;1,91;0,65;0,39;0,14" o:connectangles="0,0,0,0,0,0,0,0,0,0,0,0,0,0,0,0,0,0,0,0,0,0,0,0,0,0,0,0,0,0,0,0,0,0,0,0"/>
                  </v:shape>
                  <v:shape id="Freeform 2812" o:spid="_x0000_s1142" style="position:absolute;left:1748;top:2124;width:7;height:409;visibility:visible;mso-wrap-style:square;v-text-anchor:top" coordsize="7,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" path="m,1l1,,2,,4,,5,r,12l5,25r,12l5,50r,13l5,75r,13l6,100r,13l6,126r,12l6,151r,13l6,177r,12l6,202r,13l6,228r,12l6,253r,13l6,279r,12l7,305r,12l7,330r,13l7,356r,13l7,382r,13l7,408r-1,l4,408r-1,l2,409,1,395r,-13l1,369r,-13l1,344r,-13l1,318r,-13l1,292r,-13l1,267r,-13l,241,,228,,215,,203,,190,,177,,165,,152,,139,,127,,114,,101,,89,,76,,64,,51,,38,,26,,13,,1xe" fillcolor="#f2f0e6" stroked="f">
                    <v:path arrowok="t" o:connecttype="custom" o:connectlocs="1,0;4,0;5,12;5,37;5,63;5,88;6,113;6,138;6,164;6,189;6,215;6,240;6,266;6,291;7,317;7,343;7,369;7,395;6,408;3,408;1,395;1,369;1,344;1,318;1,292;1,267;0,241;0,215;0,190;0,165;0,139;0,114;0,89;0,64;0,38;0,13" o:connectangles="0,0,0,0,0,0,0,0,0,0,0,0,0,0,0,0,0,0,0,0,0,0,0,0,0,0,0,0,0,0,0,0,0,0,0,0"/>
                  </v:shape>
                  <v:shape id="Freeform 2813" o:spid="_x0000_s1143" style="position:absolute;left:1700;top:2135;width:6;height:399;visibility:visible;mso-wrap-style:square;v-text-anchor:top" coordsize="6,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" path="m,1r1,l2,1,3,,5,r,12l5,25r,12l5,49r,12l5,74r,12l5,98r,13l5,123r,13l5,148r,12l5,173r,12l6,198r,12l6,222r,13l6,247r,13l6,272r,13l6,298r,12l6,322r,13l6,348r,12l6,373r,13l6,399r-2,l3,399r-1,l1,399,,386,,373,,360,,348,,335,,323,,310,,298,,285,,273,,260,,248,,235,,223,,211,,198,,186,,174,,161,,149,,136,,124,,112,,99,,87,,75,,62,,50,,38,,26,,13,,1xe" fillcolor="#f2f0e6" stroked="f">
                    <v:path arrowok="t" o:connecttype="custom" o:connectlocs="1,1;3,0;5,12;5,37;5,61;5,86;5,111;5,136;5,160;5,185;6,210;6,235;6,260;6,285;6,310;6,335;6,360;6,386;4,399;2,399;0,386;0,360;0,335;0,310;0,285;0,260;0,235;0,211;0,186;0,161;0,136;0,112;0,87;0,62;0,38;0,13" o:connectangles="0,0,0,0,0,0,0,0,0,0,0,0,0,0,0,0,0,0,0,0,0,0,0,0,0,0,0,0,0,0,0,0,0,0,0,0"/>
                  </v:shape>
                  <v:shape id="Freeform 2814" o:spid="_x0000_s1144" style="position:absolute;left:1670;top:2113;width:340;height:94;visibility:visible;mso-wrap-style:square;v-text-anchor:top" coordsize="34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" path="m,73l18,69,37,65,56,61,76,57,95,53r20,-5l135,44r20,-4l177,35r22,-5l221,25r23,-5l267,15r24,-5l314,5,339,r,3l339,6r,3l339,12r,3l339,18r,3l340,24r-25,5l291,34r-23,5l244,43r-22,5l199,53r-22,4l156,62r-21,4l115,70,95,74,76,78,56,82,37,86,18,90,,94,,91,,88,,86,,83,,80,,78,,76,,73xe" fillcolor="#f2f0e6" stroked="f">
                    <v:path arrowok="t" o:connecttype="custom" o:connectlocs="0,73;18,69;37,65;56,61;76,57;95,53;115,48;135,44;155,40;177,35;199,30;221,25;244,20;267,15;291,10;314,5;339,0;339,3;339,6;339,9;339,12;339,15;339,18;339,21;340,24;315,29;291,34;268,39;244,43;222,48;199,53;177,57;156,62;135,66;115,70;95,74;76,78;56,82;37,86;18,90;0,94;0,91;0,88;0,86;0,83;0,80;0,78;0,76;0,73" o:connectangles="0,0,0,0,0,0,0,0,0,0,0,0,0,0,0,0,0,0,0,0,0,0,0,0,0,0,0,0,0,0,0,0,0,0,0,0,0,0,0,0,0,0,0,0,0,0,0,0,0"/>
                  </v:shape>
                  <v:shape id="Freeform 2815" o:spid="_x0000_s1145" style="position:absolute;left:1670;top:2167;width:340;height:89;visibility:visible;mso-wrap-style:square;v-text-anchor:top" coordsize="34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" path="m,65l19,61,38,57,56,53,76,50,95,46r20,-4l135,38r21,-3l177,30r22,-4l222,22r23,-4l268,13,292,8,315,4,340,r,3l340,6r,4l340,14r,3l340,21r,4l340,28r-24,4l292,37r-24,4l245,45r-23,4l199,53r-22,4l156,61r-21,4l115,68,95,72,76,76,56,79,38,83,19,86,1,89,,86,,83,,80,,77,,74,,71,,67,,65xe" fillcolor="#f2f0e6" stroked="f">
                    <v:path arrowok="t" o:connecttype="custom" o:connectlocs="0,65;19,61;38,57;56,53;76,50;95,46;115,42;135,38;156,35;177,30;199,26;222,22;245,18;268,13;292,8;315,4;340,0;340,3;340,6;340,10;340,14;340,17;340,21;340,25;340,28;316,32;292,37;268,41;245,45;222,49;199,53;177,57;156,61;135,65;115,68;95,72;76,76;56,79;38,83;19,86;1,89;0,86;0,83;0,80;0,77;0,74;0,71;0,67;0,65" o:connectangles="0,0,0,0,0,0,0,0,0,0,0,0,0,0,0,0,0,0,0,0,0,0,0,0,0,0,0,0,0,0,0,0,0,0,0,0,0,0,0,0,0,0,0,0,0,0,0,0,0"/>
                  </v:shape>
                  <v:shape id="Freeform 2816" o:spid="_x0000_s1146" style="position:absolute;left:1671;top:2225;width:340;height:81;visibility:visible;mso-wrap-style:square;v-text-anchor:top" coordsize="34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" path="m,56l18,53,37,49,55,46,75,43,94,40r21,-3l135,33r20,-3l177,27r22,-4l221,19r24,-4l268,11,291,8,315,4,340,r,3l340,7r,3l340,14r,4l340,22r,4l340,29r-24,4l292,36r-24,4l245,43r-23,4l199,50r-22,3l155,57r-20,3l115,63,95,66,75,69,55,72,37,75,18,78,,81,,77,,74,,71,,68,,65,,62,,59,,56xe" fillcolor="#f2f0e6" stroked="f">
                    <v:path arrowok="t" o:connecttype="custom" o:connectlocs="0,56;18,53;37,49;55,46;75,43;94,40;115,37;135,33;155,30;177,27;199,23;221,19;245,15;268,11;291,8;315,4;340,0;340,3;340,7;340,10;340,14;340,18;340,22;340,26;340,29;316,33;292,36;268,40;245,43;222,47;199,50;177,53;155,57;135,60;115,63;95,66;75,69;55,72;37,75;18,78;0,81;0,77;0,74;0,71;0,68;0,65;0,62;0,59;0,56" o:connectangles="0,0,0,0,0,0,0,0,0,0,0,0,0,0,0,0,0,0,0,0,0,0,0,0,0,0,0,0,0,0,0,0,0,0,0,0,0,0,0,0,0,0,0,0,0,0,0,0,0"/>
                  </v:shape>
                  <v:shape id="Freeform 2817" o:spid="_x0000_s1147" style="position:absolute;left:1671;top:2283;width:341;height:72;visibility:visible;mso-wrap-style:square;v-text-anchor:top" coordsize="34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" path="m,48l18,45,37,42,56,40,75,37,95,34r20,-3l135,29r21,-3l177,23r23,-3l222,16r23,-3l268,10,292,7,316,4,341,r,4l341,8r,3l341,15r,4l341,22r,4l341,30r-24,3l293,36r-24,3l246,42r-23,2l200,47r-22,3l156,53r-21,2l115,58,95,60,76,63,56,65,37,68,18,70,,72,,69,,66,,63,,60,,56,,53,,50,,48xe" fillcolor="#f2f0e6" stroked="f">
                    <v:path arrowok="t" o:connecttype="custom" o:connectlocs="0,48;18,45;37,42;56,40;75,37;95,34;115,31;135,29;156,26;177,23;200,20;222,16;245,13;268,10;292,7;316,4;341,0;341,4;341,8;341,11;341,15;341,19;341,22;341,26;341,30;317,33;293,36;269,39;246,42;223,44;200,47;178,50;156,53;135,55;115,58;95,60;76,63;56,65;37,68;18,70;0,72;0,69;0,66;0,63;0,60;0,56;0,53;0,50;0,48" o:connectangles="0,0,0,0,0,0,0,0,0,0,0,0,0,0,0,0,0,0,0,0,0,0,0,0,0,0,0,0,0,0,0,0,0,0,0,0,0,0,0,0,0,0,0,0,0,0,0,0,0"/>
                  </v:shape>
                  <v:shape id="Freeform 2818" o:spid="_x0000_s1148" style="position:absolute;left:1671;top:2343;width:342;height:63;visibility:visible;mso-wrap-style:square;v-text-anchor:top" coordsize="34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" path="m,37l18,35,37,33,56,31,76,29,95,27r20,-3l135,22r21,-2l178,17r22,-2l223,12r23,-2l269,7,293,5,317,2,342,r,3l342,7r,3l342,14r,4l342,22r,3l342,29r-25,2l294,34r-24,2l246,38r-23,2l201,43r-23,2l156,48r-21,1l115,51,95,53,76,55,56,57,37,59,18,61,,63,,59,,56,,53,,50,,47,,44,,40,,37xe" fillcolor="#f2f0e6" stroked="f">
                    <v:path arrowok="t" o:connecttype="custom" o:connectlocs="0,37;18,35;37,33;56,31;76,29;95,27;115,24;135,22;156,20;178,17;200,15;223,12;246,10;269,7;293,5;317,2;342,0;342,3;342,7;342,10;342,14;342,18;342,22;342,25;342,29;317,31;294,34;270,36;246,38;223,40;201,43;178,45;156,48;135,49;115,51;95,53;76,55;56,57;37,59;18,61;0,63;0,59;0,56;0,53;0,50;0,47;0,44;0,40;0,37" o:connectangles="0,0,0,0,0,0,0,0,0,0,0,0,0,0,0,0,0,0,0,0,0,0,0,0,0,0,0,0,0,0,0,0,0,0,0,0,0,0,0,0,0,0,0,0,0,0,0,0,0"/>
                  </v:shape>
                  <v:shape id="Freeform 2819" o:spid="_x0000_s1149" style="position:absolute;left:1671;top:2402;width:343;height:54;visibility:visible;mso-wrap-style:square;v-text-anchor:top" coordsize="34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" path="m,29l18,27,37,25,56,24,76,22,95,20r21,-1l136,17r21,-2l178,13r23,-1l223,10,247,8,270,6,294,4,318,2,343,r,4l343,7r,4l343,15r,3l343,22r,4l343,30r-25,2l294,33r-24,2l247,36r-23,2l201,40r-23,1l157,43r-21,1l116,46,95,47,76,48,56,50,37,51,18,52,,54,,51,,47,,44,,41,,38,,34,,32,,29xe" fillcolor="#f2f0e6" stroked="f">
                    <v:path arrowok="t" o:connecttype="custom" o:connectlocs="0,29;18,27;37,25;56,24;76,22;95,20;116,19;136,17;157,15;178,13;201,12;223,10;247,8;270,6;294,4;318,2;343,0;343,4;343,7;343,11;343,15;343,18;343,22;343,26;343,30;318,32;294,33;270,35;247,36;224,38;201,40;178,41;157,43;136,44;116,46;95,47;76,48;56,50;37,51;18,52;0,54;0,51;0,47;0,44;0,41;0,38;0,34;0,32;0,29" o:connectangles="0,0,0,0,0,0,0,0,0,0,0,0,0,0,0,0,0,0,0,0,0,0,0,0,0,0,0,0,0,0,0,0,0,0,0,0,0,0,0,0,0,0,0,0,0,0,0,0,0"/>
                  </v:shape>
                  <v:shape id="Freeform 2820" o:spid="_x0000_s1150" style="position:absolute;left:1671;top:2461;width:344;height:45;visibility:visible;mso-wrap-style:square;v-text-anchor:top" coordsize="34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" path="m,20l19,19,37,18,56,17,76,16,96,14r20,-1l136,12r21,-1l179,10,201,9,224,7,247,6,271,4,295,3,319,2,344,r,4l344,8r,4l344,15r,4l344,23r,4l344,31r-25,1l295,33r-24,1l248,35r-24,1l202,37r-23,1l157,39r-21,l116,40,96,41,76,42,56,43r-19,l19,44,,45,,42,,39,,35,,33,,29,,26,,23,,20xe" fillcolor="#f2f0e6" stroked="f">
                    <v:path arrowok="t" o:connecttype="custom" o:connectlocs="0,20;19,19;37,18;56,17;76,16;96,14;116,13;136,12;157,11;179,10;201,9;224,7;247,6;271,4;295,3;319,2;344,0;344,4;344,8;344,12;344,15;344,19;344,23;344,27;344,31;319,32;295,33;271,34;248,35;224,36;202,37;179,38;157,39;136,39;116,40;96,41;76,42;56,43;37,43;19,44;0,45;0,42;0,39;0,35;0,33;0,29;0,26;0,23;0,20" o:connectangles="0,0,0,0,0,0,0,0,0,0,0,0,0,0,0,0,0,0,0,0,0,0,0,0,0,0,0,0,0,0,0,0,0,0,0,0,0,0,0,0,0,0,0,0,0,0,0,0,0"/>
                  </v:shape>
                  <v:shape id="Freeform 2821" o:spid="_x0000_s1151" style="position:absolute;left:1671;top:2522;width:345;height:35;visibility:visible;mso-wrap-style:square;v-text-anchor:top" coordsize="34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" path="m,10l19,9,38,8r19,l76,7r20,l116,6r20,l157,5,179,4r23,l225,3,248,2r23,l296,1,320,r25,l345,4r,3l345,11r,4l345,18r,4l345,26r,4l320,30r-24,1l272,31r-24,l225,32r-23,l179,32r-22,1l136,33r-20,l96,33,77,34r-20,l38,34r-19,l,35,,32,,29,,25,,22,,19,,16,,12,,10xe" fillcolor="#f2f0e6" stroked="f">
                    <v:path arrowok="t" o:connecttype="custom" o:connectlocs="0,10;19,9;38,8;57,8;76,7;96,7;116,6;136,6;157,5;179,4;202,4;225,3;248,2;271,2;296,1;320,0;345,0;345,4;345,7;345,11;345,15;345,18;345,22;345,26;345,30;320,30;296,31;272,31;248,31;225,32;202,32;179,32;157,33;136,33;116,33;96,33;77,34;57,34;38,34;19,34;0,35;0,32;0,29;0,25;0,22;0,19;0,16;0,12;0,10" o:connectangles="0,0,0,0,0,0,0,0,0,0,0,0,0,0,0,0,0,0,0,0,0,0,0,0,0,0,0,0,0,0,0,0,0,0,0,0,0,0,0,0,0,0,0,0,0,0,0,0,0"/>
                  </v:shape>
                  <v:shape id="Freeform 2822" o:spid="_x0000_s1152" style="position:absolute;left:1671;top:2582;width:346;height:24;visibility:visible;mso-wrap-style:square;v-text-anchor:top" coordsize="3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" path="m,1l19,,38,,57,,77,,96,r21,l137,r21,l180,r23,l225,r24,l272,r25,l321,r25,l346,3r,3l346,9r,3l346,15r,3l346,21r,3l321,23r-24,l272,23r-23,l226,22r-23,l180,22r-22,l137,22,117,21r-21,l77,21r-20,l38,21,19,20,,20,,18,,15,,13,,11,,8,,6,,3,,1xe" fillcolor="#f2f0e6" stroked="f">
                    <v:path arrowok="t" o:connecttype="custom" o:connectlocs="0,1;19,0;38,0;57,0;77,0;96,0;117,0;137,0;158,0;180,0;203,0;225,0;249,0;272,0;297,0;321,0;346,0;346,3;346,6;346,9;346,12;346,15;346,18;346,21;346,24;321,23;297,23;272,23;249,23;226,22;203,22;180,22;158,22;137,22;117,21;96,21;77,21;57,21;38,21;19,20;0,20;0,18;0,15;0,13;0,11;0,8;0,6;0,3;0,1" o:connectangles="0,0,0,0,0,0,0,0,0,0,0,0,0,0,0,0,0,0,0,0,0,0,0,0,0,0,0,0,0,0,0,0,0,0,0,0,0,0,0,0,0,0,0,0,0,0,0,0,0"/>
                  </v:shape>
                  <v:shape id="Freeform 2823" o:spid="_x0000_s1153" style="position:absolute;left:1663;top:2524;width:376;height:29;visibility:visible;mso-wrap-style:square;v-text-anchor:top" coordsize="37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" path="m,10r20,l41,9r21,l83,8r21,l126,7r22,l171,6r11,l194,5r13,l219,5,232,4r12,l257,3r13,l283,3,295,2r14,l322,2,335,1r14,l362,r14,l374,3r-1,3l372,9r-1,2l369,14r-1,3l367,20r-1,3l352,23r-13,l326,24r-12,l301,24r-13,l275,24r-12,1l250,25r-12,l226,25r-12,1l202,26r-11,l179,26r-12,l145,26r-21,1l103,27,82,28r-21,l41,28r-20,l2,29r,-3l1,24r,-2l1,20r,-3l1,15,,12,,10xe" fillcolor="#d9d6cc" stroked="f">
                    <v:path arrowok="t" o:connecttype="custom" o:connectlocs="20,10;62,9;104,8;148,7;182,6;207,5;232,4;257,3;283,3;309,2;335,1;362,0;374,3;372,9;369,14;367,20;352,23;326,24;301,24;275,24;250,25;226,25;202,26;179,26;145,26;103,27;61,28;21,28;2,26;1,22;1,17;0,12" o:connectangles="0,0,0,0,0,0,0,0,0,0,0,0,0,0,0,0,0,0,0,0,0,0,0,0,0,0,0,0,0,0,0,0"/>
                  </v:shape>
                  <v:shape id="Freeform 2824" o:spid="_x0000_s1154" style="position:absolute;left:1664;top:2526;width:375;height:17;visibility:visible;mso-wrap-style:square;v-text-anchor:top" coordsize="37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" path="m,10l19,9,40,8r21,l82,8,103,7,125,6r22,l169,5r12,l193,5,205,4r13,l230,3r13,l256,3r12,l281,2r13,l307,2r13,l333,1r14,l361,r13,l374,2r,2l374,6r1,2l361,8,347,9r-13,l321,10r-14,l294,10r-13,l268,11r-12,l243,11r-13,l218,12r-12,l193,12r-12,1l170,13r-23,l125,14r-22,l82,15r-21,l40,16r-21,l,17,,15,,13,,11,,10xe" fillcolor="#fffffa" strokecolor="#dedede" strokeweight=".05pt">
                    <v:path arrowok="t" o:connecttype="custom" o:connectlocs="0,10;19,9;40,8;61,8;82,8;103,7;125,6;147,6;169,5;181,5;193,5;205,4;218,4;230,3;243,3;256,3;268,3;281,2;294,2;307,2;320,2;333,1;347,1;361,0;374,0;374,2;374,4;374,6;375,8;361,8;347,9;334,9;321,10;307,10;294,10;281,10;268,11;256,11;243,11;230,11;218,12;206,12;193,12;181,13;170,13;147,13;125,14;103,14;82,15;61,15;40,16;19,16;0,17;0,15;0,13;0,11;0,10" o:connectangles="0,0,0,0,0,0,0,0,0,0,0,0,0,0,0,0,0,0,0,0,0,0,0,0,0,0,0,0,0,0,0,0,0,0,0,0,0,0,0,0,0,0,0,0,0,0,0,0,0,0,0,0,0,0,0,0,0"/>
                  </v:shape>
                  <v:shape id="Freeform 2825" o:spid="_x0000_s1155" style="position:absolute;left:1657;top:2029;width:373;height:108;visibility:visible;mso-wrap-style:square;v-text-anchor:top" coordsize="373,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" path="m,95l1,94r2,l5,93r2,l7,95r,1l7,98r,2l8,99r3,l13,98r2,l15,96r,-2l15,92r,-1l16,90r2,l20,89r2,l22,91r,2l22,95r,2l24,96r2,-1l28,94r2,l30,92r,-2l30,88r,-1l32,86r2,l36,85r1,l37,87r,2l37,90r,3l40,92r2,-1l44,90r2,l46,88r,-2l46,84r,-1l48,82r2,l51,81r2,l53,83r,1l53,86r,2l55,87r3,l60,86r2,l62,84r,-1l62,81r,-2l64,78r2,l67,77r2,l69,79r,2l69,83r,1l72,84r2,-1l76,82r3,l79,80r,-2l79,76r,-1l80,74r2,l84,73r2,l86,74r,2l86,78r,2l88,79r3,l93,78r2,l95,76r,-2l95,72r,-2l97,70r2,-1l101,69r2,-1l103,70r,2l103,74r,2l105,75r2,l110,74r2,l112,72r,-2l112,68r,-2l114,65r2,l118,64r2,l120,66r,2l120,70r,2l122,71r3,l127,70r2,-1l129,67r,-2l129,64r,-2l131,61r2,l135,60r2,l137,62r,2l137,65r,2l139,66r3,l144,65r3,l147,63r,-2l147,59r,-2l148,57r2,-1l152,56r3,-1l155,57r,2l155,61r,2l157,62r3,l162,61r3,l164,59r,-2l164,55r,-2l166,52r3,l171,51r2,l173,53r,2l173,57r,2l175,58r3,-1l180,57r3,-1l183,54r,-2l183,50r,-2l185,47r2,l189,46r2,l191,48r,2l191,52r,2l193,53r3,l197,52r1,l200,52r1,l201,49r,-2l201,45r,-1l203,43r2,l207,42r2,l209,44r,1l209,47r1,3l212,49r3,-1l216,48r1,-1l219,47r1,l220,45r,-2l220,41r,-2l222,38r2,l227,37r2,l229,39r,2l229,43r,2l231,44r3,-1l236,43r3,-1l239,40r,-2l239,36r,-2l241,33r2,l246,32r2,l248,34r,2l248,38r,2l250,39r3,-1l254,38r2,l257,37r2,l259,35r,-2l259,31r,-2l261,28r2,l265,27r3,l268,29r,2l268,33r,2l270,34r3,l274,33r2,l277,32r2,l279,30r,-2l279,26r,-2l281,24r2,-1l285,22r3,l288,24r,2l288,28r,2l289,29r2,l292,29r1,-1l295,28r1,l298,27r1,l299,25r,-2l299,21r,-2l301,18r3,l306,17r2,l308,19r,2l308,23r,2l310,24r1,l313,24r1,l315,23r2,l318,22r2,l320,20r,-2l320,16r,-2l322,13r2,-1l327,12r2,-1l329,13r,2l329,17r,3l331,19r1,l334,18r1,l336,18r2,-1l339,17r2,l341,15r,-2l341,10r,-2l343,8r2,-1l348,6r3,l351,8r,2l351,12r,2l352,14r2,-1l355,13r2,l358,12r2,l361,11r2,l363,9r,-2l362,5r,-2l365,2r2,l369,1r1,l371,r2,l373,2r,2l373,6r,2l373,10r,2l373,14r,2l359,19r-14,4l332,26r-13,3l306,32r-13,3l280,39r-13,3l254,45r-12,3l229,51r-12,3l205,57r-12,3l181,63r-12,3l146,72r-22,5l103,82,82,88,60,93,40,98r-21,5l,108r,-4l,101,,98,,95xe" fillcolor="#fffffa" strokecolor="#bfbfbf" strokeweight=".1pt">
                    <v:path arrowok="t" o:connecttype="custom" o:connectlocs="7,96;15,96;22,89;28,94;34,86;40,92;46,83;53,86;62,83;69,79;79,82;84,73;91,79;97,70;103,76;112,68;120,68;129,67;137,60;144,65;150,56;157,62;164,53;173,57;183,52;191,48;198,52;203,43;210,50;220,45;229,37;236,43;243,33;250,39;259,33;268,29;276,33;281,24;288,30;298,27;304,18;310,24;320,22;327,12;332,19;341,15;351,6;355,13;363,7;371,0;373,12;306,32;217,54;103,82;0,101" o:connectangles="0,0,0,0,0,0,0,0,0,0,0,0,0,0,0,0,0,0,0,0,0,0,0,0,0,0,0,0,0,0,0,0,0,0,0,0,0,0,0,0,0,0,0,0,0,0,0,0,0,0,0,0,0,0,0"/>
                  </v:shape>
                  <v:shape id="Freeform 2826" o:spid="_x0000_s1156" style="position:absolute;left:1665;top:2059;width:357;height:134;visibility:visible;mso-wrap-style:square;v-text-anchor:top" coordsize="357,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" path="m,86l19,81,39,76,58,72,79,67,99,62r21,-5l141,52r21,-5l174,44r11,-3l196,38r12,-3l220,33r12,-3l244,27r12,-3l268,21r12,-3l293,15r12,-2l318,9,330,6,343,3,356,r,7l356,15r,7l356,29r,7l357,44r,7l357,58r-13,3l331,64r-12,2l306,69r-13,3l281,74r-12,3l257,80r-13,2l232,85r-11,2l209,90r-12,2l185,95r-11,2l163,100r-22,4l120,109r-21,4l79,117r-21,5l39,126r-20,4l,134r,-6l,122r,-6l,110r,-6l,98,,92,,86xe" fillcolor="#e0ded4" stroked="f">
                    <v:path arrowok="t" o:connecttype="custom" o:connectlocs="19,81;58,72;99,62;141,52;174,44;196,38;220,33;244,27;268,21;293,15;318,9;343,3;356,7;356,22;356,36;357,51;344,61;319,66;293,72;269,77;244,82;221,87;197,92;174,97;141,104;99,113;58,122;19,130;0,128;0,116;0,104;0,92" o:connectangles="0,0,0,0,0,0,0,0,0,0,0,0,0,0,0,0,0,0,0,0,0,0,0,0,0,0,0,0,0,0,0,0"/>
                  </v:shape>
                  <v:shape id="Freeform 2827" o:spid="_x0000_s1157" style="position:absolute;left:1676;top:2082;width:331;height:109;visibility:visible;mso-wrap-style:square;v-text-anchor:top" coordsize="331,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" path="m,76l18,72,36,68,54,64,74,59,92,55r20,-4l131,46r20,-4l172,36r22,-5l216,26r22,-5l261,16r22,-5l307,5,331,r,5l331,10r,4l331,19r,5l331,29r,5l331,39r-24,4l284,48r-23,5l239,58r-23,5l194,67r-21,5l152,77r-21,4l112,85,92,89,74,93,54,97r-18,4l18,105,,109r,-4l,101,,97,,93,,89,,85,,80,,76xe" fillcolor="#615e54" stroked="f">
                    <v:path arrowok="t" o:connecttype="custom" o:connectlocs="0,76;18,72;36,68;54,64;74,59;92,55;112,51;131,46;151,42;172,36;194,31;216,26;238,21;261,16;283,11;307,5;331,0;331,5;331,10;331,14;331,19;331,24;331,29;331,34;331,39;307,43;284,48;261,53;239,58;216,63;194,67;173,72;152,77;131,81;112,85;92,89;74,93;54,97;36,101;18,105;0,109;0,105;0,101;0,97;0,93;0,89;0,85;0,80;0,76" o:connectangles="0,0,0,0,0,0,0,0,0,0,0,0,0,0,0,0,0,0,0,0,0,0,0,0,0,0,0,0,0,0,0,0,0,0,0,0,0,0,0,0,0,0,0,0,0,0,0,0,0"/>
                  </v:shape>
                  <v:shape id="Freeform 2828" o:spid="_x0000_s1158" style="position:absolute;left:1670;top:2139;width:18;height:54;visibility:visible;mso-wrap-style:square;v-text-anchor:top" coordsize="1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" path="m,5l2,4,4,3r2,l9,2r2,l13,1r3,l18,r,6l18,13r,6l18,25r,6l18,37r,6l18,50r-2,l14,50r-3,1l9,51,7,52r-3,l2,53,,54,,47,,41,,35,,29,,23,,16,,11,,5xe" fillcolor="#e0ded4" stroked="f">
                    <v:path arrowok="t" o:connecttype="custom" o:connectlocs="0,5;2,4;4,3;6,3;9,2;11,2;13,1;16,1;18,0;18,6;18,13;18,19;18,25;18,31;18,37;18,43;18,50;16,50;14,50;11,51;9,51;7,52;4,52;2,53;0,54;0,47;0,41;0,35;0,29;0,23;0,16;0,11;0,5" o:connectangles="0,0,0,0,0,0,0,0,0,0,0,0,0,0,0,0,0,0,0,0,0,0,0,0,0,0,0,0,0,0,0,0,0"/>
                  </v:shape>
                  <v:shape id="Freeform 2829" o:spid="_x0000_s1159" style="position:absolute;left:1716;top:2128;width:20;height:54;visibility:visible;mso-wrap-style:square;v-text-anchor:top" coordsize="2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" path="m,5l2,4,5,3r2,l10,2,12,1r3,l17,r3,l20,6r,6l20,19r,6l20,31r,7l20,44r,7l17,51r-2,l12,52r-2,l7,53r-2,l2,54,,54,,48,,42,,36,,29,,23,,17,,11,,5xe" fillcolor="#e0ded4" stroked="f">
                    <v:path arrowok="t" o:connecttype="custom" o:connectlocs="0,5;2,4;5,3;7,3;10,2;12,1;15,1;17,0;20,0;20,6;20,12;20,19;20,25;20,31;20,38;20,44;20,51;17,51;15,51;12,52;10,52;7,53;5,53;2,54;0,54;0,48;0,42;0,36;0,29;0,23;0,17;0,11;0,5" o:connectangles="0,0,0,0,0,0,0,0,0,0,0,0,0,0,0,0,0,0,0,0,0,0,0,0,0,0,0,0,0,0,0,0,0"/>
                  </v:shape>
                  <v:shape id="Freeform 2830" o:spid="_x0000_s1160" style="position:absolute;left:1765;top:2116;width:21;height:56;visibility:visible;mso-wrap-style:square;v-text-anchor:top" coordsize="2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" path="m,5l2,4,5,3r2,l10,2,12,1r3,l18,r3,l21,6r,7l21,19r,7l21,32r,7l21,45r,7l18,52r-2,1l13,53r-3,1l8,54,5,55,3,56,,56,,49,,43,,37,,30,,24,,17,,11,,5xe" fillcolor="#e0ded4" stroked="f">
                    <v:path arrowok="t" o:connecttype="custom" o:connectlocs="0,5;2,4;5,3;7,3;10,2;12,1;15,1;18,0;21,0;21,6;21,13;21,19;21,26;21,32;21,39;21,45;21,52;18,52;16,53;13,53;10,54;8,54;5,55;3,56;0,56;0,49;0,43;0,37;0,30;0,24;0,17;0,11;0,5" o:connectangles="0,0,0,0,0,0,0,0,0,0,0,0,0,0,0,0,0,0,0,0,0,0,0,0,0,0,0,0,0,0,0,0,0"/>
                  </v:shape>
                  <v:shape id="Freeform 2831" o:spid="_x0000_s1161" style="position:absolute;left:1816;top:2103;width:23;height:58;visibility:visible;mso-wrap-style:square;v-text-anchor:top" coordsize="2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" path="m,6l3,5,6,4,8,3r3,l14,2r3,l19,1,22,r,7l22,13r,7l22,27r,6l22,40r1,7l23,54r-3,l17,55r-3,l12,56r-3,l6,57r-3,l1,58r,-7l,45,,38,,31,,25,,18,,12,,6xe" fillcolor="#e0ded4" stroked="f">
                    <v:path arrowok="t" o:connecttype="custom" o:connectlocs="0,6;3,5;6,4;8,3;11,3;14,2;17,2;19,1;22,0;22,7;22,13;22,20;22,27;22,33;22,40;23,47;23,54;20,54;17,55;14,55;12,56;9,56;6,57;3,57;1,58;1,51;0,45;0,38;0,31;0,25;0,18;0,12;0,6" o:connectangles="0,0,0,0,0,0,0,0,0,0,0,0,0,0,0,0,0,0,0,0,0,0,0,0,0,0,0,0,0,0,0,0,0"/>
                  </v:shape>
                  <v:shape id="Freeform 2832" o:spid="_x0000_s1162" style="position:absolute;left:1871;top:2090;width:23;height:60;visibility:visible;mso-wrap-style:square;v-text-anchor:top" coordsize="2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" path="m,5l2,4r3,l8,3r3,l14,2r3,l20,1,23,r,7l23,13r,7l23,27r,7l23,41r,7l23,55r-3,l17,56r-3,l12,57,9,58r-3,l3,59,,60,,53,,46,,39,,32,,25,,19,,12,,5xe" fillcolor="#e0ded4" stroked="f">
                    <v:path arrowok="t" o:connecttype="custom" o:connectlocs="0,5;2,4;5,4;8,3;11,3;14,2;17,2;20,1;23,0;23,7;23,13;23,20;23,27;23,34;23,41;23,48;23,55;20,55;17,56;14,56;12,57;9,58;6,58;3,59;0,60;0,53;0,46;0,39;0,32;0,25;0,19;0,12;0,5" o:connectangles="0,0,0,0,0,0,0,0,0,0,0,0,0,0,0,0,0,0,0,0,0,0,0,0,0,0,0,0,0,0,0,0,0"/>
                  </v:shape>
                  <v:shape id="Freeform 2833" o:spid="_x0000_s1163" style="position:absolute;left:1928;top:2076;width:25;height:61;visibility:visible;mso-wrap-style:square;v-text-anchor:top" coordsize="2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" path="m,6l3,5,6,4,9,3r3,l15,2,18,1,21,r3,l24,7r,7l24,21r1,7l25,35r,7l25,49r,7l22,57r-3,l16,58r-3,1l10,59,7,60r-3,l1,61r,-7l1,47,,40,,34,,27,,20,,13,,6xe" fillcolor="#e0ded4" stroked="f">
                    <v:path arrowok="t" o:connecttype="custom" o:connectlocs="0,6;3,5;6,4;9,3;12,3;15,2;18,1;21,0;24,0;24,7;24,14;24,21;25,28;25,35;25,42;25,49;25,56;22,57;19,57;16,58;13,59;10,59;7,60;4,60;1,61;1,54;1,47;0,40;0,34;0,27;0,20;0,13;0,6" o:connectangles="0,0,0,0,0,0,0,0,0,0,0,0,0,0,0,0,0,0,0,0,0,0,0,0,0,0,0,0,0,0,0,0,0"/>
                  </v:shape>
                  <v:shape id="Freeform 2834" o:spid="_x0000_s1164" style="position:absolute;left:1989;top:2061;width:26;height:63;visibility:visible;mso-wrap-style:square;v-text-anchor:top" coordsize="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" path="m,6l3,5,6,4r3,l12,3,15,2,19,1,22,r4,l26,7r,7l26,21r,8l26,36r,7l26,50r,8l23,58r-3,1l17,60r-4,l10,61,7,62r-3,l1,63r,-7l,49,,41,,34,,27,,20,,13,,6xe" fillcolor="#e0ded4" stroked="f">
                    <v:path arrowok="t" o:connecttype="custom" o:connectlocs="0,6;3,5;6,4;9,4;12,3;15,2;19,1;22,0;26,0;26,7;26,14;26,21;26,29;26,36;26,43;26,50;26,58;23,58;20,59;17,60;13,60;10,61;7,62;4,62;1,63;1,56;0,49;0,41;0,34;0,27;0,20;0,13;0,6" o:connectangles="0,0,0,0,0,0,0,0,0,0,0,0,0,0,0,0,0,0,0,0,0,0,0,0,0,0,0,0,0,0,0,0,0"/>
                  </v:shape>
                  <v:shape id="Freeform 2835" o:spid="_x0000_s1165" style="position:absolute;left:1967;top:2071;width:8;height:58;visibility:visible;mso-wrap-style:square;v-text-anchor:top" coordsize="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" path="m,2l2,1r2,l5,,7,r,7l7,14r,7l7,28r,7l7,42r,7l8,56,6,57r-2,l3,57,1,58r,-7l1,43,,36,,29,,22,,15,,8,,2xe" fillcolor="#e0ded4" stroked="f">
                    <v:path arrowok="t" o:connecttype="custom" o:connectlocs="0,2;2,1;4,1;5,0;7,0;7,7;7,14;7,21;7,28;7,35;7,42;7,49;8,56;6,57;4,57;3,57;1,58;1,51;1,43;0,36;0,29;0,22;0,15;0,8;0,2" o:connectangles="0,0,0,0,0,0,0,0,0,0,0,0,0,0,0,0,0,0,0,0,0,0,0,0,0"/>
                  </v:shape>
                  <v:shape id="Freeform 2836" o:spid="_x0000_s1166" style="position:absolute;left:1908;top:2085;width:7;height:57;visibility:visible;mso-wrap-style:square;v-text-anchor:top" coordsize="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" path="m,2l1,1r1,l4,1,6,r,7l6,14r,7l6,28r,7l6,42r,6l7,55,5,56r-2,l1,56,,57,,50,,43,,36,,29,,23,,16,,9,,2xe" fillcolor="#e0ded4" stroked="f">
                    <v:path arrowok="t" o:connecttype="custom" o:connectlocs="0,2;1,1;2,1;4,1;6,0;6,7;6,14;6,21;6,28;6,35;6,42;6,48;7,55;5,56;3,56;1,56;0,57;0,50;0,43;0,36;0,29;0,23;0,16;0,9;0,2" o:connectangles="0,0,0,0,0,0,0,0,0,0,0,0,0,0,0,0,0,0,0,0,0,0,0,0,0"/>
                  </v:shape>
                  <v:shape id="Freeform 2837" o:spid="_x0000_s1167" style="position:absolute;left:1851;top:2099;width:7;height:55;visibility:visible;mso-wrap-style:square;v-text-anchor:top" coordsize="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" path="m,1l2,,3,,5,,6,r,7l6,13r,7l6,27r,6l7,40r,7l7,54r-2,l4,54r-2,l1,55,,48,,41,,34,,28,,21,,14,,8,,1xe" fillcolor="#e0ded4" stroked="f">
                    <v:path arrowok="t" o:connecttype="custom" o:connectlocs="0,1;2,0;3,0;5,0;6,0;6,7;6,13;6,20;6,27;6,33;7,40;7,47;7,54;5,54;4,54;2,54;1,55;0,48;0,41;0,34;0,28;0,21;0,14;0,8;0,1" o:connectangles="0,0,0,0,0,0,0,0,0,0,0,0,0,0,0,0,0,0,0,0,0,0,0,0,0"/>
                  </v:shape>
                  <v:shape id="Freeform 2838" o:spid="_x0000_s1168" style="position:absolute;left:1798;top:2112;width:6;height:53;visibility:visible;mso-wrap-style:square;v-text-anchor:top" coordsize="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" path="m,1l1,,3,,4,,6,r,6l6,12r,7l6,26r,6l6,39r,6l6,52r-1,l3,52r-1,l,53,,46,,40,,33,,27,,20,,14,,7,,1xe" fillcolor="#e0ded4" stroked="f">
                    <v:path arrowok="t" o:connecttype="custom" o:connectlocs="0,1;1,0;3,0;4,0;6,0;6,6;6,12;6,19;6,26;6,32;6,39;6,45;6,52;5,52;3,52;2,52;0,53;0,46;0,40;0,33;0,27;0,20;0,14;0,7;0,1" o:connectangles="0,0,0,0,0,0,0,0,0,0,0,0,0,0,0,0,0,0,0,0,0,0,0,0,0"/>
                  </v:shape>
                  <v:shape id="Freeform 2839" o:spid="_x0000_s1169" style="position:absolute;left:1748;top:2124;width:5;height:52;visibility:visible;mso-wrap-style:square;v-text-anchor:top" coordsize="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" path="m,1l1,,2,,4,,5,r,6l5,12r,7l5,25r,6l5,38r,6l5,51r-1,l2,51r-1,l,52,,45,,39,,32,,27,,20,,14,,7,,1xe" fillcolor="#e0ded4" stroked="f">
                    <v:path arrowok="t" o:connecttype="custom" o:connectlocs="0,1;1,0;2,0;4,0;5,0;5,6;5,12;5,19;5,25;5,31;5,38;5,44;5,51;4,51;2,51;1,51;0,52;0,45;0,39;0,32;0,27;0,20;0,14;0,7;0,1" o:connectangles="0,0,0,0,0,0,0,0,0,0,0,0,0,0,0,0,0,0,0,0,0,0,0,0,0"/>
                  </v:shape>
                  <v:shape id="Freeform 2840" o:spid="_x0000_s1170" style="position:absolute;left:1700;top:2135;width:5;height:51;visibility:visible;mso-wrap-style:square;v-text-anchor:top" coordsize="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" path="m,1r1,l2,1,3,,5,r,6l5,13r,6l5,25r,6l5,38r,6l5,50r-2,l2,51r-1,l,51,,45,,39,,32,,26,,20,,14,,7,,1xe" fillcolor="#e0ded4" stroked="f">
                    <v:path arrowok="t" o:connecttype="custom" o:connectlocs="0,1;1,1;2,1;3,0;5,0;5,6;5,13;5,19;5,25;5,31;5,38;5,44;5,50;3,50;2,51;1,51;0,51;0,45;0,39;0,32;0,26;0,20;0,14;0,7;0,1" o:connectangles="0,0,0,0,0,0,0,0,0,0,0,0,0,0,0,0,0,0,0,0,0,0,0,0,0"/>
                  </v:shape>
                  <v:shape id="Freeform 2841" o:spid="_x0000_s1171" style="position:absolute;left:1670;top:2115;width:339;height:82;visibility:visible;mso-wrap-style:square;v-text-anchor:top" coordsize="33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" path="m,73l18,68,37,64,56,60,76,56,95,52r20,-4l135,43r20,-4l177,35r22,-5l221,25r23,-5l267,15r24,-5l314,5,339,r,2l339,5r,2l339,10r-24,5l291,20r-24,5l244,30r-23,5l199,39r-22,5l156,49r-21,4l115,57,95,61,76,65,56,69,37,74,18,78,,82,,79,,77,,75,,73xe" fillcolor="#e0ded4" stroked="f">
                    <v:path arrowok="t" o:connecttype="custom" o:connectlocs="0,73;18,68;37,64;56,60;76,56;95,52;115,48;135,43;155,39;177,35;199,30;221,25;244,20;267,15;291,10;314,5;339,0;339,2;339,5;339,7;339,10;315,15;291,20;267,25;244,30;221,35;199,39;177,44;156,49;135,53;115,57;95,61;76,65;56,69;37,74;18,78;0,82;0,79;0,77;0,75;0,73" o:connectangles="0,0,0,0,0,0,0,0,0,0,0,0,0,0,0,0,0,0,0,0,0,0,0,0,0,0,0,0,0,0,0,0,0,0,0,0,0,0,0,0,0"/>
                  </v:shape>
                  <v:shape id="Freeform 2842" o:spid="_x0000_s1172" style="position:absolute;left:1665;top:2117;width:356;height:82;visibility:visible;mso-wrap-style:square;v-text-anchor:top" coordsize="35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" path="m,76l19,72,39,67,58,63,79,59,99,54r21,-4l141,46r21,-5l173,38r12,-2l196,33r12,-2l220,28r12,-2l244,23r12,-2l268,18r12,-2l293,13r12,-3l318,8,330,5,343,2,356,r,1l356,3r,2l356,7r-13,3l330,12r-12,3l305,17r-12,3l280,23r-12,2l256,28r-12,3l232,33r-12,3l208,38r-12,2l185,43r-12,2l162,48r-21,4l120,56,99,61,79,65,58,69,39,74,19,77,,82,,79,,76xe" fillcolor="#bfbdb3" stroked="f">
                    <v:path arrowok="t" o:connecttype="custom" o:connectlocs="0,76;19,72;39,67;58,63;79,59;99,54;120,50;141,46;162,41;173,38;185,36;196,33;208,31;220,28;232,26;244,23;256,21;268,18;280,16;293,13;305,10;318,8;330,5;343,2;356,0;356,1;356,3;356,5;356,7;343,10;330,12;318,15;305,17;293,20;280,23;268,25;256,28;244,31;232,33;220,36;208,38;196,40;185,43;173,45;162,48;141,52;120,56;99,61;79,65;58,69;39,74;19,77;0,82;0,79;0,76" o:connectangles="0,0,0,0,0,0,0,0,0,0,0,0,0,0,0,0,0,0,0,0,0,0,0,0,0,0,0,0,0,0,0,0,0,0,0,0,0,0,0,0,0,0,0,0,0,0,0,0,0,0,0,0,0,0,0"/>
                  </v:shape>
                  <v:shape id="Freeform 2843" o:spid="_x0000_s1173" style="position:absolute;left:1398;top:1958;width:147;height:681;visibility:visible;mso-wrap-style:square;v-text-anchor:top" coordsize="147,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" path="m11,38r8,-2l27,34r8,-2l44,29r8,-2l60,25r9,-3l77,20r8,-3l94,15r9,-2l112,10r9,-2l129,5r9,-2l147,r,21l147,42r-1,21l146,84r,21l146,126r-1,21l145,168r,21l144,210r,21l144,253r-1,21l143,295r,21l143,338r-1,21l142,380r-1,21l141,423r,21l141,465r-1,22l140,508r,22l139,551r,22l139,595r-1,21l138,638r,21l138,681r-10,-1l119,679r-9,l101,678r-9,-1l83,677r-8,-1l66,676r-9,-1l49,675r-8,-1l33,673r-9,l16,672,8,671r-8,l,651,,631,1,611r,-20l1,571,2,551r,-20l3,511r,-20l3,471r,-20l4,431r,-19l5,392r,-20l6,353r,-20l6,313r,-20l7,273r,-19l8,234r,-20l9,195r,-20l9,155r,-20l10,116r,-20l10,77,11,58r,-20xe" fillcolor="#f2f0e6" stroked="f">
                    <v:path arrowok="t" o:connecttype="custom" o:connectlocs="19,36;35,32;52,27;69,22;85,17;103,13;121,8;138,3;147,21;146,63;146,105;145,147;145,189;144,231;143,274;143,316;142,359;141,401;141,444;140,487;140,530;139,573;138,616;138,659;128,680;110,679;92,677;75,676;57,675;41,674;24,673;8,671;0,651;1,611;1,571;2,531;3,491;3,451;4,412;5,372;6,333;6,293;7,254;8,214;9,175;9,135;10,96;11,58" o:connectangles="0,0,0,0,0,0,0,0,0,0,0,0,0,0,0,0,0,0,0,0,0,0,0,0,0,0,0,0,0,0,0,0,0,0,0,0,0,0,0,0,0,0,0,0,0,0,0,0"/>
                  </v:shape>
                  <v:shape id="Freeform 2844" o:spid="_x0000_s1174" style="position:absolute;left:1456;top:1993;width:33;height:642;visibility:visible;mso-wrap-style:square;v-text-anchor:top" coordsize="33,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" path="m10,6l13,5r3,l19,4,22,3,24,2,27,1r3,l33,r,20l32,40r,19l32,79,31,99r,20l31,139r,20l30,178r,20l30,218r-1,20l29,258r,20l28,298r,20l28,338r-1,20l27,378r,21l26,419r,20l26,459r,20l25,499r,21l24,540r,21l24,581r-1,20l23,621r,21l20,641r-3,l14,641r-3,l8,641r-3,l2,641r-2,l,620,,600,1,580r,-20l1,539,2,519r,-20l2,480r,-20l3,440r,-20l4,400r,-20l4,360,5,340r,-19l5,301,6,281r,-20l6,241,7,221r,-19l7,182,8,163r,-20l8,123,9,104,9,84,9,65,10,45r,-19l10,6xe" fillcolor="#737066" stroked="f">
                    <v:path arrowok="t" o:connecttype="custom" o:connectlocs="13,5;19,4;24,2;30,1;33,20;32,59;31,99;31,139;30,178;30,218;29,258;28,298;28,338;27,378;26,419;26,459;25,499;24,540;24,581;23,621;20,641;14,641;8,641;2,641;0,620;1,580;1,539;2,499;2,460;3,420;4,380;5,340;5,301;6,261;7,221;7,182;8,143;9,104;9,65;10,26" o:connectangles="0,0,0,0,0,0,0,0,0,0,0,0,0,0,0,0,0,0,0,0,0,0,0,0,0,0,0,0,0,0,0,0,0,0,0,0,0,0,0,0"/>
                  </v:shape>
                  <v:shape id="Freeform 2845" o:spid="_x0000_s1175" style="position:absolute;left:1465;top:1977;width:15;height:657;visibility:visible;mso-wrap-style:square;v-text-anchor:top" coordsize="15,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" path="m11,1l13,r2,l15,20r,20l14,60r,21l13,101r,20l13,141r-1,21l12,182r,21l11,223r,21l11,264r-1,21l10,305r,21l9,346r,20l9,387r,21l8,428r,21l7,470r,21l7,512,6,532r,21l6,574,5,595r,21l5,637,4,657r-2,l,657,,636,1,615r,-21l1,574,2,553r,-21l2,512,3,491r,-21l3,450r,-21l4,408r,-20l5,367r,-21l5,326r,-21l6,285r,-21l7,244r,-21l7,203,8,183r,-21l8,142,9,122r,-20l9,82,10,61r,-20l10,21,11,1xe" fillcolor="#f2f0e6" stroked="f">
                    <v:path arrowok="t" o:connecttype="custom" o:connectlocs="13,0;15,20;14,60;13,101;13,141;12,182;11,223;11,264;10,305;9,346;9,387;8,428;7,470;7,512;6,553;5,595;5,637;2,657;0,636;1,594;2,553;2,512;3,470;3,429;4,388;5,346;5,305;6,264;7,223;8,183;8,142;9,102;10,61;10,21" o:connectangles="0,0,0,0,0,0,0,0,0,0,0,0,0,0,0,0,0,0,0,0,0,0,0,0,0,0,0,0,0,0,0,0,0,0"/>
                  </v:shape>
                  <v:shape id="Freeform 2846" o:spid="_x0000_s1176" style="position:absolute;left:1412;top:2011;width:133;height:56;visibility:visible;mso-wrap-style:square;v-text-anchor:top" coordsize="13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" path="m1,33l9,31r8,-2l24,27r8,-2l40,23r8,-2l56,19r9,-2l73,15r8,-3l90,10,98,8r9,-2l115,4r9,-2l133,r-1,2l132,5r,3l132,12r,3l132,18r,3l132,24r-9,2l115,28r-9,2l98,32r-9,2l81,36r-9,2l64,41r-8,1l48,44r-9,2l32,48r-8,2l16,52,8,54,,56,,53,,50,,47,,44,,42,1,39r,-3l1,33xe" fillcolor="#f2f0e6" stroked="f">
                    <v:path arrowok="t" o:connecttype="custom" o:connectlocs="1,33;9,31;17,29;24,27;32,25;40,23;48,21;56,19;65,17;73,15;81,12;90,10;98,8;107,6;115,4;124,2;133,0;132,2;132,5;132,8;132,12;132,15;132,18;132,21;132,24;123,26;115,28;106,30;98,32;89,34;81,36;72,38;64,41;56,42;48,44;39,46;32,48;24,50;16,52;8,54;0,56;0,53;0,50;0,47;0,44;0,42;1,39;1,36;1,33" o:connectangles="0,0,0,0,0,0,0,0,0,0,0,0,0,0,0,0,0,0,0,0,0,0,0,0,0,0,0,0,0,0,0,0,0,0,0,0,0,0,0,0,0,0,0,0,0,0,0,0,0"/>
                  </v:shape>
                  <v:shape id="Freeform 2847" o:spid="_x0000_s1177" style="position:absolute;left:1411;top:2065;width:133;height:58;visibility:visible;mso-wrap-style:square;v-text-anchor:top" coordsize="13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" path="m1,30l9,28r7,-2l24,24r8,-1l40,21r8,-2l56,17r9,-1l73,14r8,-2l90,10,98,8r9,-2l116,4r8,-2l133,r,4l133,8r,3l133,15r,4l133,23r,3l133,30r-9,2l115,33r-9,2l98,37r-9,2l81,41r-8,2l64,45r-8,1l48,48r-8,1l32,51r-8,1l16,54,8,56,,58,,54,,51,,47,1,44r,-4l1,37r,-4l1,30xe" fillcolor="#f2f0e6" stroked="f">
                    <v:path arrowok="t" o:connecttype="custom" o:connectlocs="1,30;9,28;16,26;24,24;32,23;40,21;48,19;56,17;65,16;73,14;81,12;90,10;98,8;107,6;116,4;124,2;133,0;133,4;133,8;133,11;133,15;133,19;133,23;133,26;133,30;124,32;115,33;106,35;98,37;89,39;81,41;73,43;64,45;56,46;48,48;40,49;32,51;24,52;16,54;8,56;0,58;0,54;0,51;0,47;1,44;1,40;1,37;1,33;1,30" o:connectangles="0,0,0,0,0,0,0,0,0,0,0,0,0,0,0,0,0,0,0,0,0,0,0,0,0,0,0,0,0,0,0,0,0,0,0,0,0,0,0,0,0,0,0,0,0,0,0,0,0"/>
                  </v:shape>
                  <v:shape id="Freeform 2848" o:spid="_x0000_s1178" style="position:absolute;left:1410;top:2125;width:133;height:54;visibility:visible;mso-wrap-style:square;v-text-anchor:top" coordsize="13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" path="m1,26l8,24r8,-2l24,21r8,-2l40,18r8,-2l57,15r8,-2l73,11r8,-1l90,8,98,7r9,-2l116,3r8,-1l133,r,4l133,8r,3l133,15r,4l133,22r,4l133,30r-9,1l115,33r-9,1l98,36r-9,1l81,39r-9,2l64,43r-8,1l47,45r-8,2l32,48r-8,1l16,51,8,52,,54,,50,,47,,43,,40,,36,,32,,29,1,26xe" fillcolor="#f2f0e6" stroked="f">
                    <v:path arrowok="t" o:connecttype="custom" o:connectlocs="1,26;8,24;16,22;24,21;32,19;40,18;48,16;57,15;65,13;73,11;81,10;90,8;98,7;107,5;116,3;124,2;133,0;133,4;133,8;133,11;133,15;133,19;133,22;133,26;133,30;124,31;115,33;106,34;98,36;89,37;81,39;72,41;64,43;56,44;47,45;39,47;32,48;24,49;16,51;8,52;0,54;0,50;0,47;0,43;0,40;0,36;0,32;0,29;1,26" o:connectangles="0,0,0,0,0,0,0,0,0,0,0,0,0,0,0,0,0,0,0,0,0,0,0,0,0,0,0,0,0,0,0,0,0,0,0,0,0,0,0,0,0,0,0,0,0,0,0,0,0"/>
                  </v:shape>
                  <v:shape id="Freeform 2849" o:spid="_x0000_s1179" style="position:absolute;left:1409;top:2185;width:133;height:50;visibility:visible;mso-wrap-style:square;v-text-anchor:top" coordsize="13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" path="m1,22l8,20r9,-1l24,18r8,-2l40,15r8,-1l57,12r8,-1l73,10,81,8,90,7,98,6r9,-2l116,3r8,-1l133,r,4l133,8r,3l133,15r,4l133,23r,3l133,30r-9,1l115,32r-8,2l98,35r-9,1l81,38r-8,1l64,40r-8,1l48,43r-8,1l32,45r-8,1l16,47,8,48,,50,,46,,43,,39,,36,,32,1,29r,-4l1,22xe" fillcolor="#f2f0e6" stroked="f">
                    <v:path arrowok="t" o:connecttype="custom" o:connectlocs="1,22;8,20;17,19;24,18;32,16;40,15;48,14;57,12;65,11;73,10;81,8;90,7;98,6;107,4;116,3;124,2;133,0;133,4;133,8;133,11;133,15;133,19;133,23;133,26;133,30;124,31;115,32;107,34;98,35;89,36;81,38;73,39;64,40;56,41;48,43;40,44;32,45;24,46;16,47;8,48;0,50;0,46;0,43;0,39;0,36;0,32;1,29;1,25;1,22" o:connectangles="0,0,0,0,0,0,0,0,0,0,0,0,0,0,0,0,0,0,0,0,0,0,0,0,0,0,0,0,0,0,0,0,0,0,0,0,0,0,0,0,0,0,0,0,0,0,0,0,0"/>
                  </v:shape>
                  <v:shape id="Freeform 2850" o:spid="_x0000_s1180" style="position:absolute;left:1408;top:2246;width:133;height:45;visibility:visible;mso-wrap-style:square;v-text-anchor:top" coordsize="13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" path="m1,17l8,16r8,-1l24,14r8,-1l40,12r8,-1l56,10,65,9,73,7,81,6,90,5,98,4r9,-1l116,2r8,-1l133,r,3l133,7r,4l133,15r,3l133,22r,4l133,30r-9,1l115,32r-8,1l98,34r-9,1l81,36r-8,1l64,38r-8,1l48,40r-8,l32,41r-8,1l16,43,8,44,,45,,41,,38,,34,,31,,27,,24,1,20r,-3xe" fillcolor="#f2f0e6" stroked="f">
                    <v:path arrowok="t" o:connecttype="custom" o:connectlocs="1,17;8,16;16,15;24,14;32,13;40,12;48,11;56,10;65,9;73,7;81,6;90,5;98,4;107,3;116,2;124,1;133,0;133,3;133,7;133,11;133,15;133,18;133,22;133,26;133,30;124,31;115,32;107,33;98,34;89,35;81,36;73,37;64,38;56,39;48,40;40,40;32,41;24,42;16,43;8,44;0,45;0,41;0,38;0,34;0,31;0,27;0,24;1,20;1,17" o:connectangles="0,0,0,0,0,0,0,0,0,0,0,0,0,0,0,0,0,0,0,0,0,0,0,0,0,0,0,0,0,0,0,0,0,0,0,0,0,0,0,0,0,0,0,0,0,0,0,0,0"/>
                  </v:shape>
                  <v:shape id="Freeform 2851" o:spid="_x0000_s1181" style="position:absolute;left:1407;top:2306;width:133;height:42;visibility:visible;mso-wrap-style:square;v-text-anchor:top" coordsize="13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" path="m1,13l8,12r8,-1l24,10r8,l40,9,48,8,57,7r8,l73,6,81,5,90,4,99,3r8,-1l116,2r8,-1l133,r,4l133,7r,4l133,15r,4l133,23r,4l133,30r-9,1l115,32r-8,l98,33r-9,1l81,35r-9,l64,36r-8,1l47,37r-8,1l32,39r-8,1l16,40,8,41,,42,,38,,34,,31,,27,,24,,20,1,16r,-3xe" fillcolor="#f2f0e6" stroked="f">
                    <v:path arrowok="t" o:connecttype="custom" o:connectlocs="1,13;8,12;16,11;24,10;32,10;40,9;48,8;57,7;65,7;73,6;81,5;90,4;99,3;107,2;116,2;124,1;133,0;133,4;133,7;133,11;133,15;133,19;133,23;133,27;133,30;124,31;115,32;107,32;98,33;89,34;81,35;72,35;64,36;56,37;47,37;39,38;32,39;24,40;16,40;8,41;0,42;0,38;0,34;0,31;0,27;0,24;0,20;1,16;1,13" o:connectangles="0,0,0,0,0,0,0,0,0,0,0,0,0,0,0,0,0,0,0,0,0,0,0,0,0,0,0,0,0,0,0,0,0,0,0,0,0,0,0,0,0,0,0,0,0,0,0,0,0"/>
                  </v:shape>
                  <v:shape id="Freeform 2852" o:spid="_x0000_s1182" style="position:absolute;left:1406;top:2367;width:134;height:37;visibility:visible;mso-wrap-style:square;v-text-anchor:top" coordsize="13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" path="m1,8r7,l16,7r8,l32,6r8,l48,6,56,5r9,l73,4,81,3r9,l99,2r8,-1l116,1,125,r9,l133,4r,3l133,11r,4l133,19r,4l133,27r,3l124,31r-9,l107,31r-9,1l89,32r-8,1l73,33r-9,1l56,34r-8,l40,35r-8,l24,36r-8,l8,36,,37,,33,,30,,26,,23,,19,,16,,12,1,8xe" fillcolor="#f2f0e6" stroked="f">
                    <v:path arrowok="t" o:connecttype="custom" o:connectlocs="1,8;8,8;16,7;24,7;32,6;40,6;48,6;56,5;65,5;73,4;81,3;90,3;99,2;107,1;116,1;125,0;134,0;133,4;133,7;133,11;133,15;133,19;133,23;133,27;133,30;124,31;115,31;107,31;98,32;89,32;81,33;73,33;64,34;56,34;48,34;40,35;32,35;24,36;16,36;8,36;0,37;0,33;0,30;0,26;0,23;0,19;0,16;0,12;1,8" o:connectangles="0,0,0,0,0,0,0,0,0,0,0,0,0,0,0,0,0,0,0,0,0,0,0,0,0,0,0,0,0,0,0,0,0,0,0,0,0,0,0,0,0,0,0,0,0,0,0,0,0"/>
                  </v:shape>
                  <v:shape id="Freeform 2853" o:spid="_x0000_s1183" style="position:absolute;left:1405;top:2429;width:133;height:32;visibility:visible;mso-wrap-style:square;v-text-anchor:top" coordsize="1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" path="m1,5l8,4r9,l24,3r8,l40,3r8,l57,2r8,l73,2,82,1r8,l99,1,107,r9,l125,r8,l133,3r,4l133,11r,4l133,18r,4l133,26r,4l124,30r-8,l107,30r-9,1l90,31r-9,l73,31r-9,1l56,32r-8,l40,32r-8,l24,32r-8,l8,32,,32,,29,,25,,22,,18,,15,,11,,8,1,5xe" fillcolor="#f2f0e6" stroked="f">
                    <v:path arrowok="t" o:connecttype="custom" o:connectlocs="1,5;8,4;17,4;24,3;32,3;40,3;48,3;57,2;65,2;73,2;82,1;90,1;99,1;107,0;116,0;125,0;133,0;133,3;133,7;133,11;133,15;133,18;133,22;133,26;133,30;124,30;116,30;107,30;98,31;90,31;81,31;73,31;64,32;56,32;48,32;40,32;32,32;24,32;16,32;8,32;0,32;0,29;0,25;0,22;0,18;0,15;0,11;0,8;1,5" o:connectangles="0,0,0,0,0,0,0,0,0,0,0,0,0,0,0,0,0,0,0,0,0,0,0,0,0,0,0,0,0,0,0,0,0,0,0,0,0,0,0,0,0,0,0,0,0,0,0,0,0"/>
                  </v:shape>
                  <v:shape id="Freeform 2854" o:spid="_x0000_s1184" style="position:absolute;left:1404;top:2491;width:134;height:30;visibility:visible;mso-wrap-style:square;v-text-anchor:top" coordsize="1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" path="m,l8,r8,l24,r8,l40,r8,l56,r9,l73,r8,l90,r9,l107,r9,l125,r9,l133,3r,4l133,11r,4l133,18r,4l133,26r,4l124,30r-8,l107,30r-9,l89,29r-8,l73,29r-9,l56,29r-8,l40,29r-8,l24,28r-8,l8,28,,28,,24,,21,,17,,14,,10,,7,,3,,xe" fillcolor="#f2f0e6" stroked="f">
                    <v:path arrowok="t" o:connecttype="custom" o:connectlocs="0,0;8,0;16,0;24,0;32,0;40,0;48,0;56,0;65,0;73,0;81,0;90,0;99,0;107,0;116,0;125,0;134,0;133,3;133,7;133,11;133,15;133,18;133,22;133,26;133,30;124,30;116,30;107,30;98,30;89,29;81,29;73,29;64,29;56,29;48,29;40,29;32,29;24,28;16,28;8,28;0,28;0,24;0,21;0,17;0,14;0,10;0,7;0,3;0,0" o:connectangles="0,0,0,0,0,0,0,0,0,0,0,0,0,0,0,0,0,0,0,0,0,0,0,0,0,0,0,0,0,0,0,0,0,0,0,0,0,0,0,0,0,0,0,0,0,0,0,0,0"/>
                  </v:shape>
                  <v:shape id="Freeform 2855" o:spid="_x0000_s1185" style="position:absolute;left:1403;top:2549;width:134;height:34;visibility:visible;mso-wrap-style:square;v-text-anchor:top" coordsize="13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" path="m1,l8,r8,l24,r8,1l40,1r8,l56,1r9,1l73,2r9,l90,2r9,1l107,3r9,l125,3r9,1l134,7r,4l134,15r,4l133,23r,3l133,30r,4l124,34r-8,-1l107,33r-9,l90,32r-9,l73,31r-8,l56,31,48,30r-8,l32,30,24,29r-8,l8,28,,28,,25,,21,,17,,14,,10,,7,,3,1,xe" fillcolor="#f2f0e6" stroked="f">
                    <v:path arrowok="t" o:connecttype="custom" o:connectlocs="1,0;8,0;16,0;24,0;32,1;40,1;48,1;56,1;65,2;73,2;82,2;90,2;99,3;107,3;116,3;125,3;134,4;134,7;134,11;134,15;134,19;133,23;133,26;133,30;133,34;124,34;116,33;107,33;98,33;90,32;81,32;73,31;65,31;56,31;48,30;40,30;32,30;24,29;16,29;8,28;0,28;0,25;0,21;0,17;0,14;0,10;0,7;0,3;1,0" o:connectangles="0,0,0,0,0,0,0,0,0,0,0,0,0,0,0,0,0,0,0,0,0,0,0,0,0,0,0,0,0,0,0,0,0,0,0,0,0,0,0,0,0,0,0,0,0,0,0,0,0"/>
                  </v:shape>
                  <v:shape id="Freeform 2856" o:spid="_x0000_s1186" style="position:absolute;left:1402;top:2607;width:134;height:32;visibility:visible;mso-wrap-style:square;v-text-anchor:top" coordsize="1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" path="m1,l8,r8,1l24,1r8,1l40,2r8,1l56,3r9,1l73,4r9,1l90,5r9,1l108,6r8,1l125,7r9,1l134,11r,3l134,17r,3l134,23r,3l134,29r,3l125,31r-9,l107,30,98,29,90,28r-9,l73,27r-9,l56,26r-8,l40,25r-8,l24,24,16,23,8,22,,22,,19,,16,,13,,11,,8,,5,,3,1,xe" fillcolor="#f2f0e6" stroked="f">
                    <v:path arrowok="t" o:connecttype="custom" o:connectlocs="1,0;8,0;16,1;24,1;32,2;40,2;48,3;56,3;65,4;73,4;82,5;90,5;99,6;108,6;116,7;125,7;134,8;134,11;134,14;134,17;134,20;134,23;134,26;134,29;134,32;125,31;116,31;107,30;98,29;90,28;81,28;73,27;64,27;56,26;48,26;40,25;32,25;24,24;16,23;8,22;0,22;0,19;0,16;0,13;0,11;0,8;0,5;0,3;1,0" o:connectangles="0,0,0,0,0,0,0,0,0,0,0,0,0,0,0,0,0,0,0,0,0,0,0,0,0,0,0,0,0,0,0,0,0,0,0,0,0,0,0,0,0,0,0,0,0,0,0,0,0"/>
                  </v:shape>
                  <v:shape id="Freeform 2857" o:spid="_x0000_s1187" style="position:absolute;left:1404;top:2489;width:134;height:24;visibility:visible;mso-wrap-style:square;v-text-anchor:top" coordsize="1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" path="m1,1l8,r9,l24,r8,l40,r8,l56,r9,l73,r9,l90,r9,l107,r9,l125,r9,l133,3r,3l133,9r,3l133,15r,3l133,21r,3l124,24r-8,l107,24r-9,l90,23r-9,l73,23r-8,l56,23r-8,l40,23r-8,l24,23r-8,l8,23,,23,,20,,17,,14,,12,,9,,6,1,3,1,1xe" fillcolor="#f2f0e6" stroked="f">
                    <v:path arrowok="t" o:connecttype="custom" o:connectlocs="1,1;8,0;17,0;24,0;32,0;40,0;48,0;56,0;65,0;73,0;82,0;90,0;99,0;107,0;116,0;125,0;134,0;133,3;133,6;133,9;133,12;133,15;133,18;133,21;133,24;124,24;116,24;107,24;98,24;90,23;81,23;73,23;65,23;56,23;48,23;40,23;32,23;24,23;16,23;8,23;0,23;0,20;0,17;0,14;0,12;0,9;0,6;1,3;1,1" o:connectangles="0,0,0,0,0,0,0,0,0,0,0,0,0,0,0,0,0,0,0,0,0,0,0,0,0,0,0,0,0,0,0,0,0,0,0,0,0,0,0,0,0,0,0,0,0,0,0,0,0"/>
                  </v:shape>
                  <v:shape id="Freeform 2858" o:spid="_x0000_s1188" style="position:absolute;left:1408;top:1958;width:137;height:94;visibility:visible;mso-wrap-style:square;v-text-anchor:top" coordsize="13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" path="m1,38l9,36r8,-2l25,32r9,-3l42,27r8,-2l59,22r8,-2l75,17r9,-2l93,13r9,-3l111,8r8,-3l128,3,137,r,8l137,15r,8l137,30r,7l137,45r,7l137,60r-10,2l118,64r-8,2l101,69r-9,2l83,73r-9,2l66,78r-8,2l49,82r-8,2l33,86r-9,2l16,90,8,92,,94,,87,,80,,73,1,66r,-7l1,52r,-7l1,38xe" fillcolor="#e0ded4" stroked="f">
                    <v:path arrowok="t" o:connecttype="custom" o:connectlocs="1,38;9,36;17,34;25,32;34,29;42,27;50,25;59,22;67,20;75,17;84,15;93,13;102,10;111,8;119,5;128,3;137,0;137,8;137,15;137,23;137,30;137,37;137,45;137,52;137,60;127,62;118,64;110,66;101,69;92,71;83,73;74,75;66,78;58,80;49,82;41,84;33,86;24,88;16,90;8,92;0,94;0,87;0,80;0,73;1,66;1,59;1,52;1,45;1,38" o:connectangles="0,0,0,0,0,0,0,0,0,0,0,0,0,0,0,0,0,0,0,0,0,0,0,0,0,0,0,0,0,0,0,0,0,0,0,0,0,0,0,0,0,0,0,0,0,0,0,0,0"/>
                  </v:shape>
                  <v:shape id="Freeform 2859" o:spid="_x0000_s1189" style="position:absolute;left:1417;top:1978;width:128;height:72;visibility:visible;mso-wrap-style:square;v-text-anchor:top" coordsize="12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" path="m1,35l8,32r8,-2l23,28r8,-2l39,24r8,-2l54,20r8,-2l70,16r8,-2l86,11,95,9r8,-2l111,4r9,-2l128,r,5l128,10r,5l128,20r,5l128,30r,5l128,40r-9,2l111,44r-8,2l94,48r-8,2l78,52r-9,2l62,56r-8,2l46,60r-8,2l30,64r-7,2l15,68,8,70,,72,,67,,62,,57,,53,,48,,44,,39,1,35xe" fillcolor="#615e54" stroked="f">
                    <v:path arrowok="t" o:connecttype="custom" o:connectlocs="1,35;8,32;16,30;23,28;31,26;39,24;47,22;54,20;62,18;70,16;78,14;86,11;95,9;103,7;111,4;120,2;128,0;128,5;128,10;128,15;128,20;128,25;128,30;128,35;128,40;119,42;111,44;103,46;94,48;86,50;78,52;69,54;62,56;54,58;46,60;38,62;30,64;23,66;15,68;8,70;0,72;0,67;0,62;0,57;0,53;0,48;0,44;0,39;1,35" o:connectangles="0,0,0,0,0,0,0,0,0,0,0,0,0,0,0,0,0,0,0,0,0,0,0,0,0,0,0,0,0,0,0,0,0,0,0,0,0,0,0,0,0,0,0,0,0,0,0,0,0"/>
                  </v:shape>
                  <v:shape id="Freeform 2860" o:spid="_x0000_s1190" style="position:absolute;left:1412;top:1991;width:16;height:60;visibility:visible;mso-wrap-style:square;v-text-anchor:top" coordsize="1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" path="m1,4r2,l5,3,7,2r2,l10,2,12,1r2,l16,r,7l16,14r,7l16,28r-1,7l15,42r,7l15,56r-2,l11,57r-2,l8,58r-3,l4,59r-2,l,60,,53,,46,,39,1,32r,-7l1,18r,-7l1,4xe" fillcolor="#e0ded4" stroked="f">
                    <v:path arrowok="t" o:connecttype="custom" o:connectlocs="1,4;3,4;5,3;7,2;9,2;10,2;12,1;14,1;16,0;16,7;16,14;16,21;16,28;15,35;15,42;15,49;15,56;13,56;11,57;9,57;8,58;5,58;4,59;2,59;0,60;0,53;0,46;0,39;1,32;1,25;1,18;1,11;1,4" o:connectangles="0,0,0,0,0,0,0,0,0,0,0,0,0,0,0,0,0,0,0,0,0,0,0,0,0,0,0,0,0,0,0,0,0"/>
                  </v:shape>
                  <v:shape id="Freeform 2861" o:spid="_x0000_s1191" style="position:absolute;left:1450;top:1981;width:16;height:60;visibility:visible;mso-wrap-style:square;v-text-anchor:top" coordsize="1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" path="m1,4l2,3r2,l6,2r2,l10,1r2,l14,r2,l16,7r,7l16,21r,7l16,35r,7l16,49r,7l13,57r-2,l9,58r-2,l5,59r-2,l1,60,,60,,53,,46,,39,,32,,25,,18,,11,1,4xe" fillcolor="#e0ded4" stroked="f">
                    <v:path arrowok="t" o:connecttype="custom" o:connectlocs="1,4;2,3;4,3;6,2;8,2;10,1;12,1;14,0;16,0;16,7;16,14;16,21;16,28;16,35;16,42;16,49;16,56;13,57;11,57;9,58;7,58;5,59;3,59;1,60;0,60;0,53;0,46;0,39;0,32;0,25;0,18;0,11;1,4" o:connectangles="0,0,0,0,0,0,0,0,0,0,0,0,0,0,0,0,0,0,0,0,0,0,0,0,0,0,0,0,0,0,0,0,0"/>
                  </v:shape>
                  <v:shape id="Freeform 2862" o:spid="_x0000_s1192" style="position:absolute;left:1489;top:1970;width:17;height:62;visibility:visible;mso-wrap-style:square;v-text-anchor:top" coordsize="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" path="m1,4l3,3r2,l7,2r2,l11,1r2,l15,r2,l17,7r,7l17,21r,8l16,36r,7l16,50r,8l14,58r-2,1l10,59,8,60r-2,l4,61r-2,l,62,,54,,47,,40,,33,,26,,19,1,11,1,4xe" fillcolor="#e0ded4" stroked="f">
                    <v:path arrowok="t" o:connecttype="custom" o:connectlocs="1,4;3,3;5,3;7,2;9,2;11,1;13,1;15,0;17,0;17,7;17,14;17,21;17,29;16,36;16,43;16,50;16,58;14,58;12,59;10,59;8,60;6,60;4,61;2,61;0,62;0,54;0,47;0,40;0,33;0,26;0,19;1,11;1,4" o:connectangles="0,0,0,0,0,0,0,0,0,0,0,0,0,0,0,0,0,0,0,0,0,0,0,0,0,0,0,0,0,0,0,0,0"/>
                  </v:shape>
                  <v:shape id="Freeform 2863" o:spid="_x0000_s1193" style="position:absolute;left:1530;top:1958;width:15;height:64;visibility:visible;mso-wrap-style:square;v-text-anchor:top" coordsize="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" path="m1,5l2,4,4,3r2,l8,2r2,l12,1r1,l15,r,8l15,15r,8l15,30r,7l15,45r,7l15,60r-2,l11,61r-2,l7,62r-2,l3,63r-2,l,64,,56,,49,,41,,34,,27,,19,,12,1,5xe" fillcolor="#e0ded4" stroked="f">
                    <v:path arrowok="t" o:connecttype="custom" o:connectlocs="1,5;2,4;4,3;6,3;8,2;10,2;12,1;13,1;15,0;15,8;15,15;15,23;15,30;15,37;15,45;15,52;15,60;13,60;11,61;9,61;7,62;5,62;3,63;1,63;0,64;0,56;0,49;0,41;0,34;0,27;0,19;0,12;1,5" o:connectangles="0,0,0,0,0,0,0,0,0,0,0,0,0,0,0,0,0,0,0,0,0,0,0,0,0,0,0,0,0,0,0,0,0"/>
                  </v:shape>
                  <v:shape id="Freeform 2864" o:spid="_x0000_s1194" style="position:absolute;left:1515;top:1966;width:5;height:60;visibility:visible;mso-wrap-style:square;v-text-anchor:top" coordsize="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" path="m1,1l3,,5,r,7l5,14r,7l5,29r,7l5,43r,7l5,58,2,59,,60,,52,,45,,37,,30,,22,1,15,1,8,1,1xe" fillcolor="#e0ded4" stroked="f">
                    <v:path arrowok="t" o:connecttype="custom" o:connectlocs="1,1;3,0;5,0;5,7;5,14;5,21;5,29;5,36;5,43;5,50;5,58;2,59;0,60;0,52;0,45;0,37;0,30;0,22;1,15;1,8;1,1" o:connectangles="0,0,0,0,0,0,0,0,0,0,0,0,0,0,0,0,0,0,0,0,0"/>
                  </v:shape>
                  <v:shape id="Freeform 2865" o:spid="_x0000_s1195" style="position:absolute;left:1475;top:1977;width:5;height:58;visibility:visible;mso-wrap-style:square;v-text-anchor:top" coordsize="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" path="m1,1l3,,5,r,7l5,14r,7l5,28r,7l4,42r,8l4,57,2,58,,58,,51,,44,,36,,30,,22,1,15,1,8,1,1xe" fillcolor="#e0ded4" stroked="f">
                    <v:path arrowok="t" o:connecttype="custom" o:connectlocs="1,1;3,0;5,0;5,7;5,14;5,21;5,28;5,35;4,42;4,50;4,57;2,58;0,58;0,51;0,44;0,36;0,30;0,22;1,15;1,8;1,1" o:connectangles="0,0,0,0,0,0,0,0,0,0,0,0,0,0,0,0,0,0,0,0,0"/>
                  </v:shape>
                  <v:shape id="Freeform 2866" o:spid="_x0000_s1196" style="position:absolute;left:1436;top:1988;width:6;height:57;visibility:visible;mso-wrap-style:square;v-text-anchor:top" coordsize="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" path="m1,1l3,,6,,5,7r,7l5,21r,7l5,35r,7l4,49r,7l2,56,,57,,50,,43,1,36r,-7l1,22r,-7l1,8,1,1xe" fillcolor="#e0ded4" stroked="f">
                    <v:path arrowok="t" o:connecttype="custom" o:connectlocs="1,1;3,0;6,0;5,7;5,14;5,21;5,28;5,35;5,42;4,49;4,56;2,56;0,57;0,50;0,43;1,36;1,29;1,22;1,15;1,8;1,1" o:connectangles="0,0,0,0,0,0,0,0,0,0,0,0,0,0,0,0,0,0,0,0,0"/>
                  </v:shape>
                  <v:shape id="Freeform 2867" o:spid="_x0000_s1197" style="position:absolute;left:1413;top:2013;width:132;height:42;visibility:visible;mso-wrap-style:square;v-text-anchor:top" coordsize="13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" path="m,33l8,31r8,-2l23,26r8,-2l39,22r8,-2l55,18r8,-2l72,14r8,-2l88,10,97,8r9,-2l114,4r9,-3l132,r,2l132,4r,3l132,10r-9,2l114,14r-9,2l97,19r-9,1l80,22r-8,3l63,27r-8,2l47,31r-8,2l31,35r-8,2l15,39,7,40,,42,,40,,37,,35,,33xe" fillcolor="#e0ded4" stroked="f">
                    <v:path arrowok="t" o:connecttype="custom" o:connectlocs="0,33;8,31;16,29;23,26;31,24;39,22;47,20;55,18;63,16;72,14;80,12;88,10;97,8;106,6;114,4;123,1;132,0;132,2;132,4;132,7;132,10;123,12;114,14;105,16;97,19;88,20;80,22;72,25;63,27;55,29;47,31;39,33;31,35;23,37;15,39;7,40;0,42;0,40;0,37;0,35;0,33" o:connectangles="0,0,0,0,0,0,0,0,0,0,0,0,0,0,0,0,0,0,0,0,0,0,0,0,0,0,0,0,0,0,0,0,0,0,0,0,0,0,0,0,0"/>
                  </v:shape>
                  <v:shape id="Freeform 2868" o:spid="_x0000_s1198" style="position:absolute;left:1408;top:2017;width:137;height:41;visibility:visible;mso-wrap-style:square;v-text-anchor:top" coordsize="13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" path="m,34l8,32r8,-2l24,28r9,-2l41,24r8,-2l58,20r8,-2l74,16r9,-3l92,11r9,-2l110,6r8,-2l127,2,137,r,1l137,3r,2l137,8r-10,2l118,12r-8,2l101,16r-9,2l83,20r-9,3l66,25r-9,2l49,29r-8,2l32,33r-8,2l16,37,8,39,,41,,37,,34xe" fillcolor="#bfbdb3" stroked="f">
                    <v:path arrowok="t" o:connecttype="custom" o:connectlocs="0,34;8,32;16,30;24,28;33,26;41,24;49,22;58,20;66,18;74,16;83,13;92,11;101,9;110,6;118,4;127,2;137,0;137,1;137,3;137,5;137,8;127,10;118,12;110,14;101,16;92,18;83,20;74,23;66,25;57,27;49,29;41,31;32,33;24,35;16,37;8,39;0,41;0,37;0,34" o:connectangles="0,0,0,0,0,0,0,0,0,0,0,0,0,0,0,0,0,0,0,0,0,0,0,0,0,0,0,0,0,0,0,0,0,0,0,0,0,0,0"/>
                  </v:shape>
                  <v:shape id="Freeform 2869" o:spid="_x0000_s1199" style="position:absolute;left:1494;top:1920;width:27;height:30;visibility:visible;mso-wrap-style:square;v-text-anchor:top" coordsize="2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" path="m,12r,1l,16r,2l,20r,2l,25r,2l,30,3,28,6,27r4,-1l13,25r4,-1l20,22r3,-1l27,20r,-3l27,15r,-2l27,10r,-2l27,5r,-2l27,,23,1,20,3,17,4,13,6,10,7,6,9,3,10,,12xe" fillcolor="#fffffa" strokecolor="#bfbfbf" strokeweight=".1pt">
                    <v:path arrowok="t" o:connecttype="custom" o:connectlocs="0,12;0,13;0,16;0,18;0,20;0,22;0,25;0,27;0,30;3,28;6,27;10,26;13,25;17,24;20,22;23,21;27,20;27,17;27,15;27,13;27,10;27,8;27,5;27,3;27,0;23,1;20,3;17,4;13,6;10,7;6,9;3,10;0,12" o:connectangles="0,0,0,0,0,0,0,0,0,0,0,0,0,0,0,0,0,0,0,0,0,0,0,0,0,0,0,0,0,0,0,0,0"/>
                  </v:shape>
                </v:group>
                <v:rect id="Rectangle 2870" o:spid="_x0000_s1200" style="position:absolute;left:22390;top:10483;width:15494;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" filled="f" stroked="f">
                  <v:textbox inset="0,0,0,0">
                    <w:txbxContent>
                      <w:p w:rsidR="00592680" w:rsidRDefault="00592680" w:rsidP="00592680">
                        <w:r>
                          <w:rPr>
                            <w:color w:val="000000"/>
                          </w:rPr>
                          <w:t>Digital signage platforms</w:t>
                        </w:r>
                      </w:p>
                    </w:txbxContent>
                  </v:textbox>
                </v:rect>
                <v:rect id="Rectangle 2871" o:spid="_x0000_s1201" style="position:absolute;left:35826;top:10483;width:1778;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" filled="f" stroked="f">
                  <v:textbox inset="0,0,0,0">
                    <w:txbxContent>
                      <w:p w:rsidR="00592680" w:rsidRDefault="00592680" w:rsidP="00592680">
                        <w:r>
                          <w:rPr>
                            <w:color w:val="000000"/>
                          </w:rPr>
                          <w:t xml:space="preserve">for </w:t>
                        </w:r>
                      </w:p>
                    </w:txbxContent>
                  </v:textbox>
                </v:rect>
                <v:rect id="Rectangle 2872" o:spid="_x0000_s1202" style="position:absolute;left:22091;top:12026;width:692;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" filled="f" stroked="f">
                  <v:textbox inset="0,0,0,0">
                    <w:txbxContent>
                      <w:p w:rsidR="00592680" w:rsidRDefault="00592680" w:rsidP="00592680"/>
                    </w:txbxContent>
                  </v:textbox>
                </v:rect>
                <v:group id="Group 2873" o:spid="_x0000_s1203" style="position:absolute;left:19659;top:9925;width:19622;height:3810" coordorigin="3158,1575" coordsize="309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">
                  <v:rect id="Rectangle 2874" o:spid="_x0000_s1204" style="position:absolute;left:3158;top:1599;width:3090;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" fillcolor="black" stroked="f"/>
                  <v:shape id="Freeform 2875" o:spid="_x0000_s1205" style="position:absolute;left:3160;top:1599;width:3087;height:574;visibility:visible;mso-wrap-style:square;v-text-anchor:top" coordsize="8125,1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" path="m252,c113,,,113,,252l,1260v,139,113,252,252,252l7873,1512v139,,252,-113,252,-252l8125,252c8125,113,8012,,7873,l252,xe" strokeweight="0">
                    <v:path arrowok="t" o:connecttype="custom" o:connectlocs="96,0;0,96;0,478;96,574;2991,574;3087,478;3087,96;2991,0;96,0" o:connectangles="0,0,0,0,0,0,0,0,0"/>
                  </v:shape>
                  <v:rect id="Rectangle 2876" o:spid="_x0000_s1206" style="position:absolute;left:3158;top:1599;width:3090;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" fillcolor="black" stroked="f"/>
                  <v:rect id="Rectangle 2877" o:spid="_x0000_s1207" style="position:absolute;left:3158;top:1575;width:3090;height: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" fillcolor="#f8f8f8" stroked="f"/>
                  <v:rect id="Rectangle 2878" o:spid="_x0000_s1208" style="position:absolute;left:3158;top:1690;width:3090;height: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" fillcolor="#f6f6f6" stroked="f"/>
                  <v:rect id="Rectangle 2879" o:spid="_x0000_s1209" style="position:absolute;left:3158;top:1713;width:3090;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" fillcolor="#f4f4f4" stroked="f"/>
                  <v:rect id="Rectangle 2880" o:spid="_x0000_s1210" style="position:absolute;left:3158;top:1733;width:3090;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" fillcolor="#f2f2f2" stroked="f"/>
                  <v:rect id="Rectangle 2881" o:spid="_x0000_s1211" style="position:absolute;left:3158;top:1751;width:3090;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" fillcolor="#f0f0f0" stroked="f"/>
                  <v:rect id="Rectangle 2882" o:spid="_x0000_s1212" style="position:absolute;left:3158;top:1769;width:3090;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" fillcolor="#eee" stroked="f"/>
                  <v:rect id="Rectangle 2883" o:spid="_x0000_s1213" style="position:absolute;left:3158;top:1788;width:3090;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" fillcolor="#ececec" stroked="f"/>
                  <v:rect id="Rectangle 2884" o:spid="_x0000_s1214" style="position:absolute;left:3158;top:1806;width:3090;height: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" fillcolor="#eaeaea" stroked="f"/>
                  <v:rect id="Rectangle 2885" o:spid="_x0000_s1215" style="position:absolute;left:3158;top:1822;width:3090;height: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" fillcolor="#e8e8e8" stroked="f"/>
                  <v:rect id="Rectangle 2886" o:spid="_x0000_s1216" style="position:absolute;left:3158;top:1838;width:309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" fillcolor="#e6e6e6" stroked="f"/>
                  <v:rect id="Rectangle 2887" o:spid="_x0000_s1217" style="position:absolute;left:3158;top:1853;width:309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" fillcolor="#e4e4e4" stroked="f"/>
                  <v:rect id="Rectangle 2888" o:spid="_x0000_s1218" style="position:absolute;left:3158;top:1868;width:3090;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" fillcolor="#e2e2e2" stroked="f"/>
                  <v:rect id="Rectangle 2889" o:spid="_x0000_s1219" style="position:absolute;left:3158;top:1886;width:3090;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" fillcolor="#e0e0e0" stroked="f"/>
                  <v:rect id="Rectangle 2890" o:spid="_x0000_s1220" style="position:absolute;left:3158;top:1903;width:3090;height: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" fillcolor="#dedede" stroked="f"/>
                  <v:rect id="Rectangle 2891" o:spid="_x0000_s1221" style="position:absolute;left:3158;top:1917;width:309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" fillcolor="#dcdcdc" stroked="f"/>
                  <v:rect id="Rectangle 2892" o:spid="_x0000_s1222" style="position:absolute;left:3158;top:1932;width:3090;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" fillcolor="#dadada" stroked="f"/>
                  <v:rect id="Rectangle 2893" o:spid="_x0000_s1223" style="position:absolute;left:3158;top:1949;width:3090;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" fillcolor="#d8d8d8" stroked="f"/>
                  <v:rect id="Rectangle 2894" o:spid="_x0000_s1224" style="position:absolute;left:3158;top:1967;width:309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" fillcolor="#d6d6d6" stroked="f"/>
                  <v:rect id="Rectangle 2895" o:spid="_x0000_s1225" style="position:absolute;left:3158;top:1982;width:3090;height: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" fillcolor="#d4d4d4" stroked="f"/>
                  <v:rect id="Rectangle 2896" o:spid="_x0000_s1226" style="position:absolute;left:3158;top:1996;width:309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" fillcolor="#d2d2d2" stroked="f"/>
                  <v:rect id="Rectangle 2897" o:spid="_x0000_s1227" style="position:absolute;left:3158;top:2011;width:3090;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" fillcolor="#d0d0d0" stroked="f"/>
                  <v:rect id="Rectangle 2898" o:spid="_x0000_s1228" style="position:absolute;left:3158;top:2024;width:3090;height: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" fillcolor="#cecece" stroked="f"/>
                  <v:rect id="Rectangle 2899" o:spid="_x0000_s1229" style="position:absolute;left:3158;top:2040;width:3090;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" fillcolor="#ccc" stroked="f"/>
                  <v:rect id="Rectangle 2900" o:spid="_x0000_s1230" style="position:absolute;left:3158;top:2053;width:309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" fillcolor="#cacaca" stroked="f"/>
                  <v:rect id="Rectangle 2901" o:spid="_x0000_s1231" style="position:absolute;left:3158;top:2068;width:3090;height: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" fillcolor="#c8c8c8" stroked="f"/>
                  <v:rect id="Rectangle 2902" o:spid="_x0000_s1232" style="position:absolute;left:3158;top:2082;width:309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" fillcolor="#c6c6c6" stroked="f"/>
                  <v:rect id="Rectangle 2903" o:spid="_x0000_s1233" style="position:absolute;left:3158;top:2097;width:3090;height: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" fillcolor="#c4c4c4" stroked="f"/>
                  <v:rect id="Rectangle 2904" o:spid="_x0000_s1234" style="position:absolute;left:3158;top:2111;width:3090;height: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" fillcolor="#c2c2c2" stroked="f"/>
                  <v:rect id="Rectangle 2905" o:spid="_x0000_s1235" style="position:absolute;left:3158;top:2125;width:309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" fillcolor="silver" stroked="f"/>
                  <v:rect id="Rectangle 2906" o:spid="_x0000_s1236" style="position:absolute;left:3158;top:2140;width:309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" fillcolor="#bdbdbd" stroked="f"/>
                  <v:shape id="Freeform 2907" o:spid="_x0000_s1237" style="position:absolute;left:3160;top:1576;width:3087;height:575;visibility:visible;mso-wrap-style:square;v-text-anchor:top" coordsize="8125,1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" path="m252,c113,,,113,,253l,1261v,139,113,252,252,252l7873,1513v139,,252,-113,252,-252l8125,253c8125,113,8012,,7873,l252,xe" filled="f" strokecolor="#f9f9f9" strokeweight=".5pt">
                    <v:stroke endcap="round"/>
                    <v:path arrowok="t" o:connecttype="custom" o:connectlocs="96,0;0,96;0,479;96,575;2991,575;3087,479;3087,96;2991,0;96,0" o:connectangles="0,0,0,0,0,0,0,0,0"/>
                  </v:shape>
                </v:group>
                <v:rect id="Rectangle 2908" o:spid="_x0000_s1238" style="position:absolute;left:21717;top:11182;width:1943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" filled="f" stroked="f">
                  <v:textbox inset="0,0,0,0">
                    <w:txbxContent>
                      <w:p w:rsidR="00592680" w:rsidRDefault="00592680" w:rsidP="00592680">
                        <w:pPr>
                          <w:spacing w:before="0"/>
                        </w:pPr>
                        <w:r>
                          <w:rPr>
                            <w:color w:val="000000"/>
                          </w:rPr>
                          <w:t>Digital signage platforms</w:t>
                        </w:r>
                      </w:p>
                    </w:txbxContent>
                  </v:textbox>
                </v:rect>
                <v:group id="Group 2909" o:spid="_x0000_s1239" style="position:absolute;left:22796;top:14033;width:3956;height:3943" coordorigin="3590,2249" coordsize="623,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">
                  <v:shape id="Picture 2910" o:spid="_x0000_s1240" type="#_x0000_t75" style="position:absolute;left:3590;top:2249;width:623;height: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">
                    <v:imagedata r:id="rId38" o:title=""/>
                  </v:shape>
                  <v:shape id="Picture 2911" o:spid="_x0000_s1241" type="#_x0000_t75" style="position:absolute;left:3590;top:2249;width:623;height: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">
                    <v:imagedata r:id="rId39" o:title=""/>
                  </v:shape>
                </v:group>
                <v:group id="Group 2912" o:spid="_x0000_s1242" style="position:absolute;left:26454;top:14033;width:3949;height:3943" coordorigin="4166,2249" coordsize="622,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">
                  <v:shape id="Picture 2913" o:spid="_x0000_s1243" type="#_x0000_t75" style="position:absolute;left:4166;top:2249;width:622;height: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">
                    <v:imagedata r:id="rId40" o:title=""/>
                  </v:shape>
                  <v:shape id="Picture 2914" o:spid="_x0000_s1244" type="#_x0000_t75" style="position:absolute;left:4166;top:2249;width:622;height: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">
                    <v:imagedata r:id="rId41" o:title=""/>
                  </v:shape>
                </v:group>
                <v:group id="Group 2915" o:spid="_x0000_s1245" style="position:absolute;left:30092;top:14033;width:4115;height:4102" coordorigin="4739,2249" coordsize="648,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">
                  <v:shape id="Picture 2916" o:spid="_x0000_s1246" type="#_x0000_t75" style="position:absolute;left:4739;top:2249;width:648;height: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">
                    <v:imagedata r:id="rId42" o:title=""/>
                  </v:shape>
                  <v:shape id="Picture 2917" o:spid="_x0000_s1247" type="#_x0000_t75" style="position:absolute;left:4739;top:2249;width:648;height: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">
                    <v:imagedata r:id="rId43" o:title=""/>
                  </v:shape>
                </v:group>
                <v:rect id="Rectangle 2918" o:spid="_x0000_s1248" style="position:absolute;left:2406;top:6629;width:381;height:20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" filled="f" stroked="f">
                  <v:textbox inset="0,0,0,0">
                    <w:txbxContent>
                      <w:p w:rsidR="00592680" w:rsidRDefault="00592680" w:rsidP="00592680">
                        <w:r>
                          <w:rPr>
                            <w:color w:val="000000"/>
                            <w:sz w:val="18"/>
                            <w:szCs w:val="18"/>
                          </w:rPr>
                          <w:t>-</w:t>
                        </w:r>
                      </w:p>
                    </w:txbxContent>
                  </v:textbox>
                </v:rect>
                <v:shape id="Picture 2919" o:spid="_x0000_s1249" type="#_x0000_t75" style="position:absolute;left:41490;top:25425;width:3194;height:3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">
                  <v:imagedata r:id="rId44" o:title=""/>
                </v:shape>
                <v:group id="Group 2920" o:spid="_x0000_s1250" style="position:absolute;left:49790;top:25958;width:4451;height:3556" coordorigin="7841,4127" coordsize="70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">
                  <v:shape id="Freeform 2921" o:spid="_x0000_s1251" style="position:absolute;left:7850;top:4127;width:692;height:489;visibility:visible;mso-wrap-style:square;v-text-anchor:top" coordsize="692,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" path="m692,464l3,489,,488,,4,3,,692,27r,437xe" fillcolor="#c5c9d0" stroked="f">
                    <v:path arrowok="t" o:connecttype="custom" o:connectlocs="692,464;3,489;0,488;0,4;3,0;692,27;692,464" o:connectangles="0,0,0,0,0,0,0"/>
                  </v:shape>
                  <v:shape id="Freeform 2922" o:spid="_x0000_s1252" style="position:absolute;left:7850;top:4127;width:389;height:404;visibility:visible;mso-wrap-style:square;v-text-anchor:top" coordsize="389,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" path="m3,l,4,,395r,9l389,16,3,xe" fillcolor="#c5c9d0" stroked="f">
                    <v:path arrowok="t" o:connecttype="custom" o:connectlocs="3,0;0,4;0,395;0,404;389,16;3,0" o:connectangles="0,0,0,0,0,0"/>
                  </v:shape>
                  <v:shape id="Freeform 2923" o:spid="_x0000_s1253" style="position:absolute;left:7850;top:4143;width:397;height:398;visibility:visible;mso-wrap-style:square;v-text-anchor:top" coordsize="397,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" path="m389,l,388r,10l397,r-8,xe" fillcolor="#c9ccd3" stroked="f">
                    <v:path arrowok="t" o:connecttype="custom" o:connectlocs="389,0;0,388;0,398;397,0;389,0" o:connectangles="0,0,0,0,0"/>
                  </v:shape>
                  <v:shape id="Freeform 2924" o:spid="_x0000_s1254" style="position:absolute;left:7850;top:4143;width:406;height:407;visibility:visible;mso-wrap-style:square;v-text-anchor:top" coordsize="406,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" path="m397,l,398r,9l406,r-9,xe" fillcolor="#cccfd5" stroked="f">
                    <v:path arrowok="t" o:connecttype="custom" o:connectlocs="397,0;0,398;0,407;406,0;397,0" o:connectangles="0,0,0,0,0"/>
                  </v:shape>
                  <v:shape id="Freeform 2925" o:spid="_x0000_s1255" style="position:absolute;left:7850;top:4143;width:415;height:416;visibility:visible;mso-wrap-style:square;v-text-anchor:top" coordsize="41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" path="m406,l,407r,9l415,1,406,xe" fillcolor="#cfd2d7" stroked="f">
                    <v:path arrowok="t" o:connecttype="custom" o:connectlocs="406,0;0,407;0,416;415,1;406,0" o:connectangles="0,0,0,0,0"/>
                  </v:shape>
                  <v:shape id="Freeform 2926" o:spid="_x0000_s1256" style="position:absolute;left:7850;top:4144;width:424;height:424;visibility:visible;mso-wrap-style:square;v-text-anchor:top" coordsize="424,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" path="m415,l,415r,9l424,r-9,xe" fillcolor="#d2d5db" stroked="f">
                    <v:path arrowok="t" o:connecttype="custom" o:connectlocs="415,0;0,415;0,424;424,0;415,0" o:connectangles="0,0,0,0,0"/>
                  </v:shape>
                  <v:shape id="Freeform 2927" o:spid="_x0000_s1257" style="position:absolute;left:7850;top:4144;width:433;height:433;visibility:visible;mso-wrap-style:square;v-text-anchor:top" coordsize="43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" path="m424,l,424r,9l433,r-9,xe" fillcolor="#d4d7dc" stroked="f">
                    <v:path arrowok="t" o:connecttype="custom" o:connectlocs="424,0;0,424;0,433;433,0;424,0" o:connectangles="0,0,0,0,0"/>
                  </v:shape>
                  <v:shape id="Freeform 2928" o:spid="_x0000_s1258" style="position:absolute;left:7850;top:4144;width:441;height:441;visibility:visible;mso-wrap-style:square;v-text-anchor:top" coordsize="441,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" path="m433,l,433r,8l441,1,433,xe" fillcolor="#d8dade" stroked="f">
                    <v:path arrowok="t" o:connecttype="custom" o:connectlocs="433,0;0,433;0,441;441,1;433,0" o:connectangles="0,0,0,0,0"/>
                  </v:shape>
                  <v:shape id="Freeform 2929" o:spid="_x0000_s1259" style="position:absolute;left:7850;top:4145;width:450;height:449;visibility:visible;mso-wrap-style:square;v-text-anchor:top" coordsize="450,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" path="m441,l,440r,9l450,r-9,xe" fillcolor="#dbdde1" stroked="f">
                    <v:path arrowok="t" o:connecttype="custom" o:connectlocs="441,0;0,440;0,449;450,0;441,0" o:connectangles="0,0,0,0,0"/>
                  </v:shape>
                  <v:shape id="Freeform 2930" o:spid="_x0000_s1260" style="position:absolute;left:7850;top:4145;width:458;height:458;visibility:visible;mso-wrap-style:square;v-text-anchor:top" coordsize="458,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" path="m450,l,449r,9l458,r-8,xe" fillcolor="#dee0e4" stroked="f">
                    <v:path arrowok="t" o:connecttype="custom" o:connectlocs="450,0;0,449;0,458;458,0;450,0" o:connectangles="0,0,0,0,0"/>
                  </v:shape>
                  <v:shape id="Freeform 2931" o:spid="_x0000_s1261" style="position:absolute;left:7850;top:4145;width:477;height:471;visibility:visible;mso-wrap-style:square;v-text-anchor:top" coordsize="477,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" path="m477,1l458,,,458r,10l,468r,2l3,471r3,l477,1xe" fillcolor="#e1e2e6" stroked="f">
                    <v:path arrowok="t" o:connecttype="custom" o:connectlocs="477,1;458,0;0,458;0,468;0,468;0,470;3,471;6,471;477,1" o:connectangles="0,0,0,0,0,0,0,0,0"/>
                  </v:shape>
                  <v:shape id="Freeform 2932" o:spid="_x0000_s1262" style="position:absolute;left:7856;top:4146;width:480;height:470;visibility:visible;mso-wrap-style:square;v-text-anchor:top" coordsize="480,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" path="m10,470l480,r-9,l,470r10,xe" fillcolor="#dee0e4" stroked="f">
                    <v:path arrowok="t" o:connecttype="custom" o:connectlocs="10,470;480,0;471,0;0,470;10,470" o:connectangles="0,0,0,0,0"/>
                  </v:shape>
                  <v:shape id="Freeform 2933" o:spid="_x0000_s1263" style="position:absolute;left:7866;top:4146;width:480;height:470;visibility:visible;mso-wrap-style:square;v-text-anchor:top" coordsize="480,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" path="m10,470l480,,470,,,470r10,xe" fillcolor="#dbdde1" stroked="f">
                    <v:path arrowok="t" o:connecttype="custom" o:connectlocs="10,470;480,0;470,0;0,470;10,470" o:connectangles="0,0,0,0,0"/>
                  </v:shape>
                  <v:shape id="Freeform 2934" o:spid="_x0000_s1264" style="position:absolute;left:7876;top:4146;width:479;height:470;visibility:visible;mso-wrap-style:square;v-text-anchor:top" coordsize="479,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" path="m12,469l479,2,470,,,470r12,-1xe" fillcolor="#d8dade" stroked="f">
                    <v:path arrowok="t" o:connecttype="custom" o:connectlocs="12,469;479,2;470,0;0,470;12,469" o:connectangles="0,0,0,0,0"/>
                  </v:shape>
                  <v:shape id="Freeform 2935" o:spid="_x0000_s1265" style="position:absolute;left:7888;top:4148;width:477;height:467;visibility:visible;mso-wrap-style:square;v-text-anchor:top" coordsize="477,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" path="m467,l,467r10,l477,,467,xe" fillcolor="#d4d7dc" stroked="f">
                    <v:path arrowok="t" o:connecttype="custom" o:connectlocs="467,0;0,467;10,467;477,0;467,0" o:connectangles="0,0,0,0,0"/>
                  </v:shape>
                  <v:shape id="Freeform 2936" o:spid="_x0000_s1266" style="position:absolute;left:7898;top:4148;width:476;height:467;visibility:visible;mso-wrap-style:square;v-text-anchor:top" coordsize="476,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" path="m467,l,467r10,l476,r-9,xe" fillcolor="#d2d5db" stroked="f">
                    <v:path arrowok="t" o:connecttype="custom" o:connectlocs="467,0;0,467;10,467;476,0;467,0" o:connectangles="0,0,0,0,0"/>
                  </v:shape>
                  <v:shape id="Freeform 2937" o:spid="_x0000_s1267" style="position:absolute;left:7908;top:4148;width:476;height:467;visibility:visible;mso-wrap-style:square;v-text-anchor:top" coordsize="476,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" path="m466,l,467r10,-2l476,,466,xe" fillcolor="#cfd2d7" stroked="f">
                    <v:path arrowok="t" o:connecttype="custom" o:connectlocs="466,0;0,467;10,465;476,0;466,0" o:connectangles="0,0,0,0,0"/>
                  </v:shape>
                  <v:shape id="Freeform 2938" o:spid="_x0000_s1268" style="position:absolute;left:7918;top:4148;width:475;height:465;visibility:visible;mso-wrap-style:square;v-text-anchor:top" coordsize="475,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" path="m,465r11,l475,1,466,,,465xe" fillcolor="#cccfd5" stroked="f">
                    <v:path arrowok="t" o:connecttype="custom" o:connectlocs="0,465;11,465;475,1;466,0;0,465" o:connectangles="0,0,0,0,0"/>
                  </v:shape>
                  <v:shape id="Freeform 2939" o:spid="_x0000_s1269" style="position:absolute;left:7929;top:4149;width:475;height:464;visibility:visible;mso-wrap-style:square;v-text-anchor:top" coordsize="475,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" path="m10,464l475,,464,,,464r10,xe" fillcolor="#c9ccd3" stroked="f">
                    <v:path arrowok="t" o:connecttype="custom" o:connectlocs="10,464;475,0;464,0;0,464;10,464" o:connectangles="0,0,0,0,0"/>
                  </v:shape>
                  <v:shape id="Freeform 2940" o:spid="_x0000_s1270" style="position:absolute;left:7939;top:4149;width:603;height:464;visibility:visible;mso-wrap-style:square;v-text-anchor:top" coordsize="603,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" path="m465,l,464,603,442,603,5,465,xe" fillcolor="#c5c9d0" stroked="f">
                    <v:path arrowok="t" o:connecttype="custom" o:connectlocs="465,0;0,464;603,442;603,5;465,0" o:connectangles="0,0,0,0,0"/>
                  </v:shape>
                  <v:rect id="Rectangle 2941" o:spid="_x0000_s1271" style="position:absolute;left:8523;top:4168;width:1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" stroked="f"/>
                  <v:shape id="Freeform 2942" o:spid="_x0000_s1272" style="position:absolute;left:7841;top:4466;width:11;height:100;visibility:visible;mso-wrap-style:square;v-text-anchor:top" coordsize="1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" path="m10,100l,81,,15,11,,10,100xe" fillcolor="#92949f" stroked="f">
                    <v:path arrowok="t" o:connecttype="custom" o:connectlocs="10,100;0,81;0,15;11,0;10,100" o:connectangles="0,0,0,0,0"/>
                  </v:shape>
                  <v:shape id="Freeform 2943" o:spid="_x0000_s1273" style="position:absolute;left:8117;top:4602;width:124;height:59;visibility:visible;mso-wrap-style:square;v-text-anchor:top" coordsize="12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" path="m19,4l,52r,l4,53r13,3l43,59r19,l85,57r,l111,56r7,-1l122,52r2,-1l124,51r,-1l107,,83,1r6,32l89,33r-6,1l76,34r-3,l65,3,19,4xe" fillcolor="#92949f" stroked="f">
                    <v:path arrowok="t" o:connecttype="custom" o:connectlocs="19,4;0,52;0,52;4,53;17,56;43,59;62,59;85,57;85,57;111,56;118,55;122,52;124,51;124,51;124,50;107,0;83,1;89,33;89,33;83,34;76,34;73,34;65,3;19,4" o:connectangles="0,0,0,0,0,0,0,0,0,0,0,0,0,0,0,0,0,0,0,0,0,0,0,0"/>
                  </v:shape>
                  <v:shape id="Freeform 2944" o:spid="_x0000_s1274" style="position:absolute;left:7944;top:4647;width:536;height:40;visibility:visible;mso-wrap-style:square;v-text-anchor:top" coordsize="53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" path="m173,7r,l92,14,33,19,,21,,31r39,9l536,17r,-5l536,12r-1,-2l532,8,530,7r,l486,,294,5,173,7xe" fillcolor="#767981" stroked="f">
                    <v:path arrowok="t" o:connecttype="custom" o:connectlocs="173,7;173,7;92,14;33,19;0,21;0,31;39,40;536,17;536,12;536,12;535,10;532,8;530,7;530,7;486,0;294,5;173,7" o:connectangles="0,0,0,0,0,0,0,0,0,0,0,0,0,0,0,0,0"/>
                  </v:shape>
                  <v:shape id="Freeform 2945" o:spid="_x0000_s1275" style="position:absolute;left:7870;top:4145;width:660;height:453;visibility:visible;mso-wrap-style:square;v-text-anchor:top" coordsize="660,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" path="m,l1,453,660,430r,-407l,xe" fillcolor="#e1e2e6" stroked="f">
                    <v:path arrowok="t" o:connecttype="custom" o:connectlocs="0,0;1,453;660,430;660,23;0,0" o:connectangles="0,0,0,0,0"/>
                  </v:shape>
                  <v:shape id="Freeform 2946" o:spid="_x0000_s1276" style="position:absolute;left:7850;top:4485;width:5;height:131;visibility:visible;mso-wrap-style:square;v-text-anchor:top" coordsize="5,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" path="m5,l,,,8,,128r5,3l5,xe" fillcolor="#575a63" stroked="f">
                    <v:path arrowok="t" o:connecttype="custom" o:connectlocs="5,0;0,0;0,8;0,128;5,131;5,0" o:connectangles="0,0,0,0,0,0"/>
                  </v:shape>
                  <v:rect id="Rectangle 2947" o:spid="_x0000_s1277" style="position:absolute;left:7850;top:4479;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" fillcolor="#5b5e68" stroked="f"/>
                  <v:rect id="Rectangle 2948" o:spid="_x0000_s1278" style="position:absolute;left:7850;top:4472;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" fillcolor="#61646e" stroked="f"/>
                  <v:rect id="Rectangle 2949" o:spid="_x0000_s1279" style="position:absolute;left:7850;top:4466;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" fillcolor="#666973" stroked="f"/>
                  <v:rect id="Rectangle 2950" o:spid="_x0000_s1280" style="position:absolute;left:7850;top:4459;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" fillcolor="#6b6e77" stroked="f"/>
                  <v:rect id="Rectangle 2951" o:spid="_x0000_s1281" style="position:absolute;left:7850;top:4453;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" fillcolor="#71747e" stroked="f"/>
                  <v:rect id="Rectangle 2952" o:spid="_x0000_s1282" style="position:absolute;left:7850;top:4447;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" fillcolor="#767983" stroked="f"/>
                  <v:rect id="Rectangle 2953" o:spid="_x0000_s1283" style="position:absolute;left:7850;top:4440;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" fillcolor="#7b7e88" stroked="f"/>
                  <v:rect id="Rectangle 2954" o:spid="_x0000_s1284" style="position:absolute;left:7850;top:4434;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" fillcolor="#80838d" stroked="f"/>
                  <v:rect id="Rectangle 2955" o:spid="_x0000_s1285" style="position:absolute;left:7850;top:4428;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" fillcolor="#868994" stroked="f"/>
                  <v:rect id="Rectangle 2956" o:spid="_x0000_s1286" style="position:absolute;left:7850;top:4421;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" fillcolor="#8b8e98" stroked="f"/>
                  <v:rect id="Rectangle 2957" o:spid="_x0000_s1287" style="position:absolute;left:7850;top:4415;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" fillcolor="#90939d" stroked="f"/>
                  <v:rect id="Rectangle 2958" o:spid="_x0000_s1288" style="position:absolute;left:7850;top:4409;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" fillcolor="#9698a3" stroked="f"/>
                  <v:rect id="Rectangle 2959" o:spid="_x0000_s1289" style="position:absolute;left:7850;top:4402;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" fillcolor="#9b9ea8" stroked="f"/>
                  <v:rect id="Rectangle 2960" o:spid="_x0000_s1290" style="position:absolute;left:7850;top:4396;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" fillcolor="#9fa2ac" stroked="f"/>
                  <v:rect id="Rectangle 2961" o:spid="_x0000_s1291" style="position:absolute;left:7850;top:4390;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" fillcolor="#a5a9b3" stroked="f"/>
                  <v:rect id="Rectangle 2962" o:spid="_x0000_s1292" style="position:absolute;left:7850;top:4383;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" fillcolor="#abaeb8" stroked="f"/>
                  <v:rect id="Rectangle 2963" o:spid="_x0000_s1293" style="position:absolute;left:7850;top:4376;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" fillcolor="#afb3bc" stroked="f"/>
                  <v:rect id="Rectangle 2964" o:spid="_x0000_s1294" style="position:absolute;left:7850;top:4369;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" fillcolor="#b6b9c2" stroked="f"/>
                  <v:rect id="Rectangle 2965" o:spid="_x0000_s1295" style="position:absolute;left:7850;top:4363;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" fillcolor="#babec6" stroked="f"/>
                  <v:rect id="Rectangle 2966" o:spid="_x0000_s1296" style="position:absolute;left:7850;top:4356;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" fillcolor="#c0c3ca" stroked="f"/>
                  <v:rect id="Rectangle 2967" o:spid="_x0000_s1297" style="position:absolute;left:7850;top:4350;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" fillcolor="#c5c8ce" stroked="f"/>
                  <v:rect id="Rectangle 2968" o:spid="_x0000_s1298" style="position:absolute;left:7850;top:4344;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" fillcolor="#cbced4" stroked="f"/>
                  <v:rect id="Rectangle 2969" o:spid="_x0000_s1299" style="position:absolute;left:7850;top:4337;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" fillcolor="#d0d2d8" stroked="f"/>
                  <v:rect id="Rectangle 2970" o:spid="_x0000_s1300" style="position:absolute;left:7850;top:4331;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" fillcolor="#d5d8dd" stroked="f"/>
                  <v:rect id="Rectangle 2971" o:spid="_x0000_s1301" style="position:absolute;left:7850;top:4325;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" fillcolor="#dcdee2" stroked="f"/>
                  <v:shape id="Freeform 2972" o:spid="_x0000_s1302" style="position:absolute;left:7850;top:4127;width:5;height:198;visibility:visible;mso-wrap-style:square;v-text-anchor:top" coordsize="5,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" path="m3,l,4,,191r,7l5,198,3,xe" fillcolor="#e1e2e6" stroked="f">
                    <v:path arrowok="t" o:connecttype="custom" o:connectlocs="3,0;0,4;0,191;0,198;5,198;3,0" o:connectangles="0,0,0,0,0,0"/>
                  </v:shape>
                  <v:shape id="Freeform 2973" o:spid="_x0000_s1303" style="position:absolute;left:7875;top:4150;width:651;height:443;visibility:visible;mso-wrap-style:square;v-text-anchor:top" coordsize="651,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" path="m,l1,443,651,420,650,23,,xe" fillcolor="#6a6e77" stroked="f">
                    <v:path arrowok="t" o:connecttype="custom" o:connectlocs="0,0;1,443;651,420;650,23;0,0" o:connectangles="0,0,0,0,0"/>
                  </v:shape>
                  <v:shape id="Freeform 2974" o:spid="_x0000_s1304" style="position:absolute;left:7875;top:4150;width:261;height:268;visibility:visible;mso-wrap-style:square;v-text-anchor:top" coordsize="261,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" path="m,l1,268,261,9,,xe" fillcolor="#575a63" stroked="f">
                    <v:path arrowok="t" o:connecttype="custom" o:connectlocs="0,0;1,268;261,9;0,0" o:connectangles="0,0,0,0"/>
                  </v:shape>
                  <v:shape id="Freeform 2975" o:spid="_x0000_s1305" style="position:absolute;left:7876;top:4159;width:275;height:274;visibility:visible;mso-wrap-style:square;v-text-anchor:top" coordsize="27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" path="m260,l,259r,15l275,1,260,xe" fillcolor="#5a5d66" stroked="f">
                    <v:path arrowok="t" o:connecttype="custom" o:connectlocs="260,0;0,259;0,274;275,1;260,0" o:connectangles="0,0,0,0,0"/>
                  </v:shape>
                  <v:shape id="Freeform 2976" o:spid="_x0000_s1306" style="position:absolute;left:7876;top:4160;width:289;height:287;visibility:visible;mso-wrap-style:square;v-text-anchor:top" coordsize="289,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" path="m275,l,273r,14l289,,275,xe" fillcolor="#5b5e68" stroked="f">
                    <v:path arrowok="t" o:connecttype="custom" o:connectlocs="275,0;0,273;0,287;289,0;275,0" o:connectangles="0,0,0,0,0"/>
                  </v:shape>
                  <v:shape id="Freeform 2977" o:spid="_x0000_s1307" style="position:absolute;left:7876;top:4160;width:303;height:302;visibility:visible;mso-wrap-style:square;v-text-anchor:top" coordsize="303,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" path="m289,l,287r,15l303,,289,xe" fillcolor="#5e616b" stroked="f">
                    <v:path arrowok="t" o:connecttype="custom" o:connectlocs="289,0;0,287;0,302;303,0;289,0" o:connectangles="0,0,0,0,0"/>
                  </v:shape>
                  <v:shape id="Freeform 2978" o:spid="_x0000_s1308" style="position:absolute;left:7876;top:4160;width:317;height:316;visibility:visible;mso-wrap-style:square;v-text-anchor:top" coordsize="317,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" path="m303,l,302r,14l317,2,303,xe" fillcolor="#61646e" stroked="f">
                    <v:path arrowok="t" o:connecttype="custom" o:connectlocs="303,0;0,302;0,316;317,2;303,0" o:connectangles="0,0,0,0,0"/>
                  </v:shape>
                  <v:shape id="Freeform 2979" o:spid="_x0000_s1309" style="position:absolute;left:7876;top:4162;width:331;height:328;visibility:visible;mso-wrap-style:square;v-text-anchor:top" coordsize="33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" path="m317,l,314r,14l331,,317,xe" fillcolor="#636670" stroked="f">
                    <v:path arrowok="t" o:connecttype="custom" o:connectlocs="317,0;0,314;0,328;331,0;317,0" o:connectangles="0,0,0,0,0"/>
                  </v:shape>
                  <v:shape id="Freeform 2980" o:spid="_x0000_s1310" style="position:absolute;left:7876;top:4162;width:345;height:343;visibility:visible;mso-wrap-style:square;v-text-anchor:top" coordsize="345,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" path="m331,l,328r,15l345,,331,xe" fillcolor="#666973" stroked="f">
                    <v:path arrowok="t" o:connecttype="custom" o:connectlocs="331,0;0,328;0,343;345,0;331,0" o:connectangles="0,0,0,0,0"/>
                  </v:shape>
                  <v:shape id="Freeform 2981" o:spid="_x0000_s1311" style="position:absolute;left:7876;top:4162;width:359;height:357;visibility:visible;mso-wrap-style:square;v-text-anchor:top" coordsize="359,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" path="m345,l,343r,14l359,1,345,xe" fillcolor="#6a6c76" stroked="f">
                    <v:path arrowok="t" o:connecttype="custom" o:connectlocs="345,0;0,343;0,357;359,1;345,0" o:connectangles="0,0,0,0,0"/>
                  </v:shape>
                  <v:shape id="Freeform 2982" o:spid="_x0000_s1312" style="position:absolute;left:7876;top:4163;width:373;height:370;visibility:visible;mso-wrap-style:square;v-text-anchor:top" coordsize="37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" path="m359,l,356r,14l373,,359,xe" fillcolor="#6b6e77" stroked="f">
                    <v:path arrowok="t" o:connecttype="custom" o:connectlocs="359,0;0,356;0,370;373,0;359,0" o:connectangles="0,0,0,0,0"/>
                  </v:shape>
                  <v:shape id="Freeform 2983" o:spid="_x0000_s1313" style="position:absolute;left:7876;top:4163;width:387;height:386;visibility:visible;mso-wrap-style:square;v-text-anchor:top" coordsize="387,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" path="m373,l,370r,16l387,1,373,xe" fillcolor="#6e717b" stroked="f">
                    <v:path arrowok="t" o:connecttype="custom" o:connectlocs="373,0;0,370;0,386;387,1;373,0" o:connectangles="0,0,0,0,0"/>
                  </v:shape>
                  <v:shape id="Freeform 2984" o:spid="_x0000_s1314" style="position:absolute;left:7876;top:4164;width:401;height:399;visibility:visible;mso-wrap-style:square;v-text-anchor:top" coordsize="401,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" path="m387,l,385r,14l401,,387,xe" fillcolor="#71747e" stroked="f">
                    <v:path arrowok="t" o:connecttype="custom" o:connectlocs="387,0;0,385;0,399;401,0;387,0" o:connectangles="0,0,0,0,0"/>
                  </v:shape>
                  <v:shape id="Freeform 2985" o:spid="_x0000_s1315" style="position:absolute;left:7876;top:4164;width:415;height:413;visibility:visible;mso-wrap-style:square;v-text-anchor:top" coordsize="415,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" path="m401,l,399r,14l415,,401,xe" fillcolor="#73767f" stroked="f">
                    <v:path arrowok="t" o:connecttype="custom" o:connectlocs="401,0;0,399;0,413;415,0;401,0" o:connectangles="0,0,0,0,0"/>
                  </v:shape>
                  <v:shape id="Freeform 2986" o:spid="_x0000_s1316" style="position:absolute;left:7876;top:4164;width:429;height:428;visibility:visible;mso-wrap-style:square;v-text-anchor:top" coordsize="429,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" path="m415,l,413r,15l429,2,415,xe" fillcolor="#767983" stroked="f">
                    <v:path arrowok="t" o:connecttype="custom" o:connectlocs="415,0;0,413;0,428;429,2;415,0" o:connectangles="0,0,0,0,0"/>
                  </v:shape>
                  <v:shape id="Freeform 2987" o:spid="_x0000_s1317" style="position:absolute;left:7876;top:4166;width:443;height:427;visibility:visible;mso-wrap-style:square;v-text-anchor:top" coordsize="443,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" path="m443,l429,,,426r,1l14,426,443,xe" fillcolor="#797c86" stroked="f">
                    <v:path arrowok="t" o:connecttype="custom" o:connectlocs="443,0;429,0;0,426;0,427;14,426;443,0" o:connectangles="0,0,0,0,0,0"/>
                  </v:shape>
                  <v:shape id="Freeform 2988" o:spid="_x0000_s1318" style="position:absolute;left:7890;top:4166;width:444;height:426;visibility:visible;mso-wrap-style:square;v-text-anchor:top" coordsize="444,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" path="m16,426l444,1,429,,,426r16,xe" fillcolor="#7b7e88" stroked="f">
                    <v:path arrowok="t" o:connecttype="custom" o:connectlocs="16,426;444,1;429,0;0,426;16,426" o:connectangles="0,0,0,0,0"/>
                  </v:shape>
                  <v:shape id="Freeform 2989" o:spid="_x0000_s1319" style="position:absolute;left:7906;top:4167;width:443;height:425;visibility:visible;mso-wrap-style:square;v-text-anchor:top" coordsize="44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" path="m14,425l443,,428,,,425r14,xe" fillcolor="#7e818b" stroked="f">
                    <v:path arrowok="t" o:connecttype="custom" o:connectlocs="14,425;443,0;428,0;0,425;14,425" o:connectangles="0,0,0,0,0"/>
                  </v:shape>
                  <v:shape id="Freeform 2990" o:spid="_x0000_s1320" style="position:absolute;left:7920;top:4167;width:443;height:425;visibility:visible;mso-wrap-style:square;v-text-anchor:top" coordsize="44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" path="m15,424l443,,429,,,425r15,-1xe" fillcolor="#81848e" stroked="f">
                    <v:path arrowok="t" o:connecttype="custom" o:connectlocs="15,424;443,0;429,0;0,425;15,424" o:connectangles="0,0,0,0,0"/>
                  </v:shape>
                  <v:shape id="Freeform 2991" o:spid="_x0000_s1321" style="position:absolute;left:7935;top:4167;width:442;height:424;visibility:visible;mso-wrap-style:square;v-text-anchor:top" coordsize="442,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" path="m15,424l442,1,428,,,424r15,xe" fillcolor="#838690" stroked="f">
                    <v:path arrowok="t" o:connecttype="custom" o:connectlocs="15,424;442,1;428,0;0,424;15,424" o:connectangles="0,0,0,0,0"/>
                  </v:shape>
                  <v:shape id="Freeform 2992" o:spid="_x0000_s1322" style="position:absolute;left:7950;top:4168;width:441;height:423;visibility:visible;mso-wrap-style:square;v-text-anchor:top" coordsize="44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" path="m15,421l441,,427,,,423r15,-2xe" fillcolor="#868994" stroked="f">
                    <v:path arrowok="t" o:connecttype="custom" o:connectlocs="15,421;441,0;427,0;0,423;15,421" o:connectangles="0,0,0,0,0"/>
                  </v:shape>
                  <v:shape id="Freeform 2993" o:spid="_x0000_s1323" style="position:absolute;left:7965;top:4168;width:440;height:421;visibility:visible;mso-wrap-style:square;v-text-anchor:top" coordsize="440,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" path="m16,421l440,,426,,,421r16,xe" fillcolor="#898c96" stroked="f">
                    <v:path arrowok="t" o:connecttype="custom" o:connectlocs="16,421;440,0;426,0;0,421;16,421" o:connectangles="0,0,0,0,0"/>
                  </v:shape>
                  <v:shape id="Freeform 2994" o:spid="_x0000_s1324" style="position:absolute;left:7981;top:4168;width:438;height:421;visibility:visible;mso-wrap-style:square;v-text-anchor:top" coordsize="438,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" path="m15,420l438,1,424,,,421r15,-1xe" fillcolor="#8b8e98" stroked="f">
                    <v:path arrowok="t" o:connecttype="custom" o:connectlocs="15,420;438,1;424,0;0,421;15,420" o:connectangles="0,0,0,0,0"/>
                  </v:shape>
                  <v:shape id="Freeform 2995" o:spid="_x0000_s1325" style="position:absolute;left:7996;top:4169;width:452;height:419;visibility:visible;mso-wrap-style:square;v-text-anchor:top" coordsize="452,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" path="m31,419l452,2,423,,,419r31,xe" fillcolor="#8e919b" stroked="f">
                    <v:path arrowok="t" o:connecttype="custom" o:connectlocs="31,419;452,2;423,0;0,419;31,419" o:connectangles="0,0,0,0,0"/>
                  </v:shape>
                  <v:shape id="Freeform 2996" o:spid="_x0000_s1326" style="position:absolute;left:8027;top:4171;width:435;height:417;visibility:visible;mso-wrap-style:square;v-text-anchor:top" coordsize="43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" path="m16,416l435,,421,,,417r16,-1xe" fillcolor="#8b8e98" stroked="f">
                    <v:path arrowok="t" o:connecttype="custom" o:connectlocs="16,416;435,0;421,0;0,417;16,416" o:connectangles="0,0,0,0,0"/>
                  </v:shape>
                  <v:shape id="Freeform 2997" o:spid="_x0000_s1327" style="position:absolute;left:8043;top:4171;width:434;height:416;visibility:visible;mso-wrap-style:square;v-text-anchor:top" coordsize="434,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" path="m15,416l434,,419,,,416r15,xe" fillcolor="#898c96" stroked="f">
                    <v:path arrowok="t" o:connecttype="custom" o:connectlocs="15,416;434,0;419,0;0,416;15,416" o:connectangles="0,0,0,0,0"/>
                  </v:shape>
                  <v:shape id="Freeform 2998" o:spid="_x0000_s1328" style="position:absolute;left:8058;top:4171;width:435;height:416;visibility:visible;mso-wrap-style:square;v-text-anchor:top" coordsize="43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" path="m17,414l435,1,419,,,416r17,-2xe" fillcolor="#868994" stroked="f">
                    <v:path arrowok="t" o:connecttype="custom" o:connectlocs="17,414;435,1;419,0;0,416;17,414" o:connectangles="0,0,0,0,0"/>
                  </v:shape>
                  <v:shape id="Freeform 2999" o:spid="_x0000_s1329" style="position:absolute;left:8075;top:4172;width:433;height:413;visibility:visible;mso-wrap-style:square;v-text-anchor:top" coordsize="43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" path="m418,l,413r15,l433,,418,xe" fillcolor="#838690" stroked="f">
                    <v:path arrowok="t" o:connecttype="custom" o:connectlocs="418,0;0,413;15,413;433,0;418,0" o:connectangles="0,0,0,0,0"/>
                  </v:shape>
                  <v:shape id="Freeform 3000" o:spid="_x0000_s1330" style="position:absolute;left:8090;top:4172;width:432;height:413;visibility:visible;mso-wrap-style:square;v-text-anchor:top" coordsize="432,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" path="m418,l,413r17,-1l432,1,418,xe" fillcolor="#81848e" stroked="f">
                    <v:path arrowok="t" o:connecttype="custom" o:connectlocs="418,0;0,413;17,412;432,1;418,0" o:connectangles="0,0,0,0,0"/>
                  </v:shape>
                  <v:shape id="Freeform 3001" o:spid="_x0000_s1331" style="position:absolute;left:8107;top:4173;width:418;height:411;visibility:visible;mso-wrap-style:square;v-text-anchor:top" coordsize="418,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" path="m418,r-3,l,411r16,l418,13,418,xe" fillcolor="#7e818b" stroked="f">
                    <v:path arrowok="t" o:connecttype="custom" o:connectlocs="418,0;415,0;0,411;16,411;418,13;418,0" o:connectangles="0,0,0,0,0,0"/>
                  </v:shape>
                  <v:shape id="Freeform 3002" o:spid="_x0000_s1332" style="position:absolute;left:8123;top:4186;width:402;height:398;visibility:visible;mso-wrap-style:square;v-text-anchor:top" coordsize="40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" path="m402,l,398r16,l402,15,402,xe" fillcolor="#7b7e88" stroked="f">
                    <v:path arrowok="t" o:connecttype="custom" o:connectlocs="402,0;0,398;16,398;402,15;402,0" o:connectangles="0,0,0,0,0"/>
                  </v:shape>
                  <v:shape id="Freeform 3003" o:spid="_x0000_s1333" style="position:absolute;left:8139;top:4201;width:386;height:383;visibility:visible;mso-wrap-style:square;v-text-anchor:top" coordsize="386,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" path="m386,l,383r16,-1l386,15,386,xe" fillcolor="#797c86" stroked="f">
                    <v:path arrowok="t" o:connecttype="custom" o:connectlocs="386,0;0,383;16,382;386,15;386,0" o:connectangles="0,0,0,0,0"/>
                  </v:shape>
                  <v:shape id="Freeform 3004" o:spid="_x0000_s1334" style="position:absolute;left:8155;top:4216;width:370;height:367;visibility:visible;mso-wrap-style:square;v-text-anchor:top" coordsize="370,3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" path="m370,l,367r16,l370,16,370,xe" fillcolor="#767983" stroked="f">
                    <v:path arrowok="t" o:connecttype="custom" o:connectlocs="370,0;0,367;16,367;370,16;370,0" o:connectangles="0,0,0,0,0"/>
                  </v:shape>
                  <v:shape id="Freeform 3005" o:spid="_x0000_s1335" style="position:absolute;left:8171;top:4232;width:354;height:351;visibility:visible;mso-wrap-style:square;v-text-anchor:top" coordsize="354,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" path="m354,l,351r16,-1l354,15,354,xe" fillcolor="#73767f" stroked="f">
                    <v:path arrowok="t" o:connecttype="custom" o:connectlocs="354,0;0,351;16,350;354,15;354,0" o:connectangles="0,0,0,0,0"/>
                  </v:shape>
                  <v:shape id="Freeform 3006" o:spid="_x0000_s1336" style="position:absolute;left:8187;top:4247;width:338;height:335;visibility:visible;mso-wrap-style:square;v-text-anchor:top" coordsize="338,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" path="m338,l,335r15,l338,15,338,xe" fillcolor="#71747e" stroked="f">
                    <v:path arrowok="t" o:connecttype="custom" o:connectlocs="338,0;0,335;15,335;338,15;338,0" o:connectangles="0,0,0,0,0"/>
                  </v:shape>
                  <v:shape id="Freeform 3007" o:spid="_x0000_s1337" style="position:absolute;left:8202;top:4262;width:323;height:320;visibility:visible;mso-wrap-style:square;v-text-anchor:top" coordsize="323,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" path="m323,l,320r17,-2l323,16,323,xe" fillcolor="#6e717b" stroked="f">
                    <v:path arrowok="t" o:connecttype="custom" o:connectlocs="323,0;0,320;17,318;323,16;323,0" o:connectangles="0,0,0,0,0"/>
                  </v:shape>
                  <v:shape id="Freeform 3008" o:spid="_x0000_s1338" style="position:absolute;left:8219;top:4278;width:306;height:302;visibility:visible;mso-wrap-style:square;v-text-anchor:top" coordsize="306,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" path="m306,l,302r15,l306,15,306,xe" fillcolor="#6b6e77" stroked="f">
                    <v:path arrowok="t" o:connecttype="custom" o:connectlocs="306,0;0,302;15,302;306,15;306,0" o:connectangles="0,0,0,0,0"/>
                  </v:shape>
                  <v:shape id="Freeform 3009" o:spid="_x0000_s1339" style="position:absolute;left:8234;top:4293;width:291;height:287;visibility:visible;mso-wrap-style:square;v-text-anchor:top" coordsize="291,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" path="m291,l,287r17,l291,15,291,xe" fillcolor="#6a6c76" stroked="f">
                    <v:path arrowok="t" o:connecttype="custom" o:connectlocs="291,0;0,287;17,287;291,15;291,0" o:connectangles="0,0,0,0,0"/>
                  </v:shape>
                  <v:shape id="Freeform 3010" o:spid="_x0000_s1340" style="position:absolute;left:8251;top:4308;width:274;height:272;visibility:visible;mso-wrap-style:square;v-text-anchor:top" coordsize="27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" path="m274,l,272r16,-1l274,15,274,xe" fillcolor="#666973" stroked="f">
                    <v:path arrowok="t" o:connecttype="custom" o:connectlocs="274,0;0,272;16,271;274,15;274,0" o:connectangles="0,0,0,0,0"/>
                  </v:shape>
                  <v:shape id="Freeform 3011" o:spid="_x0000_s1341" style="position:absolute;left:8267;top:4323;width:258;height:256;visibility:visible;mso-wrap-style:square;v-text-anchor:top" coordsize="258,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" path="m258,l,256r16,l258,16,258,xe" fillcolor="#636670" stroked="f">
                    <v:path arrowok="t" o:connecttype="custom" o:connectlocs="258,0;0,256;16,256;258,16;258,0" o:connectangles="0,0,0,0,0"/>
                  </v:shape>
                  <v:shape id="Freeform 3012" o:spid="_x0000_s1342" style="position:absolute;left:8283;top:4339;width:242;height:240;visibility:visible;mso-wrap-style:square;v-text-anchor:top" coordsize="24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" path="m242,l,240r16,-1l242,15,242,xe" fillcolor="#61646e" stroked="f">
                    <v:path arrowok="t" o:connecttype="custom" o:connectlocs="242,0;0,240;16,239;242,15;242,0" o:connectangles="0,0,0,0,0"/>
                  </v:shape>
                  <v:shape id="Freeform 3013" o:spid="_x0000_s1343" style="position:absolute;left:8299;top:4354;width:226;height:224;visibility:visible;mso-wrap-style:square;v-text-anchor:top" coordsize="226,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" path="m226,l,224r15,l226,15,226,xe" fillcolor="#5e616b" stroked="f">
                    <v:path arrowok="t" o:connecttype="custom" o:connectlocs="226,0;0,224;15,224;226,15;226,0" o:connectangles="0,0,0,0,0"/>
                  </v:shape>
                  <v:shape id="Freeform 3014" o:spid="_x0000_s1344" style="position:absolute;left:8314;top:4369;width:211;height:209;visibility:visible;mso-wrap-style:square;v-text-anchor:top" coordsize="211,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" path="m211,l,209r17,-1l211,15,211,xe" fillcolor="#5b5e68" stroked="f">
                    <v:path arrowok="t" o:connecttype="custom" o:connectlocs="211,0;0,209;17,208;211,15;211,0" o:connectangles="0,0,0,0,0"/>
                  </v:shape>
                  <v:shape id="Freeform 3015" o:spid="_x0000_s1345" style="position:absolute;left:8331;top:4384;width:194;height:193;visibility:visible;mso-wrap-style:square;v-text-anchor:top" coordsize="194,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" path="m194,l,193r15,l194,16,194,xe" fillcolor="#5a5d66" stroked="f">
                    <v:path arrowok="t" o:connecttype="custom" o:connectlocs="194,0;0,193;15,193;194,16;194,0" o:connectangles="0,0,0,0,0"/>
                  </v:shape>
                  <v:shape id="Freeform 3016" o:spid="_x0000_s1346" style="position:absolute;left:8346;top:4400;width:180;height:177;visibility:visible;mso-wrap-style:square;v-text-anchor:top" coordsize="180,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" path="m179,l,177r180,-7l179,xe" fillcolor="#575a63" stroked="f">
                    <v:path arrowok="t" o:connecttype="custom" o:connectlocs="179,0;0,177;180,170;179,0" o:connectangles="0,0,0,0"/>
                  </v:shape>
                  <v:shape id="Freeform 3017" o:spid="_x0000_s1347" style="position:absolute;left:7890;top:4167;width:626;height:410;visibility:visible;mso-wrap-style:square;v-text-anchor:top" coordsize="626,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" path="m,l,410,626,392,624,19,,xe" fillcolor="#1f6ea7" stroked="f">
                    <v:path arrowok="t" o:connecttype="custom" o:connectlocs="0,0;0,410;626,392;624,19;0,0" o:connectangles="0,0,0,0,0"/>
                  </v:shape>
                  <v:shape id="Freeform 3018" o:spid="_x0000_s1348" style="position:absolute;left:7890;top:4186;width:626;height:391;visibility:visible;mso-wrap-style:square;v-text-anchor:top" coordsize="626,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" path="m624,r-3,l621,366,,385r,6l626,373,624,xe" fillcolor="#184365" stroked="f">
                    <v:path arrowok="t" o:connecttype="custom" o:connectlocs="624,0;621,0;621,366;0,385;0,391;626,373;624,0" o:connectangles="0,0,0,0,0,0,0"/>
                  </v:shape>
                  <v:shape id="Freeform 3019" o:spid="_x0000_s1349" style="position:absolute;left:8123;top:4602;width:112;height:43;visibility:visible;mso-wrap-style:square;v-text-anchor:top" coordsize="11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" path="m77,1l101,r11,37l112,37r,1l111,39r-4,2l101,42,91,43r-37,l54,43r-20,l19,42,9,41,4,39,,38,,37,,36,12,4,59,3r8,35l68,39r,l68,41r1,l69,41,83,39r,l84,39r,-1l84,38,77,1r,xe" fillcolor="#4d5059" stroked="f">
                    <v:path arrowok="t" o:connecttype="custom" o:connectlocs="77,1;101,0;112,37;112,37;112,38;111,39;107,41;101,42;91,43;54,43;54,43;34,43;19,42;9,41;4,39;0,38;0,37;0,36;12,4;59,3;67,38;68,39;68,39;68,41;69,41;69,41;83,39;83,39;84,39;84,38;84,38;77,1;77,1" o:connectangles="0,0,0,0,0,0,0,0,0,0,0,0,0,0,0,0,0,0,0,0,0,0,0,0,0,0,0,0,0,0,0,0,0"/>
                  </v:shape>
                  <v:shape id="Freeform 3020" o:spid="_x0000_s1350" style="position:absolute;left:7945;top:4647;width:529;height:29;visibility:visible;mso-wrap-style:square;v-text-anchor:top" coordsize="52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" path="m529,7l32,29,,21r,l63,15r56,-4l172,7r,l176,8r13,3l213,14r16,l248,14r,l257,12r18,l284,11r8,-3l296,7r,-1l294,3r,l389,2,487,r42,7xe" fillcolor="#3c3c42" stroked="f">
                    <v:path arrowok="t" o:connecttype="custom" o:connectlocs="529,7;32,29;0,21;0,21;63,15;119,11;172,7;172,7;176,8;189,11;213,14;229,14;248,14;248,14;257,12;275,12;284,11;292,8;296,7;296,6;294,3;294,3;389,2;487,0;529,7" o:connectangles="0,0,0,0,0,0,0,0,0,0,0,0,0,0,0,0,0,0,0,0,0,0,0,0,0"/>
                  </v:shape>
                  <v:shape id="Freeform 3021" o:spid="_x0000_s1351" style="position:absolute;left:7944;top:4668;width:39;height:19;visibility:visible;mso-wrap-style:square;v-text-anchor:top" coordsize="3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" path="m39,19r,-5l39,14,38,12r,l33,8,1,,,9,39,19xe" fillcolor="#3c3e45" stroked="f">
                    <v:path arrowok="t" o:connecttype="custom" o:connectlocs="39,19;39,14;39,14;38,12;38,12;33,8;1,0;0,9;39,19" o:connectangles="0,0,0,0,0,0,0,0,0"/>
                  </v:shape>
                  <v:shape id="Freeform 3022" o:spid="_x0000_s1352" style="position:absolute;left:7874;top:4571;width:654;height:27;visibility:visible;mso-wrap-style:square;v-text-anchor:top" coordsize="6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" path="m,27l2,23,652,r2,4l,27xe" fillcolor="#92949f" stroked="f">
                    <v:path arrowok="t" o:connecttype="custom" o:connectlocs="0,27;2,23;652,0;654,4;0,27" o:connectangles="0,0,0,0,0"/>
                  </v:shape>
                  <v:shape id="Freeform 3023" o:spid="_x0000_s1353" style="position:absolute;left:7870;top:4569;width:663;height:32;visibility:visible;mso-wrap-style:square;v-text-anchor:top" coordsize="66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" path="m657,r-1,l5,23,,32,663,9,657,xe" fillcolor="#2f2f33" stroked="f">
                    <v:path arrowok="t" o:connecttype="custom" o:connectlocs="657,0;656,0;5,23;0,32;663,9;657,0" o:connectangles="0,0,0,0,0,0"/>
                  </v:shape>
                  <v:shape id="Freeform 3024" o:spid="_x0000_s1354" style="position:absolute;left:7842;top:4533;width:5;height:12;visibility:visible;mso-wrap-style:square;v-text-anchor:top" coordsize="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" path="m5,7r,l4,10,3,12r,l1,10,,7r,l1,3,3,r,l4,3,5,7r,xe" fillcolor="#4d5059" stroked="f">
                    <v:path arrowok="t" o:connecttype="custom" o:connectlocs="5,7;5,7;4,10;3,12;3,12;1,10;0,7;0,7;1,3;3,0;3,0;4,3;5,7;5,7" o:connectangles="0,0,0,0,0,0,0,0,0,0,0,0,0,0"/>
                  </v:shape>
                  <v:shape id="Freeform 3025" o:spid="_x0000_s1355" style="position:absolute;left:7842;top:4519;width:5;height:12;visibility:visible;mso-wrap-style:square;v-text-anchor:top" coordsize="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" path="m5,5r,l4,10,3,12r,l1,10,,5r,l1,2,3,r,l4,2,5,5r,xe" fillcolor="#4d5059" stroked="f">
                    <v:path arrowok="t" o:connecttype="custom" o:connectlocs="5,5;5,5;4,10;3,12;3,12;1,10;0,5;0,5;1,2;3,0;3,0;4,2;5,5;5,5" o:connectangles="0,0,0,0,0,0,0,0,0,0,0,0,0,0"/>
                  </v:shape>
                  <v:shape id="Freeform 3026" o:spid="_x0000_s1356" style="position:absolute;left:7842;top:4504;width:5;height:13;visibility:visible;mso-wrap-style:square;v-text-anchor:top" coordsize="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" path="m5,6r,l4,10,3,13r,l1,10,,6r,l1,3,3,r,l4,3,5,6r,xe" fillcolor="#4d5059" stroked="f">
                    <v:path arrowok="t" o:connecttype="custom" o:connectlocs="5,6;5,6;4,10;3,13;3,13;1,10;0,6;0,6;1,3;3,0;3,0;4,3;5,6;5,6" o:connectangles="0,0,0,0,0,0,0,0,0,0,0,0,0,0"/>
                  </v:shape>
                  <v:shape id="Freeform 3027" o:spid="_x0000_s1357" style="position:absolute;left:7842;top:4490;width:5;height:11;visibility:visible;mso-wrap-style:square;v-text-anchor:top" coordsize="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" path="m5,6r,l4,10,3,11r,l1,10,,6r,l1,1,3,r,l4,1,5,6r,xe" fillcolor="#4d5059" stroked="f">
                    <v:path arrowok="t" o:connecttype="custom" o:connectlocs="5,6;5,6;4,10;3,11;3,11;1,10;0,6;0,6;1,1;3,0;3,0;4,1;5,6;5,6" o:connectangles="0,0,0,0,0,0,0,0,0,0,0,0,0,0"/>
                  </v:shape>
                  <v:shape id="Freeform 3028" o:spid="_x0000_s1358" style="position:absolute;left:8130;top:4644;width:34;height:15;visibility:visible;mso-wrap-style:square;v-text-anchor:top" coordsize="3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" path="m34,1l33,14r,l23,15r-12,l,13,4,r,l16,3r11,l30,3,34,1r,xe" fillcolor="#92949f" stroked="f">
                    <v:path arrowok="t" o:connecttype="custom" o:connectlocs="34,1;33,14;33,14;23,15;11,15;0,13;4,0;4,0;16,3;27,3;30,3;34,1;34,1" o:connectangles="0,0,0,0,0,0,0,0,0,0,0,0,0"/>
                  </v:shape>
                  <v:shape id="Freeform 3029" o:spid="_x0000_s1359" style="position:absolute;left:8123;top:4638;width:0;height:1;visibility:visible;mso-wrap-style:square;v-text-anchor:top" coordsize="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" path="m,1r,l,1,,,,1xe" fillcolor="#52555f" stroked="f">
                    <v:path arrowok="t" o:connecttype="custom" o:connectlocs="0,1;0,1;0,1;0,0;0,1" o:connectangles="0,0,0,0,0"/>
                  </v:shape>
                  <v:shape id="Freeform 3030" o:spid="_x0000_s1360" style="position:absolute;left:8123;top:4631;width:3;height:9;visibility:visible;mso-wrap-style:square;v-text-anchor:top" coordsize="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" path="m,7l,8r,l2,9,3,,,7xe" fillcolor="#575a64" stroked="f">
                    <v:path arrowok="t" o:connecttype="custom" o:connectlocs="0,7;0,8;0,8;2,9;3,0;0,7" o:connectangles="0,0,0,0,0,0"/>
                  </v:shape>
                  <v:shape id="Freeform 3031" o:spid="_x0000_s1361" style="position:absolute;left:8125;top:4626;width:3;height:14;visibility:visible;mso-wrap-style:square;v-text-anchor:top" coordsize="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" path="m1,5l,14r,l1,14,3,,1,5xe" fillcolor="#5e606a" stroked="f">
                    <v:path arrowok="t" o:connecttype="custom" o:connectlocs="1,5;0,14;0,14;1,14;3,0;1,5" o:connectangles="0,0,0,0,0,0"/>
                  </v:shape>
                  <v:shape id="Freeform 3032" o:spid="_x0000_s1362" style="position:absolute;left:8126;top:4620;width:4;height:21;visibility:visible;mso-wrap-style:square;v-text-anchor:top" coordsize="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" path="m2,6l,20r,l2,21,4,,2,6xe" fillcolor="#63666f" stroked="f">
                    <v:path arrowok="t" o:connecttype="custom" o:connectlocs="2,6;0,20;0,20;2,21;4,0;2,6" o:connectangles="0,0,0,0,0,0"/>
                  </v:shape>
                  <v:shape id="Freeform 3033" o:spid="_x0000_s1363" style="position:absolute;left:8128;top:4613;width:4;height:28;visibility:visible;mso-wrap-style:square;v-text-anchor:top" coordsize="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" path="m2,7l,28r,l2,28,4,,2,7xe" fillcolor="#686b75" stroked="f">
                    <v:path arrowok="t" o:connecttype="custom" o:connectlocs="2,7;0,28;0,28;2,28;4,0;2,7" o:connectangles="0,0,0,0,0,0"/>
                  </v:shape>
                  <v:shape id="Freeform 3034" o:spid="_x0000_s1364" style="position:absolute;left:8130;top:4608;width:5;height:33;visibility:visible;mso-wrap-style:square;v-text-anchor:top" coordsize="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" path="m2,5l,33r,l1,33,5,,2,5xe" fillcolor="#6e717b" stroked="f">
                    <v:path arrowok="t" o:connecttype="custom" o:connectlocs="2,5;0,33;0,33;1,33;5,0;2,5" o:connectangles="0,0,0,0,0,0"/>
                  </v:shape>
                  <v:shape id="Freeform 3035" o:spid="_x0000_s1365" style="position:absolute;left:8131;top:4607;width:5;height:36;visibility:visible;mso-wrap-style:square;v-text-anchor:top" coordsize="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" path="m4,r,1l,34r,l1,36,5,,4,xe" fillcolor="#73767f" stroked="f">
                    <v:path arrowok="t" o:connecttype="custom" o:connectlocs="4,0;4,1;0,34;0,34;1,36;5,0;4,0" o:connectangles="0,0,0,0,0,0,0"/>
                  </v:shape>
                  <v:shape id="Freeform 3036" o:spid="_x0000_s1366" style="position:absolute;left:8132;top:4607;width:5;height:36;visibility:visible;mso-wrap-style:square;v-text-anchor:top" coordsize="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" path="m4,l,36r,l2,36,5,,4,xe" fillcolor="#797c86" stroked="f">
                    <v:path arrowok="t" o:connecttype="custom" o:connectlocs="4,0;0,36;0,36;2,36;5,0;4,0" o:connectangles="0,0,0,0,0,0"/>
                  </v:shape>
                  <v:shape id="Freeform 3037" o:spid="_x0000_s1367" style="position:absolute;left:8134;top:4607;width:5;height:36;visibility:visible;mso-wrap-style:square;v-text-anchor:top" coordsize="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" path="m3,l,36r,l1,36,5,,3,xe" fillcolor="#7e818b" stroked="f">
                    <v:path arrowok="t" o:connecttype="custom" o:connectlocs="3,0;0,36;0,36;1,36;5,0;3,0" o:connectangles="0,0,0,0,0,0"/>
                  </v:shape>
                  <v:shape id="Freeform 3038" o:spid="_x0000_s1368" style="position:absolute;left:8135;top:4606;width:6;height:37;visibility:visible;mso-wrap-style:square;v-text-anchor:top" coordsize="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" path="m4,1l,37r,l1,37,6,,4,1xe" fillcolor="#848791" stroked="f">
                    <v:path arrowok="t" o:connecttype="custom" o:connectlocs="4,1;0,37;0,37;1,37;6,0;4,1" o:connectangles="0,0,0,0,0,0"/>
                  </v:shape>
                  <v:shape id="Freeform 3039" o:spid="_x0000_s1369" style="position:absolute;left:8136;top:4606;width:6;height:38;visibility:visible;mso-wrap-style:square;v-text-anchor:top" coordsize="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" path="m5,l,37r,l1,38,6,,5,xe" fillcolor="#8a8d97" stroked="f">
                    <v:path arrowok="t" o:connecttype="custom" o:connectlocs="5,0;0,37;0,37;1,38;6,0;5,0" o:connectangles="0,0,0,0,0,0"/>
                  </v:shape>
                  <v:shape id="Freeform 3040" o:spid="_x0000_s1370" style="position:absolute;left:8137;top:4606;width:7;height:38;visibility:visible;mso-wrap-style:square;v-text-anchor:top" coordsize="7,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" path="m5,l,38r,l2,38,7,,5,xe" fillcolor="#8f929c" stroked="f">
                    <v:path arrowok="t" o:connecttype="custom" o:connectlocs="5,0;0,38;0,38;2,38;7,0;5,0" o:connectangles="0,0,0,0,0,0"/>
                  </v:shape>
                  <v:shape id="Freeform 3041" o:spid="_x0000_s1371" style="position:absolute;left:8139;top:4606;width:6;height:38;visibility:visible;mso-wrap-style:square;v-text-anchor:top" coordsize="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" path="m5,l,38r,l2,38,6,,5,xe" fillcolor="#9598a2" stroked="f">
                    <v:path arrowok="t" o:connecttype="custom" o:connectlocs="5,0;0,38;0,38;2,38;6,0;5,0" o:connectangles="0,0,0,0,0,0"/>
                  </v:shape>
                  <v:shape id="Freeform 3042" o:spid="_x0000_s1372" style="position:absolute;left:8141;top:4606;width:5;height:38;visibility:visible;mso-wrap-style:square;v-text-anchor:top" coordsize="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" path="m4,l,38r,l1,38,5,,4,xe" fillcolor="#9a9da7" stroked="f">
                    <v:path arrowok="t" o:connecttype="custom" o:connectlocs="4,0;0,38;0,38;1,38;5,0;4,0" o:connectangles="0,0,0,0,0,0"/>
                  </v:shape>
                  <v:shape id="Freeform 3043" o:spid="_x0000_s1373" style="position:absolute;left:8142;top:4606;width:7;height:39;visibility:visible;mso-wrap-style:square;v-text-anchor:top" coordsize="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" path="m4,l,38r,l3,39,7,,4,xe" fillcolor="#9fa2ac" stroked="f">
                    <v:path arrowok="t" o:connecttype="custom" o:connectlocs="4,0;0,38;0,38;3,39;7,0;4,0" o:connectangles="0,0,0,0,0,0"/>
                  </v:shape>
                  <v:shape id="Freeform 3044" o:spid="_x0000_s1374" style="position:absolute;left:8145;top:4606;width:5;height:39;visibility:visible;mso-wrap-style:square;v-text-anchor:top" coordsize="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" path="m4,l,39r,l1,39,5,,4,xe" fillcolor="#9a9da7" stroked="f">
                    <v:path arrowok="t" o:connecttype="custom" o:connectlocs="4,0;0,39;0,39;1,39;5,0;4,0" o:connectangles="0,0,0,0,0,0"/>
                  </v:shape>
                  <v:shape id="Freeform 3045" o:spid="_x0000_s1375" style="position:absolute;left:8146;top:4606;width:5;height:39;visibility:visible;mso-wrap-style:square;v-text-anchor:top" coordsize="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" path="m4,l,39r,l,39,5,,4,xe" fillcolor="#9598a2" stroked="f">
                    <v:path arrowok="t" o:connecttype="custom" o:connectlocs="4,0;0,39;0,39;0,39;5,0;4,0" o:connectangles="0,0,0,0,0,0"/>
                  </v:shape>
                  <v:shape id="Freeform 3046" o:spid="_x0000_s1376" style="position:absolute;left:8146;top:4606;width:7;height:39;visibility:visible;mso-wrap-style:square;v-text-anchor:top" coordsize="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" path="m5,l,39r,l2,39,7,,5,xe" fillcolor="#8f929c" stroked="f">
                    <v:path arrowok="t" o:connecttype="custom" o:connectlocs="5,0;0,39;0,39;2,39;7,0;5,0" o:connectangles="0,0,0,0,0,0"/>
                  </v:shape>
                  <v:shape id="Freeform 3047" o:spid="_x0000_s1377" style="position:absolute;left:8148;top:4606;width:6;height:39;visibility:visible;mso-wrap-style:square;v-text-anchor:top" coordsize="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" path="m5,l,39r,l1,39,6,,5,xe" fillcolor="#8a8d97" stroked="f">
                    <v:path arrowok="t" o:connecttype="custom" o:connectlocs="5,0;0,39;0,39;1,39;6,0;5,0" o:connectangles="0,0,0,0,0,0"/>
                  </v:shape>
                  <v:shape id="Freeform 3048" o:spid="_x0000_s1378" style="position:absolute;left:8149;top:4606;width:6;height:39;visibility:visible;mso-wrap-style:square;v-text-anchor:top" coordsize="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" path="m5,l,39r,l1,39,6,,5,xe" fillcolor="#848791" stroked="f">
                    <v:path arrowok="t" o:connecttype="custom" o:connectlocs="5,0;0,39;0,39;1,39;6,0;5,0" o:connectangles="0,0,0,0,0,0"/>
                  </v:shape>
                  <v:shape id="Freeform 3049" o:spid="_x0000_s1379" style="position:absolute;left:8150;top:4606;width:7;height:39;visibility:visible;mso-wrap-style:square;v-text-anchor:top" coordsize="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" path="m5,l,39r,l1,39,7,,5,xe" fillcolor="#7e818b" stroked="f">
                    <v:path arrowok="t" o:connecttype="custom" o:connectlocs="5,0;0,39;0,39;1,39;7,0;5,0" o:connectangles="0,0,0,0,0,0"/>
                  </v:shape>
                  <v:shape id="Freeform 3050" o:spid="_x0000_s1380" style="position:absolute;left:8151;top:4606;width:7;height:39;visibility:visible;mso-wrap-style:square;v-text-anchor:top" coordsize="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" path="m6,l,39r,l2,39,7,,6,xe" fillcolor="#797c86" stroked="f">
                    <v:path arrowok="t" o:connecttype="custom" o:connectlocs="6,0;0,39;0,39;2,39;7,0;6,0" o:connectangles="0,0,0,0,0,0"/>
                  </v:shape>
                  <v:shape id="Freeform 3051" o:spid="_x0000_s1381" style="position:absolute;left:8153;top:4606;width:5;height:39;visibility:visible;mso-wrap-style:square;v-text-anchor:top" coordsize="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" path="m5,l,39r,l1,39,5,r,xe" fillcolor="#73767f" stroked="f">
                    <v:path arrowok="t" o:connecttype="custom" o:connectlocs="5,0;0,39;0,39;1,39;5,0;5,0" o:connectangles="0,0,0,0,0,0"/>
                  </v:shape>
                  <v:shape id="Freeform 3052" o:spid="_x0000_s1382" style="position:absolute;left:8154;top:4606;width:5;height:39;visibility:visible;mso-wrap-style:square;v-text-anchor:top" coordsize="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" path="m4,l,39r,l1,39,5,,4,xe" fillcolor="#6e717b" stroked="f">
                    <v:path arrowok="t" o:connecttype="custom" o:connectlocs="4,0;0,39;0,39;1,39;5,0;4,0" o:connectangles="0,0,0,0,0,0"/>
                  </v:shape>
                  <v:shape id="Freeform 3053" o:spid="_x0000_s1383" style="position:absolute;left:8155;top:4606;width:5;height:39;visibility:visible;mso-wrap-style:square;v-text-anchor:top" coordsize="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" path="m4,l,39r,l2,39,5,,4,xe" fillcolor="#686b75" stroked="f">
                    <v:path arrowok="t" o:connecttype="custom" o:connectlocs="4,0;0,39;0,39;2,39;5,0;4,0" o:connectangles="0,0,0,0,0,0"/>
                  </v:shape>
                  <v:shape id="Freeform 3054" o:spid="_x0000_s1384" style="position:absolute;left:8157;top:4606;width:5;height:39;visibility:visible;mso-wrap-style:square;v-text-anchor:top" coordsize="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" path="m3,l,39r,l,39,5,,3,xe" fillcolor="#63666f" stroked="f">
                    <v:path arrowok="t" o:connecttype="custom" o:connectlocs="3,0;0,39;0,39;0,39;5,0;3,0" o:connectangles="0,0,0,0,0,0"/>
                  </v:shape>
                  <v:shape id="Freeform 3055" o:spid="_x0000_s1385" style="position:absolute;left:8157;top:4606;width:6;height:39;visibility:visible;mso-wrap-style:square;v-text-anchor:top" coordsize="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" path="m5,l,39r,l1,39,6,,5,xe" fillcolor="#5e606a" stroked="f">
                    <v:path arrowok="t" o:connecttype="custom" o:connectlocs="5,0;0,39;0,39;1,39;6,0;5,0" o:connectangles="0,0,0,0,0,0"/>
                  </v:shape>
                  <v:shape id="Freeform 3056" o:spid="_x0000_s1386" style="position:absolute;left:8158;top:4606;width:6;height:39;visibility:visible;mso-wrap-style:square;v-text-anchor:top" coordsize="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" path="m5,l,39r,l1,39,6,,5,xe" fillcolor="#575a64" stroked="f">
                    <v:path arrowok="t" o:connecttype="custom" o:connectlocs="5,0;0,39;0,39;1,39;6,0;5,0" o:connectangles="0,0,0,0,0,0"/>
                  </v:shape>
                  <v:shape id="Freeform 3057" o:spid="_x0000_s1387" style="position:absolute;left:8159;top:4606;width:6;height:39;visibility:visible;mso-wrap-style:square;v-text-anchor:top" coordsize="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" path="m5,l,39r,l1,39,6,,5,xe" fillcolor="#52555f" stroked="f">
                    <v:path arrowok="t" o:connecttype="custom" o:connectlocs="5,0;0,39;0,39;1,39;6,0;5,0" o:connectangles="0,0,0,0,0,0"/>
                  </v:shape>
                  <v:shape id="Freeform 3058" o:spid="_x0000_s1388" style="position:absolute;left:8160;top:4606;width:16;height:41;visibility:visible;mso-wrap-style:square;v-text-anchor:top" coordsize="1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" path="m5,l,39r,l16,41,11,,5,xe" fillcolor="#4d5059" stroked="f">
                    <v:path arrowok="t" o:connecttype="custom" o:connectlocs="5,0;0,39;0,39;16,41;11,0;5,0" o:connectangles="0,0,0,0,0,0"/>
                  </v:shape>
                  <v:shape id="Freeform 3059" o:spid="_x0000_s1389" style="position:absolute;left:8117;top:4647;width:4;height:8;visibility:visible;mso-wrap-style:square;v-text-anchor:top" coordsize="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" path="m,7r,l4,8,4,,,7xe" fillcolor="#92949f" stroked="f">
                    <v:path arrowok="t" o:connecttype="custom" o:connectlocs="0,7;0,7;4,8;4,0;0,7" o:connectangles="0,0,0,0,0"/>
                  </v:shape>
                  <v:shape id="Freeform 3060" o:spid="_x0000_s1390" style="position:absolute;left:8121;top:4639;width:2;height:18;visibility:visible;mso-wrap-style:square;v-text-anchor:top" coordsize="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" path="m2,l,8r,8l,16r2,2l2,r,l2,r,xe" fillcolor="#979aa4" stroked="f">
                    <v:path arrowok="t" o:connecttype="custom" o:connectlocs="2,0;0,8;0,16;0,16;2,18;2,0;2,0;2,0;2,0" o:connectangles="0,0,0,0,0,0,0,0,0"/>
                  </v:shape>
                  <v:shape id="Freeform 3061" o:spid="_x0000_s1391" style="position:absolute;left:8123;top:4639;width:3;height:18;visibility:visible;mso-wrap-style:square;v-text-anchor:top" coordsize="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" path="m,l,18r,l3,18,3,1r,l,,,xe" fillcolor="#9da0aa" stroked="f">
                    <v:path arrowok="t" o:connecttype="custom" o:connectlocs="0,0;0,18;0,18;3,18;3,1;3,1;0,0;0,0" o:connectangles="0,0,0,0,0,0,0,0"/>
                  </v:shape>
                  <v:shape id="Freeform 3062" o:spid="_x0000_s1392" style="position:absolute;left:8126;top:4640;width:2;height:18;visibility:visible;mso-wrap-style:square;v-text-anchor:top" coordsize="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" path="m,l,17r,l2,18,2,1r,l,,,xe" fillcolor="#a3a6b0" stroked="f">
                    <v:path arrowok="t" o:connecttype="custom" o:connectlocs="0,0;0,17;0,17;2,18;2,1;2,1;0,0;0,0" o:connectangles="0,0,0,0,0,0,0,0"/>
                  </v:shape>
                  <v:shape id="Freeform 3063" o:spid="_x0000_s1393" style="position:absolute;left:8128;top:4641;width:4;height:17;visibility:visible;mso-wrap-style:square;v-text-anchor:top" coordsize="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" path="m,l,17r,l4,17,4,2r,l,,,xe" fillcolor="#a9acb6" stroked="f">
                    <v:path arrowok="t" o:connecttype="custom" o:connectlocs="0,0;0,17;0,17;4,17;4,2;4,2;0,0;0,0" o:connectangles="0,0,0,0,0,0,0,0"/>
                  </v:shape>
                  <v:shape id="Freeform 3064" o:spid="_x0000_s1394" style="position:absolute;left:8132;top:4643;width:3;height:15;visibility:visible;mso-wrap-style:square;v-text-anchor:top" coordsize="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" path="m,l,15r,l3,15,3,r,l,,,xe" fillcolor="#aeb1ba" stroked="f">
                    <v:path arrowok="t" o:connecttype="custom" o:connectlocs="0,0;0,15;0,15;3,15;3,0;3,0;0,0;0,0" o:connectangles="0,0,0,0,0,0,0,0"/>
                  </v:shape>
                  <v:shape id="Freeform 3065" o:spid="_x0000_s1395" style="position:absolute;left:8135;top:4643;width:2;height:16;visibility:visible;mso-wrap-style:square;v-text-anchor:top" coordsize="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" path="m,l,15r,l2,16,2,1r,l,,,xe" fillcolor="#b4b7c0" stroked="f">
                    <v:path arrowok="t" o:connecttype="custom" o:connectlocs="0,0;0,15;0,15;2,16;2,1;2,1;0,0;0,0" o:connectangles="0,0,0,0,0,0,0,0"/>
                  </v:shape>
                  <v:shape id="Freeform 3066" o:spid="_x0000_s1396" style="position:absolute;left:8137;top:4644;width:3;height:15;visibility:visible;mso-wrap-style:square;v-text-anchor:top" coordsize="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" path="m,l,15r,l3,15,3,r,l,,,xe" fillcolor="#b9bcc5" stroked="f">
                    <v:path arrowok="t" o:connecttype="custom" o:connectlocs="0,0;0,15;0,15;3,15;3,0;3,0;0,0;0,0" o:connectangles="0,0,0,0,0,0,0,0"/>
                  </v:shape>
                  <v:shape id="Freeform 3067" o:spid="_x0000_s1397" style="position:absolute;left:8140;top:4644;width:4;height:15;visibility:visible;mso-wrap-style:square;v-text-anchor:top" coordsize="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" path="m,l,15r,l4,15,4,1r,l,,,xe" fillcolor="#c0c3ca" stroked="f">
                    <v:path arrowok="t" o:connecttype="custom" o:connectlocs="0,0;0,15;0,15;4,15;4,1;4,1;0,0;0,0" o:connectangles="0,0,0,0,0,0,0,0"/>
                  </v:shape>
                  <v:shape id="Freeform 3068" o:spid="_x0000_s1398" style="position:absolute;left:8144;top:4645;width:5;height:14;visibility:visible;mso-wrap-style:square;v-text-anchor:top" coordsize="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" path="m,l,14r,l5,14,5,r,l,,,xe" fillcolor="#c5c9d0" stroked="f">
                    <v:path arrowok="t" o:connecttype="custom" o:connectlocs="0,0;0,14;0,14;5,14;5,0;5,0;0,0;0,0" o:connectangles="0,0,0,0,0,0,0,0"/>
                  </v:shape>
                  <v:shape id="Freeform 3069" o:spid="_x0000_s1399" style="position:absolute;left:8149;top:4645;width:2;height:14;visibility:visible;mso-wrap-style:square;v-text-anchor:top" coordsize="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" path="m,l,14r,l2,14,2,r,l,,,xe" fillcolor="#c0c3ca" stroked="f">
                    <v:path arrowok="t" o:connecttype="custom" o:connectlocs="0,0;0,14;0,14;2,14;2,0;2,0;0,0;0,0" o:connectangles="0,0,0,0,0,0,0,0"/>
                  </v:shape>
                  <v:shape id="Freeform 3070" o:spid="_x0000_s1400" style="position:absolute;left:8151;top:4645;width:3;height:16;visibility:visible;mso-wrap-style:square;v-text-anchor:top" coordsize="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" path="m,l,14r,l3,16,3,2r,l,,,xe" fillcolor="#babec6" stroked="f">
                    <v:path arrowok="t" o:connecttype="custom" o:connectlocs="0,0;0,14;0,14;3,16;3,2;3,2;0,0;0,0" o:connectangles="0,0,0,0,0,0,0,0"/>
                  </v:shape>
                  <v:shape id="Freeform 3071" o:spid="_x0000_s1401" style="position:absolute;left:8154;top:4647;width:4;height:14;visibility:visible;mso-wrap-style:square;v-text-anchor:top" coordsize="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" path="m,l,14r,l4,14,4,r,l,,,xe" fillcolor="#b5b8c0" stroked="f">
                    <v:path arrowok="t" o:connecttype="custom" o:connectlocs="0,0;0,14;0,14;4,14;4,0;4,0;0,0;0,0" o:connectangles="0,0,0,0,0,0,0,0"/>
                  </v:shape>
                  <v:shape id="Freeform 3072" o:spid="_x0000_s1402" style="position:absolute;left:8158;top:4647;width:2;height:14;visibility:visible;mso-wrap-style:square;v-text-anchor:top" coordsize="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" path="m,l,14r,l2,14,2,r,l,,,xe" fillcolor="#afb3bc" stroked="f">
                    <v:path arrowok="t" o:connecttype="custom" o:connectlocs="0,0;0,14;0,14;2,14;2,0;2,0;0,0;0,0" o:connectangles="0,0,0,0,0,0,0,0"/>
                  </v:shape>
                  <v:shape id="Freeform 3073" o:spid="_x0000_s1403" style="position:absolute;left:8160;top:4647;width:3;height:14;visibility:visible;mso-wrap-style:square;v-text-anchor:top" coordsize="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" path="m,l,14r,l3,14,3,r,l,,,xe" fillcolor="#aaadb7" stroked="f">
                    <v:path arrowok="t" o:connecttype="custom" o:connectlocs="0,0;0,14;0,14;3,14;3,0;3,0;0,0;0,0" o:connectangles="0,0,0,0,0,0,0,0"/>
                  </v:shape>
                  <v:shape id="Freeform 3074" o:spid="_x0000_s1404" style="position:absolute;left:8163;top:4647;width:2;height:14;visibility:visible;mso-wrap-style:square;v-text-anchor:top" coordsize="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" path="m,l,14r,l2,14,2,r,l,,,xe" fillcolor="#a4a8b2" stroked="f">
                    <v:path arrowok="t" o:connecttype="custom" o:connectlocs="0,0;0,14;0,14;2,14;2,0;2,0;0,0;0,0" o:connectangles="0,0,0,0,0,0,0,0"/>
                  </v:shape>
                  <v:shape id="Freeform 3075" o:spid="_x0000_s1405" style="position:absolute;left:8165;top:4647;width:3;height:14;visibility:visible;mso-wrap-style:square;v-text-anchor:top" coordsize="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" path="m,l,14r,l3,14,3,r,l,,,xe" fillcolor="#9ea1ac" stroked="f">
                    <v:path arrowok="t" o:connecttype="custom" o:connectlocs="0,0;0,14;0,14;3,14;3,0;3,0;0,0;0,0" o:connectangles="0,0,0,0,0,0,0,0"/>
                  </v:shape>
                  <v:shape id="Freeform 3076" o:spid="_x0000_s1406" style="position:absolute;left:8168;top:4647;width:3;height:14;visibility:visible;mso-wrap-style:square;v-text-anchor:top" coordsize="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" path="m,l,14r,l3,14,3,r,l,,,xe" fillcolor="#989ba6" stroked="f">
                    <v:path arrowok="t" o:connecttype="custom" o:connectlocs="0,0;0,14;0,14;3,14;3,0;3,0;0,0;0,0" o:connectangles="0,0,0,0,0,0,0,0"/>
                  </v:shape>
                  <v:shape id="Freeform 3077" o:spid="_x0000_s1407" style="position:absolute;left:8171;top:4647;width:2;height:14;visibility:visible;mso-wrap-style:square;v-text-anchor:top" coordsize="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" path="m,l,14r,l2,14,2,r,l,,,xe" fillcolor="#9497a1" stroked="f">
                    <v:path arrowok="t" o:connecttype="custom" o:connectlocs="0,0;0,14;0,14;2,14;2,0;2,0;0,0;0,0" o:connectangles="0,0,0,0,0,0,0,0"/>
                  </v:shape>
                  <v:shape id="Freeform 3078" o:spid="_x0000_s1408" style="position:absolute;left:8173;top:4647;width:3;height:14;visibility:visible;mso-wrap-style:square;v-text-anchor:top" coordsize="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" path="m,l,14r,l3,14,3,r,l,,,xe" fillcolor="#8e919b" stroked="f">
                    <v:path arrowok="t" o:connecttype="custom" o:connectlocs="0,0;0,14;0,14;3,14;3,0;3,0;0,0;0,0" o:connectangles="0,0,0,0,0,0,0,0"/>
                  </v:shape>
                  <v:shape id="Freeform 3079" o:spid="_x0000_s1409" style="position:absolute;left:7869;top:4143;width:7;height:458;visibility:visible;mso-wrap-style:square;v-text-anchor:top" coordsize="7,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" path="m7,449l,458,,,7,7r,442xe" fillcolor="#3a3b3e" stroked="f">
                    <v:path arrowok="t" o:connecttype="custom" o:connectlocs="7,449;0,458;0,0;7,7;7,449" o:connectangles="0,0,0,0,0"/>
                  </v:shape>
                  <v:shape id="Freeform 3080" o:spid="_x0000_s1410" style="position:absolute;left:7899;top:4180;width:533;height:295;visibility:visible;mso-wrap-style:square;v-text-anchor:top" coordsize="533,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" path="m533,147r,l531,162r-4,14l520,190r-9,14l501,217r-14,13l471,241r-16,10l436,260r-21,9l392,277r-22,6l345,288r-25,4l293,293r-27,2l266,295r-28,-2l213,292r-26,-4l162,283r-23,-6l117,269,97,260,78,251,61,241,46,230,32,217,21,204,12,190,5,176,2,162,,147r,l2,132,5,118r7,-15l21,90,32,77,46,64,61,53,78,43,97,33r20,-8l139,17r23,-6l187,6,213,2,238,1,266,r,l293,1r27,1l345,6r25,5l392,17r23,8l436,33r19,10l471,53r16,11l501,77r10,13l520,103r7,15l531,132r2,15l533,147xe" fillcolor="#1f6ea7" stroked="f">
                    <v:path arrowok="t" o:connecttype="custom" o:connectlocs="533,147;527,176;511,204;487,230;455,251;415,269;370,283;320,292;266,295;238,293;187,288;139,277;97,260;61,241;32,217;12,190;2,162;0,147;5,118;21,90;46,64;78,43;117,25;162,11;213,2;266,0;293,1;345,6;392,17;436,33;471,53;501,77;520,103;531,132;533,147" o:connectangles="0,0,0,0,0,0,0,0,0,0,0,0,0,0,0,0,0,0,0,0,0,0,0,0,0,0,0,0,0,0,0,0,0,0,0"/>
                  </v:shape>
                  <v:shape id="Freeform 3081" o:spid="_x0000_s1411" style="position:absolute;left:7904;top:4181;width:519;height:287;visibility:visible;mso-wrap-style:square;v-text-anchor:top" coordsize="519,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" path="m,144r,l2,130,5,114r7,-12l21,88,32,75,45,63,59,52,77,42,95,33r20,-8l135,18r23,-7l182,6,207,4,233,1,259,r,l286,1r26,3l337,6r24,5l384,18r20,7l424,33r18,9l460,52r14,11l487,75r11,13l507,102r7,12l517,130r2,14l519,144r-2,15l514,173r-7,14l498,200r-11,12l474,224r-14,11l442,245r-18,9l404,263r-20,7l361,276r-24,5l312,285r-26,1l259,287r,l233,286r-26,-1l182,281r-24,-5l135,270r-20,-7l95,254,77,245,59,235,45,224,32,212,21,200,12,187,5,173,2,159,,144r,xe" fillcolor="#2270a9" stroked="f">
                    <v:path arrowok="t" o:connecttype="custom" o:connectlocs="0,144;5,114;21,88;45,63;77,42;115,25;158,11;207,4;259,0;286,1;337,6;384,18;424,33;460,52;487,75;507,102;517,130;519,144;514,173;498,200;474,224;442,245;404,263;361,276;312,285;259,287;233,286;182,281;135,270;95,254;59,235;32,212;12,187;2,159;0,144" o:connectangles="0,0,0,0,0,0,0,0,0,0,0,0,0,0,0,0,0,0,0,0,0,0,0,0,0,0,0,0,0,0,0,0,0,0,0"/>
                  </v:shape>
                  <v:shape id="Freeform 3082" o:spid="_x0000_s1412" style="position:absolute;left:7909;top:4183;width:505;height:279;visibility:visible;mso-wrap-style:square;v-text-anchor:top" coordsize="505,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" path="m,139r,l2,125,6,111,12,98,21,86,31,73,44,61,58,51,74,41,92,32r19,-9l133,17r22,-6l177,7,202,3,227,r26,l253,r25,l304,3r24,4l351,11r23,6l394,23r19,9l431,41r16,10l461,61r13,12l486,86r7,12l500,111r3,14l505,139r,l503,154r-3,13l493,181r-7,13l474,207r-13,11l447,228r-16,10l413,247r-19,8l374,262r-23,6l328,273r-24,3l278,278r-25,1l253,279r-26,-1l202,276r-25,-3l155,268r-22,-6l111,255,92,247,74,238,58,228,44,218,31,207,21,194,12,181,6,167,2,154,,139r,xe" fillcolor="#2472aa" stroked="f">
                    <v:path arrowok="t" o:connecttype="custom" o:connectlocs="0,139;6,111;21,86;44,61;74,41;111,23;155,11;202,3;253,0;278,0;328,7;374,17;413,32;447,51;474,73;493,98;503,125;505,139;500,167;486,194;461,218;431,238;394,255;351,268;304,276;253,279;227,278;177,273;133,262;92,247;58,228;31,207;12,181;2,154;0,139" o:connectangles="0,0,0,0,0,0,0,0,0,0,0,0,0,0,0,0,0,0,0,0,0,0,0,0,0,0,0,0,0,0,0,0,0,0,0"/>
                  </v:shape>
                  <v:shape id="Freeform 3083" o:spid="_x0000_s1413" style="position:absolute;left:7915;top:4185;width:490;height:271;visibility:visible;mso-wrap-style:square;v-text-anchor:top" coordsize="49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" path="m,136r,l1,122,5,108,11,95,19,82,29,71,42,59,56,49,72,39,89,31r19,-8l128,16r22,-5l171,6,196,2,220,1,245,r,l271,1r24,1l318,6r23,5l362,16r21,7l401,31r18,8l434,49r15,10l461,71r10,11l480,95r6,13l490,122r,14l490,136r,14l486,163r-6,12l471,188r-10,11l449,211r-15,10l419,231r-18,9l383,248r-21,6l341,260r-23,4l295,268r-24,1l245,271r,l220,269r-24,-1l171,264r-21,-4l128,254r-20,-6l89,240,72,231,56,221,42,211,29,199,19,188,11,175,5,163,1,150,,136r,xe" fillcolor="#2774ac" stroked="f">
                    <v:path arrowok="t" o:connecttype="custom" o:connectlocs="0,136;5,108;19,82;42,59;72,39;108,23;150,11;196,2;245,0;271,1;318,6;362,16;401,31;434,49;461,71;480,95;490,122;490,136;486,163;471,188;449,211;419,231;383,248;341,260;295,268;245,271;220,269;171,264;128,254;89,240;56,221;29,199;11,175;1,150;0,136" o:connectangles="0,0,0,0,0,0,0,0,0,0,0,0,0,0,0,0,0,0,0,0,0,0,0,0,0,0,0,0,0,0,0,0,0,0,0"/>
                  </v:shape>
                  <v:shape id="Freeform 3084" o:spid="_x0000_s1414" style="position:absolute;left:7920;top:4187;width:477;height:262;visibility:visible;mso-wrap-style:square;v-text-anchor:top" coordsize="477,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" path="m,131r,l1,117,5,105,11,92,19,80,29,69,40,57,54,47,70,38,86,29r19,-7l124,15r22,-5l168,5,191,3,214,r24,l238,r25,l286,3r23,2l331,10r21,5l371,22r20,7l407,38r15,9l436,57r12,12l458,80r8,12l472,105r4,12l477,131r,l476,144r-4,14l466,171r-8,11l448,194r-12,11l422,215r-15,9l391,233r-20,6l352,247r-21,5l309,256r-23,4l263,262r-25,l238,262r-24,l191,260r-23,-4l146,252r-22,-5l105,239,86,233,70,224,54,215,40,205,29,194,19,182,11,171,5,158,1,144,,131r,xe" fillcolor="#2b77ae" stroked="f">
                    <v:path arrowok="t" o:connecttype="custom" o:connectlocs="0,131;5,105;19,80;40,57;70,38;105,22;146,10;191,3;238,0;263,0;309,5;352,15;391,29;422,47;448,69;466,92;476,117;477,131;472,158;458,182;436,205;407,224;371,239;331,252;286,260;238,262;214,262;168,256;124,247;86,233;54,215;29,194;11,171;1,144;0,131" o:connectangles="0,0,0,0,0,0,0,0,0,0,0,0,0,0,0,0,0,0,0,0,0,0,0,0,0,0,0,0,0,0,0,0,0,0,0"/>
                  </v:shape>
                  <v:shape id="Freeform 3085" o:spid="_x0000_s1415" style="position:absolute;left:7925;top:4188;width:463;height:255;visibility:visible;mso-wrap-style:square;v-text-anchor:top" coordsize="463,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" path="m,128r,l1,115,5,102,10,90,19,78,28,67,39,56,53,46,69,37,84,30r18,-8l121,16r20,-5l163,7,184,3,209,2,232,r,l256,2r23,1l300,7r22,4l342,16r19,6l379,30r17,7l410,46r14,10l435,67r10,11l453,90r5,12l462,115r1,13l463,128r-1,12l458,153r-5,13l445,177r-10,12l424,199r-14,10l396,218r-17,8l361,233r-19,7l322,245r-22,5l279,252r-23,3l232,255r,l209,255r-25,-3l163,250r-22,-5l121,240r-19,-7l84,226,69,218,53,209,39,199,28,189,19,177,10,166,5,153,1,140,,128r,xe" fillcolor="#2d79af" stroked="f">
                    <v:path arrowok="t" o:connecttype="custom" o:connectlocs="0,128;5,102;19,78;39,56;69,37;102,22;141,11;184,3;232,0;256,2;300,7;342,16;379,30;410,46;435,67;453,90;462,115;463,128;458,153;445,177;424,199;396,218;361,233;322,245;279,252;232,255;209,255;163,250;121,240;84,226;53,209;28,189;10,166;1,140;0,128" o:connectangles="0,0,0,0,0,0,0,0,0,0,0,0,0,0,0,0,0,0,0,0,0,0,0,0,0,0,0,0,0,0,0,0,0,0,0"/>
                  </v:shape>
                  <v:shape id="Freeform 3086" o:spid="_x0000_s1416" style="position:absolute;left:7930;top:4191;width:449;height:246;visibility:visible;mso-wrap-style:square;v-text-anchor:top" coordsize="449,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" path="m,122r,l1,109,5,98,10,87,18,75,28,64,38,53,52,45,66,36,83,28,99,20r19,-6l137,9,158,5,179,1,202,r23,l225,r23,l270,1r21,4l312,9r20,5l350,20r18,8l383,36r15,9l411,53r12,11l432,75r7,12l446,98r2,11l449,122r,l448,135r-2,13l439,159r-7,12l423,181r-12,10l398,201r-15,9l368,218r-18,7l332,230r-20,7l291,240r-21,3l248,246r-23,l225,246r-23,l179,243r-21,-3l137,237r-19,-7l99,225,83,218,66,210,52,201,38,191,28,181,18,171,10,159,5,148,1,135,,122r,xe" fillcolor="#307cb2" stroked="f">
                    <v:path arrowok="t" o:connecttype="custom" o:connectlocs="0,122;5,98;18,75;38,53;66,36;99,20;137,9;179,1;225,0;248,0;291,5;332,14;368,28;398,45;423,64;439,87;448,109;449,122;446,148;432,171;411,191;383,210;350,225;312,237;270,243;225,246;202,246;158,240;118,230;83,218;52,201;28,181;10,159;1,135;0,122" o:connectangles="0,0,0,0,0,0,0,0,0,0,0,0,0,0,0,0,0,0,0,0,0,0,0,0,0,0,0,0,0,0,0,0,0,0,0"/>
                  </v:shape>
                  <v:shape id="Freeform 3087" o:spid="_x0000_s1417" style="position:absolute;left:7935;top:4192;width:435;height:238;visibility:visible;mso-wrap-style:square;v-text-anchor:top" coordsize="435,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" path="m,120r,l1,107,5,96,10,84,18,73,27,63,38,52,50,44,65,35,80,27,97,21r18,-7l134,9,154,5,174,3,196,r22,l218,r23,l262,3r21,2l303,9r19,5l340,21r16,6l372,35r14,9l399,52r11,11l419,73r8,11l432,96r2,11l435,120r,l434,131r-2,12l427,154r-8,12l410,176r-11,10l386,195r-14,9l356,212r-16,6l322,224r-19,5l283,233r-21,3l241,238r-23,l218,238r-22,l174,236r-20,-3l134,229r-19,-5l97,218,80,212,65,204,50,195,38,186,27,176,18,166,10,154,5,143,1,131,,120r,xe" fillcolor="#347db4" stroked="f">
                    <v:path arrowok="t" o:connecttype="custom" o:connectlocs="0,120;5,96;18,73;38,52;65,35;97,21;134,9;174,3;218,0;241,0;283,5;322,14;356,27;386,44;410,63;427,84;434,107;435,120;432,143;419,166;399,186;372,204;340,218;303,229;262,236;218,238;196,238;154,233;115,224;80,212;50,195;27,176;10,154;1,131;0,120" o:connectangles="0,0,0,0,0,0,0,0,0,0,0,0,0,0,0,0,0,0,0,0,0,0,0,0,0,0,0,0,0,0,0,0,0,0,0"/>
                  </v:shape>
                  <v:shape id="Freeform 3088" o:spid="_x0000_s1418" style="position:absolute;left:7941;top:4194;width:422;height:230;visibility:visible;mso-wrap-style:square;v-text-anchor:top" coordsize="42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" path="m,115r,l,104,4,92,9,81,17,71,26,61,36,50,47,42,61,34,77,26,93,20r17,-6l129,8,148,5,168,2,189,1,210,r,l232,1r20,1l273,5r19,3l311,14r18,6l344,26r15,8l373,42r12,8l396,61r9,10l412,81r5,11l421,104r1,11l422,115r-1,12l417,138r-5,12l405,160r-9,10l385,179r-12,9l359,197r-15,7l329,211r-18,5l292,221r-19,4l252,227r-20,3l210,230r,l189,230r-21,-3l148,225r-19,-4l110,216,93,211,77,204,61,197,47,188,36,179,26,170,17,160,9,150,4,138,,127,,115r,xe" fillcolor="#387fb5" stroked="f">
                    <v:path arrowok="t" o:connecttype="custom" o:connectlocs="0,115;4,92;17,71;36,50;61,34;93,20;129,8;168,2;210,0;232,1;273,5;311,14;344,26;373,42;396,61;412,81;421,104;422,115;417,138;405,160;385,179;359,197;329,211;292,221;252,227;210,230;189,230;148,225;110,216;77,204;47,188;26,170;9,150;0,127;0,115" o:connectangles="0,0,0,0,0,0,0,0,0,0,0,0,0,0,0,0,0,0,0,0,0,0,0,0,0,0,0,0,0,0,0,0,0,0,0"/>
                  </v:shape>
                  <v:shape id="Freeform 3089" o:spid="_x0000_s1419" style="position:absolute;left:7946;top:4196;width:408;height:222;visibility:visible;mso-wrap-style:square;v-text-anchor:top" coordsize="40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" path="m,111r,l,99,4,88,9,78,16,68,25,57,35,48,46,41,60,32,74,26,90,19r16,-6l124,9,143,5,162,3,182,r22,l204,r21,l245,3r19,2l283,9r18,4l317,19r17,7l348,32r13,9l372,48r10,9l391,68r8,10l404,88r3,11l408,111r,l407,122r-3,12l399,144r-8,10l382,164r-10,9l361,182r-13,8l334,196r-17,6l301,209r-18,4l264,216r-19,4l225,222r-21,l204,222r-22,l162,220r-19,-4l124,213r-18,-4l90,202,74,196,60,190,46,182,35,173,25,164,16,154,9,144,4,134,,122,,111r,xe" fillcolor="#3b81b5" stroked="f">
                    <v:path arrowok="t" o:connecttype="custom" o:connectlocs="0,111;4,88;16,68;35,48;60,32;90,19;124,9;162,3;204,0;225,0;264,5;301,13;334,26;361,41;382,57;399,78;407,99;408,111;404,134;391,154;372,173;348,190;317,202;283,213;245,220;204,222;182,222;143,216;106,209;74,196;46,182;25,164;9,144;0,122;0,111" o:connectangles="0,0,0,0,0,0,0,0,0,0,0,0,0,0,0,0,0,0,0,0,0,0,0,0,0,0,0,0,0,0,0,0,0,0,0"/>
                  </v:shape>
                  <v:shape id="Freeform 3090" o:spid="_x0000_s1420" style="position:absolute;left:7951;top:4197;width:394;height:214;visibility:visible;mso-wrap-style:square;v-text-anchor:top" coordsize="39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" path="m,107r,l2,97,4,86,9,75r7,-8l23,56,34,47,45,40,58,32,72,25,87,19r17,-6l120,9,138,5,157,3,177,2,197,r,l217,2r20,1l255,5r19,4l291,13r16,6l323,25r14,7l349,40r12,7l370,56r9,11l385,75r5,11l393,97r1,10l394,107r-1,12l390,129r-5,10l379,149r-9,9l361,167r-12,9l337,184r-14,6l307,196r-16,5l274,207r-19,3l237,213r-20,1l197,214r,l177,214r-20,-1l138,210r-18,-3l104,201,87,196,72,190,58,184,45,176,34,167,23,158r-7,-9l9,139,4,129,2,119,,107r,xe" fillcolor="#3f83b5" stroked="f">
                    <v:path arrowok="t" o:connecttype="custom" o:connectlocs="0,107;4,86;16,67;34,47;58,32;87,19;120,9;157,3;197,0;217,2;255,5;291,13;323,25;349,40;370,56;385,75;393,97;394,107;390,129;379,149;361,167;337,184;307,196;274,207;237,213;197,214;177,214;138,210;104,201;72,190;45,176;23,158;9,139;2,119;0,107" o:connectangles="0,0,0,0,0,0,0,0,0,0,0,0,0,0,0,0,0,0,0,0,0,0,0,0,0,0,0,0,0,0,0,0,0,0,0"/>
                  </v:shape>
                  <v:shape id="Freeform 3091" o:spid="_x0000_s1421" style="position:absolute;left:7957;top:4200;width:379;height:205;visibility:visible;mso-wrap-style:square;v-text-anchor:top" coordsize="379,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" path="m,103r,l1,92,3,81,8,71r7,-9l22,53r9,-9l43,37,56,29,68,23,84,16,99,11,115,8,133,4,151,1,170,r19,l189,r19,l228,1r17,3l263,8r17,3l295,16r15,7l324,29r12,8l347,44r9,9l365,62r6,9l375,81r3,11l379,103r,l378,113r-3,10l371,134r-6,8l356,151r-9,9l336,168r-12,8l310,182r-15,6l280,193r-17,4l245,201r-17,3l208,205r-19,l189,205r-19,l151,204r-18,-3l115,197,99,193,84,188,68,182,56,176,43,168,31,160r-9,-9l15,142,8,134,3,123,1,113,,103r,xe" fillcolor="#4485b6" stroked="f">
                    <v:path arrowok="t" o:connecttype="custom" o:connectlocs="0,103;3,81;15,62;31,44;56,29;84,16;115,8;151,1;189,0;208,0;245,4;280,11;310,23;336,37;356,53;371,71;378,92;379,103;375,123;365,142;347,160;324,176;295,188;263,197;228,204;189,205;170,205;133,201;99,193;68,182;43,168;22,151;8,134;1,113;0,103" o:connectangles="0,0,0,0,0,0,0,0,0,0,0,0,0,0,0,0,0,0,0,0,0,0,0,0,0,0,0,0,0,0,0,0,0,0,0"/>
                  </v:shape>
                  <v:shape id="Freeform 3092" o:spid="_x0000_s1422" style="position:absolute;left:7962;top:4201;width:365;height:197;visibility:visible;mso-wrap-style:square;v-text-anchor:top" coordsize="36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" path="m,99r,l1,89,3,79,7,70r7,-9l21,52r9,-9l42,36,53,29,66,23,80,17,95,12,112,8,128,5,146,3,164,1,183,r,l201,1r19,2l237,5r17,3l270,12r15,5l299,23r13,6l324,36r11,7l343,52r8,9l357,70r6,9l365,89r,10l365,99r,11l363,119r-6,10l351,138r-8,9l335,154r-11,8l312,169r-13,7l285,181r-15,5l254,190r-17,4l220,196r-19,1l183,197r,l164,197r-18,-1l128,194r-16,-4l95,186,80,181,66,176,53,169,42,162,30,154r-9,-7l14,138,7,129,3,119,1,110,,99r,xe" fillcolor="#4688b6" stroked="f">
                    <v:path arrowok="t" o:connecttype="custom" o:connectlocs="0,99;3,79;14,61;30,43;53,29;80,17;112,8;146,3;183,0;201,1;237,5;270,12;299,23;324,36;343,52;357,70;365,89;365,99;363,119;351,138;335,154;312,169;285,181;254,190;220,196;183,197;164,197;128,194;95,186;66,176;42,162;21,147;7,129;1,110;0,99" o:connectangles="0,0,0,0,0,0,0,0,0,0,0,0,0,0,0,0,0,0,0,0,0,0,0,0,0,0,0,0,0,0,0,0,0,0,0"/>
                  </v:shape>
                  <v:shape id="Freeform 3093" o:spid="_x0000_s1423" style="position:absolute;left:7967;top:4204;width:352;height:188;visibility:visible;mso-wrap-style:square;v-text-anchor:top" coordsize="352,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" path="m,94r,l1,84,4,75,7,66r7,-9l21,49r9,-9l41,34,51,26,63,21,77,15,91,11,107,6,123,4,140,1,158,r17,l175,r18,l211,1r17,3l244,6r16,5l275,15r13,6l300,26r12,8l322,40r9,9l338,57r6,9l349,75r2,9l352,94r,l351,104r-2,9l344,122r-6,9l331,140r-9,7l312,154r-12,7l288,166r-13,7l260,177r-16,5l228,184r-17,3l193,188r-18,l175,188r-17,l140,187r-17,-3l107,182,91,177,77,173,63,166,51,161,41,154,30,147r-9,-7l14,131,7,122,4,113,1,104,,94r,xe" fillcolor="#4b8ab6" stroked="f">
                    <v:path arrowok="t" o:connecttype="custom" o:connectlocs="0,94;4,75;14,57;30,40;51,26;77,15;107,6;140,1;175,0;193,0;228,4;260,11;288,21;312,34;331,49;344,66;351,84;352,94;349,113;338,131;322,147;300,161;275,173;244,182;211,187;175,188;158,188;123,184;91,177;63,166;41,154;21,140;7,122;1,104;0,94" o:connectangles="0,0,0,0,0,0,0,0,0,0,0,0,0,0,0,0,0,0,0,0,0,0,0,0,0,0,0,0,0,0,0,0,0,0,0"/>
                  </v:shape>
                  <v:shape id="Freeform 3094" o:spid="_x0000_s1424" style="position:absolute;left:7972;top:4205;width:339;height:182;visibility:visible;mso-wrap-style:square;v-text-anchor:top" coordsize="339,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" path="m,90r,l1,81,4,73,7,64r7,-8l20,47r9,-8l38,33,50,27,61,20,75,15,89,11,103,8,118,4,135,1,151,r18,l169,r18,l204,1r15,3l235,8r14,3l263,15r14,5l289,27r11,6l309,39r9,8l325,56r6,8l335,73r2,8l339,90r,l337,101r-2,8l331,117r-6,9l318,134r-9,7l300,149r-11,6l277,160r-14,5l249,171r-14,3l219,177r-15,2l187,181r-18,1l169,182r-18,-1l135,179r-17,-2l103,174,89,171,75,165,61,160,50,155,38,149r-9,-8l20,134r-6,-8l7,117,4,109,1,101,,90r,xe" fillcolor="#4e8cb7" stroked="f">
                    <v:path arrowok="t" o:connecttype="custom" o:connectlocs="0,90;4,73;14,56;29,39;50,27;75,15;103,8;135,1;169,0;187,0;219,4;249,11;277,20;300,33;318,47;331,64;337,81;339,90;335,109;325,126;309,141;289,155;263,165;235,174;204,179;169,182;151,181;118,177;89,171;61,160;38,149;20,134;7,117;1,101;0,90" o:connectangles="0,0,0,0,0,0,0,0,0,0,0,0,0,0,0,0,0,0,0,0,0,0,0,0,0,0,0,0,0,0,0,0,0,0,0"/>
                  </v:shape>
                  <v:shape id="Freeform 3095" o:spid="_x0000_s1425" style="position:absolute;left:7977;top:4206;width:325;height:175;visibility:visible;mso-wrap-style:square;v-text-anchor:top" coordsize="325,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" path="m,87r,l1,79,4,70,8,61r5,-7l20,46r8,-8l37,32,47,26,60,21,71,16,85,12,99,8,115,4,130,3,146,2,163,r,l180,2r15,1l211,4r14,4l239,12r14,4l266,21r12,5l288,32r9,6l306,46r6,8l317,61r5,9l323,79r2,8l325,87r-2,9l322,105r-5,9l312,121r-6,8l297,136r-9,7l278,149r-12,5l253,159r-14,4l225,167r-14,3l195,172r-15,1l163,175r,l146,173r-16,-1l115,170,99,167,85,163,71,159,60,154,47,149,37,143r-9,-7l20,129r-7,-8l8,114,4,105,1,96,,87r,xe" fillcolor="#518eb8" stroked="f">
                    <v:path arrowok="t" o:connecttype="custom" o:connectlocs="0,87;4,70;13,54;28,38;47,26;71,16;99,8;130,3;163,0;180,2;211,4;239,12;266,21;288,32;306,46;317,61;323,79;325,87;322,105;312,121;297,136;278,149;253,159;225,167;195,172;163,175;146,173;115,170;85,163;60,154;37,143;20,129;8,114;1,96;0,87" o:connectangles="0,0,0,0,0,0,0,0,0,0,0,0,0,0,0,0,0,0,0,0,0,0,0,0,0,0,0,0,0,0,0,0,0,0,0"/>
                  </v:shape>
                  <v:shape id="Freeform 3096" o:spid="_x0000_s1426" style="position:absolute;left:7982;top:4209;width:311;height:165;visibility:visible;mso-wrap-style:square;v-text-anchor:top" coordsize="31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" path="m,83r,l1,74,4,66,8,57r5,-8l19,43r8,-8l36,29,46,24,57,19,69,14,82,10,96,6,110,4,125,1,140,r15,l155,r17,l187,1r16,3l217,6r12,4l243,14r12,5l266,24r9,5l284,35r9,8l299,49r5,8l308,66r3,8l311,83r,l311,90r-3,9l304,107r-5,7l293,122r-9,6l275,135r-9,6l255,146r-12,5l229,155r-12,4l203,161r-16,2l172,164r-17,1l155,165r-15,-1l125,163r-15,-2l96,159,82,155,69,151,57,146,46,141,36,135r-9,-7l19,122r-6,-8l8,107,4,99,1,90,,83r,xe" fillcolor="#5690b8" stroked="f">
                    <v:path arrowok="t" o:connecttype="custom" o:connectlocs="0,83;4,66;13,49;27,35;46,24;69,14;96,6;125,1;155,0;172,0;203,4;229,10;255,19;275,29;293,43;304,57;311,74;311,83;308,99;299,114;284,128;266,141;243,151;217,159;187,163;155,165;140,164;110,161;82,155;57,146;36,135;19,122;8,107;1,90;0,83" o:connectangles="0,0,0,0,0,0,0,0,0,0,0,0,0,0,0,0,0,0,0,0,0,0,0,0,0,0,0,0,0,0,0,0,0,0,0"/>
                  </v:shape>
                  <v:shape id="Freeform 3097" o:spid="_x0000_s1427" style="position:absolute;left:7987;top:4210;width:298;height:158;visibility:visible;mso-wrap-style:square;v-text-anchor:top" coordsize="298,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" path="m,79r,l1,71,4,64,8,56r4,-8l18,42r8,-8l35,29r8,-6l55,18,66,14,78,10,92,6,105,4,119,3,134,1,149,r,l164,1r14,2l194,4r12,2l220,10r12,4l243,18r11,5l264,29r9,5l279,42r6,6l290,56r4,8l297,71r1,8l298,79r-1,8l294,94r-4,8l285,110r-6,6l273,122r-9,7l254,135r-11,5l232,144r-12,4l206,152r-12,2l178,155r-14,2l149,158r,l134,157r-15,-2l105,154,92,152,78,148,66,144,55,140,43,135r-8,-6l26,122r-8,-6l12,110,8,102,4,94,1,87,,79r,xe" fillcolor="#5991b8" stroked="f">
                    <v:path arrowok="t" o:connecttype="custom" o:connectlocs="0,79;4,64;12,48;26,34;43,23;66,14;92,6;119,3;149,0;164,1;194,4;220,10;243,18;264,29;279,42;290,56;297,71;298,79;294,94;285,110;273,122;254,135;232,144;206,152;178,155;149,158;134,157;105,154;78,148;55,140;35,129;18,116;8,102;1,87;0,79" o:connectangles="0,0,0,0,0,0,0,0,0,0,0,0,0,0,0,0,0,0,0,0,0,0,0,0,0,0,0,0,0,0,0,0,0,0,0"/>
                  </v:shape>
                  <v:shape id="Freeform 3098" o:spid="_x0000_s1428" style="position:absolute;left:7992;top:4213;width:284;height:149;visibility:visible;mso-wrap-style:square;v-text-anchor:top" coordsize="284,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" path="m,73r,l2,66,4,58,7,52r5,-8l18,38r6,-5l33,26r9,-5l52,16,63,12,75,9,87,5,114,1,128,r15,l143,r14,l171,1r27,4l210,9r12,3l232,16r10,5l251,26r9,7l266,38r7,6l278,52r2,6l283,66r1,7l284,73r-1,8l280,89r-2,7l273,103r-7,6l260,115r-9,6l242,127r-10,4l222,136r-12,4l198,142r-27,5l157,147r-14,2l143,149r-15,-2l114,147,87,142,75,140,63,136,52,131,42,127r-9,-6l24,115r-6,-6l12,103,7,96,4,89,2,81,,73r,xe" fillcolor="#5e94b9" stroked="f">
                    <v:path arrowok="t" o:connecttype="custom" o:connectlocs="0,73;4,58;12,44;24,33;42,21;63,12;87,5;128,0;143,0;171,1;210,9;232,16;251,26;266,38;278,52;283,66;284,73;280,89;273,103;260,115;242,127;222,136;198,142;157,147;143,149;114,147;75,140;52,131;33,121;18,109;7,96;2,81;0,73" o:connectangles="0,0,0,0,0,0,0,0,0,0,0,0,0,0,0,0,0,0,0,0,0,0,0,0,0,0,0,0,0,0,0,0,0"/>
                  </v:shape>
                  <v:shape id="Freeform 3099" o:spid="_x0000_s1429" style="position:absolute;left:7997;top:4214;width:270;height:141;visibility:visible;mso-wrap-style:square;v-text-anchor:top" coordsize="270,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" path="m,70r,l2,64,4,56,7,50r5,-7l17,37r8,-5l32,25r8,-5l50,16,60,13,83,6,109,1,135,r,l163,1r25,5l210,13r11,3l231,20r9,5l247,32r7,5l260,43r4,7l268,56r1,8l270,70r,l269,78r-1,7l264,92r-4,6l254,104r-7,5l240,116r-9,5l221,125r-11,3l188,135r-25,5l135,141r,l109,140,83,135,60,128,50,125,40,121r-8,-5l25,109r-8,-5l12,98,7,92,4,85,2,78,,70r,xe" fillcolor="#6196ba" stroked="f">
                    <v:path arrowok="t" o:connecttype="custom" o:connectlocs="0,70;0,70;2,64;4,56;7,50;12,43;17,37;25,32;32,25;40,20;50,16;60,13;83,6;109,1;135,0;135,0;163,1;188,6;210,13;221,16;231,20;240,25;247,32;254,37;260,43;264,50;268,56;269,64;270,70;270,70;269,78;268,85;264,92;260,98;254,104;247,109;240,116;231,121;221,125;210,128;188,135;163,140;135,141;135,141;109,140;83,135;60,128;50,125;40,121;32,116;25,109;17,104;12,98;7,92;4,85;2,78;0,70;0,70" o:connectangles="0,0,0,0,0,0,0,0,0,0,0,0,0,0,0,0,0,0,0,0,0,0,0,0,0,0,0,0,0,0,0,0,0,0,0,0,0,0,0,0,0,0,0,0,0,0,0,0,0,0,0,0,0,0,0,0,0,0"/>
                  </v:shape>
                  <v:shape id="Freeform 3100" o:spid="_x0000_s1430" style="position:absolute;left:8004;top:4216;width:254;height:133;visibility:visible;mso-wrap-style:square;v-text-anchor:top" coordsize="254,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" path="m,67r,l,59,2,53,5,46,9,40r6,-5l21,30r7,-5l37,20,56,11,77,6,102,2,127,r,l153,2r24,4l198,11r19,9l225,25r8,5l239,35r5,5l249,46r3,7l254,59r,8l254,67r,6l252,79r-3,7l244,92r-5,6l233,104r-8,5l217,114r-19,7l177,128r-24,4l127,133r,l102,132,77,128,56,121,37,114r-9,-5l21,104,15,98,9,92,5,86,2,79,,73,,67r,xe" fillcolor="#6599bb" stroked="f">
                    <v:path arrowok="t" o:connecttype="custom" o:connectlocs="0,67;0,67;0,59;2,53;5,46;9,40;15,35;21,30;28,25;37,20;56,11;77,6;102,2;127,0;127,0;153,2;177,6;198,11;217,20;225,25;233,30;239,35;244,40;249,46;252,53;254,59;254,67;254,67;254,73;252,79;249,86;244,92;239,98;233,104;225,109;217,114;198,121;177,128;153,132;127,133;127,133;102,132;77,128;56,121;37,114;28,109;21,104;15,98;9,92;5,86;2,79;0,73;0,67;0,67" o:connectangles="0,0,0,0,0,0,0,0,0,0,0,0,0,0,0,0,0,0,0,0,0,0,0,0,0,0,0,0,0,0,0,0,0,0,0,0,0,0,0,0,0,0,0,0,0,0,0,0,0,0,0,0,0,0"/>
                  </v:shape>
                  <v:shape id="Freeform 3101" o:spid="_x0000_s1431" style="position:absolute;left:8009;top:4218;width:240;height:124;visibility:visible;mso-wrap-style:square;v-text-anchor:top" coordsize="240,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" path="m,62r,l,56,2,49,5,43,9,38r5,-5l20,28,34,18,52,10,74,5,95,1,121,r,l145,1r22,4l188,10r18,8l220,28r6,5l232,38r3,5l238,49r2,7l240,62r,l240,68r-2,7l235,80r-3,6l226,91r-6,5l206,105r-18,8l167,119r-22,4l121,124r,l95,123,74,119,52,113,34,105,20,96,14,91,9,86,5,80,2,75,,68,,62r,xe" fillcolor="#699bbc" stroked="f">
                    <v:path arrowok="t" o:connecttype="custom" o:connectlocs="0,62;0,62;0,56;2,49;5,43;9,38;14,33;20,28;34,18;52,10;74,5;95,1;121,0;121,0;145,1;167,5;188,10;206,18;220,28;226,33;232,38;235,43;238,49;240,56;240,62;240,62;240,68;238,75;235,80;232,86;226,91;220,96;206,105;188,113;167,119;145,123;121,124;121,124;95,123;74,119;52,113;34,105;20,96;14,91;9,86;5,80;2,75;0,68;0,62;0,62" o:connectangles="0,0,0,0,0,0,0,0,0,0,0,0,0,0,0,0,0,0,0,0,0,0,0,0,0,0,0,0,0,0,0,0,0,0,0,0,0,0,0,0,0,0,0,0,0,0,0,0,0,0"/>
                  </v:shape>
                  <v:shape id="Freeform 3102" o:spid="_x0000_s1432" style="position:absolute;left:8014;top:4219;width:228;height:117;visibility:visible;mso-wrap-style:square;v-text-anchor:top" coordsize="22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" path="m,59r,l,52,2,47,5,42,9,36r5,-5l19,27,33,18,50,10,69,5,90,1,113,r,l136,1r22,4l177,10r16,8l207,27r7,4l219,36r4,6l225,47r2,5l228,59r,l227,65r-2,5l223,76r-4,5l214,87r-7,5l193,99r-16,8l158,112r-22,4l113,117r,l90,116,69,112,50,107,33,99,19,92,14,87,9,81,5,76,2,70,,65,,59r,xe" fillcolor="#6c9dbd" stroked="f">
                    <v:path arrowok="t" o:connecttype="custom" o:connectlocs="0,59;0,59;0,52;2,47;5,42;9,36;14,31;19,27;33,18;50,10;69,5;90,1;113,0;113,0;136,1;158,5;177,10;193,18;207,27;214,31;219,36;223,42;225,47;227,52;228,59;228,59;227,65;225,70;223,76;219,81;214,87;207,92;193,99;177,107;158,112;136,116;113,117;113,117;90,116;69,112;50,107;33,99;19,92;14,87;9,81;5,76;2,70;0,65;0,59;0,59" o:connectangles="0,0,0,0,0,0,0,0,0,0,0,0,0,0,0,0,0,0,0,0,0,0,0,0,0,0,0,0,0,0,0,0,0,0,0,0,0,0,0,0,0,0,0,0,0,0,0,0,0,0"/>
                  </v:shape>
                  <v:shape id="Freeform 3103" o:spid="_x0000_s1433" style="position:absolute;left:8019;top:4222;width:214;height:108;visibility:visible;mso-wrap-style:square;v-text-anchor:top" coordsize="214,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" path="m214,53r,l213,59r-2,5l209,70r-4,5l201,80r-6,4l182,91r-15,8l149,104r-20,2l107,108r,l85,106,65,104,47,99,31,91,18,84,13,80,8,75,5,70,3,64,,59,,53r,l,48,3,43,5,38,8,33r5,-5l18,24,31,15,47,8,65,3,85,1,107,r,l129,1r20,2l167,8r15,7l195,24r6,4l205,33r4,5l211,43r2,5l214,53r,xe" fillcolor="#719fbe" stroked="f">
                    <v:path arrowok="t" o:connecttype="custom" o:connectlocs="214,53;214,53;213,59;211,64;209,70;205,75;201,80;195,84;182,91;167,99;149,104;129,106;107,108;107,108;85,106;65,104;47,99;31,91;18,84;13,80;8,75;5,70;3,64;0,59;0,53;0,53;0,48;3,43;5,38;8,33;13,28;18,24;31,15;47,8;65,3;85,1;107,0;107,0;129,1;149,3;167,8;182,15;195,24;201,28;205,33;209,38;211,43;213,48;214,53;214,53" o:connectangles="0,0,0,0,0,0,0,0,0,0,0,0,0,0,0,0,0,0,0,0,0,0,0,0,0,0,0,0,0,0,0,0,0,0,0,0,0,0,0,0,0,0,0,0,0,0,0,0,0,0"/>
                  </v:shape>
                </v:group>
                <v:rect id="Rectangle 3104" o:spid="_x0000_s1434" style="position:absolute;left:19272;top:20637;width:11303;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" filled="f" stroked="f">
                  <v:textbox inset="0,0,0,0">
                    <w:txbxContent>
                      <w:p w:rsidR="00592680" w:rsidRDefault="00592680" w:rsidP="00592680">
                        <w:r>
                          <w:rPr>
                            <w:color w:val="000000"/>
                          </w:rPr>
                          <w:t>Designated shelter</w:t>
                        </w:r>
                      </w:p>
                    </w:txbxContent>
                  </v:textbox>
                </v:rect>
                <v:rect id="Rectangle 3105" o:spid="_x0000_s1435" style="position:absolute;left:45720;top:20637;width:10966;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" filled="f" stroked="f">
                  <v:textbox inset="0,0,0,0">
                    <w:txbxContent>
                      <w:p w:rsidR="00592680" w:rsidRDefault="00592680" w:rsidP="00592680">
                        <w:r>
                          <w:rPr>
                            <w:color w:val="000000"/>
                          </w:rPr>
                          <w:t>Evacuation centre</w:t>
                        </w:r>
                      </w:p>
                    </w:txbxContent>
                  </v:textbox>
                </v:rect>
                <v:rect id="Rectangle 3106" o:spid="_x0000_s1436" style="position:absolute;left:44615;top:26727;width:4407;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" filled="f" stroked="f">
                  <v:textbox inset="0,0,0,0">
                    <w:txbxContent>
                      <w:p w:rsidR="00592680" w:rsidRDefault="00592680" w:rsidP="00592680">
                        <w:r>
                          <w:rPr>
                            <w:color w:val="000000"/>
                          </w:rPr>
                          <w:t>Mobile</w:t>
                        </w:r>
                      </w:p>
                    </w:txbxContent>
                  </v:textbox>
                </v:rect>
                <v:shape id="Freeform 3107" o:spid="_x0000_s1437" style="position:absolute;left:10293;top:13328;width:9366;height:2140;flip:x y;visibility:visible;mso-wrap-style:square;v-text-anchor:top" coordsize="1728,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" path="m1728,15l109,689r-6,-14l1722,r6,15xm142,736l,726,93,619r49,117xe" fillcolor="#339" strokecolor="#339" strokeweight="1.1pt">
                  <v:stroke joinstyle="bevel"/>
                  <v:path arrowok="t" o:connecttype="custom" o:connectlocs="936625,4361;59081,200330;55829,196259;933373,0;936625,4361;76968,213995;0,211087;50409,179977;76968,213995" o:connectangles="0,0,0,0,0,0,0,0,0"/>
                  <o:lock v:ext="edit" verticies="t"/>
                </v:shape>
                <v:shape id="Freeform 3108" o:spid="_x0000_s1438" style="position:absolute;left:14471;top:15767;width:9690;height:3937;visibility:visible;mso-wrap-style:square;v-text-anchor:top" coordsize="1526,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" path="m1413,72r-28,1l1356,75r-1,-19l1385,54r27,-1l1413,72xm1337,76r-22,1l1280,80r-1,-19l1314,58r22,-1l1337,76xm1261,81r-16,1l1205,86r-2,-19l1244,63r16,-1l1261,81xm1186,88r-10,1l1130,95r-3,-19l1174,70r10,-1l1186,88xm1111,97r-3,l1055,105r-3,-19l1106,79r3,-1l1111,97xm1036,108r-56,9l977,98r56,-9l1036,108xm961,120r-53,10l905,130r-4,-18l904,111r54,-10l961,120xm887,134r-44,9l831,146r-4,-19l840,124r43,-8l887,134xm813,150r-33,7l757,163r-4,-18l776,139r32,-7l813,150xm739,168r-20,5l684,182r-5,-18l714,154r20,-5l739,168xm666,188r-7,1l611,204r-5,-19l654,171r7,-2l666,188xm593,209r-48,16l540,227r-7,-18l539,207r48,-16l593,209xm522,234r-31,10l468,253r-7,-18l485,226r30,-11l522,234xm451,260r-11,4l415,275r-17,6l391,264r16,-7l433,246r11,-4l451,260xm381,289r-15,7l343,306r-13,7l321,296r14,-7l359,278r14,-6l381,289xm313,321r-14,7l278,340r-15,8l254,332r15,-9l290,312r14,-7l313,321xm247,358r-9,5l219,374r-18,12l199,388,188,372r3,-2l209,358r20,-12l237,341r10,17xm184,398r-17,12l152,422r-13,11l127,418r13,-11l156,395r17,-12l184,398xm125,445r-2,2l110,459,97,471,86,484r,l71,472r1,-1l84,458,97,445r13,-13l112,431r13,14xm75,498l64,518,47,509,59,488r16,10xm1398,r128,60l1401,126,1398,xm119,523l16,620,,480r119,43xe" fillcolor="#2d2d8a" strokecolor="#2d2d8a" strokeweight=".1pt">
                  <v:stroke joinstyle="bevel"/>
                  <v:path arrowok="t" o:connecttype="custom" o:connectlocs="861060,47625;896620,33655;835025,48895;834390,36830;800735,51435;763905,42545;800735,51435;717550,60325;751840,43815;703580,61595;702310,50165;657860,68580;655955,56515;576580,82550;574040,70485;563245,85090;525145,80645;563245,85090;480695,103505;513080,83820;456565,109855;453390,97790;422910,119380;384810,117475;422910,119380;342900,144145;372745,121285;311785,154940;307975,143510;286385,165100;252730,178435;274955,156210;241935,183515;209550,198755;227965,176530;198755,203835;167005,220980;184150,198120;156845,227330;127635,245110;121285,234950;150495,216535;106045,260350;80645,265430;109855,243205;78105,283845;54610,307340;45720,299085;69850,274320;47625,316230;37465,309880;969010,38100;75565,332105;75565,332105" o:connectangles="0,0,0,0,0,0,0,0,0,0,0,0,0,0,0,0,0,0,0,0,0,0,0,0,0,0,0,0,0,0,0,0,0,0,0,0,0,0,0,0,0,0,0,0,0,0,0,0,0,0,0,0,0,0"/>
                  <o:lock v:ext="edit" verticies="t"/>
                </v:shape>
                <v:shape id="Freeform 3109" o:spid="_x0000_s1439" style="position:absolute;left:29178;top:15303;width:8617;height:4947;visibility:visible;mso-wrap-style:square;v-text-anchor:top" coordsize="1357,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" path="m115,53r57,5l171,77,114,72r1,-19xm191,59r57,7l248,66r-2,19l246,85,189,78r2,-19xm267,68r42,7l323,77r-3,19l306,93,264,87r3,-19xm342,80r27,5l398,91r-4,19l366,104,339,99r3,-19xm417,95r12,3l473,108r-5,19l425,116r-12,-2l417,95xm492,113r53,14l547,128r-6,18l540,146,487,131r5,-18xm565,133r37,11l620,150r-6,18l596,162,560,151r5,-18xm638,156r19,7l692,176r-7,17l651,181r-19,-7l638,156xm709,182r3,1l762,204r-7,17l705,201r-2,-1l709,182xm780,211r35,16l832,235r-8,17l808,244,773,229r7,-18xm850,243r15,8l901,269r-9,17l857,268r-16,-8l850,243xm918,278r40,23l967,307r-10,16l949,318,908,295r10,-17xm983,317r19,11l1023,342r9,6l1021,364r-8,-6l992,344,973,333r10,-16xm1047,359r16,12l1083,385r10,8l1082,408r-11,-8l1052,386r-16,-12l1047,359xm1108,406r12,9l1137,430r15,13l1139,457r-14,-13l1108,430r-12,-10l1108,406xm1166,456r4,5l1185,476r15,16l1206,498r-15,13l1186,505r-14,-15l1157,475r-5,-5l1166,456xm1218,513r10,11l1240,541r12,16l1253,559r-15,10l1237,568r-12,-16l1213,536r-9,-11l1218,513xm1264,575r10,15l1283,607r9,17l1293,625r-18,8l1275,632r-8,-16l1257,600r-9,-15l1264,575xm1301,644r6,20l1289,670r-6,-21l1301,644xm125,127l,59,129,r-4,127xm1357,642r-36,137l1233,667r124,-25xe" fillcolor="#2d2d8a" strokecolor="#2d2d8a" strokeweight=".1pt">
                  <v:stroke joinstyle="bevel"/>
                  <v:path arrowok="t" o:connecttype="custom" o:connectlocs="108585,48895;121285,37465;156210,53975;121285,37465;205105,48895;167640,55245;234315,53975;232410,66040;264795,60325;297180,80645;264795,60325;347345,81280;309245,83185;382270,91440;378460,102870;405130,99060;434975,122555;405130,99060;483870,129540;446405,127000;517525,144145;513080,154940;539750,154305;566420,181610;539750,154305;614045,194945;576580,187325;636270,208280;648335,231140;617855,211455;675005,235585;687070,259080;657860,237490;711200,263525;723265,290195;695960,266700;742950,292735;765810,316230;744220,311150;740410,289560;787400,343535;786130,361315;770255,340360;802640,365125;820420,396240;809625,401320;792480,371475;829945,421640;826135,408940;81915,0;838835,494665" o:connectangles="0,0,0,0,0,0,0,0,0,0,0,0,0,0,0,0,0,0,0,0,0,0,0,0,0,0,0,0,0,0,0,0,0,0,0,0,0,0,0,0,0,0,0,0,0,0,0,0,0,0,0"/>
                  <o:lock v:ext="edit" verticies="t"/>
                </v:shape>
                <v:shape id="Freeform 3110" o:spid="_x0000_s1440" style="position:absolute;left:34194;top:15684;width:16212;height:4566;visibility:visible;mso-wrap-style:square;v-text-anchor:top" coordsize="6718,1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" path="m301,141r150,4l450,194,300,191r1,-50xm501,146r127,2l651,149r-2,50l627,198,500,196r1,-50xm701,151r150,6l849,207,699,201r2,-50xm901,159r40,1l1051,166r-3,50l939,210r-40,-1l901,159xm1101,169r150,8l1248,227r-150,-8l1101,169xm1301,181r150,10l1447,241,1298,231r3,-50xm1501,194r58,5l1650,206r-4,50l1556,248r-59,-4l1501,194xm1700,210r150,13l1846,273,1696,260r4,-50xm1900,228r149,14l2044,292,1895,277r5,-49xm2099,247r67,7l2248,263r-5,50l2161,303r-67,-6l2099,247xm2298,269r149,16l2442,335,2293,318r5,-49xm2497,291r149,20l2640,360,2491,341r6,-50xm2696,317r59,8l2845,337r-8,50l2749,374r-60,-7l2696,317xm2894,345r148,21l3043,366r-8,49l3035,415,2887,394r7,-49xm3092,374r148,23l3233,446,3084,423r8,-49xm3290,405r33,5l3438,430r-9,49l3315,459r-33,-5l3290,405xm3487,439r110,19l3635,465r-9,49l3588,507,3479,488r8,-49xm3684,475r148,28l3822,552,3675,524r9,-49xm3881,513r147,30l4018,592,3871,562r10,-49xm4077,554r45,9l4224,586r-11,49l4111,612r-44,-9l4077,554xm4273,597r99,23l4419,632r-12,48l4361,669r-99,-23l4273,597xm4468,644r144,35l4614,680r-13,48l4600,728,4456,692r12,-48xm4662,693r145,39l4794,780,4649,741r13,-48xm4856,745r144,42l4986,835,4842,793r14,-48xm5048,801r16,5l5191,847r-15,47l5050,854r-16,-5l5048,801xm5239,862r35,11l5381,910r-16,48l5259,921r-35,-12l5239,862xm5429,927r43,15l5570,979r-18,47l5455,989r-43,-15l5429,927xm5617,997r41,16l5756,1054r-19,46l5640,1059r-41,-15l5617,997xm5802,1074r29,11l5940,1136r-21,45l5811,1132r-28,-12l5802,1074xm5985,1157r5,3l6119,1227r-23,44l5969,1205r-5,-3l5985,1157xm6164,1252r103,61l6294,1331r-29,41l6242,1356r-103,-61l6164,1252xm6335,1359r48,32l6435,1431r22,18l6425,1488r-20,-17l6355,1433r-48,-33l6335,1359xm6496,1483r32,29l6568,1552v1,2,2,3,3,5l6598,1601r-43,26l6528,1583r4,4l6494,1549r-32,-30l6496,1483xm332,333l,163,335,r-3,333xm6718,1520r-18,372l6413,1655r305,-135xe" fillcolor="#2d2d8a" strokecolor="#2d2d8a" strokeweight=".1pt">
                  <v:stroke joinstyle="bevel"/>
                  <v:path arrowok="t" o:connecttype="custom" o:connectlocs="72395,46091;157096,35956;120899,35232;168679,48504;253622,40058;217425,38369;264964,52848;349183,58157;376210,48021;361249,58880;445468,65879;494455,58398;506520,59604;521482,73118;590498,68774;602564,70222;602564,70222;684611,93388;698366,83253;732391,100145;781861,95801;793927,97732;799960,110763;868010,110522;839535,117761;922306,133205;972017,131033;983842,133688;992046,147684;1055030,149614;1028485,155888;1113428,164093;1078196,155406;1121874,178813;1203197,201497;1222020,194499;1214780,204875;1298517,219595;1264250,208012;1339782,247588;1355467,240589;1361017,255551;1407108,261825;1395525,270271;1476607,296092;1444271,279200;1511839,331082;1528731,327945;1550450,359074;1528731,327945;1585682,375725;1576270,382964;80117,80357;1621155,366796" o:connectangles="0,0,0,0,0,0,0,0,0,0,0,0,0,0,0,0,0,0,0,0,0,0,0,0,0,0,0,0,0,0,0,0,0,0,0,0,0,0,0,0,0,0,0,0,0,0,0,0,0,0,0,0,0,0"/>
                  <o:lock v:ext="edit" verticies="t"/>
                </v:shape>
                <v:shape id="Freeform 3111" o:spid="_x0000_s1441" style="position:absolute;left:25590;top:16598;width:933;height:4401;visibility:visible;mso-wrap-style:square;v-text-anchor:top" coordsize="774,3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" path="m491,601r-1,70l488,829r-2,73l386,899r2,-72l390,670r1,-70l491,601xm484,1002r-3,121l477,1256r-1,46l376,1299r1,-46l381,1120r3,-121l484,1002xm472,1402r-2,35l468,1490r-2,51l463,1589r-2,43l458,1672r-2,31l356,1696r3,-31l361,1627r3,-44l366,1536r3,-49l371,1433r1,-35l472,1402xm445,1808r-1,2l442,1824v-1,3,-2,6,-3,9l436,1841v-2,6,-6,12,-11,17l422,1861r-2,2l431,1846r-3,8l431,1845r-3,13l425,1875r-2,19l421,1920r-3,32l415,1986r-2,39l410,2068r-1,29l309,2092r2,-30l313,2018r3,-39l318,1942r3,-31l324,1883r3,-25l330,1840r2,-13c333,1824,334,1821,335,1818r3,-8c340,1804,344,1798,349,1793r3,-3l354,1788r-11,17l346,1797r-3,9l346,1794r,-3l445,1808xm404,2196r-1,22l401,2275r-2,60l397,2398r-3,98l294,2493r3,-99l299,2331r2,-60l304,2214r,-21l404,2196xm391,2595r-2,78l386,2824r-1,71l285,2893r1,-71l289,2671r2,-78l391,2595xm383,2995r,56l283,3050r,-56l383,2995xm107,665l445,,774,670,107,665xm667,2986l328,3650,,2981r667,5xe" fillcolor="#2d2d8a" strokecolor="#2d2d8a" strokeweight=".1pt">
                  <v:stroke joinstyle="bevel"/>
                  <v:path arrowok="t" o:connecttype="custom" o:connectlocs="59094,80898;58612,108748;46793,99706;47155,72338;58371,120804;57527,151427;45346,156611;45949,135031;58371,120804;56682,173249;56200,185788;55597,196759;54994,205319;43296,200737;43899,190851;44502,179277;44863,168547;53667,217978;53306,219907;52582,221957;50894,224368;51979,222559;51979,222439;51255,226056;50773,231481;50049,239438;49446,249324;37266,252218;37748,243296;38351,234133;39075,227020;39798,221836;40401,219184;42090,216169;42693,215567;41728,216652;41728,216290;53667,217978;48602,267409;48120,281515;47517,300925;35818,288628;36301,273799;36663,264395;47155,312861;46552,340470;34371,348789;34854,322024;47155,312861;46190,367838;34130,360966;12904,80174;93345,80777;80441,360001;0,359398" o:connectangles="0,0,0,0,0,0,0,0,0,0,0,0,0,0,0,0,0,0,0,0,0,0,0,0,0,0,0,0,0,0,0,0,0,0,0,0,0,0,0,0,0,0,0,0,0,0,0,0,0,0,0,0,0,0,0"/>
                  <o:lock v:ext="edit" verticies="t"/>
                </v:shape>
                <v:rect id="Rectangle 3112" o:spid="_x0000_s1442" style="position:absolute;left:46488;top:2832;width:1257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" filled="f" stroked="f">
                  <v:textbox inset="0,0,0,0">
                    <w:txbxContent>
                      <w:p w:rsidR="00592680" w:rsidRDefault="00592680" w:rsidP="00592680">
                        <w:pPr>
                          <w:spacing w:before="0"/>
                          <w:rPr>
                            <w:u w:val="single"/>
                          </w:rPr>
                        </w:pPr>
                        <w:r>
                          <w:rPr>
                            <w:bCs/>
                            <w:u w:val="single"/>
                            <w:lang w:val="en-US"/>
                          </w:rPr>
                          <w:t>Prediction agenc</w:t>
                        </w:r>
                        <w:r>
                          <w:rPr>
                            <w:rFonts w:hint="eastAsia"/>
                            <w:bCs/>
                            <w:u w:val="single"/>
                            <w:lang w:val="en-US"/>
                          </w:rPr>
                          <w:t>ies</w:t>
                        </w:r>
                      </w:p>
                    </w:txbxContent>
                  </v:textbox>
                </v:rect>
                <v:shape id="Picture 3113" o:spid="_x0000_s1443" type="#_x0000_t75" style="position:absolute;left:10483;top:20707;width:8668;height:6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">
                  <v:imagedata r:id="rId37" o:title=""/>
                </v:shape>
                <v:group id="Group 3114" o:spid="_x0000_s1444" style="position:absolute;left:11874;top:25368;width:3169;height:2533" coordorigin="1870,4034" coordsize="499,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115" o:spid="_x0000_s1445" style="position:absolute;left:1876;top:4034;width:493;height:348;visibility:visible;mso-wrap-style:square;v-text-anchor:top" coordsize="49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" path="m493,330l3,348,,347,,3,3,,493,19r,311xe" fillcolor="#c5c9d0" stroked="f">
                    <v:path arrowok="t" o:connecttype="custom" o:connectlocs="493,330;3,348;0,347;0,3;3,0;493,19;493,330" o:connectangles="0,0,0,0,0,0,0"/>
                  </v:shape>
                  <v:shape id="Freeform 3116" o:spid="_x0000_s1446" style="position:absolute;left:1876;top:4034;width:278;height:287;visibility:visible;mso-wrap-style:square;v-text-anchor:top" coordsize="27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" path="m3,l,3,,281r,6l278,11,3,xe" fillcolor="#c5c9d0" stroked="f">
                    <v:path arrowok="t" o:connecttype="custom" o:connectlocs="3,0;0,3;0,281;0,287;278,11;3,0" o:connectangles="0,0,0,0,0,0"/>
                  </v:shape>
                  <v:shape id="Freeform 3117" o:spid="_x0000_s1447" style="position:absolute;left:1876;top:4045;width:283;height:284;visibility:visible;mso-wrap-style:square;v-text-anchor:top" coordsize="28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" path="m278,l,276r,8l283,r-5,xe" fillcolor="#c9ccd3" stroked="f">
                    <v:path arrowok="t" o:connecttype="custom" o:connectlocs="278,0;0,276;0,284;283,0;278,0" o:connectangles="0,0,0,0,0"/>
                  </v:shape>
                  <v:shape id="Freeform 3118" o:spid="_x0000_s1448" style="position:absolute;left:1876;top:4045;width:289;height:290;visibility:visible;mso-wrap-style:square;v-text-anchor:top" coordsize="289,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" path="m283,l,284r,6l289,r-6,xe" fillcolor="#cccfd5" stroked="f">
                    <v:path arrowok="t" o:connecttype="custom" o:connectlocs="283,0;0,284;0,290;289,0;283,0" o:connectangles="0,0,0,0,0"/>
                  </v:shape>
                  <v:shape id="Freeform 3119" o:spid="_x0000_s1449" style="position:absolute;left:1876;top:4045;width:296;height:296;visibility:visible;mso-wrap-style:square;v-text-anchor:top" coordsize="29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" path="m289,l,290r,6l296,1,289,xe" fillcolor="#cfd2d7" stroked="f">
                    <v:path arrowok="t" o:connecttype="custom" o:connectlocs="289,0;0,290;0,296;296,1;289,0" o:connectangles="0,0,0,0,0"/>
                  </v:shape>
                  <v:shape id="Freeform 3120" o:spid="_x0000_s1450" style="position:absolute;left:1876;top:4046;width:302;height:302;visibility:visible;mso-wrap-style:square;v-text-anchor:top" coordsize="302,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" path="m296,l,295r,7l302,r-6,xe" fillcolor="#d2d5db" stroked="f">
                    <v:path arrowok="t" o:connecttype="custom" o:connectlocs="296,0;0,295;0,302;302,0;296,0" o:connectangles="0,0,0,0,0"/>
                  </v:shape>
                  <v:shape id="Freeform 3121" o:spid="_x0000_s1451" style="position:absolute;left:1876;top:4046;width:308;height:308;visibility:visible;mso-wrap-style:square;v-text-anchor:top" coordsize="308,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" path="m302,l,302r,6l308,r-6,xe" fillcolor="#d4d7dc" stroked="f">
                    <v:path arrowok="t" o:connecttype="custom" o:connectlocs="302,0;0,302;0,308;308,0;302,0" o:connectangles="0,0,0,0,0"/>
                  </v:shape>
                  <v:shape id="Freeform 3122" o:spid="_x0000_s1452" style="position:absolute;left:1876;top:4046;width:315;height:314;visibility:visible;mso-wrap-style:square;v-text-anchor:top" coordsize="315,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" path="m308,l,308r,6l315,1,308,xe" fillcolor="#d8dade" stroked="f">
                    <v:path arrowok="t" o:connecttype="custom" o:connectlocs="308,0;0,308;0,314;315,1;308,0" o:connectangles="0,0,0,0,0"/>
                  </v:shape>
                  <v:shape id="Freeform 3123" o:spid="_x0000_s1453" style="position:absolute;left:1876;top:4047;width:321;height:320;visibility:visible;mso-wrap-style:square;v-text-anchor:top" coordsize="32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" path="m315,l,313r,7l321,r-6,xe" fillcolor="#dbdde1" stroked="f">
                    <v:path arrowok="t" o:connecttype="custom" o:connectlocs="315,0;0,313;0,320;321,0;315,0" o:connectangles="0,0,0,0,0"/>
                  </v:shape>
                  <v:shape id="Freeform 3124" o:spid="_x0000_s1454" style="position:absolute;left:1876;top:4047;width:327;height:326;visibility:visible;mso-wrap-style:square;v-text-anchor:top" coordsize="3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" path="m321,l,320r,6l327,r-6,xe" fillcolor="#dee0e4" stroked="f">
                    <v:path arrowok="t" o:connecttype="custom" o:connectlocs="321,0;0,320;0,326;327,0;321,0" o:connectangles="0,0,0,0,0"/>
                  </v:shape>
                  <v:shape id="Freeform 3125" o:spid="_x0000_s1455" style="position:absolute;left:1876;top:4047;width:340;height:335;visibility:visible;mso-wrap-style:square;v-text-anchor:top" coordsize="34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" path="m340,1l327,,,326r,7l,333r,1l3,335r2,l340,1xe" fillcolor="#e1e2e6" stroked="f">
                    <v:path arrowok="t" o:connecttype="custom" o:connectlocs="340,1;327,0;0,326;0,333;0,333;0,334;3,335;5,335;340,1" o:connectangles="0,0,0,0,0,0,0,0,0"/>
                  </v:shape>
                  <v:shape id="Freeform 3126" o:spid="_x0000_s1456" style="position:absolute;left:1881;top:4048;width:342;height:334;visibility:visible;mso-wrap-style:square;v-text-anchor:top" coordsize="342,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" path="m7,334l342,r-7,l,334r7,xe" fillcolor="#dee0e4" stroked="f">
                    <v:path arrowok="t" o:connecttype="custom" o:connectlocs="7,334;342,0;335,0;0,334;7,334" o:connectangles="0,0,0,0,0"/>
                  </v:shape>
                  <v:shape id="Freeform 3127" o:spid="_x0000_s1457" style="position:absolute;left:1888;top:4048;width:342;height:334;visibility:visible;mso-wrap-style:square;v-text-anchor:top" coordsize="342,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" path="m7,334l342,r-7,l,334r7,xe" fillcolor="#dbdde1" stroked="f">
                    <v:path arrowok="t" o:connecttype="custom" o:connectlocs="7,334;342,0;335,0;0,334;7,334" o:connectangles="0,0,0,0,0"/>
                  </v:shape>
                  <v:shape id="Freeform 3128" o:spid="_x0000_s1458" style="position:absolute;left:1895;top:4048;width:341;height:334;visibility:visible;mso-wrap-style:square;v-text-anchor:top" coordsize="34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" path="m8,333l341,1,335,,,334r8,-1xe" fillcolor="#d8dade" stroked="f">
                    <v:path arrowok="t" o:connecttype="custom" o:connectlocs="8,333;341,1;335,0;0,334;8,333" o:connectangles="0,0,0,0,0"/>
                  </v:shape>
                  <v:shape id="Freeform 3129" o:spid="_x0000_s1459" style="position:absolute;left:1903;top:4049;width:340;height:332;visibility:visible;mso-wrap-style:square;v-text-anchor:top" coordsize="340,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" path="m333,l,332r8,l340,r-7,xe" fillcolor="#d4d7dc" stroked="f">
                    <v:path arrowok="t" o:connecttype="custom" o:connectlocs="333,0;0,332;8,332;340,0;333,0" o:connectangles="0,0,0,0,0"/>
                  </v:shape>
                  <v:shape id="Freeform 3130" o:spid="_x0000_s1460" style="position:absolute;left:1911;top:4049;width:339;height:332;visibility:visible;mso-wrap-style:square;v-text-anchor:top" coordsize="339,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" path="m332,l,332r7,l339,r-7,xe" fillcolor="#d2d5db" stroked="f">
                    <v:path arrowok="t" o:connecttype="custom" o:connectlocs="332,0;0,332;7,332;339,0;332,0" o:connectangles="0,0,0,0,0"/>
                  </v:shape>
                  <v:shape id="Freeform 3131" o:spid="_x0000_s1461" style="position:absolute;left:1918;top:4049;width:339;height:332;visibility:visible;mso-wrap-style:square;v-text-anchor:top" coordsize="339,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" path="m332,l,332r7,-1l339,r-7,xe" fillcolor="#cfd2d7" stroked="f">
                    <v:path arrowok="t" o:connecttype="custom" o:connectlocs="332,0;0,332;7,331;339,0;332,0" o:connectangles="0,0,0,0,0"/>
                  </v:shape>
                  <v:shape id="Freeform 3132" o:spid="_x0000_s1462" style="position:absolute;left:1925;top:4049;width:338;height:331;visibility:visible;mso-wrap-style:square;v-text-anchor:top" coordsize="338,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" path="m,331r7,l338,r-6,l,331xe" fillcolor="#cccfd5" stroked="f">
                    <v:path arrowok="t" o:connecttype="custom" o:connectlocs="0,331;7,331;338,0;332,0;0,331" o:connectangles="0,0,0,0,0"/>
                  </v:shape>
                  <v:shape id="Freeform 3133" o:spid="_x0000_s1463" style="position:absolute;left:1932;top:4049;width:339;height:331;visibility:visible;mso-wrap-style:square;v-text-anchor:top" coordsize="339,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" path="m8,331l339,r-8,l,331r8,xe" fillcolor="#c9ccd3" stroked="f">
                    <v:path arrowok="t" o:connecttype="custom" o:connectlocs="8,331;339,0;331,0;0,331;8,331" o:connectangles="0,0,0,0,0"/>
                  </v:shape>
                  <v:shape id="Freeform 3134" o:spid="_x0000_s1464" style="position:absolute;left:1940;top:4049;width:429;height:331;visibility:visible;mso-wrap-style:square;v-text-anchor:top" coordsize="429,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" path="m331,l,331,429,315,429,4,331,xe" fillcolor="#c5c9d0" stroked="f">
                    <v:path arrowok="t" o:connecttype="custom" o:connectlocs="331,0;0,331;429,315;429,4;331,0" o:connectangles="0,0,0,0,0"/>
                  </v:shape>
                  <v:rect id="Rectangle 3135" o:spid="_x0000_s1465" style="position:absolute;left:2356;top:4063;width:8;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" stroked="f"/>
                  <v:shape id="Freeform 3136" o:spid="_x0000_s1466" style="position:absolute;left:1870;top:4275;width:8;height:72;visibility:visible;mso-wrap-style:square;v-text-anchor:top" coordsize="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" path="m7,72l,58,,11,8,,7,72xe" fillcolor="#92949f" stroked="f">
                    <v:path arrowok="t" o:connecttype="custom" o:connectlocs="7,72;0,58;0,11;8,0;7,72" o:connectangles="0,0,0,0,0"/>
                  </v:shape>
                  <v:shape id="Freeform 3137" o:spid="_x0000_s1467" style="position:absolute;left:2067;top:4372;width:88;height:42;visibility:visible;mso-wrap-style:square;v-text-anchor:top" coordsize="8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" path="m13,3l,37r,l2,38r9,2l30,42r14,l60,41r,l78,40r6,-1l87,37r1,-1l88,36r,-1l76,,59,1r4,23l63,24r-4,1l54,25r-3,l46,2,13,3xe" fillcolor="#92949f" stroked="f">
                    <v:path arrowok="t" o:connecttype="custom" o:connectlocs="13,3;0,37;0,37;2,38;11,40;30,42;44,42;60,41;60,41;78,40;84,39;87,37;88,36;88,36;88,35;76,0;59,1;63,24;63,24;59,25;54,25;51,25;46,2;13,3" o:connectangles="0,0,0,0,0,0,0,0,0,0,0,0,0,0,0,0,0,0,0,0,0,0,0,0"/>
                  </v:shape>
                  <v:shape id="Freeform 3138" o:spid="_x0000_s1468" style="position:absolute;left:1943;top:4404;width:382;height:29;visibility:visible;mso-wrap-style:square;v-text-anchor:top" coordsize="38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" path="m124,5r,l66,10,24,13,,15r,8l28,29,382,13r,-4l382,9,381,7,379,6,377,5r,l347,,210,3,124,5xe" fillcolor="#767981" stroked="f">
                    <v:path arrowok="t" o:connecttype="custom" o:connectlocs="124,5;124,5;66,10;24,13;0,15;0,23;28,29;382,13;382,9;382,9;381,7;379,6;377,5;377,5;347,0;210,3;124,5" o:connectangles="0,0,0,0,0,0,0,0,0,0,0,0,0,0,0,0,0"/>
                  </v:shape>
                  <v:shape id="Freeform 3139" o:spid="_x0000_s1469" style="position:absolute;left:1891;top:4047;width:469;height:322;visibility:visible;mso-wrap-style:square;v-text-anchor:top" coordsize="469,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" path="m,l1,322,469,306r,-290l,xe" fillcolor="#e1e2e6" stroked="f">
                    <v:path arrowok="t" o:connecttype="custom" o:connectlocs="0,0;1,322;469,306;469,16;0,0" o:connectangles="0,0,0,0,0"/>
                  </v:shape>
                  <v:shape id="Freeform 3140" o:spid="_x0000_s1470" style="position:absolute;left:1876;top:4289;width:4;height:93;visibility:visible;mso-wrap-style:square;v-text-anchor:top" coordsize="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" path="m4,l,,,5,,91r4,2l4,xe" fillcolor="#575a63" stroked="f">
                    <v:path arrowok="t" o:connecttype="custom" o:connectlocs="4,0;0,0;0,5;0,91;4,93;4,0" o:connectangles="0,0,0,0,0,0"/>
                  </v:shape>
                  <v:rect id="Rectangle 3141" o:spid="_x0000_s1471" style="position:absolute;left:1876;top:4284;width: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" fillcolor="#5b5e68" stroked="f"/>
                  <v:rect id="Rectangle 3142" o:spid="_x0000_s1472" style="position:absolute;left:1876;top:428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" fillcolor="#61646e" stroked="f"/>
                  <v:rect id="Rectangle 3143" o:spid="_x0000_s1473" style="position:absolute;left:1876;top:4275;width: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" fillcolor="#666973" stroked="f"/>
                  <v:rect id="Rectangle 3144" o:spid="_x0000_s1474" style="position:absolute;left:1876;top:4271;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" fillcolor="#6b6e77" stroked="f"/>
                  <v:rect id="Rectangle 3145" o:spid="_x0000_s1475" style="position:absolute;left:1876;top:4266;width: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" fillcolor="#71747e" stroked="f"/>
                  <v:rect id="Rectangle 3146" o:spid="_x0000_s1476" style="position:absolute;left:1876;top:4262;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" fillcolor="#767983" stroked="f"/>
                  <v:rect id="Rectangle 3147" o:spid="_x0000_s1477" style="position:absolute;left:1876;top:4257;width: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" fillcolor="#7b7e88" stroked="f"/>
                  <v:rect id="Rectangle 3148" o:spid="_x0000_s1478" style="position:absolute;left:1876;top:4252;width: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" fillcolor="#80838d" stroked="f"/>
                  <v:rect id="Rectangle 3149" o:spid="_x0000_s1479" style="position:absolute;left:1876;top:4248;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" fillcolor="#868994" stroked="f"/>
                  <v:rect id="Rectangle 3150" o:spid="_x0000_s1480" style="position:absolute;left:1876;top:4243;width: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" fillcolor="#8b8e98" stroked="f"/>
                  <v:rect id="Rectangle 3151" o:spid="_x0000_s1481" style="position:absolute;left:1876;top:4239;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" fillcolor="#90939d" stroked="f"/>
                  <v:rect id="Rectangle 3152" o:spid="_x0000_s1482" style="position:absolute;left:1876;top:4234;width: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" fillcolor="#9698a3" stroked="f"/>
                  <v:rect id="Rectangle 3153" o:spid="_x0000_s1483" style="position:absolute;left:1876;top:423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" fillcolor="#9b9ea8" stroked="f"/>
                  <v:rect id="Rectangle 3154" o:spid="_x0000_s1484" style="position:absolute;left:1876;top:4225;width: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" fillcolor="#9fa2ac" stroked="f"/>
                  <v:rect id="Rectangle 3155" o:spid="_x0000_s1485" style="position:absolute;left:1876;top:4221;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" fillcolor="#a5a9b3" stroked="f"/>
                  <v:rect id="Rectangle 3156" o:spid="_x0000_s1486" style="position:absolute;left:1876;top:4216;width: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" fillcolor="#abaeb8" stroked="f"/>
                  <v:rect id="Rectangle 3157" o:spid="_x0000_s1487" style="position:absolute;left:1876;top:4211;width: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" fillcolor="#afb3bc" stroked="f"/>
                  <v:rect id="Rectangle 3158" o:spid="_x0000_s1488" style="position:absolute;left:1876;top:4206;width: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" fillcolor="#b6b9c2" stroked="f"/>
                  <v:rect id="Rectangle 3159" o:spid="_x0000_s1489" style="position:absolute;left:1876;top:4202;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" fillcolor="#babec6" stroked="f"/>
                  <v:rect id="Rectangle 3160" o:spid="_x0000_s1490" style="position:absolute;left:1876;top:4197;width: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" fillcolor="#c0c3ca" stroked="f"/>
                  <v:rect id="Rectangle 3161" o:spid="_x0000_s1491" style="position:absolute;left:1876;top:4193;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" fillcolor="#c5c8ce" stroked="f"/>
                  <v:rect id="Rectangle 3162" o:spid="_x0000_s1492" style="position:absolute;left:1876;top:4188;width: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" fillcolor="#cbced4" stroked="f"/>
                  <v:rect id="Rectangle 3163" o:spid="_x0000_s1493" style="position:absolute;left:1876;top:4184;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" fillcolor="#d0d2d8" stroked="f"/>
                  <v:rect id="Rectangle 3164" o:spid="_x0000_s1494" style="position:absolute;left:1876;top:4179;width: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" fillcolor="#d5d8dd" stroked="f"/>
                  <v:rect id="Rectangle 3165" o:spid="_x0000_s1495" style="position:absolute;left:1876;top:417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" fillcolor="#dcdee2" stroked="f"/>
                  <v:shape id="Freeform 3166" o:spid="_x0000_s1496" style="position:absolute;left:1876;top:4034;width:4;height:141;visibility:visible;mso-wrap-style:square;v-text-anchor:top" coordsize="4,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" path="m3,l,3,,136r,5l4,141,3,xe" fillcolor="#e1e2e6" stroked="f">
                    <v:path arrowok="t" o:connecttype="custom" o:connectlocs="3,0;0,3;0,136;0,141;4,141;3,0" o:connectangles="0,0,0,0,0,0"/>
                  </v:shape>
                  <v:shape id="Freeform 3167" o:spid="_x0000_s1497" style="position:absolute;left:1894;top:4050;width:464;height:316;visibility:visible;mso-wrap-style:square;v-text-anchor:top" coordsize="464,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" path="m,l1,316,464,299,463,17,,xe" fillcolor="#6a6e77" stroked="f">
                    <v:path arrowok="t" o:connecttype="custom" o:connectlocs="0,0;1,316;464,299;463,17;0,0" o:connectangles="0,0,0,0,0"/>
                  </v:shape>
                  <v:shape id="Freeform 3168" o:spid="_x0000_s1498" style="position:absolute;left:1894;top:4050;width:186;height:191;visibility:visible;mso-wrap-style:square;v-text-anchor:top" coordsize="186,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" path="m,l1,191,186,7,,xe" fillcolor="#575a63" stroked="f">
                    <v:path arrowok="t" o:connecttype="custom" o:connectlocs="0,0;1,191;186,7;0,0" o:connectangles="0,0,0,0"/>
                  </v:shape>
                  <v:shape id="Freeform 3169" o:spid="_x0000_s1499" style="position:absolute;left:1895;top:4057;width:196;height:195;visibility:visible;mso-wrap-style:square;v-text-anchor:top" coordsize="19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" path="m185,l,184r,11l196,1,185,xe" fillcolor="#5a5d66" stroked="f">
                    <v:path arrowok="t" o:connecttype="custom" o:connectlocs="185,0;0,184;0,195;196,1;185,0" o:connectangles="0,0,0,0,0"/>
                  </v:shape>
                  <v:shape id="Freeform 3170" o:spid="_x0000_s1500" style="position:absolute;left:1895;top:4058;width:206;height:204;visibility:visible;mso-wrap-style:square;v-text-anchor:top" coordsize="20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" path="m196,l,194r,10l206,,196,xe" fillcolor="#5b5e68" stroked="f">
                    <v:path arrowok="t" o:connecttype="custom" o:connectlocs="196,0;0,194;0,204;206,0;196,0" o:connectangles="0,0,0,0,0"/>
                  </v:shape>
                  <v:shape id="Freeform 3171" o:spid="_x0000_s1501" style="position:absolute;left:1895;top:4058;width:216;height:214;visibility:visible;mso-wrap-style:square;v-text-anchor:top" coordsize="216,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" path="m206,l,204r,10l216,,206,xe" fillcolor="#5e616b" stroked="f">
                    <v:path arrowok="t" o:connecttype="custom" o:connectlocs="206,0;0,204;0,214;216,0;206,0" o:connectangles="0,0,0,0,0"/>
                  </v:shape>
                  <v:shape id="Freeform 3172" o:spid="_x0000_s1502" style="position:absolute;left:1895;top:4058;width:226;height:224;visibility:visible;mso-wrap-style:square;v-text-anchor:top" coordsize="226,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" path="m216,l,214r,10l226,1,216,xe" fillcolor="#61646e" stroked="f">
                    <v:path arrowok="t" o:connecttype="custom" o:connectlocs="216,0;0,214;0,224;226,1;216,0" o:connectangles="0,0,0,0,0"/>
                  </v:shape>
                  <v:shape id="Freeform 3173" o:spid="_x0000_s1503" style="position:absolute;left:1895;top:4059;width:236;height:233;visibility:visible;mso-wrap-style:square;v-text-anchor:top" coordsize="236,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" path="m226,l,223r,10l236,,226,xe" fillcolor="#636670" stroked="f">
                    <v:path arrowok="t" o:connecttype="custom" o:connectlocs="226,0;0,223;0,233;236,0;226,0" o:connectangles="0,0,0,0,0"/>
                  </v:shape>
                  <v:shape id="Freeform 3174" o:spid="_x0000_s1504" style="position:absolute;left:1895;top:4059;width:246;height:244;visibility:visible;mso-wrap-style:square;v-text-anchor:top" coordsize="2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" path="m236,l,233r,11l246,,236,xe" fillcolor="#666973" stroked="f">
                    <v:path arrowok="t" o:connecttype="custom" o:connectlocs="236,0;0,233;0,244;246,0;236,0" o:connectangles="0,0,0,0,0"/>
                  </v:shape>
                  <v:shape id="Freeform 3175" o:spid="_x0000_s1505" style="position:absolute;left:1895;top:4059;width:256;height:254;visibility:visible;mso-wrap-style:square;v-text-anchor:top" coordsize="25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" path="m246,l,244r,10l256,,246,xe" fillcolor="#6a6c76" stroked="f">
                    <v:path arrowok="t" o:connecttype="custom" o:connectlocs="246,0;0,244;0,254;256,0;246,0" o:connectangles="0,0,0,0,0"/>
                  </v:shape>
                  <v:shape id="Freeform 3176" o:spid="_x0000_s1506" style="position:absolute;left:1895;top:4059;width:266;height:264;visibility:visible;mso-wrap-style:square;v-text-anchor:top" coordsize="266,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" path="m256,l,254r,10l266,,256,xe" fillcolor="#6b6e77" stroked="f">
                    <v:path arrowok="t" o:connecttype="custom" o:connectlocs="256,0;0,254;0,264;266,0;256,0" o:connectangles="0,0,0,0,0"/>
                  </v:shape>
                  <v:shape id="Freeform 3177" o:spid="_x0000_s1507" style="position:absolute;left:1895;top:4059;width:276;height:275;visibility:visible;mso-wrap-style:square;v-text-anchor:top" coordsize="276,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" path="m266,l,264r,11l276,1,266,xe" fillcolor="#6e717b" stroked="f">
                    <v:path arrowok="t" o:connecttype="custom" o:connectlocs="266,0;0,264;0,275;276,1;266,0" o:connectangles="0,0,0,0,0"/>
                  </v:shape>
                  <v:shape id="Freeform 3178" o:spid="_x0000_s1508" style="position:absolute;left:1895;top:4060;width:286;height:284;visibility:visible;mso-wrap-style:square;v-text-anchor:top" coordsize="286,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" path="m276,l,274r,10l286,,276,xe" fillcolor="#71747e" stroked="f">
                    <v:path arrowok="t" o:connecttype="custom" o:connectlocs="276,0;0,274;0,284;286,0;276,0" o:connectangles="0,0,0,0,0"/>
                  </v:shape>
                  <v:shape id="Freeform 3179" o:spid="_x0000_s1509" style="position:absolute;left:1895;top:4060;width:296;height:294;visibility:visible;mso-wrap-style:square;v-text-anchor:top" coordsize="296,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" path="m286,l,284r,10l296,,286,xe" fillcolor="#73767f" stroked="f">
                    <v:path arrowok="t" o:connecttype="custom" o:connectlocs="286,0;0,284;0,294;296,0;286,0" o:connectangles="0,0,0,0,0"/>
                  </v:shape>
                  <v:shape id="Freeform 3180" o:spid="_x0000_s1510" style="position:absolute;left:1895;top:4060;width:306;height:305;visibility:visible;mso-wrap-style:square;v-text-anchor:top" coordsize="306,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" path="m296,l,294r,11l306,1,296,xe" fillcolor="#767983" stroked="f">
                    <v:path arrowok="t" o:connecttype="custom" o:connectlocs="296,0;0,294;0,305;306,1;296,0" o:connectangles="0,0,0,0,0"/>
                  </v:shape>
                  <v:shape id="Freeform 3181" o:spid="_x0000_s1511" style="position:absolute;left:1895;top:4061;width:316;height:305;visibility:visible;mso-wrap-style:square;v-text-anchor:top" coordsize="316,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" path="m316,l306,,,304r,1l10,304,316,xe" fillcolor="#797c86" stroked="f">
                    <v:path arrowok="t" o:connecttype="custom" o:connectlocs="316,0;306,0;0,304;0,305;10,304;316,0" o:connectangles="0,0,0,0,0,0"/>
                  </v:shape>
                  <v:shape id="Freeform 3182" o:spid="_x0000_s1512" style="position:absolute;left:1905;top:4061;width:316;height:304;visibility:visible;mso-wrap-style:square;v-text-anchor:top" coordsize="31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" path="m11,304l316,1,306,,,304r11,xe" fillcolor="#7b7e88" stroked="f">
                    <v:path arrowok="t" o:connecttype="custom" o:connectlocs="11,304;316,1;306,0;0,304;11,304" o:connectangles="0,0,0,0,0"/>
                  </v:shape>
                  <v:shape id="Freeform 3183" o:spid="_x0000_s1513" style="position:absolute;left:1916;top:4062;width:316;height:303;visibility:visible;mso-wrap-style:square;v-text-anchor:top" coordsize="316,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" path="m10,303l316,,305,,,303r10,xe" fillcolor="#7e818b" stroked="f">
                    <v:path arrowok="t" o:connecttype="custom" o:connectlocs="10,303;316,0;305,0;0,303;10,303" o:connectangles="0,0,0,0,0"/>
                  </v:shape>
                  <v:shape id="Freeform 3184" o:spid="_x0000_s1514" style="position:absolute;left:1926;top:4062;width:316;height:303;visibility:visible;mso-wrap-style:square;v-text-anchor:top" coordsize="316,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" path="m11,302l316,,306,,,303r11,-1xe" fillcolor="#81848e" stroked="f">
                    <v:path arrowok="t" o:connecttype="custom" o:connectlocs="11,302;316,0;306,0;0,303;11,302" o:connectangles="0,0,0,0,0"/>
                  </v:shape>
                  <v:shape id="Freeform 3185" o:spid="_x0000_s1515" style="position:absolute;left:1937;top:4062;width:315;height:302;visibility:visible;mso-wrap-style:square;v-text-anchor:top" coordsize="315,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" path="m11,302l315,1,305,,,302r11,xe" fillcolor="#838690" stroked="f">
                    <v:path arrowok="t" o:connecttype="custom" o:connectlocs="11,302;315,1;305,0;0,302;11,302" o:connectangles="0,0,0,0,0"/>
                  </v:shape>
                  <v:shape id="Freeform 3186" o:spid="_x0000_s1516" style="position:absolute;left:1948;top:4063;width:313;height:301;visibility:visible;mso-wrap-style:square;v-text-anchor:top" coordsize="313,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" path="m11,300l313,r-9,l,301r11,-1xe" fillcolor="#868994" stroked="f">
                    <v:path arrowok="t" o:connecttype="custom" o:connectlocs="11,300;313,0;304,0;0,301;11,300" o:connectangles="0,0,0,0,0"/>
                  </v:shape>
                  <v:shape id="Freeform 3187" o:spid="_x0000_s1517" style="position:absolute;left:1959;top:4063;width:312;height:300;visibility:visible;mso-wrap-style:square;v-text-anchor:top" coordsize="312,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" path="m11,300l312,,302,,,300r11,xe" fillcolor="#898c96" stroked="f">
                    <v:path arrowok="t" o:connecttype="custom" o:connectlocs="11,300;312,0;302,0;0,300;11,300" o:connectangles="0,0,0,0,0"/>
                  </v:shape>
                  <v:shape id="Freeform 3188" o:spid="_x0000_s1518" style="position:absolute;left:1970;top:4063;width:311;height:300;visibility:visible;mso-wrap-style:square;v-text-anchor:top" coordsize="311,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" path="m10,299l311,1,301,,,300r10,-1xe" fillcolor="#8b8e98" stroked="f">
                    <v:path arrowok="t" o:connecttype="custom" o:connectlocs="10,299;311,1;301,0;0,300;10,299" o:connectangles="0,0,0,0,0"/>
                  </v:shape>
                  <v:shape id="Freeform 3189" o:spid="_x0000_s1519" style="position:absolute;left:1980;top:4064;width:322;height:298;visibility:visible;mso-wrap-style:square;v-text-anchor:top" coordsize="322,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" path="m22,298l322,1,301,,,298r22,xe" fillcolor="#8e919b" stroked="f">
                    <v:path arrowok="t" o:connecttype="custom" o:connectlocs="22,298;322,1;301,0;0,298;22,298" o:connectangles="0,0,0,0,0"/>
                  </v:shape>
                  <v:shape id="Freeform 3190" o:spid="_x0000_s1520" style="position:absolute;left:2002;top:4065;width:310;height:297;visibility:visible;mso-wrap-style:square;v-text-anchor:top" coordsize="310,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" path="m12,296l310,,300,,,297r12,-1xe" fillcolor="#8b8e98" stroked="f">
                    <v:path arrowok="t" o:connecttype="custom" o:connectlocs="12,296;310,0;300,0;0,297;12,296" o:connectangles="0,0,0,0,0"/>
                  </v:shape>
                  <v:shape id="Freeform 3191" o:spid="_x0000_s1521" style="position:absolute;left:2014;top:4065;width:309;height:296;visibility:visible;mso-wrap-style:square;v-text-anchor:top" coordsize="309,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" path="m11,296l309,,298,,,296r11,xe" fillcolor="#898c96" stroked="f">
                    <v:path arrowok="t" o:connecttype="custom" o:connectlocs="11,296;309,0;298,0;0,296;11,296" o:connectangles="0,0,0,0,0"/>
                  </v:shape>
                  <v:shape id="Freeform 3192" o:spid="_x0000_s1522" style="position:absolute;left:2025;top:4065;width:309;height:296;visibility:visible;mso-wrap-style:square;v-text-anchor:top" coordsize="309,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" path="m12,295l309,1,298,,,296r12,-1xe" fillcolor="#868994" stroked="f">
                    <v:path arrowok="t" o:connecttype="custom" o:connectlocs="12,295;309,1;298,0;0,296;12,295" o:connectangles="0,0,0,0,0"/>
                  </v:shape>
                  <v:shape id="Freeform 3193" o:spid="_x0000_s1523" style="position:absolute;left:2037;top:4066;width:308;height:294;visibility:visible;mso-wrap-style:square;v-text-anchor:top" coordsize="30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" path="m297,l,294r11,l308,,297,xe" fillcolor="#838690" stroked="f">
                    <v:path arrowok="t" o:connecttype="custom" o:connectlocs="297,0;0,294;11,294;308,0;297,0" o:connectangles="0,0,0,0,0"/>
                  </v:shape>
                  <v:shape id="Freeform 3194" o:spid="_x0000_s1524" style="position:absolute;left:2048;top:4066;width:307;height:294;visibility:visible;mso-wrap-style:square;v-text-anchor:top" coordsize="307,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" path="m297,l,294r11,-1l307,1,297,xe" fillcolor="#81848e" stroked="f">
                    <v:path arrowok="t" o:connecttype="custom" o:connectlocs="297,0;0,294;11,293;307,1;297,0" o:connectangles="0,0,0,0,0"/>
                  </v:shape>
                  <v:shape id="Freeform 3195" o:spid="_x0000_s1525" style="position:absolute;left:2059;top:4067;width:298;height:292;visibility:visible;mso-wrap-style:square;v-text-anchor:top" coordsize="298,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" path="m298,r-2,l,292r12,l298,9r,-9xe" fillcolor="#7e818b" stroked="f">
                    <v:path arrowok="t" o:connecttype="custom" o:connectlocs="298,0;296,0;0,292;12,292;298,9;298,0" o:connectangles="0,0,0,0,0,0"/>
                  </v:shape>
                  <v:shape id="Freeform 3196" o:spid="_x0000_s1526" style="position:absolute;left:2071;top:4076;width:286;height:283;visibility:visible;mso-wrap-style:square;v-text-anchor:top" coordsize="286,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" path="m286,l,283r11,l286,11,286,xe" fillcolor="#7b7e88" stroked="f">
                    <v:path arrowok="t" o:connecttype="custom" o:connectlocs="286,0;0,283;11,283;286,11;286,0" o:connectangles="0,0,0,0,0"/>
                  </v:shape>
                  <v:shape id="Freeform 3197" o:spid="_x0000_s1527" style="position:absolute;left:2082;top:4087;width:275;height:272;visibility:visible;mso-wrap-style:square;v-text-anchor:top" coordsize="275,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" path="m275,l,272r12,l275,10,275,xe" fillcolor="#797c86" stroked="f">
                    <v:path arrowok="t" o:connecttype="custom" o:connectlocs="275,0;0,272;12,272;275,10;275,0" o:connectangles="0,0,0,0,0"/>
                  </v:shape>
                  <v:shape id="Freeform 3198" o:spid="_x0000_s1528" style="position:absolute;left:2094;top:4097;width:263;height:262;visibility:visible;mso-wrap-style:square;v-text-anchor:top" coordsize="263,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" path="m263,l,262r11,l263,11,263,xe" fillcolor="#767983" stroked="f">
                    <v:path arrowok="t" o:connecttype="custom" o:connectlocs="263,0;0,262;11,262;263,11;263,0" o:connectangles="0,0,0,0,0"/>
                  </v:shape>
                  <v:shape id="Freeform 3199" o:spid="_x0000_s1529" style="position:absolute;left:2105;top:4108;width:252;height:251;visibility:visible;mso-wrap-style:square;v-text-anchor:top" coordsize="252,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" path="m252,l,251r11,-1l252,11,252,xe" fillcolor="#73767f" stroked="f">
                    <v:path arrowok="t" o:connecttype="custom" o:connectlocs="252,0;0,251;11,250;252,11;252,0" o:connectangles="0,0,0,0,0"/>
                  </v:shape>
                  <v:shape id="Freeform 3200" o:spid="_x0000_s1530" style="position:absolute;left:2116;top:4119;width:241;height:239;visibility:visible;mso-wrap-style:square;v-text-anchor:top" coordsize="241,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" path="m241,l,239r11,l241,11,241,xe" fillcolor="#71747e" stroked="f">
                    <v:path arrowok="t" o:connecttype="custom" o:connectlocs="241,0;0,239;11,239;241,11;241,0" o:connectangles="0,0,0,0,0"/>
                  </v:shape>
                  <v:shape id="Freeform 3201" o:spid="_x0000_s1531" style="position:absolute;left:2127;top:4130;width:230;height:228;visibility:visible;mso-wrap-style:square;v-text-anchor:top" coordsize="230,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" path="m230,l,228r12,-1l230,11,230,xe" fillcolor="#6e717b" stroked="f">
                    <v:path arrowok="t" o:connecttype="custom" o:connectlocs="230,0;0,228;12,227;230,11;230,0" o:connectangles="0,0,0,0,0"/>
                  </v:shape>
                  <v:shape id="Freeform 3202" o:spid="_x0000_s1532" style="position:absolute;left:2139;top:4141;width:218;height:216;visibility:visible;mso-wrap-style:square;v-text-anchor:top" coordsize="218,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" path="m218,l,216r11,l218,11,218,xe" fillcolor="#6b6e77" stroked="f">
                    <v:path arrowok="t" o:connecttype="custom" o:connectlocs="218,0;0,216;11,216;218,11;218,0" o:connectangles="0,0,0,0,0"/>
                  </v:shape>
                  <v:shape id="Freeform 3203" o:spid="_x0000_s1533" style="position:absolute;left:2150;top:4152;width:207;height:205;visibility:visible;mso-wrap-style:square;v-text-anchor:top" coordsize="207,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" path="m207,l,205r12,l207,11,207,xe" fillcolor="#6a6c76" stroked="f">
                    <v:path arrowok="t" o:connecttype="custom" o:connectlocs="207,0;0,205;12,205;207,11;207,0" o:connectangles="0,0,0,0,0"/>
                  </v:shape>
                  <v:shape id="Freeform 3204" o:spid="_x0000_s1534" style="position:absolute;left:2162;top:4163;width:195;height:194;visibility:visible;mso-wrap-style:square;v-text-anchor:top" coordsize="19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" path="m195,l,194r12,-1l195,11,195,xe" fillcolor="#666973" stroked="f">
                    <v:path arrowok="t" o:connecttype="custom" o:connectlocs="195,0;0,194;12,193;195,11;195,0" o:connectangles="0,0,0,0,0"/>
                  </v:shape>
                  <v:shape id="Freeform 3205" o:spid="_x0000_s1535" style="position:absolute;left:2174;top:4174;width:183;height:182;visibility:visible;mso-wrap-style:square;v-text-anchor:top" coordsize="18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" path="m183,l,182r10,l183,11,183,xe" fillcolor="#636670" stroked="f">
                    <v:path arrowok="t" o:connecttype="custom" o:connectlocs="183,0;0,182;10,182;183,11;183,0" o:connectangles="0,0,0,0,0"/>
                  </v:shape>
                  <v:shape id="Freeform 3206" o:spid="_x0000_s1536" style="position:absolute;left:2184;top:4185;width:173;height:171;visibility:visible;mso-wrap-style:square;v-text-anchor:top" coordsize="173,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" path="m173,l,171r12,-1l173,10,173,xe" fillcolor="#61646e" stroked="f">
                    <v:path arrowok="t" o:connecttype="custom" o:connectlocs="173,0;0,171;12,170;173,10;173,0" o:connectangles="0,0,0,0,0"/>
                  </v:shape>
                  <v:shape id="Freeform 3207" o:spid="_x0000_s1537" style="position:absolute;left:2196;top:4195;width:161;height:160;visibility:visible;mso-wrap-style:square;v-text-anchor:top" coordsize="16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" path="m161,l,160r11,l161,11,161,xe" fillcolor="#5e616b" stroked="f">
                    <v:path arrowok="t" o:connecttype="custom" o:connectlocs="161,0;0,160;11,160;161,11;161,0" o:connectangles="0,0,0,0,0"/>
                  </v:shape>
                  <v:shape id="Freeform 3208" o:spid="_x0000_s1538" style="position:absolute;left:2207;top:4206;width:150;height:149;visibility:visible;mso-wrap-style:square;v-text-anchor:top" coordsize="150,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" path="m150,l,149r12,-1l150,11,150,xe" fillcolor="#5b5e68" stroked="f">
                    <v:path arrowok="t" o:connecttype="custom" o:connectlocs="150,0;0,149;12,148;150,11;150,0" o:connectangles="0,0,0,0,0"/>
                  </v:shape>
                  <v:shape id="Freeform 3209" o:spid="_x0000_s1539" style="position:absolute;left:2219;top:4217;width:138;height:137;visibility:visible;mso-wrap-style:square;v-text-anchor:top" coordsize="13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" path="m138,l,137r11,l138,11,138,xe" fillcolor="#5a5d66" stroked="f">
                    <v:path arrowok="t" o:connecttype="custom" o:connectlocs="138,0;0,137;11,137;138,11;138,0" o:connectangles="0,0,0,0,0"/>
                  </v:shape>
                  <v:shape id="Freeform 3210" o:spid="_x0000_s1540" style="position:absolute;left:2230;top:4228;width:128;height:126;visibility:visible;mso-wrap-style:square;v-text-anchor:top" coordsize="128,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" path="m127,l,126r128,-5l127,xe" fillcolor="#575a63" stroked="f">
                    <v:path arrowok="t" o:connecttype="custom" o:connectlocs="127,0;0,126;128,121;127,0" o:connectangles="0,0,0,0"/>
                  </v:shape>
                  <v:shape id="Freeform 3211" o:spid="_x0000_s1541" style="position:absolute;left:1905;top:4062;width:445;height:292;visibility:visible;mso-wrap-style:square;v-text-anchor:top" coordsize="445,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" path="m,l,292,445,279,444,14,,xe" fillcolor="#1f6ea7" stroked="f">
                    <v:path arrowok="t" o:connecttype="custom" o:connectlocs="0,0;0,292;445,279;444,14;0,0" o:connectangles="0,0,0,0,0"/>
                  </v:shape>
                  <v:shape id="Freeform 3212" o:spid="_x0000_s1542" style="position:absolute;left:1905;top:4076;width:445;height:278;visibility:visible;mso-wrap-style:square;v-text-anchor:top" coordsize="445,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" path="m444,r-2,l442,261,,274r,4l445,265,444,xe" fillcolor="#184365" stroked="f">
                    <v:path arrowok="t" o:connecttype="custom" o:connectlocs="444,0;442,0;442,261;0,274;0,278;445,265;444,0" o:connectangles="0,0,0,0,0,0,0"/>
                  </v:shape>
                  <v:shape id="Freeform 3213" o:spid="_x0000_s1543" style="position:absolute;left:2071;top:4372;width:80;height:31;visibility:visible;mso-wrap-style:square;v-text-anchor:top" coordsize="8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" path="m55,1l72,r8,26l80,26r,1l79,28r-3,1l72,30r-7,1l38,31r,l24,31,14,30,6,29,3,28,,27,,26r,l8,3,42,2r5,25l48,28r,l48,29r1,l49,29,59,28r,l60,28r,-1l60,27,55,1r,xe" fillcolor="#4d5059" stroked="f">
                    <v:path arrowok="t" o:connecttype="custom" o:connectlocs="55,1;72,0;80,26;80,26;80,27;79,28;76,29;72,30;65,31;38,31;38,31;24,31;14,30;6,29;3,28;0,27;0,26;0,26;8,3;42,2;47,27;48,28;48,28;48,29;49,29;49,29;59,28;59,28;60,28;60,27;60,27;55,1;55,1" o:connectangles="0,0,0,0,0,0,0,0,0,0,0,0,0,0,0,0,0,0,0,0,0,0,0,0,0,0,0,0,0,0,0,0,0"/>
                  </v:shape>
                  <v:shape id="Freeform 3214" o:spid="_x0000_s1544" style="position:absolute;left:1944;top:4404;width:376;height:21;visibility:visible;mso-wrap-style:square;v-text-anchor:top" coordsize="37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" path="m376,5l23,21,,15r,l45,11,85,8,123,5r,l125,6r9,2l152,10r11,l177,10r,l183,9r13,l202,8r6,-2l211,5r,-1l210,3r,l277,2,347,r29,5xe" fillcolor="#3c3c42" stroked="f">
                    <v:path arrowok="t" o:connecttype="custom" o:connectlocs="376,5;23,21;0,15;0,15;45,11;85,8;123,5;123,5;125,6;134,8;152,10;163,10;177,10;177,10;183,9;196,9;202,8;208,6;211,5;211,4;210,3;210,3;277,2;347,0;376,5" o:connectangles="0,0,0,0,0,0,0,0,0,0,0,0,0,0,0,0,0,0,0,0,0,0,0,0,0"/>
                  </v:shape>
                  <v:shape id="Freeform 3215" o:spid="_x0000_s1545" style="position:absolute;left:1943;top:4419;width:28;height:14;visibility:visible;mso-wrap-style:square;v-text-anchor:top" coordsize="2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" path="m28,14r,-4l28,10r,-2l28,8,24,6,1,,,7r28,7xe" fillcolor="#3c3e45" stroked="f">
                    <v:path arrowok="t" o:connecttype="custom" o:connectlocs="28,14;28,10;28,10;28,8;28,8;24,6;1,0;0,7;28,14" o:connectangles="0,0,0,0,0,0,0,0,0"/>
                  </v:shape>
                  <v:shape id="Freeform 3216" o:spid="_x0000_s1546" style="position:absolute;left:1893;top:4350;width:466;height:19;visibility:visible;mso-wrap-style:square;v-text-anchor:top" coordsize="46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" path="m,19l2,17,465,r1,3l,19xe" fillcolor="#92949f" stroked="f">
                    <v:path arrowok="t" o:connecttype="custom" o:connectlocs="0,19;2,17;465,0;466,3;0,19" o:connectangles="0,0,0,0,0"/>
                  </v:shape>
                  <v:shape id="Freeform 3217" o:spid="_x0000_s1547" style="position:absolute;left:1891;top:4349;width:472;height:22;visibility:visible;mso-wrap-style:square;v-text-anchor:top" coordsize="47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" path="m467,r,l3,16,,22,472,6,467,xe" fillcolor="#2f2f33" stroked="f">
                    <v:path arrowok="t" o:connecttype="custom" o:connectlocs="467,0;467,0;3,16;0,22;472,6;467,0" o:connectangles="0,0,0,0,0,0"/>
                  </v:shape>
                  <v:shape id="Freeform 3218" o:spid="_x0000_s1548" style="position:absolute;left:1871;top:4323;width:3;height:8;visibility:visible;mso-wrap-style:square;v-text-anchor:top" coordsize="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" path="m3,5r,l3,7,2,8r,l1,7,,5r,l1,2,2,r,l3,2r,3l3,5xe" fillcolor="#4d5059" stroked="f">
                    <v:path arrowok="t" o:connecttype="custom" o:connectlocs="3,5;3,5;3,7;2,8;2,8;1,7;0,5;0,5;1,2;2,0;2,0;3,2;3,5;3,5" o:connectangles="0,0,0,0,0,0,0,0,0,0,0,0,0,0"/>
                  </v:shape>
                  <v:shape id="Freeform 3219" o:spid="_x0000_s1549" style="position:absolute;left:1871;top:4313;width:3;height:8;visibility:visible;mso-wrap-style:square;v-text-anchor:top" coordsize="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" path="m3,4r,l3,7,2,8r,l1,7,,4r,l1,1,2,r,l3,1r,3l3,4xe" fillcolor="#4d5059" stroked="f">
                    <v:path arrowok="t" o:connecttype="custom" o:connectlocs="3,4;3,4;3,7;2,8;2,8;1,7;0,4;0,4;1,1;2,0;2,0;3,1;3,4;3,4" o:connectangles="0,0,0,0,0,0,0,0,0,0,0,0,0,0"/>
                  </v:shape>
                  <v:shape id="Freeform 3220" o:spid="_x0000_s1550" style="position:absolute;left:1871;top:4302;width:3;height:9;visibility:visible;mso-wrap-style:square;v-text-anchor:top" coordsize="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" path="m3,5r,l3,8,2,9r,l1,8,,5r,l1,2,2,r,l3,2r,3l3,5xe" fillcolor="#4d5059" stroked="f">
                    <v:path arrowok="t" o:connecttype="custom" o:connectlocs="3,5;3,5;3,8;2,9;2,9;1,8;0,5;0,5;1,2;2,0;2,0;3,2;3,5;3,5" o:connectangles="0,0,0,0,0,0,0,0,0,0,0,0,0,0"/>
                  </v:shape>
                  <v:shape id="Freeform 3221" o:spid="_x0000_s1551" style="position:absolute;left:1871;top:4292;width:3;height:9;visibility:visible;mso-wrap-style:square;v-text-anchor:top" coordsize="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" path="m3,5r,l3,8,2,9r,l1,8,,5r,l1,1,2,r,l3,1r,4l3,5xe" fillcolor="#4d5059" stroked="f">
                    <v:path arrowok="t" o:connecttype="custom" o:connectlocs="3,5;3,5;3,8;2,9;2,9;1,8;0,5;0,5;1,1;2,0;2,0;3,1;3,5;3,5" o:connectangles="0,0,0,0,0,0,0,0,0,0,0,0,0,0"/>
                  </v:shape>
                  <v:shape id="Freeform 3222" o:spid="_x0000_s1552" style="position:absolute;left:2076;top:4402;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" path="m24,1r-1,9l23,10r-7,1l8,11,,9,2,r,l11,2r8,l21,2,24,1r,xe" fillcolor="#92949f" stroked="f">
                    <v:path arrowok="t" o:connecttype="custom" o:connectlocs="24,1;23,10;23,10;16,11;8,11;0,9;2,0;2,0;11,2;19,2;21,2;24,1;24,1" o:connectangles="0,0,0,0,0,0,0,0,0,0,0,0,0"/>
                  </v:shape>
                  <v:rect id="Rectangle 3223" o:spid="_x0000_s1553" style="position:absolute;left:2071;top:4398;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" fillcolor="#52555f" stroked="f"/>
                  <v:shape id="Freeform 3224" o:spid="_x0000_s1554" style="position:absolute;left:2071;top:4393;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" path="m,5r,l,5,1,6,2,,,5xe" fillcolor="#575a64" stroked="f">
                    <v:path arrowok="t" o:connecttype="custom" o:connectlocs="0,5;0,5;0,5;1,6;2,0;0,5" o:connectangles="0,0,0,0,0,0"/>
                  </v:shape>
                  <v:shape id="Freeform 3225" o:spid="_x0000_s1555" style="position:absolute;left:2072;top:4389;width:3;height:10;visibility:visible;mso-wrap-style:square;v-text-anchor:top" coordsize="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" path="m1,4l,10r,l1,10,3,,1,4xe" fillcolor="#5e606a" stroked="f">
                    <v:path arrowok="t" o:connecttype="custom" o:connectlocs="1,4;0,10;0,10;1,10;3,0;1,4" o:connectangles="0,0,0,0,0,0"/>
                  </v:shape>
                  <v:shape id="Freeform 3226" o:spid="_x0000_s1556" style="position:absolute;left:2073;top:4385;width:3;height:15;visibility:visible;mso-wrap-style:square;v-text-anchor:top" coordsize="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" path="m2,4l,14r,l2,15,3,,2,4xe" fillcolor="#63666f" stroked="f">
                    <v:path arrowok="t" o:connecttype="custom" o:connectlocs="2,4;0,14;0,14;2,15;3,0;2,4" o:connectangles="0,0,0,0,0,0"/>
                  </v:shape>
                  <v:shape id="Freeform 3227" o:spid="_x0000_s1557" style="position:absolute;left:2075;top:4380;width:2;height:20;visibility:visible;mso-wrap-style:square;v-text-anchor:top" coordsize="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" path="m1,5l,20r,l1,20,2,,1,5xe" fillcolor="#686b75" stroked="f">
                    <v:path arrowok="t" o:connecttype="custom" o:connectlocs="1,5;0,20;0,20;1,20;2,0;1,5" o:connectangles="0,0,0,0,0,0"/>
                  </v:shape>
                  <v:shape id="Freeform 3228" o:spid="_x0000_s1558" style="position:absolute;left:2076;top:4377;width:3;height:23;visibility:visible;mso-wrap-style:square;v-text-anchor:top" coordsize="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" path="m1,3l,23r,l1,23,3,,1,3xe" fillcolor="#6e717b" stroked="f">
                    <v:path arrowok="t" o:connecttype="custom" o:connectlocs="1,3;0,23;0,23;1,23;3,0;1,3" o:connectangles="0,0,0,0,0,0"/>
                  </v:shape>
                  <v:shape id="Freeform 3229" o:spid="_x0000_s1559" style="position:absolute;left:2077;top:4376;width:3;height:25;visibility:visible;mso-wrap-style:square;v-text-anchor:top" coordsize="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" path="m2,r,1l,24r,l,25,3,,2,xe" fillcolor="#73767f" stroked="f">
                    <v:path arrowok="t" o:connecttype="custom" o:connectlocs="2,0;2,1;0,24;0,24;0,25;3,0;2,0" o:connectangles="0,0,0,0,0,0,0"/>
                  </v:shape>
                  <v:shape id="Freeform 3230" o:spid="_x0000_s1560" style="position:absolute;left:2077;top:4376;width:4;height:25;visibility:visible;mso-wrap-style:square;v-text-anchor:top" coordsize="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" path="m3,l,25r,l1,25,4,,3,xe" fillcolor="#797c86" stroked="f">
                    <v:path arrowok="t" o:connecttype="custom" o:connectlocs="3,0;0,25;0,25;1,25;4,0;3,0" o:connectangles="0,0,0,0,0,0"/>
                  </v:shape>
                  <v:shape id="Freeform 3231" o:spid="_x0000_s1561" style="position:absolute;left:2078;top:4376;width:4;height:25;visibility:visible;mso-wrap-style:square;v-text-anchor:top" coordsize="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" path="m3,l,25r,l1,25,4,,3,xe" fillcolor="#7e818b" stroked="f">
                    <v:path arrowok="t" o:connecttype="custom" o:connectlocs="3,0;0,25;0,25;1,25;4,0;3,0" o:connectangles="0,0,0,0,0,0"/>
                  </v:shape>
                  <v:shape id="Freeform 3232" o:spid="_x0000_s1562" style="position:absolute;left:2079;top:4375;width:5;height:26;visibility:visible;mso-wrap-style:square;v-text-anchor:top" coordsize="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" path="m3,1l,26r,l1,26,5,,3,1xe" fillcolor="#848791" stroked="f">
                    <v:path arrowok="t" o:connecttype="custom" o:connectlocs="3,1;0,26;0,26;1,26;5,0;3,1" o:connectangles="0,0,0,0,0,0"/>
                  </v:shape>
                  <v:shape id="Freeform 3233" o:spid="_x0000_s1563" style="position:absolute;left:2080;top:4375;width:5;height:27;visibility:visible;mso-wrap-style:square;v-text-anchor:top" coordsize="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" path="m4,l,26r,l1,27,5,,4,xe" fillcolor="#8a8d97" stroked="f">
                    <v:path arrowok="t" o:connecttype="custom" o:connectlocs="4,0;0,26;0,26;1,27;5,0;4,0" o:connectangles="0,0,0,0,0,0"/>
                  </v:shape>
                  <v:shape id="Freeform 3234" o:spid="_x0000_s1564" style="position:absolute;left:2081;top:4375;width:5;height:27;visibility:visible;mso-wrap-style:square;v-text-anchor:top" coordsize="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" path="m4,l,27r,l1,27,5,,4,xe" fillcolor="#8f929c" stroked="f">
                    <v:path arrowok="t" o:connecttype="custom" o:connectlocs="4,0;0,27;0,27;1,27;5,0;4,0" o:connectangles="0,0,0,0,0,0"/>
                  </v:shape>
                  <v:shape id="Freeform 3235" o:spid="_x0000_s1565" style="position:absolute;left:2082;top:4375;width:5;height:27;visibility:visible;mso-wrap-style:square;v-text-anchor:top" coordsize="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" path="m4,l,27r,l2,27,5,,4,xe" fillcolor="#9598a2" stroked="f">
                    <v:path arrowok="t" o:connecttype="custom" o:connectlocs="4,0;0,27;0,27;2,27;5,0;4,0" o:connectangles="0,0,0,0,0,0"/>
                  </v:shape>
                  <v:shape id="Freeform 3236" o:spid="_x0000_s1566" style="position:absolute;left:2084;top:4375;width:3;height:27;visibility:visible;mso-wrap-style:square;v-text-anchor:top" coordsize="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" path="m3,l,27r,l1,27,3,r,xe" fillcolor="#9a9da7" stroked="f">
                    <v:path arrowok="t" o:connecttype="custom" o:connectlocs="3,0;0,27;0,27;1,27;3,0;3,0" o:connectangles="0,0,0,0,0,0"/>
                  </v:shape>
                  <v:shape id="Freeform 3237" o:spid="_x0000_s1567" style="position:absolute;left:2085;top:4375;width:4;height:28;visibility:visible;mso-wrap-style:square;v-text-anchor:top" coordsize="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" path="m2,l,27r,l2,28,4,,2,xe" fillcolor="#9fa2ac" stroked="f">
                    <v:path arrowok="t" o:connecttype="custom" o:connectlocs="2,0;0,27;0,27;2,28;4,0;2,0" o:connectangles="0,0,0,0,0,0"/>
                  </v:shape>
                  <v:shape id="Freeform 3238" o:spid="_x0000_s1568" style="position:absolute;left:2087;top:4375;width:3;height:28;visibility:visible;mso-wrap-style:square;v-text-anchor:top" coordsize="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" path="m2,l,28r,l,28,3,,2,xe" fillcolor="#9a9da7" stroked="f">
                    <v:path arrowok="t" o:connecttype="custom" o:connectlocs="2,0;0,28;0,28;0,28;3,0;2,0" o:connectangles="0,0,0,0,0,0"/>
                  </v:shape>
                  <v:shape id="Freeform 3239" o:spid="_x0000_s1569" style="position:absolute;left:2087;top:4375;width:4;height:28;visibility:visible;mso-wrap-style:square;v-text-anchor:top" coordsize="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" path="m3,l,28r,l,28,4,,3,xe" fillcolor="#9598a2" stroked="f">
                    <v:path arrowok="t" o:connecttype="custom" o:connectlocs="3,0;0,28;0,28;0,28;4,0;3,0" o:connectangles="0,0,0,0,0,0"/>
                  </v:shape>
                  <v:shape id="Freeform 3240" o:spid="_x0000_s1570" style="position:absolute;left:2087;top:4375;width:5;height:28;visibility:visible;mso-wrap-style:square;v-text-anchor:top" coordsize="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" path="m4,l,28r,l1,28,5,,4,xe" fillcolor="#8f929c" stroked="f">
                    <v:path arrowok="t" o:connecttype="custom" o:connectlocs="4,0;0,28;0,28;1,28;5,0;4,0" o:connectangles="0,0,0,0,0,0"/>
                  </v:shape>
                  <v:shape id="Freeform 3241" o:spid="_x0000_s1571" style="position:absolute;left:2088;top:4375;width:5;height:28;visibility:visible;mso-wrap-style:square;v-text-anchor:top" coordsize="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" path="m4,l,28r,l1,28,5,,4,xe" fillcolor="#8a8d97" stroked="f">
                    <v:path arrowok="t" o:connecttype="custom" o:connectlocs="4,0;0,28;0,28;1,28;5,0;4,0" o:connectangles="0,0,0,0,0,0"/>
                  </v:shape>
                  <v:shape id="Freeform 3242" o:spid="_x0000_s1572" style="position:absolute;left:2089;top:4375;width:5;height:28;visibility:visible;mso-wrap-style:square;v-text-anchor:top" coordsize="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" path="m4,l,28r,l1,28,5,,4,xe" fillcolor="#848791" stroked="f">
                    <v:path arrowok="t" o:connecttype="custom" o:connectlocs="4,0;0,28;0,28;1,28;5,0;4,0" o:connectangles="0,0,0,0,0,0"/>
                  </v:shape>
                  <v:shape id="Freeform 3243" o:spid="_x0000_s1573" style="position:absolute;left:2090;top:4375;width:5;height:28;visibility:visible;mso-wrap-style:square;v-text-anchor:top" coordsize="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" path="m4,l,28r,l1,28,5,,4,xe" fillcolor="#7e818b" stroked="f">
                    <v:path arrowok="t" o:connecttype="custom" o:connectlocs="4,0;0,28;0,28;1,28;5,0;4,0" o:connectangles="0,0,0,0,0,0"/>
                  </v:shape>
                  <v:shape id="Freeform 3244" o:spid="_x0000_s1574" style="position:absolute;left:2091;top:4375;width:5;height:28;visibility:visible;mso-wrap-style:square;v-text-anchor:top" coordsize="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" path="m4,l,28r,l1,28,5,,4,xe" fillcolor="#797c86" stroked="f">
                    <v:path arrowok="t" o:connecttype="custom" o:connectlocs="4,0;0,28;0,28;1,28;5,0;4,0" o:connectangles="0,0,0,0,0,0"/>
                  </v:shape>
                  <v:shape id="Freeform 3245" o:spid="_x0000_s1575" style="position:absolute;left:2092;top:4375;width:4;height:28;visibility:visible;mso-wrap-style:square;v-text-anchor:top" coordsize="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" path="m4,l,28r,l1,28,4,r,xe" fillcolor="#73767f" stroked="f">
                    <v:path arrowok="t" o:connecttype="custom" o:connectlocs="4,0;0,28;0,28;1,28;4,0;4,0" o:connectangles="0,0,0,0,0,0"/>
                  </v:shape>
                  <v:shape id="Freeform 3246" o:spid="_x0000_s1576" style="position:absolute;left:2093;top:4375;width:4;height:28;visibility:visible;mso-wrap-style:square;v-text-anchor:top" coordsize="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" path="m3,l,28r,l1,28,4,,3,xe" fillcolor="#6e717b" stroked="f">
                    <v:path arrowok="t" o:connecttype="custom" o:connectlocs="3,0;0,28;0,28;1,28;4,0;3,0" o:connectangles="0,0,0,0,0,0"/>
                  </v:shape>
                  <v:shape id="Freeform 3247" o:spid="_x0000_s1577" style="position:absolute;left:2094;top:4375;width:3;height:28;visibility:visible;mso-wrap-style:square;v-text-anchor:top" coordsize="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" path="m3,l,28r,l1,28,3,r,xe" fillcolor="#686b75" stroked="f">
                    <v:path arrowok="t" o:connecttype="custom" o:connectlocs="3,0;0,28;0,28;1,28;3,0;3,0" o:connectangles="0,0,0,0,0,0"/>
                  </v:shape>
                  <v:shape id="Freeform 3248" o:spid="_x0000_s1578" style="position:absolute;left:2095;top:4375;width:3;height:28;visibility:visible;mso-wrap-style:square;v-text-anchor:top" coordsize="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" path="m2,l,28r,l,28,3,,2,xe" fillcolor="#63666f" stroked="f">
                    <v:path arrowok="t" o:connecttype="custom" o:connectlocs="2,0;0,28;0,28;0,28;3,0;2,0" o:connectangles="0,0,0,0,0,0"/>
                  </v:shape>
                  <v:shape id="Freeform 3249" o:spid="_x0000_s1579" style="position:absolute;left:2095;top:4375;width:4;height:28;visibility:visible;mso-wrap-style:square;v-text-anchor:top" coordsize="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" path="m3,l,28r,l1,28,4,,3,xe" fillcolor="#5e606a" stroked="f">
                    <v:path arrowok="t" o:connecttype="custom" o:connectlocs="3,0;0,28;0,28;1,28;4,0;3,0" o:connectangles="0,0,0,0,0,0"/>
                  </v:shape>
                  <v:shape id="Freeform 3250" o:spid="_x0000_s1580" style="position:absolute;left:2096;top:4375;width:4;height:28;visibility:visible;mso-wrap-style:square;v-text-anchor:top" coordsize="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" path="m3,l,28r,l1,28,4,,3,xe" fillcolor="#575a64" stroked="f">
                    <v:path arrowok="t" o:connecttype="custom" o:connectlocs="3,0;0,28;0,28;1,28;4,0;3,0" o:connectangles="0,0,0,0,0,0"/>
                  </v:shape>
                  <v:shape id="Freeform 3251" o:spid="_x0000_s1581" style="position:absolute;left:2097;top:4375;width:4;height:28;visibility:visible;mso-wrap-style:square;v-text-anchor:top" coordsize="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" path="m3,l,28r,l,28,4,,3,xe" fillcolor="#52555f" stroked="f">
                    <v:path arrowok="t" o:connecttype="custom" o:connectlocs="3,0;0,28;0,28;0,28;4,0;3,0" o:connectangles="0,0,0,0,0,0"/>
                  </v:shape>
                  <v:shape id="Freeform 3252" o:spid="_x0000_s1582" style="position:absolute;left:2097;top:4375;width:11;height:29;visibility:visible;mso-wrap-style:square;v-text-anchor:top" coordsize="1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" path="m4,l,28r,l11,29,8,,4,xe" fillcolor="#4d5059" stroked="f">
                    <v:path arrowok="t" o:connecttype="custom" o:connectlocs="4,0;0,28;0,28;11,29;8,0;4,0" o:connectangles="0,0,0,0,0,0"/>
                  </v:shape>
                  <v:shape id="Freeform 3253" o:spid="_x0000_s1583" style="position:absolute;left:2067;top:4404;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" path="m,5r,l2,6,2,,,5xe" fillcolor="#92949f" stroked="f">
                    <v:path arrowok="t" o:connecttype="custom" o:connectlocs="0,5;0,5;2,6;2,0;0,5" o:connectangles="0,0,0,0,0"/>
                  </v:shape>
                  <v:shape id="Freeform 3254" o:spid="_x0000_s1584" style="position:absolute;left:2069;top:4398;width:2;height:13;visibility:visible;mso-wrap-style:square;v-text-anchor:top" coordsize="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" path="m2,l,6r,6l,12r2,1l2,r,l2,r,xe" fillcolor="#979aa4" stroked="f">
                    <v:path arrowok="t" o:connecttype="custom" o:connectlocs="2,0;0,6;0,12;0,12;2,13;2,0;2,0;2,0;2,0" o:connectangles="0,0,0,0,0,0,0,0,0"/>
                  </v:shape>
                  <v:shape id="Freeform 3255" o:spid="_x0000_s1585" style="position:absolute;left:2071;top:4398;width:2;height:13;visibility:visible;mso-wrap-style:square;v-text-anchor:top" coordsize="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" path="m,l,13r,l2,13,2,1r,l,,,xe" fillcolor="#9da0aa" stroked="f">
                    <v:path arrowok="t" o:connecttype="custom" o:connectlocs="0,0;0,13;0,13;2,13;2,1;2,1;0,0;0,0" o:connectangles="0,0,0,0,0,0,0,0"/>
                  </v:shape>
                  <v:shape id="Freeform 3256" o:spid="_x0000_s1586" style="position:absolute;left:2073;top:4399;width:2;height:13;visibility:visible;mso-wrap-style:square;v-text-anchor:top" coordsize="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" path="m,l,12r,l2,13,2,1r,l,,,xe" fillcolor="#a3a6b0" stroked="f">
                    <v:path arrowok="t" o:connecttype="custom" o:connectlocs="0,0;0,12;0,12;2,13;2,1;2,1;0,0;0,0" o:connectangles="0,0,0,0,0,0,0,0"/>
                  </v:shape>
                  <v:shape id="Freeform 3257" o:spid="_x0000_s1587" style="position:absolute;left:2075;top:4400;width:2;height:12;visibility:visible;mso-wrap-style:square;v-text-anchor:top" coordsize="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" path="m,l,12r,l2,12,2,1r,l,,,xe" fillcolor="#a9acb6" stroked="f">
                    <v:path arrowok="t" o:connecttype="custom" o:connectlocs="0,0;0,12;0,12;2,12;2,1;2,1;0,0;0,0" o:connectangles="0,0,0,0,0,0,0,0"/>
                  </v:shape>
                  <v:shape id="Freeform 3258" o:spid="_x0000_s1588" style="position:absolute;left:2077;top:4401;width:2;height:11;visibility:visible;mso-wrap-style:square;v-text-anchor:top" coordsize="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" path="m,l,11r,l2,11,2,r,l,,,xe" fillcolor="#aeb1ba" stroked="f">
                    <v:path arrowok="t" o:connecttype="custom" o:connectlocs="0,0;0,11;0,11;2,11;2,0;2,0;0,0;0,0" o:connectangles="0,0,0,0,0,0,0,0"/>
                  </v:shape>
                  <v:shape id="Freeform 3259" o:spid="_x0000_s1589" style="position:absolute;left:2079;top:4401;width:2;height:12;visibility:visible;mso-wrap-style:square;v-text-anchor:top" coordsize="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" path="m,l,11r,l2,12,2,1r,l,,,xe" fillcolor="#b4b7c0" stroked="f">
                    <v:path arrowok="t" o:connecttype="custom" o:connectlocs="0,0;0,11;0,11;2,12;2,1;2,1;0,0;0,0" o:connectangles="0,0,0,0,0,0,0,0"/>
                  </v:shape>
                  <v:shape id="Freeform 3260" o:spid="_x0000_s1590" style="position:absolute;left:2081;top:4402;width:2;height:11;visibility:visible;mso-wrap-style:square;v-text-anchor:top" coordsize="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" path="m,l,11r,l2,11,2,r,l,,,xe" fillcolor="#b9bcc5" stroked="f">
                    <v:path arrowok="t" o:connecttype="custom" o:connectlocs="0,0;0,11;0,11;2,11;2,0;2,0;0,0;0,0" o:connectangles="0,0,0,0,0,0,0,0"/>
                  </v:shape>
                  <v:shape id="Freeform 3261" o:spid="_x0000_s1591" style="position:absolute;left:2083;top:4402;width:3;height:11;visibility:visible;mso-wrap-style:square;v-text-anchor:top" coordsize="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" path="m,l,11r,l3,11,3,1r,l,,,xe" fillcolor="#c0c3ca" stroked="f">
                    <v:path arrowok="t" o:connecttype="custom" o:connectlocs="0,0;0,11;0,11;3,11;3,1;3,1;0,0;0,0" o:connectangles="0,0,0,0,0,0,0,0"/>
                  </v:shape>
                  <v:shape id="Freeform 3262" o:spid="_x0000_s1592" style="position:absolute;left:2086;top:4403;width:3;height:10;visibility:visible;mso-wrap-style:square;v-text-anchor:top" coordsize="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" path="m,l,10r,l3,10,3,r,l,,,xe" fillcolor="#c5c9d0" stroked="f">
                    <v:path arrowok="t" o:connecttype="custom" o:connectlocs="0,0;0,10;0,10;3,10;3,0;3,0;0,0;0,0" o:connectangles="0,0,0,0,0,0,0,0"/>
                  </v:shape>
                  <v:shape id="Freeform 3263" o:spid="_x0000_s1593" style="position:absolute;left:2089;top:4403;width:2;height:10;visibility:visible;mso-wrap-style:square;v-text-anchor:top" coordsize="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" path="m,l,10r,l2,10,2,r,l,,,xe" fillcolor="#c0c3ca" stroked="f">
                    <v:path arrowok="t" o:connecttype="custom" o:connectlocs="0,0;0,10;0,10;2,10;2,0;2,0;0,0;0,0" o:connectangles="0,0,0,0,0,0,0,0"/>
                  </v:shape>
                  <v:shape id="Freeform 3264" o:spid="_x0000_s1594" style="position:absolute;left:2091;top:4403;width:2;height:11;visibility:visible;mso-wrap-style:square;v-text-anchor:top" coordsize="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" path="m,l,10r,l2,11,2,1r,l,,,xe" fillcolor="#babec6" stroked="f">
                    <v:path arrowok="t" o:connecttype="custom" o:connectlocs="0,0;0,10;0,10;2,11;2,1;2,1;0,0;0,0" o:connectangles="0,0,0,0,0,0,0,0"/>
                  </v:shape>
                  <v:shape id="Freeform 3265" o:spid="_x0000_s1595" style="position:absolute;left:2093;top:4404;width:3;height:10;visibility:visible;mso-wrap-style:square;v-text-anchor:top" coordsize="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" path="m,l,10r,l3,10,3,r,l,,,xe" fillcolor="#b5b8c0" stroked="f">
                    <v:path arrowok="t" o:connecttype="custom" o:connectlocs="0,0;0,10;0,10;3,10;3,0;3,0;0,0;0,0" o:connectangles="0,0,0,0,0,0,0,0"/>
                  </v:shape>
                  <v:shape id="Freeform 3266" o:spid="_x0000_s1596" style="position:absolute;left:2096;top:4404;width:1;height:10;visibility:visible;mso-wrap-style:square;v-text-anchor:top" coordsize="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" path="m,l,10r,l1,10,1,r,l,,,xe" fillcolor="#afb3bc" stroked="f">
                    <v:path arrowok="t" o:connecttype="custom" o:connectlocs="0,0;0,10;0,10;1,10;1,0;1,0;0,0;0,0" o:connectangles="0,0,0,0,0,0,0,0"/>
                  </v:shape>
                  <v:shape id="Freeform 3267" o:spid="_x0000_s1597" style="position:absolute;left:2097;top:4404;width:2;height:10;visibility:visible;mso-wrap-style:square;v-text-anchor:top" coordsize="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" path="m,l,10r,l2,10,2,r,l,,,xe" fillcolor="#aaadb7" stroked="f">
                    <v:path arrowok="t" o:connecttype="custom" o:connectlocs="0,0;0,10;0,10;2,10;2,0;2,0;0,0;0,0" o:connectangles="0,0,0,0,0,0,0,0"/>
                  </v:shape>
                  <v:shape id="Freeform 3268" o:spid="_x0000_s1598" style="position:absolute;left:2099;top:4404;width:2;height:10;visibility:visible;mso-wrap-style:square;v-text-anchor:top" coordsize="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" path="m,l,10r,l2,10,2,r,l,,,xe" fillcolor="#a4a8b2" stroked="f">
                    <v:path arrowok="t" o:connecttype="custom" o:connectlocs="0,0;0,10;0,10;2,10;2,0;2,0;0,0;0,0" o:connectangles="0,0,0,0,0,0,0,0"/>
                  </v:shape>
                  <v:shape id="Freeform 3269" o:spid="_x0000_s1599" style="position:absolute;left:2101;top:4404;width:2;height:10;visibility:visible;mso-wrap-style:square;v-text-anchor:top" coordsize="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" path="m,l,10r,l2,10,2,r,l,,,xe" fillcolor="#9ea1ac" stroked="f">
                    <v:path arrowok="t" o:connecttype="custom" o:connectlocs="0,0;0,10;0,10;2,10;2,0;2,0;0,0;0,0" o:connectangles="0,0,0,0,0,0,0,0"/>
                  </v:shape>
                  <v:shape id="Freeform 3270" o:spid="_x0000_s1600" style="position:absolute;left:2103;top:4404;width:2;height:10;visibility:visible;mso-wrap-style:square;v-text-anchor:top" coordsize="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" path="m,l,10r,l2,10,2,r,l,,,xe" fillcolor="#989ba6" stroked="f">
                    <v:path arrowok="t" o:connecttype="custom" o:connectlocs="0,0;0,10;0,10;2,10;2,0;2,0;0,0;0,0" o:connectangles="0,0,0,0,0,0,0,0"/>
                  </v:shape>
                  <v:shape id="Freeform 3271" o:spid="_x0000_s1601" style="position:absolute;left:2105;top:4404;width:1;height:10;visibility:visible;mso-wrap-style:square;v-text-anchor:top" coordsize="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" path="m,l,10r,l1,10,1,r,l,,,xe" fillcolor="#9497a1" stroked="f">
                    <v:path arrowok="t" o:connecttype="custom" o:connectlocs="0,0;0,10;0,10;1,10;1,0;1,0;0,0;0,0" o:connectangles="0,0,0,0,0,0,0,0"/>
                  </v:shape>
                  <v:shape id="Freeform 3272" o:spid="_x0000_s1602" style="position:absolute;left:2106;top:4404;width:2;height:10;visibility:visible;mso-wrap-style:square;v-text-anchor:top" coordsize="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" path="m,l,10r,l2,10,2,r,l,,,xe" fillcolor="#8e919b" stroked="f">
                    <v:path arrowok="t" o:connecttype="custom" o:connectlocs="0,0;0,10;0,10;2,10;2,0;2,0;0,0;0,0" o:connectangles="0,0,0,0,0,0,0,0"/>
                  </v:shape>
                  <v:shape id="Freeform 3273" o:spid="_x0000_s1603" style="position:absolute;left:1890;top:4045;width:5;height:326;visibility:visible;mso-wrap-style:square;v-text-anchor:top" coordsize="5,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" path="m5,320l,326,,,5,5r,315xe" fillcolor="#3a3b3e" stroked="f">
                    <v:path arrowok="t" o:connecttype="custom" o:connectlocs="5,320;0,326;0,0;5,5;5,320" o:connectangles="0,0,0,0,0"/>
                  </v:shape>
                  <v:shape id="Freeform 3274" o:spid="_x0000_s1604" style="position:absolute;left:1912;top:4071;width:379;height:210;visibility:visible;mso-wrap-style:square;v-text-anchor:top" coordsize="379,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" path="m379,105r,l378,116r-3,10l369,136r-6,10l356,155r-10,9l335,172r-12,8l310,186r-15,6l279,198r-17,4l245,206r-18,3l208,210r-19,l189,210r-20,l151,209r-18,-3l115,202,98,198,83,192,68,186,55,180,43,172,32,164,22,155r-8,-9l8,136,3,126,1,116,,105r,l1,94,3,85,8,74r6,-9l22,55,32,46,43,38,55,31,68,24,83,18,98,13,115,8,133,5,151,2,169,1,189,r,l208,1r19,1l245,5r17,3l279,13r16,5l310,24r13,7l335,38r11,8l356,55r7,10l369,74r6,11l378,94r1,11l379,105xe" fillcolor="#1f6ea7" stroked="f">
                    <v:path arrowok="t" o:connecttype="custom" o:connectlocs="379,105;375,126;363,146;346,164;323,180;295,192;262,202;227,209;189,210;169,210;133,206;98,198;68,186;43,172;22,155;8,136;1,116;0,105;3,85;14,65;32,46;55,31;83,18;115,8;151,2;189,0;208,1;245,5;279,13;310,24;335,38;356,55;369,74;378,94;379,105" o:connectangles="0,0,0,0,0,0,0,0,0,0,0,0,0,0,0,0,0,0,0,0,0,0,0,0,0,0,0,0,0,0,0,0,0,0,0"/>
                  </v:shape>
                  <v:shape id="Freeform 3275" o:spid="_x0000_s1605" style="position:absolute;left:1915;top:4072;width:369;height:205;visibility:visible;mso-wrap-style:square;v-text-anchor:top" coordsize="369,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" path="m,103r,l1,93,4,82,8,73,15,63r8,-9l32,45,42,37,55,30,67,24,82,18,96,13,113,8,130,5,147,3,166,1,184,r,l203,1r19,2l240,5r17,3l273,13r15,5l302,24r13,6l327,37r10,8l346,54r9,9l361,73r5,9l368,93r1,10l369,103r-1,10l366,123r-5,10l355,142r-9,9l337,160r-10,8l315,175r-13,6l288,188r-15,4l257,197r-17,3l222,203r-19,1l184,205r,l166,204r-19,-1l130,200r-17,-3l96,192,82,188,67,181,55,175,42,168,32,160r-9,-9l15,142,8,133,4,123,1,113,,103r,xe" fillcolor="#2270a9" stroked="f">
                    <v:path arrowok="t" o:connecttype="custom" o:connectlocs="0,103;4,82;15,63;32,45;55,30;82,18;113,8;147,3;184,0;203,1;240,5;273,13;302,24;327,37;346,54;361,73;368,93;369,103;366,123;355,142;337,160;315,175;288,188;257,197;222,203;184,205;166,204;130,200;96,192;67,181;42,168;23,151;8,133;1,113;0,103" o:connectangles="0,0,0,0,0,0,0,0,0,0,0,0,0,0,0,0,0,0,0,0,0,0,0,0,0,0,0,0,0,0,0,0,0,0,0"/>
                  </v:shape>
                  <v:shape id="Freeform 3276" o:spid="_x0000_s1606" style="position:absolute;left:1919;top:4074;width:359;height:198;visibility:visible;mso-wrap-style:square;v-text-anchor:top" coordsize="35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" path="m,99r,l1,89,3,79,8,70r6,-9l22,52r9,-9l41,36,52,29,65,23,79,16,94,12,110,7,126,4,143,2,161,r18,l179,r18,l216,2r17,2l249,7r16,5l280,16r14,7l306,29r12,7l328,43r9,9l345,61r6,9l355,79r3,10l359,99r,l358,110r-3,9l351,129r-6,9l337,147r-9,8l318,162r-12,7l294,176r-14,5l265,187r-16,3l233,194r-17,3l197,198r-18,l179,198r-18,l143,197r-17,-3l110,190,94,187,79,181,65,176,52,169,41,162,31,155r-9,-8l14,138,8,129,3,119,1,110,,99r,xe" fillcolor="#2472aa" stroked="f">
                    <v:path arrowok="t" o:connecttype="custom" o:connectlocs="0,99;3,79;14,61;31,43;52,29;79,16;110,7;143,2;179,0;197,0;233,4;265,12;294,23;318,36;337,52;351,70;358,89;359,99;355,119;345,138;328,155;306,169;280,181;249,190;216,197;179,198;161,198;126,194;94,187;65,176;41,162;22,147;8,129;1,110;0,99" o:connectangles="0,0,0,0,0,0,0,0,0,0,0,0,0,0,0,0,0,0,0,0,0,0,0,0,0,0,0,0,0,0,0,0,0,0,0"/>
                  </v:shape>
                  <v:shape id="Freeform 3277" o:spid="_x0000_s1607" style="position:absolute;left:1922;top:4075;width:349;height:193;visibility:visible;mso-wrap-style:square;v-text-anchor:top" coordsize="349,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" path="m,97r,l1,87,4,77,9,68r5,-9l21,51r9,-9l40,35,52,28,64,22,78,16,92,12,107,8,123,4,140,2,157,1,175,r,l194,1r17,1l227,4r16,4l259,12r14,4l286,22r13,6l310,35r10,7l329,51r7,8l342,68r5,9l349,87r,10l349,97r,10l347,116r-5,9l336,134r-7,8l320,150r-10,8l299,165r-13,6l273,177r-14,4l243,186r-16,2l211,191r-17,1l175,193r,l157,192r-17,-1l123,188r-16,-2l92,181,78,177,64,171,52,165,40,158,30,150r-9,-8l14,134,9,125,4,116,1,107,,97r,xe" fillcolor="#2774ac" stroked="f">
                    <v:path arrowok="t" o:connecttype="custom" o:connectlocs="0,97;4,77;14,59;30,42;52,28;78,16;107,8;140,2;175,0;194,1;227,4;259,12;286,22;310,35;329,51;342,68;349,87;349,97;347,116;336,134;320,150;299,165;273,177;243,186;211,191;175,193;157,192;123,188;92,181;64,171;40,158;21,142;9,125;1,107;0,97" o:connectangles="0,0,0,0,0,0,0,0,0,0,0,0,0,0,0,0,0,0,0,0,0,0,0,0,0,0,0,0,0,0,0,0,0,0,0"/>
                  </v:shape>
                  <v:shape id="Freeform 3278" o:spid="_x0000_s1608" style="position:absolute;left:1926;top:4077;width:340;height:186;visibility:visible;mso-wrap-style:square;v-text-anchor:top" coordsize="340,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" path="m,93r,l1,83,4,74,8,65r6,-8l21,49r8,-9l39,33,50,27,62,20,75,15,89,11,104,7,120,3,136,1,152,r18,l170,r18,l204,1r16,2l236,7r15,4l265,15r13,5l290,27r11,6l311,40r8,9l326,57r6,8l336,74r3,9l340,93r,l339,102r-3,10l332,121r-6,8l319,137r-8,9l301,153r-11,6l278,166r-13,4l251,175r-15,4l220,182r-16,3l188,186r-18,l170,186r-18,l136,185r-16,-3l104,179,89,175,75,170,62,166,50,159,39,153,29,146r-8,-9l14,129,8,121,4,112,1,102,,93r,xe" fillcolor="#2b77ae" stroked="f">
                    <v:path arrowok="t" o:connecttype="custom" o:connectlocs="0,93;4,74;14,57;29,40;50,27;75,15;104,7;136,1;170,0;188,0;220,3;251,11;278,20;301,33;319,49;332,65;339,83;340,93;336,112;326,129;311,146;290,159;265,170;236,179;204,185;170,186;152,186;120,182;89,175;62,166;39,153;21,137;8,121;1,102;0,93" o:connectangles="0,0,0,0,0,0,0,0,0,0,0,0,0,0,0,0,0,0,0,0,0,0,0,0,0,0,0,0,0,0,0,0,0,0,0"/>
                  </v:shape>
                  <v:shape id="Freeform 3279" o:spid="_x0000_s1609" style="position:absolute;left:1930;top:4078;width:330;height:181;visibility:visible;mso-wrap-style:square;v-text-anchor:top" coordsize="330,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" path="m,90r,l1,81,3,72,7,63r6,-8l20,47r8,-8l38,32,49,26,60,20,72,15,86,10,100,7,116,4,131,1,148,r17,l165,r17,l198,1r16,3l229,7r15,3l257,15r13,5l282,26r10,6l302,39r8,8l317,55r5,8l326,72r3,9l330,90r,l329,99r-3,9l322,117r-5,9l310,134r-8,7l292,148r-10,7l270,160r-13,5l244,170r-15,4l214,177r-16,2l182,181r-17,l165,181r-17,l131,179r-15,-2l100,174,86,170,72,165,60,160,49,155,38,148,28,141r-8,-7l13,126,7,117,3,108,1,99,,90r,xe" fillcolor="#2d79af" stroked="f">
                    <v:path arrowok="t" o:connecttype="custom" o:connectlocs="0,90;3,72;13,55;28,39;49,26;72,15;100,7;131,1;165,0;182,0;214,4;244,10;270,20;292,32;310,47;322,63;329,81;330,90;326,108;317,126;302,141;282,155;257,165;229,174;198,179;165,181;148,181;116,177;86,170;60,160;38,148;20,134;7,117;1,99;0,90" o:connectangles="0,0,0,0,0,0,0,0,0,0,0,0,0,0,0,0,0,0,0,0,0,0,0,0,0,0,0,0,0,0,0,0,0,0,0"/>
                  </v:shape>
                  <v:shape id="Freeform 3280" o:spid="_x0000_s1610" style="position:absolute;left:1933;top:4079;width:320;height:175;visibility:visible;mso-wrap-style:square;v-text-anchor:top" coordsize="320,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" path="m,87r,l1,78,4,70,8,62r5,-8l20,46r8,-8l38,32r9,-6l59,20,71,15,85,10,98,7,113,4,128,1,144,r17,l161,r16,l193,1r15,3l222,7r15,3l250,15r12,5l273,26r11,6l293,38r8,8l308,54r5,8l318,70r1,8l320,87r,l319,96r-1,10l313,114r-5,8l301,129r-8,7l284,144r-11,6l262,155r-12,6l237,164r-15,5l208,172r-15,1l177,175r-16,l161,175r-17,l128,173r-15,-1l98,169,85,164,71,161,59,155,47,150r-9,-6l28,136r-8,-7l13,122,8,114,4,106,1,96,,87r,xe" fillcolor="#307cb2" stroked="f">
                    <v:path arrowok="t" o:connecttype="custom" o:connectlocs="0,87;4,70;13,54;28,38;47,26;71,15;98,7;128,1;161,0;177,0;208,4;237,10;262,20;284,32;301,46;313,62;319,78;320,87;318,106;308,122;293,136;273,150;250,161;222,169;193,173;161,175;144,175;113,172;85,164;59,155;38,144;20,129;8,114;1,96;0,87" o:connectangles="0,0,0,0,0,0,0,0,0,0,0,0,0,0,0,0,0,0,0,0,0,0,0,0,0,0,0,0,0,0,0,0,0,0,0"/>
                  </v:shape>
                  <v:shape id="Freeform 3281" o:spid="_x0000_s1611" style="position:absolute;left:1937;top:4080;width:310;height:170;visibility:visible;mso-wrap-style:square;v-text-anchor:top" coordsize="31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" path="m,85r,l1,76,4,68,7,60r6,-8l19,45r8,-8l35,31,46,25,57,19,69,15,82,10,95,7,110,4,124,2,140,r15,l155,r16,l187,2r14,2l216,7r13,3l242,15r12,4l265,25r10,6l284,37r8,8l298,52r6,8l307,68r2,8l310,85r,l309,94r-2,8l304,110r-6,8l292,125r-8,8l275,139r-10,6l254,151r-12,4l229,160r-13,3l201,166r-14,2l171,170r-16,l155,170r-15,l124,168r-14,-2l95,163,82,160,69,155,57,151,46,145,35,139r-8,-6l19,125r-6,-7l7,110,4,102,1,94,,85r,xe" fillcolor="#347db4" stroked="f">
                    <v:path arrowok="t" o:connecttype="custom" o:connectlocs="0,85;4,68;13,52;27,37;46,25;69,15;95,7;124,2;155,0;171,0;201,4;229,10;254,19;275,31;292,45;304,60;309,76;310,85;307,102;298,118;284,133;265,145;242,155;216,163;187,168;155,170;140,170;110,166;82,160;57,151;35,139;19,125;7,110;1,94;0,85" o:connectangles="0,0,0,0,0,0,0,0,0,0,0,0,0,0,0,0,0,0,0,0,0,0,0,0,0,0,0,0,0,0,0,0,0,0,0"/>
                  </v:shape>
                  <v:shape id="Freeform 3282" o:spid="_x0000_s1612" style="position:absolute;left:1942;top:4081;width:300;height:164;visibility:visible;mso-wrap-style:square;v-text-anchor:top" coordsize="30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" path="m,83r,l,75,2,66,6,58r5,-7l18,44r7,-8l33,30,43,25,54,19,66,15,77,10,91,7,105,4,119,2,134,1,149,r,l164,1r15,1l194,4r13,3l221,10r12,5l244,19r11,6l265,30r8,6l281,44r7,7l292,58r4,8l299,75r1,8l300,83r-1,8l296,99r-4,8l288,114r-7,8l273,128r-8,6l255,141r-11,5l233,151r-12,3l207,158r-13,3l179,162r-15,2l149,164r,l134,164r-15,-2l105,161,91,158,77,154,66,151,54,146,43,141,33,134r-8,-6l18,122r-7,-8l6,107,2,99,,91,,83r,xe" fillcolor="#387fb5" stroked="f">
                    <v:path arrowok="t" o:connecttype="custom" o:connectlocs="0,83;2,66;11,51;25,36;43,25;66,15;91,7;119,2;149,0;164,1;194,4;221,10;244,19;265,30;281,44;292,58;299,75;300,83;296,99;288,114;273,128;255,141;233,151;207,158;179,162;149,164;134,164;105,161;77,154;54,146;33,134;18,122;6,107;0,91;0,83" o:connectangles="0,0,0,0,0,0,0,0,0,0,0,0,0,0,0,0,0,0,0,0,0,0,0,0,0,0,0,0,0,0,0,0,0,0,0"/>
                  </v:shape>
                  <v:shape id="Freeform 3283" o:spid="_x0000_s1613" style="position:absolute;left:1945;top:4083;width:290;height:158;visibility:visible;mso-wrap-style:square;v-text-anchor:top" coordsize="29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" path="m,79r,l,71,3,63,6,55r5,-7l17,41r8,-7l33,29,43,23,53,18,64,14,75,9,88,6,102,4,115,2,130,r15,l145,r15,l174,2r14,2l201,6r13,3l226,14r12,4l248,23r9,6l265,34r7,7l278,48r6,7l287,63r2,8l290,79r,l289,87r-2,8l284,102r-6,8l272,117r-7,6l257,130r-9,5l238,140r-12,4l214,149r-13,2l188,154r-14,3l160,158r-15,l145,158r-15,l115,157r-13,-3l88,151,75,149,64,144,53,140,43,135,33,130r-8,-7l17,117r-6,-7l6,102,3,95,,87,,79r,xe" fillcolor="#3b81b5" stroked="f">
                    <v:path arrowok="t" o:connecttype="custom" o:connectlocs="0,79;3,63;11,48;25,34;43,23;64,14;88,6;115,2;145,0;160,0;188,4;214,9;238,18;257,29;272,41;284,55;289,71;290,79;287,95;278,110;265,123;248,135;226,144;201,151;174,157;145,158;130,158;102,154;75,149;53,140;33,130;17,117;6,102;0,87;0,79" o:connectangles="0,0,0,0,0,0,0,0,0,0,0,0,0,0,0,0,0,0,0,0,0,0,0,0,0,0,0,0,0,0,0,0,0,0,0"/>
                  </v:shape>
                  <v:shape id="Freeform 3284" o:spid="_x0000_s1614" style="position:absolute;left:1949;top:4084;width:280;height:152;visibility:visible;mso-wrap-style:square;v-text-anchor:top" coordsize="28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" path="m,76r,l1,69,2,61,6,53r5,-6l16,40r7,-7l31,28,41,23,51,17,61,13,73,9,85,6,98,4,111,2,126,1,139,r,l154,1r14,1l181,4r14,2l206,9r12,4l229,17r10,6l248,28r8,5l263,40r6,7l274,53r3,8l279,69r1,7l280,76r-1,8l277,91r-3,8l269,106r-6,6l256,119r-8,6l239,130r-10,5l218,139r-12,4l195,147r-14,2l168,151r-14,1l139,152r,l126,152r-15,-1l98,149,85,147,73,143,61,139,51,135,41,130,31,125r-8,-6l16,112r-5,-6l6,99,2,91,1,84,,76r,xe" fillcolor="#3f83b5" stroked="f">
                    <v:path arrowok="t" o:connecttype="custom" o:connectlocs="0,76;2,61;11,47;23,33;41,23;61,13;85,6;111,2;139,0;154,1;181,4;206,9;229,17;248,28;263,40;274,53;279,69;280,76;277,91;269,106;256,119;239,130;218,139;195,147;168,151;139,152;126,152;98,149;73,143;51,135;31,125;16,112;6,99;1,84;0,76" o:connectangles="0,0,0,0,0,0,0,0,0,0,0,0,0,0,0,0,0,0,0,0,0,0,0,0,0,0,0,0,0,0,0,0,0,0,0"/>
                  </v:shape>
                  <v:shape id="Freeform 3285" o:spid="_x0000_s1615" style="position:absolute;left:1952;top:4086;width:271;height:146;visibility:visible;mso-wrap-style:square;v-text-anchor:top" coordsize="27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" path="m,73r,l1,65,3,58,7,50r4,-6l17,38r6,-7l31,26r9,-5l49,16,60,11,71,8,83,5,96,2,108,1,122,r13,l135,r14,l163,1r12,1l188,5r12,3l211,11r11,5l232,21r8,5l248,31r6,7l261,44r4,6l268,58r2,7l271,73r,l270,80r-2,8l265,95r-4,6l254,108r-6,6l240,119r-8,6l222,129r-11,5l200,137r-12,3l175,143r-12,2l149,146r-14,l135,146r-13,l108,145,96,143,83,140,71,137,60,134,49,129r-9,-4l31,119r-8,-5l17,108r-6,-7l7,95,3,88,1,80,,73r,xe" fillcolor="#4485b6" stroked="f">
                    <v:path arrowok="t" o:connecttype="custom" o:connectlocs="0,73;3,58;11,44;23,31;40,21;60,11;83,5;108,1;135,0;149,0;175,2;200,8;222,16;240,26;254,38;265,50;270,65;271,73;268,88;261,101;248,114;232,125;211,134;188,140;163,145;135,146;122,146;96,143;71,137;49,129;31,119;17,108;7,95;1,80;0,73" o:connectangles="0,0,0,0,0,0,0,0,0,0,0,0,0,0,0,0,0,0,0,0,0,0,0,0,0,0,0,0,0,0,0,0,0,0,0"/>
                  </v:shape>
                  <v:shape id="Freeform 3286" o:spid="_x0000_s1616" style="position:absolute;left:1956;top:4087;width:260;height:140;visibility:visible;mso-wrap-style:square;v-text-anchor:top" coordsize="26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" path="m,70r,l1,63,3,56,5,49r5,-6l15,37r7,-7l30,25r8,-5l47,16,57,11,68,8,80,5,92,3,104,1r13,l131,r,l143,1r14,l169,3r12,2l192,8r11,3l213,16r9,4l231,25r7,5l245,37r5,6l255,49r3,7l260,63r,7l260,70r,8l258,84r-3,7l250,98r-5,6l238,109r-7,6l222,120r-9,5l203,128r-11,4l181,135r-12,2l157,139r-14,1l131,140r,l117,140r-13,-1l92,137,80,135,68,132,57,128,47,125r-9,-5l30,115r-8,-6l15,104,10,98,5,91,3,84,1,78,,70r,xe" fillcolor="#4688b6" stroked="f">
                    <v:path arrowok="t" o:connecttype="custom" o:connectlocs="0,70;3,56;10,43;22,30;38,20;57,11;80,5;104,1;131,0;143,1;169,3;192,8;213,16;231,25;245,37;255,49;260,63;260,70;258,84;250,98;238,109;222,120;203,128;181,135;157,139;131,140;117,140;92,137;68,132;47,125;30,115;15,104;5,91;1,78;0,70" o:connectangles="0,0,0,0,0,0,0,0,0,0,0,0,0,0,0,0,0,0,0,0,0,0,0,0,0,0,0,0,0,0,0,0,0,0,0"/>
                  </v:shape>
                  <v:shape id="Freeform 3287" o:spid="_x0000_s1617" style="position:absolute;left:1960;top:4088;width:251;height:135;visibility:visible;mso-wrap-style:square;v-text-anchor:top" coordsize="25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" path="m,68r,l1,60,2,54,5,48r5,-7l15,36r6,-7l29,25r7,-6l45,16,55,11,65,9,76,5,88,3,99,1,112,r13,l125,r12,l150,1r12,2l174,5r11,4l195,11r10,5l214,19r8,6l229,29r6,7l241,41r3,7l248,54r2,6l251,68r,l250,75r-2,6l244,87r-3,7l235,100r-6,6l222,110r-8,6l205,119r-10,5l185,126r-11,4l162,132r-12,2l137,135r-12,l125,135r-13,l99,134,88,132,76,130,65,126,55,124,45,119r-9,-3l29,110r-8,-4l15,100,10,94,5,87,2,81,1,75,,68r,xe" fillcolor="#4b8ab6" stroked="f">
                    <v:path arrowok="t" o:connecttype="custom" o:connectlocs="0,68;2,54;10,41;21,29;36,19;55,11;76,5;99,1;125,0;137,0;162,3;185,9;205,16;222,25;235,36;244,48;250,60;251,68;248,81;241,94;229,106;214,116;195,124;174,130;150,134;125,135;112,135;88,132;65,126;45,119;29,110;15,100;5,87;1,75;0,68" o:connectangles="0,0,0,0,0,0,0,0,0,0,0,0,0,0,0,0,0,0,0,0,0,0,0,0,0,0,0,0,0,0,0,0,0,0,0"/>
                  </v:shape>
                  <v:shape id="Freeform 3288" o:spid="_x0000_s1618" style="position:absolute;left:1963;top:4089;width:241;height:130;visibility:visible;mso-wrap-style:square;v-text-anchor:top" coordsize="241,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" path="m,65r,l1,58,3,52,6,46r4,-6l15,34r6,-6l27,24r9,-5l44,15,54,11,64,8,74,6,85,3,96,1,108,r13,l121,r13,l145,1r11,2l168,6r10,2l188,11r10,4l206,19r8,5l221,28r6,6l231,40r5,6l239,52r1,6l241,65r,l240,72r-1,6l236,84r-5,6l227,96r-6,5l214,106r-8,5l198,115r-10,3l178,122r-10,3l156,126r-11,2l134,129r-13,1l121,130r-13,-1l96,128,85,126,74,125,64,122,54,118,44,115r-8,-4l27,106r-6,-5l15,96,10,90,6,84,3,78,1,72,,65r,xe" fillcolor="#4e8cb7" stroked="f">
                    <v:path arrowok="t" o:connecttype="custom" o:connectlocs="0,65;3,52;10,40;21,28;36,19;54,11;74,6;96,1;121,0;134,0;156,3;178,8;198,15;214,24;227,34;236,46;240,58;241,65;239,78;231,90;221,101;206,111;188,118;168,125;145,128;121,130;108,129;85,126;64,122;44,115;27,106;15,96;6,84;1,72;0,65" o:connectangles="0,0,0,0,0,0,0,0,0,0,0,0,0,0,0,0,0,0,0,0,0,0,0,0,0,0,0,0,0,0,0,0,0,0,0"/>
                  </v:shape>
                  <v:shape id="Freeform 3289" o:spid="_x0000_s1619" style="position:absolute;left:1967;top:4090;width:231;height:124;visibility:visible;mso-wrap-style:square;v-text-anchor:top" coordsize="23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" path="m,62r,l1,56,3,50,5,44,9,38r5,-5l20,27r6,-4l33,18,43,15r8,-4l61,8,71,6,81,3,92,2,104,1,116,r,l128,1r11,1l150,3r10,3l170,8r10,3l189,15r9,3l205,23r6,4l217,33r5,5l226,44r3,6l230,56r1,6l231,62r-1,6l229,75r-3,6l222,86r-5,6l211,97r-6,5l198,106r-9,4l180,114r-10,2l160,119r-10,2l139,123r-11,1l116,124r,l104,124,92,123,81,121,71,119,61,116,51,114r-8,-4l33,106r-7,-4l20,97,14,92,9,86,5,81,3,75,1,68,,62r,xe" fillcolor="#518eb8" stroked="f">
                    <v:path arrowok="t" o:connecttype="custom" o:connectlocs="0,62;3,50;9,38;20,27;33,18;51,11;71,6;92,2;116,0;128,1;150,3;170,8;189,15;205,23;217,33;226,44;230,56;231,62;229,75;222,86;211,97;198,106;180,114;160,119;139,123;116,124;104,124;81,121;61,116;43,110;26,102;14,92;5,81;1,68;0,62" o:connectangles="0,0,0,0,0,0,0,0,0,0,0,0,0,0,0,0,0,0,0,0,0,0,0,0,0,0,0,0,0,0,0,0,0,0,0"/>
                  </v:shape>
                  <v:shape id="Freeform 3290" o:spid="_x0000_s1620" style="position:absolute;left:1971;top:4092;width:221;height:118;visibility:visible;mso-wrap-style:square;v-text-anchor:top" coordsize="221,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" path="m,59r,l,53,2,47,5,41,9,35r4,-4l19,25r6,-4l32,17r8,-3l48,10,58,7,68,5,77,3,88,1,99,r11,l110,r12,l133,1r11,2l154,5r9,2l173,10r8,4l189,17r6,4l202,25r6,6l213,35r3,6l219,47r2,6l221,59r,l221,64r-2,7l216,76r-3,6l208,87r-6,5l195,96r-6,5l181,104r-8,4l163,111r-9,2l144,115r-11,1l122,117r-12,1l110,118,99,117,88,116,77,115r-9,-2l58,111,48,108r-8,-4l32,101,25,96,19,92,13,87,9,82,5,76,2,71,,64,,59r,xe" fillcolor="#5690b8" stroked="f">
                    <v:path arrowok="t" o:connecttype="custom" o:connectlocs="0,59;2,47;9,35;19,25;32,17;48,10;68,5;88,1;110,0;122,0;144,3;163,7;181,14;195,21;208,31;216,41;221,53;221,59;219,71;213,82;202,92;189,101;173,108;154,113;133,116;110,118;99,117;77,115;58,111;40,104;25,96;13,87;5,76;0,64;0,59" o:connectangles="0,0,0,0,0,0,0,0,0,0,0,0,0,0,0,0,0,0,0,0,0,0,0,0,0,0,0,0,0,0,0,0,0,0,0"/>
                  </v:shape>
                  <v:shape id="Freeform 3291" o:spid="_x0000_s1621" style="position:absolute;left:1974;top:4093;width:212;height:112;visibility:visible;mso-wrap-style:square;v-text-anchor:top" coordsize="21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" path="m,56r,l1,51,3,45,6,40,8,34r5,-4l18,24r7,-3l31,16r8,-3l47,10,55,7,65,4,74,3,84,2,95,1,106,r,l117,1r10,1l138,3r9,1l157,7r8,3l173,13r8,3l188,21r6,3l199,30r4,4l207,40r3,5l211,51r1,5l212,56r-1,6l210,67r-3,5l203,78r-4,4l194,87r-6,5l181,96r-8,4l165,102r-8,3l147,108r-9,2l127,111r-10,l106,112r,l95,111r-11,l74,110r-9,-2l55,105r-8,-3l39,100,31,96,25,92,18,87,13,82,8,78,6,72,3,67,1,62,,56r,xe" fillcolor="#5991b8" stroked="f">
                    <v:path arrowok="t" o:connecttype="custom" o:connectlocs="0,56;3,45;8,34;18,24;31,16;47,10;65,4;84,2;106,0;117,1;138,3;157,7;173,13;188,21;199,30;207,40;211,51;212,56;210,67;203,78;194,87;181,96;165,102;147,108;127,111;106,112;95,111;74,110;55,105;39,100;25,92;13,82;6,72;1,62;0,56" o:connectangles="0,0,0,0,0,0,0,0,0,0,0,0,0,0,0,0,0,0,0,0,0,0,0,0,0,0,0,0,0,0,0,0,0,0,0"/>
                  </v:shape>
                  <v:shape id="Freeform 3292" o:spid="_x0000_s1622" style="position:absolute;left:1978;top:4095;width:202;height:106;visibility:visible;mso-wrap-style:square;v-text-anchor:top" coordsize="202,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" path="m,52r,l1,47,2,41,4,37,8,31r4,-4l17,23r6,-4l30,15r7,-3l44,9,53,6,61,3,80,1,90,r11,l101,r10,l121,1r19,2l149,6r9,3l165,12r7,3l178,19r7,4l189,27r5,4l197,37r2,4l201,47r1,5l202,52r-1,6l199,63r-2,6l194,73r-5,5l185,82r-7,4l172,90r-7,3l158,97r-9,2l140,101r-19,4l111,105r-10,1l101,106,90,105r-10,l61,101,53,99,44,97,37,93,30,90,23,86,17,82,12,78,8,73,4,69,2,63,1,58,,52r,xe" fillcolor="#5e94b9" stroked="f">
                    <v:path arrowok="t" o:connecttype="custom" o:connectlocs="0,52;2,41;8,31;17,23;30,15;44,9;61,3;90,0;101,0;121,1;149,6;165,12;178,19;189,27;197,37;201,47;202,52;199,63;194,73;185,82;172,90;158,97;140,101;111,105;101,106;80,105;53,99;37,93;23,86;12,78;4,69;1,58;0,52" o:connectangles="0,0,0,0,0,0,0,0,0,0,0,0,0,0,0,0,0,0,0,0,0,0,0,0,0,0,0,0,0,0,0,0,0"/>
                  </v:shape>
                  <v:shape id="Freeform 3293" o:spid="_x0000_s1623" style="position:absolute;left:1981;top:4096;width:193;height:100;visibility:visible;mso-wrap-style:square;v-text-anchor:top" coordsize="193,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" path="m,50r,l1,45,3,40,5,35,9,30r3,-4l18,22r5,-4l29,14r7,-3l43,9,59,4,77,1,96,r,l116,1r18,3l150,9r7,2l164,14r7,4l176,22r5,4l185,30r3,5l191,40r1,5l193,50r,l192,55r-1,5l188,65r-3,4l181,74r-5,4l171,82r-7,4l157,89r-7,2l134,96r-18,3l96,100r,l77,99,59,96,43,91,36,89,29,86,23,82,18,78,12,74,9,69,5,65,3,60,1,55,,50r,xe" fillcolor="#6196ba" stroked="f">
                    <v:path arrowok="t" o:connecttype="custom" o:connectlocs="0,50;0,50;1,45;3,40;5,35;9,30;12,26;18,22;23,18;29,14;36,11;43,9;59,4;77,1;96,0;96,0;116,1;134,4;150,9;157,11;164,14;171,18;176,22;181,26;185,30;188,35;191,40;192,45;193,50;193,50;192,55;191,60;188,65;185,69;181,74;176,78;171,82;164,86;157,89;150,91;134,96;116,99;96,100;96,100;77,99;59,96;43,91;36,89;29,86;23,82;18,78;12,74;9,69;5,65;3,60;1,55;0,50;0,50" o:connectangles="0,0,0,0,0,0,0,0,0,0,0,0,0,0,0,0,0,0,0,0,0,0,0,0,0,0,0,0,0,0,0,0,0,0,0,0,0,0,0,0,0,0,0,0,0,0,0,0,0,0,0,0,0,0,0,0,0,0"/>
                  </v:shape>
                  <v:shape id="Freeform 3294" o:spid="_x0000_s1624" style="position:absolute;left:1986;top:4097;width:181;height:95;visibility:visible;mso-wrap-style:square;v-text-anchor:top" coordsize="18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" path="m,48r,l,42,2,38,4,33,6,29r5,-4l15,21r5,-3l26,14,40,8,55,4,72,1,91,r,l109,1r17,3l141,8r14,6l160,18r6,3l170,25r4,4l178,33r1,5l181,42r,6l181,48r,4l179,57r-1,4l174,66r-4,4l166,74r-6,4l155,81r-14,6l126,91r-17,3l91,95r,l72,94,55,91,40,87,26,81,20,78,15,74,11,70,6,66,4,61,2,57,,52,,48r,xe" fillcolor="#6599bb" stroked="f">
                    <v:path arrowok="t" o:connecttype="custom" o:connectlocs="0,48;0,48;0,42;2,38;4,33;6,29;11,25;15,21;20,18;26,14;40,8;55,4;72,1;91,0;91,0;109,1;126,4;141,8;155,14;160,18;166,21;170,25;174,29;178,33;179,38;181,42;181,48;181,48;181,52;179,57;178,61;174,66;170,70;166,74;160,78;155,81;141,87;126,91;109,94;91,95;91,95;72,94;55,91;40,87;26,81;20,78;15,74;11,70;6,66;4,61;2,57;0,52;0,48;0,48" o:connectangles="0,0,0,0,0,0,0,0,0,0,0,0,0,0,0,0,0,0,0,0,0,0,0,0,0,0,0,0,0,0,0,0,0,0,0,0,0,0,0,0,0,0,0,0,0,0,0,0,0,0,0,0,0,0"/>
                  </v:shape>
                  <v:shape id="Freeform 3295" o:spid="_x0000_s1625" style="position:absolute;left:1990;top:4098;width:171;height:89;visibility:visible;mso-wrap-style:square;v-text-anchor:top" coordsize="17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" path="m,45r,l,40,1,36,3,31,6,28r4,-4l14,20,24,13,37,8,52,4,68,1,86,r,l103,1r15,3l134,8r12,5l156,20r5,4l165,28r2,3l169,36r2,4l171,45r,l171,49r-2,5l167,58r-2,4l161,66r-5,3l146,76r-12,5l118,86r-15,2l86,89r,l68,88,52,86,37,81,24,76,14,69,10,66,6,62,3,58,1,54,,49,,45r,xe" fillcolor="#699bbc" stroked="f">
                    <v:path arrowok="t" o:connecttype="custom" o:connectlocs="0,45;0,45;0,40;1,36;3,31;6,28;10,24;14,20;24,13;37,8;52,4;68,1;86,0;86,0;103,1;118,4;134,8;146,13;156,20;161,24;165,28;167,31;169,36;171,40;171,45;171,45;171,49;169,54;167,58;165,62;161,66;156,69;146,76;134,81;118,86;103,88;86,89;86,89;68,88;52,86;37,81;24,76;14,69;10,66;6,62;3,58;1,54;0,49;0,45;0,45" o:connectangles="0,0,0,0,0,0,0,0,0,0,0,0,0,0,0,0,0,0,0,0,0,0,0,0,0,0,0,0,0,0,0,0,0,0,0,0,0,0,0,0,0,0,0,0,0,0,0,0,0,0"/>
                  </v:shape>
                  <v:shape id="Freeform 3296" o:spid="_x0000_s1626" style="position:absolute;left:1993;top:4099;width:162;height:84;visibility:visible;mso-wrap-style:square;v-text-anchor:top" coordsize="16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" path="m,42r,l,37,2,34,4,30,7,26r3,-4l14,19,24,13,36,8,49,4,65,1,81,r,l97,1r16,3l126,8r12,5l148,19r4,3l156,26r3,4l161,34r1,3l162,42r,l162,47r-1,3l159,55r-3,3l152,62r-4,4l138,71r-12,5l113,80,97,83,81,84r,l65,83,49,80,36,76,24,71,14,66,10,62,7,58,4,55,2,50,,47,,42r,xe" fillcolor="#6c9dbd" stroked="f">
                    <v:path arrowok="t" o:connecttype="custom" o:connectlocs="0,42;0,42;0,37;2,34;4,30;7,26;10,22;14,19;24,13;36,8;49,4;65,1;81,0;81,0;97,1;113,4;126,8;138,13;148,19;152,22;156,26;159,30;161,34;162,37;162,42;162,42;162,47;161,50;159,55;156,58;152,62;148,66;138,71;126,76;113,80;97,83;81,84;81,84;65,83;49,80;36,76;24,71;14,66;10,62;7,58;4,55;2,50;0,47;0,42;0,42" o:connectangles="0,0,0,0,0,0,0,0,0,0,0,0,0,0,0,0,0,0,0,0,0,0,0,0,0,0,0,0,0,0,0,0,0,0,0,0,0,0,0,0,0,0,0,0,0,0,0,0,0,0"/>
                  </v:shape>
                  <v:shape id="Freeform 3297" o:spid="_x0000_s1627" style="position:absolute;left:1997;top:4101;width:152;height:77;visibility:visible;mso-wrap-style:square;v-text-anchor:top" coordsize="1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" path="m152,38r,l151,43r-1,3l148,50r-2,4l143,57r-4,3l129,65r-10,6l106,74,91,76,76,77r,l61,76,46,74,33,71,22,65,13,60,9,57,5,54,3,50,2,46,,43,,38r,l,35,2,31,3,27,5,24,9,20r4,-3l22,11,33,6,46,3,61,1,76,r,l91,1r15,2l119,6r10,5l139,17r4,3l146,24r2,3l150,31r1,4l152,38r,xe" fillcolor="#719fbe" stroked="f">
                    <v:path arrowok="t" o:connecttype="custom" o:connectlocs="152,38;152,38;151,43;150,46;148,50;146,54;143,57;139,60;129,65;119,71;106,74;91,76;76,77;76,77;61,76;46,74;33,71;22,65;13,60;9,57;5,54;3,50;2,46;0,43;0,38;0,38;0,35;2,31;3,27;5,24;9,20;13,17;22,11;33,6;46,3;61,1;76,0;76,0;91,1;106,3;119,6;129,11;139,17;143,20;146,24;148,27;150,31;151,35;152,38;152,38" o:connectangles="0,0,0,0,0,0,0,0,0,0,0,0,0,0,0,0,0,0,0,0,0,0,0,0,0,0,0,0,0,0,0,0,0,0,0,0,0,0,0,0,0,0,0,0,0,0,0,0,0,0"/>
                  </v:shape>
                </v:group>
                <v:shape id="Picture 3298" o:spid="_x0000_s1628" type="#_x0000_t75" style="position:absolute;top:20859;width:8667;height:6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">
                  <v:imagedata r:id="rId37" o:title=""/>
                </v:shape>
                <v:shape id="Picture 3299" o:spid="_x0000_s1629" type="#_x0000_t75" style="position:absolute;left:25076;top:25273;width:3181;height:2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">
                  <v:imagedata r:id="rId45" o:title=""/>
                </v:shape>
                <v:rect id="Rectangle 3300" o:spid="_x0000_s1630" style="position:absolute;left:4489;top:19272;width:4324;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" filled="f" stroked="f">
                  <v:textbox inset="0,0,0,0">
                    <w:txbxContent>
                      <w:p w:rsidR="00592680" w:rsidRDefault="00592680" w:rsidP="00592680">
                        <w:r>
                          <w:rPr>
                            <w:color w:val="000000"/>
                          </w:rPr>
                          <w:t>Station</w:t>
                        </w:r>
                      </w:p>
                    </w:txbxContent>
                  </v:textbox>
                </v:rect>
                <v:rect id="Rectangle 3301" o:spid="_x0000_s1631" style="position:absolute;left:2355;top:20815;width:9360;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" filled="f" stroked="f">
                  <v:textbox inset="0,0,0,0">
                    <w:txbxContent>
                      <w:p w:rsidR="00592680" w:rsidRDefault="00592680" w:rsidP="00592680">
                        <w:r>
                          <w:rPr>
                            <w:color w:val="000000"/>
                          </w:rPr>
                          <w:t>Public building</w:t>
                        </w:r>
                      </w:p>
                    </w:txbxContent>
                  </v:textbox>
                </v:rect>
                <v:rect id="Rectangle 3302" o:spid="_x0000_s1632" style="position:absolute;left:12122;top:19240;width:7537;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" filled="f" stroked="f">
                  <v:textbox inset="0,0,0,0">
                    <w:txbxContent>
                      <w:p w:rsidR="00592680" w:rsidRDefault="00592680" w:rsidP="00592680">
                        <w:r>
                          <w:rPr>
                            <w:color w:val="000000"/>
                          </w:rPr>
                          <w:t xml:space="preserve">Commercial </w:t>
                        </w:r>
                      </w:p>
                    </w:txbxContent>
                  </v:textbox>
                </v:rect>
                <v:rect id="Rectangle 3303" o:spid="_x0000_s1633" style="position:absolute;left:13239;top:20783;width:559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" filled="f" stroked="f">
                  <v:textbox inset="0,0,0,0">
                    <w:txbxContent>
                      <w:p w:rsidR="00592680" w:rsidRDefault="00592680" w:rsidP="00592680">
                        <w:r>
                          <w:rPr>
                            <w:color w:val="000000"/>
                          </w:rPr>
                          <w:t>Facilities</w:t>
                        </w:r>
                      </w:p>
                    </w:txbxContent>
                  </v:textbox>
                </v:rect>
                <v:shape id="Picture 3304" o:spid="_x0000_s1634" type="#_x0000_t75" style="position:absolute;left:31464;top:22987;width:3041;height:3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">
                  <v:imagedata r:id="rId46" o:title=""/>
                </v:shape>
                <v:shape id="Picture 3305" o:spid="_x0000_s1635" type="#_x0000_t75" style="position:absolute;left:34658;top:22987;width:3029;height:3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">
                  <v:imagedata r:id="rId46" o:title=""/>
                </v:shape>
                <v:shape id="Picture 3306" o:spid="_x0000_s1636" type="#_x0000_t75" style="position:absolute;left:34658;top:25425;width:3651;height:3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">
                  <v:imagedata r:id="rId47" o:title=""/>
                </v:shape>
                <v:shape id="Picture 3307" o:spid="_x0000_s1637" type="#_x0000_t75" style="position:absolute;left:37852;top:22987;width:3029;height:3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">
                  <v:imagedata r:id="rId46" o:title=""/>
                </v:shape>
                <v:group id="Group 3308" o:spid="_x0000_s1638" style="position:absolute;left:31464;width:11506;height:7385" coordorigin="3877,348" coordsize="181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">
                  <v:shape id="Freeform 3309" o:spid="_x0000_s1639" style="position:absolute;left:4119;top:648;width:45;height:48;visibility:visible;mso-wrap-style:square;v-text-anchor:top" coordsize="4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" path="m,17l29,,45,31,29,48,12,23,4,24,,17xe" fillcolor="silver" stroked="f">
                    <v:path arrowok="t" o:connecttype="custom" o:connectlocs="0,17;29,0;45,31;29,48;12,23;4,24;0,17" o:connectangles="0,0,0,0,0,0,0"/>
                  </v:shape>
                  <v:shape id="Freeform 3310" o:spid="_x0000_s1640" style="position:absolute;left:4119;top:648;width:45;height:48;visibility:visible;mso-wrap-style:square;v-text-anchor:top" coordsize="4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" path="m,17l29,,45,31,29,48,12,23,4,24,,17e" filled="f" strokeweight=".65pt">
                    <v:stroke endcap="round"/>
                    <v:path arrowok="t" o:connecttype="custom" o:connectlocs="0,17;29,0;45,31;29,48;12,23;4,24;0,17" o:connectangles="0,0,0,0,0,0,0"/>
                  </v:shape>
                  <v:line id="Line 3311" o:spid="_x0000_s1641" style="position:absolute;visibility:visible;mso-wrap-style:square" from="4132,659" to="4157,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" strokeweight=".65pt"/>
                  <v:shape id="Freeform 3312" o:spid="_x0000_s1642" style="position:absolute;left:4130;top:572;width:177;height:130;visibility:visible;mso-wrap-style:square;v-text-anchor:top" coordsize="17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" path="m,74r44,56l177,49,128,,,74xe" stroked="f">
                    <v:path arrowok="t" o:connecttype="custom" o:connectlocs="0,74;44,130;177,49;128,0;0,74" o:connectangles="0,0,0,0,0"/>
                  </v:shape>
                  <v:shape id="Freeform 3313" o:spid="_x0000_s1643" style="position:absolute;left:4130;top:572;width:177;height:130;visibility:visible;mso-wrap-style:square;v-text-anchor:top" coordsize="17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" path="m,74r44,56l177,49,128,,,74e" filled="f" strokeweight=".65pt">
                    <v:stroke endcap="round"/>
                    <v:path arrowok="t" o:connecttype="custom" o:connectlocs="0,74;44,130;177,49;128,0;0,74" o:connectangles="0,0,0,0,0"/>
                  </v:shape>
                  <v:shape id="Freeform 3314" o:spid="_x0000_s1644" style="position:absolute;left:4046;top:678;width:102;height:87;visibility:visible;mso-wrap-style:square;v-text-anchor:top" coordsize="10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" path="m33,87r1,-3l35,81r2,-3l39,75r2,-6l44,66r3,-2l50,64r4,-2l60,62r6,-2l74,58r9,l90,58r8,2l102,60,72,,,41,33,87xe" fillcolor="black" stroked="f">
                    <v:path arrowok="t" o:connecttype="custom" o:connectlocs="33,87;34,84;35,81;37,78;39,75;41,69;44,66;47,64;50,64;54,62;60,62;66,60;74,58;83,58;90,58;98,60;102,60;72,0;0,41;33,87" o:connectangles="0,0,0,0,0,0,0,0,0,0,0,0,0,0,0,0,0,0,0,0"/>
                  </v:shape>
                  <v:shape id="Freeform 3315" o:spid="_x0000_s1645" style="position:absolute;left:4046;top:678;width:102;height:87;visibility:visible;mso-wrap-style:square;v-text-anchor:top" coordsize="10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" path="m33,87r1,-3l35,81r2,-3l39,75r2,-6l44,66r3,-2l50,64r4,-2l60,62r6,-2l74,58r9,l90,58r8,2l102,60,72,,,41,33,87e" filled="f" strokeweight=".65pt">
                    <v:stroke endcap="round"/>
                    <v:path arrowok="t" o:connecttype="custom" o:connectlocs="33,87;34,84;35,81;37,78;39,75;41,69;44,66;47,64;50,64;54,62;60,62;66,60;74,58;83,58;90,58;98,60;102,60;72,0;0,41;33,87" o:connectangles="0,0,0,0,0,0,0,0,0,0,0,0,0,0,0,0,0,0,0,0"/>
                  </v:shape>
                  <v:shape id="Freeform 3316" o:spid="_x0000_s1646" style="position:absolute;left:4071;top:714;width:42;height:51;visibility:visible;mso-wrap-style:square;v-text-anchor:top" coordsize="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" path="m,7l41,51r1,-1l3,,,7xe" fillcolor="silver" stroked="f">
                    <v:path arrowok="t" o:connecttype="custom" o:connectlocs="0,7;41,51;42,50;3,0;0,7" o:connectangles="0,0,0,0,0"/>
                  </v:shape>
                  <v:shape id="Freeform 3317" o:spid="_x0000_s1647" style="position:absolute;left:4071;top:714;width:42;height:51;visibility:visible;mso-wrap-style:square;v-text-anchor:top" coordsize="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" path="m,7l41,51r1,-1l3,,,7e" filled="f" strokeweight=".65pt">
                    <v:stroke endcap="round"/>
                    <v:path arrowok="t" o:connecttype="custom" o:connectlocs="0,7;41,51;42,50;3,0;0,7" o:connectangles="0,0,0,0,0"/>
                  </v:shape>
                  <v:shape id="Freeform 3318" o:spid="_x0000_s1648" style="position:absolute;left:4087;top:708;width:30;height:54;visibility:visible;mso-wrap-style:square;v-text-anchor:top" coordsize="3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" path="m,1l26,54r4,-2l4,,,1xe" fillcolor="silver" stroked="f">
                    <v:path arrowok="t" o:connecttype="custom" o:connectlocs="0,1;26,54;30,52;4,0;0,1" o:connectangles="0,0,0,0,0"/>
                  </v:shape>
                  <v:shape id="Freeform 3319" o:spid="_x0000_s1649" style="position:absolute;left:4087;top:708;width:30;height:54;visibility:visible;mso-wrap-style:square;v-text-anchor:top" coordsize="3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" path="m,1l26,54r4,-2l4,,,1e" filled="f" strokeweight=".65pt">
                    <v:stroke endcap="round"/>
                    <v:path arrowok="t" o:connecttype="custom" o:connectlocs="0,1;26,54;30,52;4,0;0,1" o:connectangles="0,0,0,0,0"/>
                  </v:shape>
                  <v:shape id="Freeform 3320" o:spid="_x0000_s1650" style="position:absolute;left:4130;top:572;width:177;height:129;visibility:visible;mso-wrap-style:square;v-text-anchor:top" coordsize="17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" path="m,73r44,56l177,46,128,,,73xe" fillcolor="#333" stroked="f">
                    <v:path arrowok="t" o:connecttype="custom" o:connectlocs="0,73;44,129;177,46;128,0;0,73" o:connectangles="0,0,0,0,0"/>
                  </v:shape>
                  <v:shape id="Freeform 3321" o:spid="_x0000_s1651" style="position:absolute;left:4130;top:572;width:177;height:129;visibility:visible;mso-wrap-style:square;v-text-anchor:top" coordsize="17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" path="m,73r44,56l177,46,128,,,73e" filled="f" strokeweight=".65pt">
                    <v:stroke endcap="round"/>
                    <v:path arrowok="t" o:connecttype="custom" o:connectlocs="0,73;44,129;177,46;128,0;0,73" o:connectangles="0,0,0,0,0"/>
                  </v:shape>
                  <v:shape id="Freeform 3322" o:spid="_x0000_s1652" style="position:absolute;left:4084;top:583;width:14;height:30;visibility:visible;mso-wrap-style:square;v-text-anchor:top" coordsize="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" path="m,21l,1,4,r7,8l14,30,,21xe" fillcolor="silver" stroked="f">
                    <v:path arrowok="t" o:connecttype="custom" o:connectlocs="0,21;0,1;4,0;11,8;14,30;0,21" o:connectangles="0,0,0,0,0,0"/>
                  </v:shape>
                  <v:shape id="Freeform 3323" o:spid="_x0000_s1653" style="position:absolute;left:4084;top:583;width:14;height:30;visibility:visible;mso-wrap-style:square;v-text-anchor:top" coordsize="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" path="m,21l,1,4,r7,8l14,30,,21e" filled="f" strokeweight=".65pt">
                    <v:stroke endcap="round"/>
                    <v:path arrowok="t" o:connecttype="custom" o:connectlocs="0,21;0,1;4,0;11,8;14,30;0,21" o:connectangles="0,0,0,0,0,0"/>
                  </v:shape>
                  <v:shape id="Freeform 3324" o:spid="_x0000_s1654" style="position:absolute;left:4084;top:584;width:9;height:23;visibility:visible;mso-wrap-style:square;v-text-anchor:top" coordsize="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" path="m,l9,8r,15e" filled="f" strokeweight=".65pt">
                    <v:stroke endcap="round"/>
                    <v:path arrowok="t" o:connecttype="custom" o:connectlocs="0,0;9,8;9,23" o:connectangles="0,0,0"/>
                  </v:shape>
                  <v:shape id="Freeform 3325" o:spid="_x0000_s1655" style="position:absolute;left:4111;top:614;width:21;height:42;visibility:visible;mso-wrap-style:square;v-text-anchor:top" coordsize="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" path="m,11l5,,6,r6,7l12,14r7,3l21,35,10,42,,11xe" fillcolor="silver" stroked="f">
                    <v:path arrowok="t" o:connecttype="custom" o:connectlocs="0,11;5,0;6,0;12,7;12,14;19,17;21,35;10,42;0,11" o:connectangles="0,0,0,0,0,0,0,0,0"/>
                  </v:shape>
                  <v:shape id="Freeform 3326" o:spid="_x0000_s1656" style="position:absolute;left:4111;top:614;width:21;height:42;visibility:visible;mso-wrap-style:square;v-text-anchor:top" coordsize="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" path="m,11l5,,6,r6,7l12,14r7,3l21,35,10,42,,11e" filled="f" strokeweight=".65pt">
                    <v:stroke endcap="round"/>
                    <v:path arrowok="t" o:connecttype="custom" o:connectlocs="0,11;5,0;6,0;12,7;12,14;19,17;21,35;10,42;0,11" o:connectangles="0,0,0,0,0,0,0,0,0"/>
                  </v:shape>
                  <v:shape id="Freeform 3327" o:spid="_x0000_s1657" style="position:absolute;left:4125;top:633;width:9;height:17;visibility:visible;mso-wrap-style:square;v-text-anchor:top" coordsize="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" path="m6,17l,2,9,e" filled="f" strokeweight=".65pt">
                    <v:stroke endcap="round"/>
                    <v:path arrowok="t" o:connecttype="custom" o:connectlocs="6,17;0,2;9,0" o:connectangles="0,0,0"/>
                  </v:shape>
                  <v:shape id="Freeform 3328" o:spid="_x0000_s1658" style="position:absolute;left:4117;top:614;width:9;height:17;visibility:visible;mso-wrap-style:square;v-text-anchor:top" coordsize="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" path="m,l7,17r2,e" filled="f" strokeweight=".65pt">
                    <v:stroke endcap="round"/>
                    <v:path arrowok="t" o:connecttype="custom" o:connectlocs="0,0;7,17;9,17" o:connectangles="0,0,0"/>
                  </v:shape>
                  <v:shape id="Freeform 3329" o:spid="_x0000_s1659" style="position:absolute;left:4022;top:597;width:104;height:137;visibility:visible;mso-wrap-style:square;v-text-anchor:top" coordsize="104,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" path="m5,112r,-5l6,101,8,92r4,-5l10,87,7,81,5,76,3,70,1,65,,60,,55,,52,,49,1,44,3,37,4,32,7,25r5,-7l17,13,24,7,30,5,35,3r3,l42,3r2,l45,5r2,l58,,88,19r15,29l104,98,43,137,5,112xe" fillcolor="gray" stroked="f">
                    <v:path arrowok="t" o:connecttype="custom" o:connectlocs="5,112;5,107;6,101;8,92;12,87;10,87;7,81;5,76;3,70;1,65;0,60;0,55;0,52;0,49;1,44;3,37;4,32;7,25;12,18;17,13;24,7;30,5;35,3;38,3;42,3;44,3;45,5;47,5;58,0;88,19;103,48;104,98;43,137;5,112" o:connectangles="0,0,0,0,0,0,0,0,0,0,0,0,0,0,0,0,0,0,0,0,0,0,0,0,0,0,0,0,0,0,0,0,0,0"/>
                  </v:shape>
                  <v:shape id="Freeform 3330" o:spid="_x0000_s1660" style="position:absolute;left:4022;top:597;width:104;height:137;visibility:visible;mso-wrap-style:square;v-text-anchor:top" coordsize="104,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" path="m5,112r,-5l6,101,8,92r4,-5l10,87,7,81,5,76,3,70,1,65,,60,,55,,52,,49,1,44,3,37,4,32,7,25r5,-7l17,13,24,7,30,5,35,3r3,l42,3r2,l45,5r2,l58,,88,19r15,29l104,98,43,137,5,112e" filled="f" strokeweight=".65pt">
                    <v:stroke endcap="round"/>
                    <v:path arrowok="t" o:connecttype="custom" o:connectlocs="5,112;5,107;6,101;8,92;12,87;10,87;7,81;5,76;3,70;1,65;0,60;0,55;0,52;0,49;1,44;3,37;4,32;7,25;12,18;17,13;24,7;30,5;35,3;38,3;42,3;44,3;45,5;47,5;58,0;88,19;103,48;104,98;43,137;5,112" o:connectangles="0,0,0,0,0,0,0,0,0,0,0,0,0,0,0,0,0,0,0,0,0,0,0,0,0,0,0,0,0,0,0,0,0,0"/>
                  </v:shape>
                  <v:shape id="Freeform 3331" o:spid="_x0000_s1661" style="position:absolute;left:4089;top:670;width:85;height:87;visibility:visible;mso-wrap-style:square;v-text-anchor:top" coordsize="8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" path="m28,79l19,72,13,66,7,58,4,50,1,42,,34,,26,2,19,4,13,9,8,16,3,23,1,30,r9,l46,1,56,6r7,7l71,19r5,8l80,35r3,10l85,53r,8l83,68r-4,7l73,81r-6,5l60,87r-8,l44,86,36,82,28,79xe" stroked="f">
                    <v:path arrowok="t" o:connecttype="custom" o:connectlocs="28,79;19,72;13,66;7,58;4,50;1,42;0,34;0,26;2,19;4,13;9,8;16,3;23,1;30,0;39,0;46,1;56,6;63,13;71,19;76,27;80,35;83,45;85,53;85,61;83,68;79,75;73,81;67,86;60,87;52,87;44,86;36,82;28,79" o:connectangles="0,0,0,0,0,0,0,0,0,0,0,0,0,0,0,0,0,0,0,0,0,0,0,0,0,0,0,0,0,0,0,0,0"/>
                  </v:shape>
                  <v:shape id="Freeform 3332" o:spid="_x0000_s1662" style="position:absolute;left:4035;top:603;width:44;height:120;visibility:visible;mso-wrap-style:square;v-text-anchor:top" coordsize="4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" path="m33,l,18,28,37,41,69r3,51e" filled="f" strokeweight=".65pt">
                    <v:stroke endcap="round"/>
                    <v:path arrowok="t" o:connecttype="custom" o:connectlocs="33,0;0,18;28,37;41,69;44,120" o:connectangles="0,0,0,0,0"/>
                  </v:shape>
                  <v:line id="Line 3333" o:spid="_x0000_s1663" style="position:absolute;flip:y;visibility:visible;mso-wrap-style:square" from="4068,616" to="4106,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" strokeweight=".65pt"/>
                  <v:line id="Line 3334" o:spid="_x0000_s1664" style="position:absolute;flip:y;visibility:visible;mso-wrap-style:square" from="4079,648" to="4125,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" strokeweight=".65pt"/>
                  <v:line id="Line 3335" o:spid="_x0000_s1665" style="position:absolute;visibility:visible;mso-wrap-style:square" from="4035,622" to="4040,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" strokeweight=".65pt"/>
                  <v:line id="Line 3336" o:spid="_x0000_s1666" style="position:absolute;visibility:visible;mso-wrap-style:square" from="4025,646" to="4025,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" strokeweight=".65pt"/>
                  <v:line id="Line 3337" o:spid="_x0000_s1667" style="position:absolute;visibility:visible;mso-wrap-style:square" from="4025,659" to="4029,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" strokeweight=".65pt"/>
                  <v:shape id="Freeform 3338" o:spid="_x0000_s1668" style="position:absolute;left:4109;top:757;width:25;height:27;visibility:visible;mso-wrap-style:square;v-text-anchor:top" coordsize="2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" path="m9,l4,,,7r7,6l8,24r3,3l15,19,25,14r,-3l24,6,12,7,9,xe" fillcolor="silver" stroked="f">
                    <v:path arrowok="t" o:connecttype="custom" o:connectlocs="9,0;4,0;0,7;7,13;8,24;11,27;15,19;25,14;25,11;24,6;12,7;9,0" o:connectangles="0,0,0,0,0,0,0,0,0,0,0,0"/>
                  </v:shape>
                  <v:shape id="Freeform 3339" o:spid="_x0000_s1669" style="position:absolute;left:4109;top:757;width:25;height:27;visibility:visible;mso-wrap-style:square;v-text-anchor:top" coordsize="2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" path="m9,l4,,,7r7,6l8,24r3,3l15,19,25,14r,-3l24,6,12,7,9,e" filled="f" strokeweight=".65pt">
                    <v:stroke endcap="round"/>
                    <v:path arrowok="t" o:connecttype="custom" o:connectlocs="9,0;4,0;0,7;7,13;8,24;11,27;15,19;25,14;25,11;24,6;12,7;9,0" o:connectangles="0,0,0,0,0,0,0,0,0,0,0,0"/>
                  </v:shape>
                  <v:shape id="Freeform 3340" o:spid="_x0000_s1670" style="position:absolute;left:4113;top:757;width:11;height:15;visibility:visible;mso-wrap-style:square;v-text-anchor:top" coordsize="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" path="m,l11,8,5,15e" filled="f" strokeweight=".65pt">
                    <v:stroke endcap="round"/>
                    <v:path arrowok="t" o:connecttype="custom" o:connectlocs="0,0;11,8;5,15" o:connectangles="0,0,0"/>
                  </v:shape>
                  <v:shape id="Freeform 3341" o:spid="_x0000_s1671" style="position:absolute;left:4119;top:763;width:15;height:13;visibility:visible;mso-wrap-style:square;v-text-anchor:top" coordsize="1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" path="m3,l,,3,13,15,7e" filled="f" strokeweight=".65pt">
                    <v:stroke endcap="round"/>
                    <v:path arrowok="t" o:connecttype="custom" o:connectlocs="3,0;0,0;3,13;15,7" o:connectangles="0,0,0,0"/>
                  </v:shape>
                  <v:shape id="Freeform 3342" o:spid="_x0000_s1672" style="position:absolute;left:4119;top:774;width:15;height:25;visibility:visible;mso-wrap-style:square;v-text-anchor:top" coordsize="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" path="m,7l,6r1,l2,7r1,4l4,14r1,5l6,20r1,l8,20r,-1l8,16,7,11,6,5,6,2,7,,8,,9,2r2,1l13,5r1,1l15,6r-1,5l13,9,12,7,10,6,9,6r,1l10,12r1,7l11,22r-1,3l8,25r-2,l5,25,3,20,1,16,,11,,7xe" fillcolor="silver" stroked="f">
                    <v:path arrowok="t" o:connecttype="custom" o:connectlocs="0,7;0,6;1,6;2,7;3,11;4,14;5,19;6,20;7,20;8,20;8,19;8,16;7,11;6,5;6,2;7,0;8,0;9,2;11,3;13,5;14,6;15,6;14,11;13,9;12,7;10,6;9,6;9,7;10,12;11,19;11,22;10,25;8,25;6,25;5,25;3,20;1,16;0,11;0,7" o:connectangles="0,0,0,0,0,0,0,0,0,0,0,0,0,0,0,0,0,0,0,0,0,0,0,0,0,0,0,0,0,0,0,0,0,0,0,0,0,0,0"/>
                  </v:shape>
                  <v:shape id="Freeform 3343" o:spid="_x0000_s1673" style="position:absolute;left:4119;top:774;width:15;height:25;visibility:visible;mso-wrap-style:square;v-text-anchor:top" coordsize="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" path="m,7l,6r1,l2,7r1,4l4,14r1,5l6,20r1,l8,20r,-1l8,16,7,11,6,5,6,2,7,,8,,9,2r2,1l13,5r1,1l15,6r-1,5l13,9,12,7,10,6,9,6r,1l10,12r1,7l11,22r-1,3l8,25r-2,l5,25,3,20,1,16,,11,,7e" filled="f" strokeweight=".65pt">
                    <v:stroke endcap="round"/>
                    <v:path arrowok="t" o:connecttype="custom" o:connectlocs="0,7;0,6;1,6;2,7;3,11;4,14;5,19;6,20;7,20;8,20;8,19;8,16;7,11;6,5;6,2;7,0;8,0;9,2;11,3;13,5;14,6;15,6;14,11;13,9;12,7;10,6;9,6;9,7;10,12;11,19;11,22;10,25;8,25;6,25;5,25;3,20;1,16;0,11;0,7" o:connectangles="0,0,0,0,0,0,0,0,0,0,0,0,0,0,0,0,0,0,0,0,0,0,0,0,0,0,0,0,0,0,0,0,0,0,0,0,0,0,0"/>
                  </v:shape>
                  <v:shape id="Freeform 3344" o:spid="_x0000_s1674" style="position:absolute;left:4130;top:776;width:21;height:29;visibility:visible;mso-wrap-style:square;v-text-anchor:top" coordsize="2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" path="m1,8r,l,4,1,3,1,2,2,,5,,6,,8,2,20,20r1,2l21,23r,2l20,27r,2l17,29r-1,l15,27,1,8xe" fillcolor="silver" stroked="f">
                    <v:path arrowok="t" o:connecttype="custom" o:connectlocs="1,8;1,8;0,4;1,3;1,2;2,0;5,0;6,0;8,2;20,20;21,22;21,23;21,25;20,27;20,29;17,29;16,29;15,27;1,8" o:connectangles="0,0,0,0,0,0,0,0,0,0,0,0,0,0,0,0,0,0,0"/>
                  </v:shape>
                  <v:shape id="Freeform 3345" o:spid="_x0000_s1675" style="position:absolute;left:4130;top:776;width:21;height:29;visibility:visible;mso-wrap-style:square;v-text-anchor:top" coordsize="2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" path="m1,8r,l,4,1,3,1,2,2,,5,,6,,8,2,20,20r1,2l21,23r,2l20,27r,2l17,29r-1,l15,27,1,8e" filled="f" strokeweight=".65pt">
                    <v:stroke endcap="round"/>
                    <v:path arrowok="t" o:connecttype="custom" o:connectlocs="1,8;1,8;0,4;1,3;1,2;2,0;5,0;6,0;8,2;20,20;21,22;21,23;21,25;20,27;20,29;17,29;16,29;15,27;1,8" o:connectangles="0,0,0,0,0,0,0,0,0,0,0,0,0,0,0,0,0,0,0"/>
                  </v:shape>
                  <v:shape id="Freeform 3346" o:spid="_x0000_s1676" style="position:absolute;left:4143;top:793;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" path="m10,2r,l7,,4,,1,2r,3l,6,,9r,3e" filled="f" strokeweight=".65pt">
                    <v:stroke endcap="round"/>
                    <v:path arrowok="t" o:connecttype="custom" o:connectlocs="10,2;10,2;7,0;4,0;1,2;1,5;0,6;0,9;0,12" o:connectangles="0,0,0,0,0,0,0,0,0"/>
                  </v:shape>
                  <v:shape id="Freeform 3347" o:spid="_x0000_s1677" style="position:absolute;left:4144;top:795;width:12;height:14;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" path="m9,10l12,5r,-3l9,,6,,4,,2,r,2l,5r,5l2,10r2,4l6,14,9,10xe" fillcolor="gray" stroked="f">
                    <v:path arrowok="t" o:connecttype="custom" o:connectlocs="9,10;12,5;12,2;9,0;6,0;4,0;2,0;2,2;0,5;0,10;2,10;4,14;6,14;9,10" o:connectangles="0,0,0,0,0,0,0,0,0,0,0,0,0,0"/>
                  </v:shape>
                  <v:shape id="Freeform 3348" o:spid="_x0000_s1678" style="position:absolute;left:4144;top:795;width:12;height:14;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" path="m9,10l12,5r,-3l9,,6,,4,,2,r,2l,5r,5l2,10r2,4l6,14,9,10e" filled="f" strokeweight=".65pt">
                    <v:stroke endcap="round"/>
                    <v:path arrowok="t" o:connecttype="custom" o:connectlocs="9,10;12,5;12,2;9,0;6,0;4,0;2,0;2,2;0,5;0,10;2,10;4,14;6,14;9,10" o:connectangles="0,0,0,0,0,0,0,0,0,0,0,0,0,0"/>
                  </v:shape>
                  <v:shape id="Freeform 3349" o:spid="_x0000_s1679" style="position:absolute;left:4127;top:777;width:9;height:15;visibility:visible;mso-wrap-style:square;v-text-anchor:top" coordsize="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" path="m,l9,r,15e" filled="f" strokeweight=".65pt">
                    <v:stroke endcap="round"/>
                    <v:path arrowok="t" o:connecttype="custom" o:connectlocs="0,0;9,0;9,15" o:connectangles="0,0,0"/>
                  </v:shape>
                  <v:shape id="Freeform 3350" o:spid="_x0000_s1680" style="position:absolute;left:4117;top:772;width:9;height:14;visibility:visible;mso-wrap-style:square;v-text-anchor:top" coordsize="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" path="m,14l6,,9,7e" filled="f" strokeweight=".65pt">
                    <v:stroke endcap="round"/>
                    <v:path arrowok="t" o:connecttype="custom" o:connectlocs="0,14;6,0;9,7" o:connectangles="0,0,0"/>
                  </v:shape>
                  <v:shape id="Freeform 3351" o:spid="_x0000_s1681" style="position:absolute;left:4097;top:625;width:9;height:14;visibility:visible;mso-wrap-style:square;v-text-anchor:top" coordsize="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" path="m4,14l6,10,9,7,9,6,6,3,4,,2,3,,3,,6,,7r,3l2,10r2,4xe" fillcolor="silver" stroked="f">
                    <v:path arrowok="t" o:connecttype="custom" o:connectlocs="4,14;6,10;9,7;9,6;6,3;4,0;2,3;0,3;0,6;0,7;0,10;2,10;4,14" o:connectangles="0,0,0,0,0,0,0,0,0,0,0,0,0"/>
                  </v:shape>
                  <v:shape id="Freeform 3352" o:spid="_x0000_s1682" style="position:absolute;left:4097;top:625;width:9;height:14;visibility:visible;mso-wrap-style:square;v-text-anchor:top" coordsize="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" path="m4,14l6,10,9,7,9,6,6,3,4,,2,3,,3,,6,,7r,3l2,10r2,4e" filled="f" strokeweight=".65pt">
                    <v:stroke endcap="round"/>
                    <v:path arrowok="t" o:connecttype="custom" o:connectlocs="4,14;6,10;9,7;9,6;6,3;4,0;2,3;0,3;0,6;0,7;0,10;2,10;4,14" o:connectangles="0,0,0,0,0,0,0,0,0,0,0,0,0"/>
                  </v:shape>
                  <v:shape id="Freeform 3353" o:spid="_x0000_s1683" style="position:absolute;left:4103;top:624;width:12;height:12;visibility:visible;mso-wrap-style:square;v-text-anchor:top" coordsize="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" path="m4,12l8,10,12,7r,-2l8,2,4,,3,2,,2,,5,,7r,3l3,10r1,2xe" fillcolor="silver" stroked="f">
                    <v:path arrowok="t" o:connecttype="custom" o:connectlocs="4,12;8,10;12,7;12,5;8,2;4,0;3,2;0,2;0,5;0,7;0,10;3,10;4,12" o:connectangles="0,0,0,0,0,0,0,0,0,0,0,0,0"/>
                  </v:shape>
                  <v:shape id="Freeform 3354" o:spid="_x0000_s1684" style="position:absolute;left:4103;top:624;width:12;height:12;visibility:visible;mso-wrap-style:square;v-text-anchor:top" coordsize="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" path="m4,12l8,10,12,7r,-2l8,2,4,,3,2,,2,,5,,7r,3l3,10r1,2e" filled="f" strokeweight=".65pt">
                    <v:stroke endcap="round"/>
                    <v:path arrowok="t" o:connecttype="custom" o:connectlocs="4,12;8,10;12,7;12,5;8,2;4,0;3,2;0,2;0,5;0,7;0,10;3,10;4,12" o:connectangles="0,0,0,0,0,0,0,0,0,0,0,0,0"/>
                  </v:shape>
                  <v:shape id="Freeform 3355" o:spid="_x0000_s1685" style="position:absolute;left:4041;top:611;width:22;height:14;visibility:visible;mso-wrap-style:square;v-text-anchor:top" coordsize="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" path="m22,4l18,,,10r5,4l22,4e" filled="f" strokeweight=".65pt">
                    <v:stroke endcap="round"/>
                    <v:path arrowok="t" o:connecttype="custom" o:connectlocs="22,4;18,0;0,10;5,14;22,4" o:connectangles="0,0,0,0,0"/>
                  </v:shape>
                  <v:shape id="Freeform 3356" o:spid="_x0000_s1686" style="position:absolute;left:4076;top:648;width:26;height:21;visibility:visible;mso-wrap-style:square;v-text-anchor:top" coordsize="2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" path="m26,6l24,,,11,3,21,26,6xe" fillcolor="silver" stroked="f">
                    <v:path arrowok="t" o:connecttype="custom" o:connectlocs="26,6;24,0;0,11;3,21;26,6" o:connectangles="0,0,0,0,0"/>
                  </v:shape>
                  <v:shape id="Freeform 3357" o:spid="_x0000_s1687" style="position:absolute;left:4076;top:648;width:26;height:21;visibility:visible;mso-wrap-style:square;v-text-anchor:top" coordsize="2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" path="m26,6l24,,,11,3,21,26,6e" filled="f" strokeweight=".65pt">
                    <v:stroke endcap="round"/>
                    <v:path arrowok="t" o:connecttype="custom" o:connectlocs="26,6;24,0;0,11;3,21;26,6" o:connectangles="0,0,0,0,0"/>
                  </v:shape>
                  <v:shape id="Freeform 3358" o:spid="_x0000_s1688" style="position:absolute;left:4025;top:633;width:52;height:134;visibility:visible;mso-wrap-style:square;v-text-anchor:top" coordsize="52,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" path="m,72l9,68,4,2,7,,50,51r,17l42,71r1,8l48,82r4,44l44,134,,72xe" fillcolor="silver" stroked="f">
                    <v:path arrowok="t" o:connecttype="custom" o:connectlocs="0,72;9,68;4,2;7,0;50,51;50,68;42,71;43,79;48,82;52,126;44,134;0,72" o:connectangles="0,0,0,0,0,0,0,0,0,0,0,0"/>
                  </v:shape>
                  <v:shape id="Freeform 3359" o:spid="_x0000_s1689" style="position:absolute;left:4025;top:633;width:52;height:134;visibility:visible;mso-wrap-style:square;v-text-anchor:top" coordsize="52,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" path="m,72l9,68,4,2,7,,50,51r,17l42,71r1,8l48,82r4,44l44,134,,72e" filled="f" strokeweight=".65pt">
                    <v:stroke endcap="round"/>
                    <v:path arrowok="t" o:connecttype="custom" o:connectlocs="0,72;9,68;4,2;7,0;50,51;50,68;42,71;43,79;48,82;52,126;44,134;0,72" o:connectangles="0,0,0,0,0,0,0,0,0,0,0,0"/>
                  </v:shape>
                  <v:shape id="Freeform 3360" o:spid="_x0000_s1690" style="position:absolute;left:3877;top:704;width:192;height:155;visibility:visible;mso-wrap-style:square;v-text-anchor:top" coordsize="192,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" path="m,88r38,67l192,61,150,,,88xe" stroked="f">
                    <v:path arrowok="t" o:connecttype="custom" o:connectlocs="0,88;38,155;192,61;150,0;0,88" o:connectangles="0,0,0,0,0"/>
                  </v:shape>
                  <v:shape id="Freeform 3361" o:spid="_x0000_s1691" style="position:absolute;left:3877;top:704;width:192;height:155;visibility:visible;mso-wrap-style:square;v-text-anchor:top" coordsize="192,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" path="m,88r38,67l192,61,150,,,88e" filled="f" strokeweight=".65pt">
                    <v:stroke endcap="round"/>
                    <v:path arrowok="t" o:connecttype="custom" o:connectlocs="0,88;38,155;192,61;150,0;0,88" o:connectangles="0,0,0,0,0"/>
                  </v:shape>
                  <v:shape id="Freeform 3362" o:spid="_x0000_s1692" style="position:absolute;left:3877;top:703;width:192;height:151;visibility:visible;mso-wrap-style:square;v-text-anchor:top" coordsize="192,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" path="m,85r38,66l192,59,151,,,85xe" fillcolor="#333" stroked="f">
                    <v:path arrowok="t" o:connecttype="custom" o:connectlocs="0,85;38,151;192,59;151,0;0,85" o:connectangles="0,0,0,0,0"/>
                  </v:shape>
                  <v:shape id="Freeform 3363" o:spid="_x0000_s1693" style="position:absolute;left:4035;top:700;width:39;height:60;visibility:visible;mso-wrap-style:square;v-text-anchor:top" coordsize="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" path="m,l34,11r-5,3l35,17r4,43e" filled="f" strokeweight=".65pt">
                    <v:stroke endcap="round"/>
                    <v:path arrowok="t" o:connecttype="custom" o:connectlocs="0,0;34,11;29,14;35,17;39,60" o:connectangles="0,0,0,0,0"/>
                  </v:shape>
                  <v:shape id="Freeform 3364" o:spid="_x0000_s1694" style="position:absolute;left:4030;top:633;width:41;height:68;visibility:visible;mso-wrap-style:square;v-text-anchor:top" coordsize="4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" path="m,l41,52r,16e" filled="f" strokeweight=".65pt">
                    <v:stroke endcap="round"/>
                    <v:path arrowok="t" o:connecttype="custom" o:connectlocs="0,0;41,52;41,68" o:connectangles="0,0,0"/>
                  </v:shape>
                  <v:line id="Line 3365" o:spid="_x0000_s1695" style="position:absolute;flip:y;visibility:visible;mso-wrap-style:square" from="4092,591" to="4095,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" strokeweight=".65pt"/>
                  <v:shape id="Freeform 3366" o:spid="_x0000_s1696" style="position:absolute;left:4120;top:625;width:11;height:14;visibility:visible;mso-wrap-style:square;v-text-anchor:top" coordsize="1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" path="m,l6,14r5,-4e" filled="f" strokeweight=".65pt">
                    <v:stroke endcap="round"/>
                    <v:path arrowok="t" o:connecttype="custom" o:connectlocs="0,0;6,14;11,10" o:connectangles="0,0,0"/>
                  </v:shape>
                  <v:line id="Line 3367" o:spid="_x0000_s1697" style="position:absolute;visibility:visible;mso-wrap-style:square" from="4122,632" to="4125,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" strokeweight=".65pt"/>
                  <v:line id="Line 3368" o:spid="_x0000_s1698" style="position:absolute;visibility:visible;mso-wrap-style:square" from="4070,686" to="4075,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" strokeweight=".65pt"/>
                  <v:line id="Line 3369" o:spid="_x0000_s1699" style="position:absolute;flip:x;visibility:visible;mso-wrap-style:square" from="4068,714" to="4073,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" strokeweight=".65pt"/>
                  <v:line id="Line 3370" o:spid="_x0000_s1700" style="position:absolute;visibility:visible;mso-wrap-style:square" from="4030,703" to="4063,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" strokeweight=".65pt"/>
                  <v:shape id="Freeform 3371" o:spid="_x0000_s1701" style="position:absolute;left:4095;top:741;width:17;height:20;visibility:visible;mso-wrap-style:square;v-text-anchor:top" coordsize="1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" path="m,1r,l1,1,3,,4,,7,,17,18r-2,2l,1e" filled="f" strokeweight=".65pt">
                    <v:stroke endcap="round"/>
                    <v:path arrowok="t" o:connecttype="custom" o:connectlocs="0,1;0,1;1,1;3,0;4,0;7,0;17,18;15,20;0,1" o:connectangles="0,0,0,0,0,0,0,0,0"/>
                  </v:shape>
                  <v:shape id="Freeform 3372" o:spid="_x0000_s1702" style="position:absolute;left:4120;top:776;width:11;height:18;visibility:visible;mso-wrap-style:square;v-text-anchor:top" coordsize="1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" path="m11,16r,2l8,18r-2,l4,16,2,13r,-3l,7,4,1,6,r,3l8,8r3,5l11,16e" filled="f" strokeweight=".65pt">
                    <v:stroke endcap="round"/>
                    <v:path arrowok="t" o:connecttype="custom" o:connectlocs="11,16;11,18;8,18;6,18;4,16;2,13;2,10;0,7;4,1;6,0;6,3;8,8;11,13;11,16" o:connectangles="0,0,0,0,0,0,0,0,0,0,0,0,0,0"/>
                  </v:shape>
                  <v:shape id="Freeform 3373" o:spid="_x0000_s1703" style="position:absolute;left:4125;top:648;width:11;height:13;visibility:visible;mso-wrap-style:square;v-text-anchor:top" coordsize="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" path="m,13l,4,6,1,6,r5,6l,13e" filled="f" strokeweight=".65pt">
                    <v:stroke endcap="round"/>
                    <v:path arrowok="t" o:connecttype="custom" o:connectlocs="0,13;0,4;6,1;6,0;11,6;0,13" o:connectangles="0,0,0,0,0,0"/>
                  </v:shape>
                  <v:shape id="Freeform 3374" o:spid="_x0000_s1704" style="position:absolute;left:4090;top:700;width:68;height:51;visibility:visible;mso-wrap-style:square;v-text-anchor:top" coordsize="6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" path="m,l,3,2,6r1,6l6,19r5,8l16,33r9,8l36,48r5,1l45,51r5,l55,51r4,l64,51r3,l68,51e" filled="f" strokeweight=".65pt">
                    <v:stroke endcap="round"/>
                    <v:path arrowok="t" o:connecttype="custom" o:connectlocs="0,0;0,3;2,6;3,12;6,19;11,27;16,33;25,41;36,48;41,49;45,51;50,51;55,51;59,51;64,51;67,51;68,51" o:connectangles="0,0,0,0,0,0,0,0,0,0,0,0,0,0,0,0,0"/>
                  </v:shape>
                  <v:shape id="Freeform 3375" o:spid="_x0000_s1705" style="position:absolute;left:4098;top:678;width:69;height:51;visibility:visible;mso-wrap-style:square;v-text-anchor:top" coordsize="6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" path="m,3r1,l4,1r4,l13,r6,l26,1r8,2l43,7r7,6l56,20r5,7l64,34r3,7l68,46r1,5e" filled="f" strokeweight=".65pt">
                    <v:stroke endcap="round"/>
                    <v:path arrowok="t" o:connecttype="custom" o:connectlocs="0,3;1,3;4,1;8,1;13,0;19,0;26,1;34,3;43,7;50,13;56,20;61,27;64,34;67,41;68,46;69,51" o:connectangles="0,0,0,0,0,0,0,0,0,0,0,0,0,0,0,0"/>
                  </v:shape>
                  <v:line id="Line 3376" o:spid="_x0000_s1706" style="position:absolute;visibility:visible;mso-wrap-style:square" from="4252,640" to="425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" strokeweight=".65pt"/>
                  <v:line id="Line 3377" o:spid="_x0000_s1707" style="position:absolute;visibility:visible;mso-wrap-style:square" from="4266,619" to="4274,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" strokeweight=".65pt"/>
                  <v:line id="Line 3378" o:spid="_x0000_s1708" style="position:absolute;visibility:visible;mso-wrap-style:square" from="4239,625" to="4246,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" strokeweight=".65pt"/>
                  <v:line id="Line 3379" o:spid="_x0000_s1709" style="position:absolute;visibility:visible;mso-wrap-style:square" from="4253,605" to="426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" strokeweight=".65pt"/>
                  <v:line id="Line 3380" o:spid="_x0000_s1710" style="position:absolute;visibility:visible;mso-wrap-style:square" from="4225,610" to="4233,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" strokeweight=".65pt"/>
                  <v:line id="Line 3381" o:spid="_x0000_s1711" style="position:absolute;visibility:visible;mso-wrap-style:square" from="4241,589" to="4247,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" strokeweight=".65pt"/>
                  <v:line id="Line 3382" o:spid="_x0000_s1712" style="position:absolute;visibility:visible;mso-wrap-style:square" from="4214,595" to="4222,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" strokeweight=".65pt"/>
                  <v:line id="Line 3383" o:spid="_x0000_s1713" style="position:absolute;visibility:visible;mso-wrap-style:square" from="4214,665" to="4222,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" strokeweight=".65pt"/>
                  <v:line id="Line 3384" o:spid="_x0000_s1714" style="position:absolute;visibility:visible;mso-wrap-style:square" from="4179,670" to="4185,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" strokeweight=".65pt"/>
                  <v:line id="Line 3385" o:spid="_x0000_s1715" style="position:absolute;visibility:visible;mso-wrap-style:square" from="4200,648" to="4206,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" strokeweight=".65pt"/>
                  <v:line id="Line 3386" o:spid="_x0000_s1716" style="position:absolute;visibility:visible;mso-wrap-style:square" from="4189,633" to="4193,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" strokeweight=".65pt"/>
                  <v:line id="Line 3387" o:spid="_x0000_s1717" style="position:absolute;visibility:visible;mso-wrap-style:square" from="4176,619" to="4182,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" strokeweight=".65pt"/>
                  <v:line id="Line 3388" o:spid="_x0000_s1718" style="position:absolute;flip:y;visibility:visible;mso-wrap-style:square" from="4233,610" to="4296,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" strokeweight=".65pt"/>
                  <v:line id="Line 3389" o:spid="_x0000_s1719" style="position:absolute;flip:y;visibility:visible;mso-wrap-style:square" from="4225,605" to="429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" strokeweight=".65pt"/>
                  <v:line id="Line 3390" o:spid="_x0000_s1720" style="position:absolute;flip:y;visibility:visible;mso-wrap-style:square" from="4222,597" to="4285,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" strokeweight=".65pt"/>
                  <v:line id="Line 3391" o:spid="_x0000_s1721" style="position:absolute;flip:y;visibility:visible;mso-wrap-style:square" from="4214,589" to="4276,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" strokeweight=".65pt"/>
                  <v:line id="Line 3392" o:spid="_x0000_s1722" style="position:absolute;flip:y;visibility:visible;mso-wrap-style:square" from="4209,583" to="4269,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" strokeweight=".65pt"/>
                  <v:line id="Line 3393" o:spid="_x0000_s1723" style="position:absolute;flip:y;visibility:visible;mso-wrap-style:square" from="4201,576" to="4261,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" strokeweight=".65pt"/>
                  <v:line id="Line 3394" o:spid="_x0000_s1724" style="position:absolute;visibility:visible;mso-wrap-style:square" from="4195,608" to="4241,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" strokeweight=".65pt"/>
                  <v:line id="Line 3395" o:spid="_x0000_s1725" style="position:absolute;visibility:visible;mso-wrap-style:square" from="4192,610" to="4236,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" strokeweight=".65pt"/>
                  <v:shape id="Freeform 3396" o:spid="_x0000_s1726" style="position:absolute;left:4130;top:648;width:12;height:10;visibility:visible;mso-wrap-style:square;v-text-anchor:top" coordsize="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" path="m12,10r,l,,12,10e" filled="f" strokeweight=".65pt">
                    <v:stroke endcap="round"/>
                    <v:path arrowok="t" o:connecttype="custom" o:connectlocs="12,10;12,10;0,0;12,10" o:connectangles="0,0,0,0"/>
                  </v:shape>
                  <v:line id="Line 3397" o:spid="_x0000_s1727" style="position:absolute;visibility:visible;mso-wrap-style:square" from="4168,655" to="4174,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" strokeweight=".65pt"/>
                  <v:line id="Line 3398" o:spid="_x0000_s1728" style="position:absolute;visibility:visible;mso-wrap-style:square" from="4158,640" to="4163,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" strokeweight=".65pt"/>
                  <v:line id="Line 3399" o:spid="_x0000_s1729" style="position:absolute;flip:y;visibility:visible;mso-wrap-style:square" from="4154,638" to="4215,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" strokeweight=".65pt"/>
                  <v:line id="Line 3400" o:spid="_x0000_s1730" style="position:absolute;flip:y;visibility:visible;mso-wrap-style:square" from="4147,632" to="4209,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" strokeweight=".65pt"/>
                  <v:line id="Line 3401" o:spid="_x0000_s1731" style="position:absolute;flip:y;visibility:visible;mso-wrap-style:square" from="4143,625" to="4201,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" strokeweight=".65pt"/>
                  <v:line id="Line 3402" o:spid="_x0000_s1732" style="position:absolute;flip:y;visibility:visible;mso-wrap-style:square" from="4135,614" to="4195,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" strokeweight=".65pt"/>
                  <v:line id="Line 3403" o:spid="_x0000_s1733" style="position:absolute;flip:y;visibility:visible;mso-wrap-style:square" from="4165,654" to="4228,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" strokeweight=".65pt"/>
                  <v:line id="Line 3404" o:spid="_x0000_s1734" style="position:absolute;flip:y;visibility:visible;mso-wrap-style:square" from="4158,646" to="4223,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" strokeweight=".65pt"/>
                  <v:line id="Line 3405" o:spid="_x0000_s1735" style="position:absolute;visibility:visible;mso-wrap-style:square" from="4242,745" to="4249,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" strokeweight=".65pt"/>
                  <v:line id="Line 3406" o:spid="_x0000_s1736" style="position:absolute;visibility:visible;mso-wrap-style:square" from="4231,730" to="4234,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" strokeweight=".65pt"/>
                  <v:line id="Line 3407" o:spid="_x0000_s1737" style="position:absolute;visibility:visible;mso-wrap-style:square" from="4209,817" to="4215,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" strokeweight=".65pt"/>
                  <v:line id="Line 3408" o:spid="_x0000_s1738" style="position:absolute;visibility:visible;mso-wrap-style:square" from="4179,821" to="4185,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" strokeweight=".65pt"/>
                  <v:line id="Line 3409" o:spid="_x0000_s1739" style="position:absolute;visibility:visible;mso-wrap-style:square" from="4200,798" to="4204,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" strokeweight=".65pt"/>
                  <v:line id="Line 3410" o:spid="_x0000_s1740" style="position:absolute;visibility:visible;mso-wrap-style:square" from="4170,799" to="4176,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" strokeweight=".65pt"/>
                  <v:line id="Line 3411" o:spid="_x0000_s1741" style="position:absolute;visibility:visible;mso-wrap-style:square" from="4189,776" to="4192,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" strokeweight=".65pt"/>
                  <v:line id="Line 3412" o:spid="_x0000_s1742" style="position:absolute;visibility:visible;mso-wrap-style:square" from="4158,777" to="4166,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" strokeweight=".65pt"/>
                  <v:line id="Line 3413" o:spid="_x0000_s1743" style="position:absolute;visibility:visible;mso-wrap-style:square" from="4179,758" to="4185,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" strokeweight=".65pt"/>
                  <v:line id="Line 3414" o:spid="_x0000_s1744" style="position:absolute;flip:y;visibility:visible;mso-wrap-style:square" from="4158,799" to="42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" strokeweight=".65pt"/>
                  <v:line id="Line 3415" o:spid="_x0000_s1745" style="position:absolute;flip:y;visibility:visible;mso-wrap-style:square" from="4155,790" to="4233,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" strokeweight=".65pt"/>
                  <v:line id="Line 3416" o:spid="_x0000_s1746" style="position:absolute;flip:y;visibility:visible;mso-wrap-style:square" from="4147,777" to="4225,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" strokeweight=".65pt"/>
                  <v:line id="Line 3417" o:spid="_x0000_s1747" style="position:absolute;flip:y;visibility:visible;mso-wrap-style:square" from="4143,772" to="4220,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" strokeweight=".65pt"/>
                  <v:line id="Line 3418" o:spid="_x0000_s1748" style="position:absolute;flip:y;visibility:visible;mso-wrap-style:square" from="4136,761" to="4215,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" strokeweight=".65pt"/>
                  <v:line id="Line 3419" o:spid="_x0000_s1749" style="position:absolute;flip:y;visibility:visible;mso-wrap-style:square" from="4130,752" to="4208,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" strokeweight=".65pt"/>
                  <v:line id="Line 3420" o:spid="_x0000_s1750" style="position:absolute;visibility:visible;mso-wrap-style:square" from="3959,741" to="4002,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" strokeweight=".65pt"/>
                  <v:line id="Line 3421" o:spid="_x0000_s1751" style="position:absolute;visibility:visible;mso-wrap-style:square" from="4204,745" to="4244,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" strokeweight=".65pt"/>
                  <v:line id="Line 3422" o:spid="_x0000_s1752" style="position:absolute;visibility:visible;mso-wrap-style:square" from="4014,787" to="4019,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" strokeweight=".65pt"/>
                  <v:line id="Line 3423" o:spid="_x0000_s1753" style="position:absolute;visibility:visible;mso-wrap-style:square" from="4033,761" to="4038,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" strokeweight=".65pt"/>
                  <v:line id="Line 3424" o:spid="_x0000_s1754" style="position:absolute;visibility:visible;mso-wrap-style:square" from="4002,766" to="4010,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" strokeweight=".65pt"/>
                  <v:line id="Line 3425" o:spid="_x0000_s1755" style="position:absolute;visibility:visible;mso-wrap-style:square" from="4022,741" to="4025,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" strokeweight=".65pt"/>
                  <v:line id="Line 3426" o:spid="_x0000_s1756" style="position:absolute;visibility:visible;mso-wrap-style:square" from="4010,723" to="4016,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" strokeweight=".65pt"/>
                  <v:line id="Line 3427" o:spid="_x0000_s1757" style="position:absolute;flip:y;visibility:visible;mso-wrap-style:square" from="3994,755" to="4062,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" strokeweight=".65pt"/>
                  <v:line id="Line 3428" o:spid="_x0000_s1758" style="position:absolute;flip:y;visibility:visible;mso-wrap-style:square" from="3992,745" to="4057,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" strokeweight=".65pt"/>
                  <v:line id="Line 3429" o:spid="_x0000_s1759" style="position:absolute;flip:y;visibility:visible;mso-wrap-style:square" from="3986,741" to="4052,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" strokeweight=".65pt"/>
                  <v:line id="Line 3430" o:spid="_x0000_s1760" style="position:absolute;flip:y;visibility:visible;mso-wrap-style:square" from="3976,730" to="4043,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" strokeweight=".65pt"/>
                  <v:line id="Line 3431" o:spid="_x0000_s1761" style="position:absolute;flip:y;visibility:visible;mso-wrap-style:square" from="3970,720" to="4037,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" strokeweight=".65pt"/>
                  <v:line id="Line 3432" o:spid="_x0000_s1762" style="position:absolute;flip:y;visibility:visible;mso-wrap-style:square" from="3965,712" to="403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" strokeweight=".65pt"/>
                  <v:shape id="Freeform 3433" o:spid="_x0000_s1763" style="position:absolute;left:3877;top:703;width:192;height:151;visibility:visible;mso-wrap-style:square;v-text-anchor:top" coordsize="192,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" path="m,85r38,66l192,59,151,,,85e" filled="f" strokeweight=".65pt">
                    <v:stroke endcap="round"/>
                    <v:path arrowok="t" o:connecttype="custom" o:connectlocs="0,85;38,151;192,59;151,0;0,85" o:connectangles="0,0,0,0,0"/>
                  </v:shape>
                  <v:shape id="Freeform 3434" o:spid="_x0000_s1764" style="position:absolute;left:3877;top:572;width:430;height:287;visibility:visible;mso-wrap-style:square;v-text-anchor:top" coordsize="430,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" path="m297,131l430,50r-2,-2l430,46,381,,254,73,253,59r-6,-2l247,50r-6,-7l240,43r-4,7l235,45,220,35,219,19r-9,-8l207,12r,15l204,25r-12,5l191,30r-1,-2l188,28r-4,l180,28r-5,2l169,32r-7,6l157,43r-5,7l149,57r-1,5l146,69r-1,5l145,77r,3l145,85r1,6l148,95r1,7l152,107r3,5l157,113r-4,3l152,121r-3,5l149,132,1,217r1,2l,220r38,67l193,194r-1,-3l193,194r7,-7l202,192r,-3l203,187r1,-2l207,181r1,-3l210,174r3,-1l216,170r16,21l232,192r6,5l240,208r1,2l241,214r2,5l244,222r3,4l248,226r3,l253,226r1,-2l254,220r-1,-6l252,208r,-1l253,207r1,l254,208r,2l255,212r13,16l269,230r1,l272,230r,-2l273,226r,-1l273,224r-1,-2l261,206r-1,l259,204r-2,l256,206r-1,-2l254,203r-1,l252,203r5,-4l257,196r-1,-5l244,192r-3,-7l237,185r-8,-16l231,170r4,1l237,174r3,2l248,180r8,3l264,185r8,l278,183r6,-5l290,173r4,-8l296,160r,-7l296,147r-2,-7l292,134r-3,-6l285,121r-4,-7l283,113r14,18e" filled="f" strokeweight=".65pt">
                    <v:stroke endcap="round"/>
                    <v:path arrowok="t" o:connecttype="custom" o:connectlocs="428,48;254,73;247,50;236,50;219,19;207,27;191,30;184,28;169,32;152,50;146,69;145,80;148,95;155,112;152,121;1,217;38,287;193,194;202,189;207,181;213,173;232,192;241,210;244,222;251,226;254,220;252,207;254,208;268,228;272,230;273,225;261,206;257,204;254,203;257,199;244,192;229,169;237,174;256,183;278,183;294,165;296,147;289,128;283,113" o:connectangles="0,0,0,0,0,0,0,0,0,0,0,0,0,0,0,0,0,0,0,0,0,0,0,0,0,0,0,0,0,0,0,0,0,0,0,0,0,0,0,0,0,0,0,0"/>
                  </v:shape>
                  <v:shape id="Freeform 3435" o:spid="_x0000_s1765" style="position:absolute;left:4089;top:670;width:85;height:87;visibility:visible;mso-wrap-style:square;v-text-anchor:top" coordsize="8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" path="m28,79l19,72,13,66,7,58,4,50,1,42,,34,,26,2,19,4,13,9,8,16,3,23,1,30,r9,l46,1,56,6r7,7l71,19r5,8l80,35r3,10l85,53r,8l83,68r-4,7l73,81r-6,5l60,87r-8,l44,86,36,82,28,79e" filled="f" strokeweight=".65pt">
                    <v:stroke endcap="round"/>
                    <v:path arrowok="t" o:connecttype="custom" o:connectlocs="28,79;19,72;13,66;7,58;4,50;1,42;0,34;0,26;2,19;4,13;9,8;16,3;23,1;30,0;39,0;46,1;56,6;63,13;71,19;76,27;80,35;83,45;85,53;85,61;83,68;79,75;73,81;67,86;60,87;52,87;44,86;36,82;28,79" o:connectangles="0,0,0,0,0,0,0,0,0,0,0,0,0,0,0,0,0,0,0,0,0,0,0,0,0,0,0,0,0,0,0,0,0"/>
                  </v:shape>
                  <v:shape id="Freeform 3436" o:spid="_x0000_s1766" style="position:absolute;left:4119;top:648;width:45;height:48;visibility:visible;mso-wrap-style:square;v-text-anchor:top" coordsize="4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" path="m,17l29,,45,31,29,48,12,23,4,24,,17xe" fillcolor="silver" stroked="f">
                    <v:path arrowok="t" o:connecttype="custom" o:connectlocs="0,17;29,0;45,31;29,48;12,23;4,24;0,17" o:connectangles="0,0,0,0,0,0,0"/>
                  </v:shape>
                  <v:shape id="Freeform 3437" o:spid="_x0000_s1767" style="position:absolute;left:4119;top:648;width:45;height:48;visibility:visible;mso-wrap-style:square;v-text-anchor:top" coordsize="4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" path="m,17l29,,45,31,29,48,12,23,4,24,,17e" filled="f" strokeweight=".65pt">
                    <v:stroke endcap="round"/>
                    <v:path arrowok="t" o:connecttype="custom" o:connectlocs="0,17;29,0;45,31;29,48;12,23;4,24;0,17" o:connectangles="0,0,0,0,0,0,0"/>
                  </v:shape>
                  <v:line id="Line 3438" o:spid="_x0000_s1768" style="position:absolute;visibility:visible;mso-wrap-style:square" from="4132,659" to="4157,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" strokeweight=".65pt"/>
                  <v:shape id="Freeform 3439" o:spid="_x0000_s1769" style="position:absolute;left:4130;top:572;width:177;height:130;visibility:visible;mso-wrap-style:square;v-text-anchor:top" coordsize="17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" path="m,74r44,56l177,49,128,,,74xe" stroked="f">
                    <v:path arrowok="t" o:connecttype="custom" o:connectlocs="0,74;44,130;177,49;128,0;0,74" o:connectangles="0,0,0,0,0"/>
                  </v:shape>
                  <v:shape id="Freeform 3440" o:spid="_x0000_s1770" style="position:absolute;left:4130;top:572;width:177;height:130;visibility:visible;mso-wrap-style:square;v-text-anchor:top" coordsize="17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" path="m,74r44,56l177,49,128,,,74e" filled="f" strokeweight=".65pt">
                    <v:stroke endcap="round"/>
                    <v:path arrowok="t" o:connecttype="custom" o:connectlocs="0,74;44,130;177,49;128,0;0,74" o:connectangles="0,0,0,0,0"/>
                  </v:shape>
                  <v:shape id="Freeform 3441" o:spid="_x0000_s1771" style="position:absolute;left:4046;top:678;width:102;height:87;visibility:visible;mso-wrap-style:square;v-text-anchor:top" coordsize="10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" path="m33,87r1,-3l35,81r2,-3l39,75r2,-6l44,66r3,-2l50,64r4,-2l60,62r6,-2l74,58r9,l90,58r8,2l102,60,72,,,41,33,87xe" fillcolor="black" stroked="f">
                    <v:path arrowok="t" o:connecttype="custom" o:connectlocs="33,87;34,84;35,81;37,78;39,75;41,69;44,66;47,64;50,64;54,62;60,62;66,60;74,58;83,58;90,58;98,60;102,60;72,0;0,41;33,87" o:connectangles="0,0,0,0,0,0,0,0,0,0,0,0,0,0,0,0,0,0,0,0"/>
                  </v:shape>
                  <v:shape id="Freeform 3442" o:spid="_x0000_s1772" style="position:absolute;left:4046;top:678;width:102;height:87;visibility:visible;mso-wrap-style:square;v-text-anchor:top" coordsize="10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" path="m33,87r1,-3l35,81r2,-3l39,75r2,-6l44,66r3,-2l50,64r4,-2l60,62r6,-2l74,58r9,l90,58r8,2l102,60,72,,,41,33,87e" filled="f" strokeweight=".65pt">
                    <v:stroke endcap="round"/>
                    <v:path arrowok="t" o:connecttype="custom" o:connectlocs="33,87;34,84;35,81;37,78;39,75;41,69;44,66;47,64;50,64;54,62;60,62;66,60;74,58;83,58;90,58;98,60;102,60;72,0;0,41;33,87" o:connectangles="0,0,0,0,0,0,0,0,0,0,0,0,0,0,0,0,0,0,0,0"/>
                  </v:shape>
                  <v:shape id="Freeform 3443" o:spid="_x0000_s1773" style="position:absolute;left:4071;top:714;width:42;height:51;visibility:visible;mso-wrap-style:square;v-text-anchor:top" coordsize="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" path="m,7l41,51r1,-1l3,,,7xe" fillcolor="silver" stroked="f">
                    <v:path arrowok="t" o:connecttype="custom" o:connectlocs="0,7;41,51;42,50;3,0;0,7" o:connectangles="0,0,0,0,0"/>
                  </v:shape>
                  <v:shape id="Freeform 3444" o:spid="_x0000_s1774" style="position:absolute;left:4071;top:714;width:42;height:51;visibility:visible;mso-wrap-style:square;v-text-anchor:top" coordsize="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" path="m,7l41,51r1,-1l3,,,7e" filled="f" strokeweight=".65pt">
                    <v:stroke endcap="round"/>
                    <v:path arrowok="t" o:connecttype="custom" o:connectlocs="0,7;41,51;42,50;3,0;0,7" o:connectangles="0,0,0,0,0"/>
                  </v:shape>
                  <v:shape id="Freeform 3445" o:spid="_x0000_s1775" style="position:absolute;left:4087;top:708;width:30;height:54;visibility:visible;mso-wrap-style:square;v-text-anchor:top" coordsize="3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" path="m,1l26,54r4,-2l4,,,1xe" fillcolor="silver" stroked="f">
                    <v:path arrowok="t" o:connecttype="custom" o:connectlocs="0,1;26,54;30,52;4,0;0,1" o:connectangles="0,0,0,0,0"/>
                  </v:shape>
                  <v:shape id="Freeform 3446" o:spid="_x0000_s1776" style="position:absolute;left:4087;top:708;width:30;height:54;visibility:visible;mso-wrap-style:square;v-text-anchor:top" coordsize="3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" path="m,1l26,54r4,-2l4,,,1e" filled="f" strokeweight=".65pt">
                    <v:stroke endcap="round"/>
                    <v:path arrowok="t" o:connecttype="custom" o:connectlocs="0,1;26,54;30,52;4,0;0,1" o:connectangles="0,0,0,0,0"/>
                  </v:shape>
                  <v:shape id="Freeform 3447" o:spid="_x0000_s1777" style="position:absolute;left:4130;top:572;width:177;height:129;visibility:visible;mso-wrap-style:square;v-text-anchor:top" coordsize="17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" path="m,73r44,56l177,46,128,,,73xe" fillcolor="#333" stroked="f">
                    <v:path arrowok="t" o:connecttype="custom" o:connectlocs="0,73;44,129;177,46;128,0;0,73" o:connectangles="0,0,0,0,0"/>
                  </v:shape>
                  <v:shape id="Freeform 3448" o:spid="_x0000_s1778" style="position:absolute;left:4130;top:572;width:177;height:129;visibility:visible;mso-wrap-style:square;v-text-anchor:top" coordsize="17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" path="m,73r44,56l177,46,128,,,73e" filled="f" strokeweight=".65pt">
                    <v:stroke endcap="round"/>
                    <v:path arrowok="t" o:connecttype="custom" o:connectlocs="0,73;44,129;177,46;128,0;0,73" o:connectangles="0,0,0,0,0"/>
                  </v:shape>
                  <v:shape id="Freeform 3449" o:spid="_x0000_s1779" style="position:absolute;left:4084;top:583;width:14;height:30;visibility:visible;mso-wrap-style:square;v-text-anchor:top" coordsize="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" path="m,21l,1,4,r7,8l14,30,,21xe" fillcolor="silver" stroked="f">
                    <v:path arrowok="t" o:connecttype="custom" o:connectlocs="0,21;0,1;4,0;11,8;14,30;0,21" o:connectangles="0,0,0,0,0,0"/>
                  </v:shape>
                  <v:shape id="Freeform 3450" o:spid="_x0000_s1780" style="position:absolute;left:4084;top:583;width:14;height:30;visibility:visible;mso-wrap-style:square;v-text-anchor:top" coordsize="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" path="m,21l,1,4,r7,8l14,30,,21e" filled="f" strokeweight=".65pt">
                    <v:stroke endcap="round"/>
                    <v:path arrowok="t" o:connecttype="custom" o:connectlocs="0,21;0,1;4,0;11,8;14,30;0,21" o:connectangles="0,0,0,0,0,0"/>
                  </v:shape>
                  <v:shape id="Freeform 3451" o:spid="_x0000_s1781" style="position:absolute;left:4084;top:584;width:9;height:23;visibility:visible;mso-wrap-style:square;v-text-anchor:top" coordsize="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" path="m,l9,8r,15e" filled="f" strokeweight=".65pt">
                    <v:stroke endcap="round"/>
                    <v:path arrowok="t" o:connecttype="custom" o:connectlocs="0,0;9,8;9,23" o:connectangles="0,0,0"/>
                  </v:shape>
                  <v:shape id="Freeform 3452" o:spid="_x0000_s1782" style="position:absolute;left:4111;top:614;width:21;height:42;visibility:visible;mso-wrap-style:square;v-text-anchor:top" coordsize="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" path="m,11l5,,6,r6,7l12,14r7,3l21,35,10,42,,11xe" fillcolor="silver" stroked="f">
                    <v:path arrowok="t" o:connecttype="custom" o:connectlocs="0,11;5,0;6,0;12,7;12,14;19,17;21,35;10,42;0,11" o:connectangles="0,0,0,0,0,0,0,0,0"/>
                  </v:shape>
                  <v:shape id="Freeform 3453" o:spid="_x0000_s1783" style="position:absolute;left:4111;top:614;width:21;height:42;visibility:visible;mso-wrap-style:square;v-text-anchor:top" coordsize="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" path="m,11l5,,6,r6,7l12,14r7,3l21,35,10,42,,11e" filled="f" strokeweight=".65pt">
                    <v:stroke endcap="round"/>
                    <v:path arrowok="t" o:connecttype="custom" o:connectlocs="0,11;5,0;6,0;12,7;12,14;19,17;21,35;10,42;0,11" o:connectangles="0,0,0,0,0,0,0,0,0"/>
                  </v:shape>
                  <v:shape id="Freeform 3454" o:spid="_x0000_s1784" style="position:absolute;left:4125;top:633;width:9;height:17;visibility:visible;mso-wrap-style:square;v-text-anchor:top" coordsize="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" path="m6,17l,2,9,e" filled="f" strokeweight=".65pt">
                    <v:stroke endcap="round"/>
                    <v:path arrowok="t" o:connecttype="custom" o:connectlocs="6,17;0,2;9,0" o:connectangles="0,0,0"/>
                  </v:shape>
                  <v:shape id="Freeform 3455" o:spid="_x0000_s1785" style="position:absolute;left:4117;top:614;width:9;height:17;visibility:visible;mso-wrap-style:square;v-text-anchor:top" coordsize="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" path="m,l7,17r2,e" filled="f" strokeweight=".65pt">
                    <v:stroke endcap="round"/>
                    <v:path arrowok="t" o:connecttype="custom" o:connectlocs="0,0;7,17;9,17" o:connectangles="0,0,0"/>
                  </v:shape>
                  <v:shape id="Freeform 3456" o:spid="_x0000_s1786" style="position:absolute;left:4022;top:597;width:104;height:137;visibility:visible;mso-wrap-style:square;v-text-anchor:top" coordsize="104,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" path="m5,112r,-5l6,101,8,92r4,-5l10,87,7,81,5,76,3,70,1,65,,60,,55,,52,,49,1,44,3,37,4,32,7,25r5,-7l17,13,24,7,30,5,35,3r3,l42,3r2,l45,5r2,l58,,88,19r15,29l104,98,43,137,5,112xe" fillcolor="gray" stroked="f">
                    <v:path arrowok="t" o:connecttype="custom" o:connectlocs="5,112;5,107;6,101;8,92;12,87;10,87;7,81;5,76;3,70;1,65;0,60;0,55;0,52;0,49;1,44;3,37;4,32;7,25;12,18;17,13;24,7;30,5;35,3;38,3;42,3;44,3;45,5;47,5;58,0;88,19;103,48;104,98;43,137;5,112" o:connectangles="0,0,0,0,0,0,0,0,0,0,0,0,0,0,0,0,0,0,0,0,0,0,0,0,0,0,0,0,0,0,0,0,0,0"/>
                  </v:shape>
                  <v:shape id="Freeform 3457" o:spid="_x0000_s1787" style="position:absolute;left:4022;top:597;width:104;height:137;visibility:visible;mso-wrap-style:square;v-text-anchor:top" coordsize="104,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" path="m5,112r,-5l6,101,8,92r4,-5l10,87,7,81,5,76,3,70,1,65,,60,,55,,52,,49,1,44,3,37,4,32,7,25r5,-7l17,13,24,7,30,5,35,3r3,l42,3r2,l45,5r2,l58,,88,19r15,29l104,98,43,137,5,112e" filled="f" strokeweight=".65pt">
                    <v:stroke endcap="round"/>
                    <v:path arrowok="t" o:connecttype="custom" o:connectlocs="5,112;5,107;6,101;8,92;12,87;10,87;7,81;5,76;3,70;1,65;0,60;0,55;0,52;0,49;1,44;3,37;4,32;7,25;12,18;17,13;24,7;30,5;35,3;38,3;42,3;44,3;45,5;47,5;58,0;88,19;103,48;104,98;43,137;5,112" o:connectangles="0,0,0,0,0,0,0,0,0,0,0,0,0,0,0,0,0,0,0,0,0,0,0,0,0,0,0,0,0,0,0,0,0,0"/>
                  </v:shape>
                  <v:shape id="Freeform 3458" o:spid="_x0000_s1788" style="position:absolute;left:4089;top:670;width:85;height:87;visibility:visible;mso-wrap-style:square;v-text-anchor:top" coordsize="8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" path="m28,79l19,72,13,66,7,58,4,50,1,42,,34,,26,2,19,4,13,9,8,16,3,23,1,30,r9,l46,1,56,6r7,7l71,19r5,8l80,35r3,10l85,53r,8l83,68r-4,7l73,81r-6,5l60,87r-8,l44,86,36,82,28,79xe" stroked="f">
                    <v:path arrowok="t" o:connecttype="custom" o:connectlocs="28,79;19,72;13,66;7,58;4,50;1,42;0,34;0,26;2,19;4,13;9,8;16,3;23,1;30,0;39,0;46,1;56,6;63,13;71,19;76,27;80,35;83,45;85,53;85,61;83,68;79,75;73,81;67,86;60,87;52,87;44,86;36,82;28,79" o:connectangles="0,0,0,0,0,0,0,0,0,0,0,0,0,0,0,0,0,0,0,0,0,0,0,0,0,0,0,0,0,0,0,0,0"/>
                  </v:shape>
                  <v:shape id="Freeform 3459" o:spid="_x0000_s1789" style="position:absolute;left:4035;top:603;width:44;height:120;visibility:visible;mso-wrap-style:square;v-text-anchor:top" coordsize="4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" path="m33,l,18,28,37,41,69r3,51e" filled="f" strokeweight=".65pt">
                    <v:stroke endcap="round"/>
                    <v:path arrowok="t" o:connecttype="custom" o:connectlocs="33,0;0,18;28,37;41,69;44,120" o:connectangles="0,0,0,0,0"/>
                  </v:shape>
                  <v:line id="Line 3460" o:spid="_x0000_s1790" style="position:absolute;flip:y;visibility:visible;mso-wrap-style:square" from="4068,616" to="4106,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" strokeweight=".65pt"/>
                  <v:line id="Line 3461" o:spid="_x0000_s1791" style="position:absolute;flip:y;visibility:visible;mso-wrap-style:square" from="4079,648" to="4125,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" strokeweight=".65pt"/>
                  <v:line id="Line 3462" o:spid="_x0000_s1792" style="position:absolute;visibility:visible;mso-wrap-style:square" from="4035,622" to="4040,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" strokeweight=".65pt"/>
                  <v:line id="Line 3463" o:spid="_x0000_s1793" style="position:absolute;visibility:visible;mso-wrap-style:square" from="4025,646" to="4025,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" strokeweight=".65pt"/>
                  <v:line id="Line 3464" o:spid="_x0000_s1794" style="position:absolute;visibility:visible;mso-wrap-style:square" from="4025,659" to="4029,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" strokeweight=".65pt"/>
                  <v:shape id="Freeform 3465" o:spid="_x0000_s1795" style="position:absolute;left:4109;top:757;width:25;height:27;visibility:visible;mso-wrap-style:square;v-text-anchor:top" coordsize="2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" path="m9,l4,,,7r7,6l8,24r3,3l15,19,25,14r,-3l24,6,12,7,9,xe" fillcolor="silver" stroked="f">
                    <v:path arrowok="t" o:connecttype="custom" o:connectlocs="9,0;4,0;0,7;7,13;8,24;11,27;15,19;25,14;25,11;24,6;12,7;9,0" o:connectangles="0,0,0,0,0,0,0,0,0,0,0,0"/>
                  </v:shape>
                  <v:shape id="Freeform 3466" o:spid="_x0000_s1796" style="position:absolute;left:4109;top:757;width:25;height:27;visibility:visible;mso-wrap-style:square;v-text-anchor:top" coordsize="2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" path="m9,l4,,,7r7,6l8,24r3,3l15,19,25,14r,-3l24,6,12,7,9,e" filled="f" strokeweight=".65pt">
                    <v:stroke endcap="round"/>
                    <v:path arrowok="t" o:connecttype="custom" o:connectlocs="9,0;4,0;0,7;7,13;8,24;11,27;15,19;25,14;25,11;24,6;12,7;9,0" o:connectangles="0,0,0,0,0,0,0,0,0,0,0,0"/>
                  </v:shape>
                  <v:shape id="Freeform 3467" o:spid="_x0000_s1797" style="position:absolute;left:4113;top:757;width:11;height:15;visibility:visible;mso-wrap-style:square;v-text-anchor:top" coordsize="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" path="m,l11,8,5,15e" filled="f" strokeweight=".65pt">
                    <v:stroke endcap="round"/>
                    <v:path arrowok="t" o:connecttype="custom" o:connectlocs="0,0;11,8;5,15" o:connectangles="0,0,0"/>
                  </v:shape>
                  <v:shape id="Freeform 3468" o:spid="_x0000_s1798" style="position:absolute;left:4119;top:763;width:15;height:13;visibility:visible;mso-wrap-style:square;v-text-anchor:top" coordsize="1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" path="m3,l,,3,13,15,7e" filled="f" strokeweight=".65pt">
                    <v:stroke endcap="round"/>
                    <v:path arrowok="t" o:connecttype="custom" o:connectlocs="3,0;0,0;3,13;15,7" o:connectangles="0,0,0,0"/>
                  </v:shape>
                  <v:shape id="Freeform 3469" o:spid="_x0000_s1799" style="position:absolute;left:4119;top:774;width:15;height:25;visibility:visible;mso-wrap-style:square;v-text-anchor:top" coordsize="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" path="m,7l,6r1,l2,7r1,4l4,14r1,5l6,20r1,l8,20r,-1l8,16,7,11,6,5,6,2,7,,8,,9,2r2,1l13,5r1,1l15,6r-1,5l13,9,12,7,10,6,9,6r,1l10,12r1,7l11,22r-1,3l8,25r-2,l5,25,3,20,1,16,,11,,7xe" fillcolor="silver" stroked="f">
                    <v:path arrowok="t" o:connecttype="custom" o:connectlocs="0,7;0,6;1,6;2,7;3,11;4,14;5,19;6,20;7,20;8,20;8,19;8,16;7,11;6,5;6,2;7,0;8,0;9,2;11,3;13,5;14,6;15,6;14,11;13,9;12,7;10,6;9,6;9,7;10,12;11,19;11,22;10,25;8,25;6,25;5,25;3,20;1,16;0,11;0,7" o:connectangles="0,0,0,0,0,0,0,0,0,0,0,0,0,0,0,0,0,0,0,0,0,0,0,0,0,0,0,0,0,0,0,0,0,0,0,0,0,0,0"/>
                  </v:shape>
                  <v:shape id="Freeform 3470" o:spid="_x0000_s1800" style="position:absolute;left:4119;top:774;width:15;height:25;visibility:visible;mso-wrap-style:square;v-text-anchor:top" coordsize="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" path="m,7l,6r1,l2,7r1,4l4,14r1,5l6,20r1,l8,20r,-1l8,16,7,11,6,5,6,2,7,,8,,9,2r2,1l13,5r1,1l15,6r-1,5l13,9,12,7,10,6,9,6r,1l10,12r1,7l11,22r-1,3l8,25r-2,l5,25,3,20,1,16,,11,,7e" filled="f" strokeweight=".65pt">
                    <v:stroke endcap="round"/>
                    <v:path arrowok="t" o:connecttype="custom" o:connectlocs="0,7;0,6;1,6;2,7;3,11;4,14;5,19;6,20;7,20;8,20;8,19;8,16;7,11;6,5;6,2;7,0;8,0;9,2;11,3;13,5;14,6;15,6;14,11;13,9;12,7;10,6;9,6;9,7;10,12;11,19;11,22;10,25;8,25;6,25;5,25;3,20;1,16;0,11;0,7" o:connectangles="0,0,0,0,0,0,0,0,0,0,0,0,0,0,0,0,0,0,0,0,0,0,0,0,0,0,0,0,0,0,0,0,0,0,0,0,0,0,0"/>
                  </v:shape>
                  <v:shape id="Freeform 3471" o:spid="_x0000_s1801" style="position:absolute;left:4130;top:776;width:21;height:29;visibility:visible;mso-wrap-style:square;v-text-anchor:top" coordsize="2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" path="m1,8r,l,4,1,3,1,2,2,,5,,6,,8,2,20,20r1,2l21,23r,2l20,27r,2l17,29r-1,l15,27,1,8xe" fillcolor="silver" stroked="f">
                    <v:path arrowok="t" o:connecttype="custom" o:connectlocs="1,8;1,8;0,4;1,3;1,2;2,0;5,0;6,0;8,2;20,20;21,22;21,23;21,25;20,27;20,29;17,29;16,29;15,27;1,8" o:connectangles="0,0,0,0,0,0,0,0,0,0,0,0,0,0,0,0,0,0,0"/>
                  </v:shape>
                  <v:shape id="Freeform 3472" o:spid="_x0000_s1802" style="position:absolute;left:4130;top:776;width:21;height:29;visibility:visible;mso-wrap-style:square;v-text-anchor:top" coordsize="2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" path="m1,8r,l,4,1,3,1,2,2,,5,,6,,8,2,20,20r1,2l21,23r,2l20,27r,2l17,29r-1,l15,27,1,8e" filled="f" strokeweight=".65pt">
                    <v:stroke endcap="round"/>
                    <v:path arrowok="t" o:connecttype="custom" o:connectlocs="1,8;1,8;0,4;1,3;1,2;2,0;5,0;6,0;8,2;20,20;21,22;21,23;21,25;20,27;20,29;17,29;16,29;15,27;1,8" o:connectangles="0,0,0,0,0,0,0,0,0,0,0,0,0,0,0,0,0,0,0"/>
                  </v:shape>
                  <v:shape id="Freeform 3473" o:spid="_x0000_s1803" style="position:absolute;left:4143;top:793;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" path="m10,2r,l7,,4,,1,2r,3l,6,,9r,3e" filled="f" strokeweight=".65pt">
                    <v:stroke endcap="round"/>
                    <v:path arrowok="t" o:connecttype="custom" o:connectlocs="10,2;10,2;7,0;4,0;1,2;1,5;0,6;0,9;0,12" o:connectangles="0,0,0,0,0,0,0,0,0"/>
                  </v:shape>
                  <v:shape id="Freeform 3474" o:spid="_x0000_s1804" style="position:absolute;left:4144;top:795;width:12;height:14;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" path="m9,10l12,5r,-3l9,,6,,4,,2,r,2l,5r,5l2,10r2,4l6,14,9,10xe" fillcolor="gray" stroked="f">
                    <v:path arrowok="t" o:connecttype="custom" o:connectlocs="9,10;12,5;12,2;9,0;6,0;4,0;2,0;2,2;0,5;0,10;2,10;4,14;6,14;9,10" o:connectangles="0,0,0,0,0,0,0,0,0,0,0,0,0,0"/>
                  </v:shape>
                  <v:shape id="Freeform 3475" o:spid="_x0000_s1805" style="position:absolute;left:4144;top:795;width:12;height:14;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" path="m9,10l12,5r,-3l9,,6,,4,,2,r,2l,5r,5l2,10r2,4l6,14,9,10e" filled="f" strokeweight=".65pt">
                    <v:stroke endcap="round"/>
                    <v:path arrowok="t" o:connecttype="custom" o:connectlocs="9,10;12,5;12,2;9,0;6,0;4,0;2,0;2,2;0,5;0,10;2,10;4,14;6,14;9,10" o:connectangles="0,0,0,0,0,0,0,0,0,0,0,0,0,0"/>
                  </v:shape>
                  <v:shape id="Freeform 3476" o:spid="_x0000_s1806" style="position:absolute;left:4127;top:777;width:9;height:15;visibility:visible;mso-wrap-style:square;v-text-anchor:top" coordsize="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" path="m,l9,r,15e" filled="f" strokeweight=".65pt">
                    <v:stroke endcap="round"/>
                    <v:path arrowok="t" o:connecttype="custom" o:connectlocs="0,0;9,0;9,15" o:connectangles="0,0,0"/>
                  </v:shape>
                  <v:shape id="Freeform 3477" o:spid="_x0000_s1807" style="position:absolute;left:4117;top:772;width:9;height:14;visibility:visible;mso-wrap-style:square;v-text-anchor:top" coordsize="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" path="m,14l6,,9,7e" filled="f" strokeweight=".65pt">
                    <v:stroke endcap="round"/>
                    <v:path arrowok="t" o:connecttype="custom" o:connectlocs="0,14;6,0;9,7" o:connectangles="0,0,0"/>
                  </v:shape>
                  <v:shape id="Freeform 3478" o:spid="_x0000_s1808" style="position:absolute;left:4097;top:625;width:9;height:14;visibility:visible;mso-wrap-style:square;v-text-anchor:top" coordsize="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" path="m4,14l6,10,9,7,9,6,6,3,4,,2,3,,3,,6,,7r,3l2,10r2,4xe" fillcolor="silver" stroked="f">
                    <v:path arrowok="t" o:connecttype="custom" o:connectlocs="4,14;6,10;9,7;9,6;6,3;4,0;2,3;0,3;0,6;0,7;0,10;2,10;4,14" o:connectangles="0,0,0,0,0,0,0,0,0,0,0,0,0"/>
                  </v:shape>
                  <v:shape id="Freeform 3479" o:spid="_x0000_s1809" style="position:absolute;left:4097;top:625;width:9;height:14;visibility:visible;mso-wrap-style:square;v-text-anchor:top" coordsize="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" path="m4,14l6,10,9,7,9,6,6,3,4,,2,3,,3,,6,,7r,3l2,10r2,4e" filled="f" strokeweight=".65pt">
                    <v:stroke endcap="round"/>
                    <v:path arrowok="t" o:connecttype="custom" o:connectlocs="4,14;6,10;9,7;9,6;6,3;4,0;2,3;0,3;0,6;0,7;0,10;2,10;4,14" o:connectangles="0,0,0,0,0,0,0,0,0,0,0,0,0"/>
                  </v:shape>
                  <v:shape id="Freeform 3480" o:spid="_x0000_s1810" style="position:absolute;left:4103;top:624;width:12;height:12;visibility:visible;mso-wrap-style:square;v-text-anchor:top" coordsize="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" path="m4,12l8,10,12,7r,-2l8,2,4,,3,2,,2,,5,,7r,3l3,10r1,2xe" fillcolor="silver" stroked="f">
                    <v:path arrowok="t" o:connecttype="custom" o:connectlocs="4,12;8,10;12,7;12,5;8,2;4,0;3,2;0,2;0,5;0,7;0,10;3,10;4,12" o:connectangles="0,0,0,0,0,0,0,0,0,0,0,0,0"/>
                  </v:shape>
                  <v:shape id="Freeform 3481" o:spid="_x0000_s1811" style="position:absolute;left:4103;top:624;width:12;height:12;visibility:visible;mso-wrap-style:square;v-text-anchor:top" coordsize="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" path="m4,12l8,10,12,7r,-2l8,2,4,,3,2,,2,,5,,7r,3l3,10r1,2e" filled="f" strokeweight=".65pt">
                    <v:stroke endcap="round"/>
                    <v:path arrowok="t" o:connecttype="custom" o:connectlocs="4,12;8,10;12,7;12,5;8,2;4,0;3,2;0,2;0,5;0,7;0,10;3,10;4,12" o:connectangles="0,0,0,0,0,0,0,0,0,0,0,0,0"/>
                  </v:shape>
                  <v:shape id="Freeform 3482" o:spid="_x0000_s1812" style="position:absolute;left:4041;top:611;width:22;height:14;visibility:visible;mso-wrap-style:square;v-text-anchor:top" coordsize="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" path="m22,4l18,,,10r5,4l22,4e" filled="f" strokeweight=".65pt">
                    <v:stroke endcap="round"/>
                    <v:path arrowok="t" o:connecttype="custom" o:connectlocs="22,4;18,0;0,10;5,14;22,4" o:connectangles="0,0,0,0,0"/>
                  </v:shape>
                  <v:shape id="Freeform 3483" o:spid="_x0000_s1813" style="position:absolute;left:4076;top:648;width:26;height:21;visibility:visible;mso-wrap-style:square;v-text-anchor:top" coordsize="2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" path="m26,6l24,,,11,3,21,26,6xe" fillcolor="silver" stroked="f">
                    <v:path arrowok="t" o:connecttype="custom" o:connectlocs="26,6;24,0;0,11;3,21;26,6" o:connectangles="0,0,0,0,0"/>
                  </v:shape>
                  <v:shape id="Freeform 3484" o:spid="_x0000_s1814" style="position:absolute;left:4076;top:648;width:26;height:21;visibility:visible;mso-wrap-style:square;v-text-anchor:top" coordsize="2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" path="m26,6l24,,,11,3,21,26,6e" filled="f" strokeweight=".65pt">
                    <v:stroke endcap="round"/>
                    <v:path arrowok="t" o:connecttype="custom" o:connectlocs="26,6;24,0;0,11;3,21;26,6" o:connectangles="0,0,0,0,0"/>
                  </v:shape>
                  <v:shape id="Freeform 3485" o:spid="_x0000_s1815" style="position:absolute;left:4025;top:633;width:52;height:134;visibility:visible;mso-wrap-style:square;v-text-anchor:top" coordsize="52,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" path="m,72l9,68,4,2,7,,50,51r,17l42,71r1,8l48,82r4,44l44,134,,72xe" fillcolor="silver" stroked="f">
                    <v:path arrowok="t" o:connecttype="custom" o:connectlocs="0,72;9,68;4,2;7,0;50,51;50,68;42,71;43,79;48,82;52,126;44,134;0,72" o:connectangles="0,0,0,0,0,0,0,0,0,0,0,0"/>
                  </v:shape>
                  <v:shape id="Freeform 3486" o:spid="_x0000_s1816" style="position:absolute;left:4025;top:633;width:52;height:134;visibility:visible;mso-wrap-style:square;v-text-anchor:top" coordsize="52,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" path="m,72l9,68,4,2,7,,50,51r,17l42,71r1,8l48,82r4,44l44,134,,72e" filled="f" strokeweight=".65pt">
                    <v:stroke endcap="round"/>
                    <v:path arrowok="t" o:connecttype="custom" o:connectlocs="0,72;9,68;4,2;7,0;50,51;50,68;42,71;43,79;48,82;52,126;44,134;0,72" o:connectangles="0,0,0,0,0,0,0,0,0,0,0,0"/>
                  </v:shape>
                  <v:shape id="Freeform 3487" o:spid="_x0000_s1817" style="position:absolute;left:3877;top:704;width:192;height:155;visibility:visible;mso-wrap-style:square;v-text-anchor:top" coordsize="192,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" path="m,88r38,67l192,61,150,,,88xe" stroked="f">
                    <v:path arrowok="t" o:connecttype="custom" o:connectlocs="0,88;38,155;192,61;150,0;0,88" o:connectangles="0,0,0,0,0"/>
                  </v:shape>
                  <v:shape id="Freeform 3488" o:spid="_x0000_s1818" style="position:absolute;left:3877;top:704;width:192;height:155;visibility:visible;mso-wrap-style:square;v-text-anchor:top" coordsize="192,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" path="m,88r38,67l192,61,150,,,88e" filled="f" strokeweight=".65pt">
                    <v:stroke endcap="round"/>
                    <v:path arrowok="t" o:connecttype="custom" o:connectlocs="0,88;38,155;192,61;150,0;0,88" o:connectangles="0,0,0,0,0"/>
                  </v:shape>
                  <v:shape id="Freeform 3489" o:spid="_x0000_s1819" style="position:absolute;left:3877;top:703;width:192;height:151;visibility:visible;mso-wrap-style:square;v-text-anchor:top" coordsize="192,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" path="m,85r38,66l192,59,151,,,85xe" fillcolor="#333" stroked="f">
                    <v:path arrowok="t" o:connecttype="custom" o:connectlocs="0,85;38,151;192,59;151,0;0,85" o:connectangles="0,0,0,0,0"/>
                  </v:shape>
                  <v:shape id="Freeform 3490" o:spid="_x0000_s1820" style="position:absolute;left:4035;top:700;width:39;height:60;visibility:visible;mso-wrap-style:square;v-text-anchor:top" coordsize="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" path="m,l34,11r-5,3l35,17r4,43e" filled="f" strokeweight=".65pt">
                    <v:stroke endcap="round"/>
                    <v:path arrowok="t" o:connecttype="custom" o:connectlocs="0,0;34,11;29,14;35,17;39,60" o:connectangles="0,0,0,0,0"/>
                  </v:shape>
                  <v:shape id="Freeform 3491" o:spid="_x0000_s1821" style="position:absolute;left:4030;top:633;width:41;height:68;visibility:visible;mso-wrap-style:square;v-text-anchor:top" coordsize="4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" path="m,l41,52r,16e" filled="f" strokeweight=".65pt">
                    <v:stroke endcap="round"/>
                    <v:path arrowok="t" o:connecttype="custom" o:connectlocs="0,0;41,52;41,68" o:connectangles="0,0,0"/>
                  </v:shape>
                  <v:line id="Line 3492" o:spid="_x0000_s1822" style="position:absolute;flip:y;visibility:visible;mso-wrap-style:square" from="4092,591" to="4095,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" strokeweight=".65pt"/>
                  <v:shape id="Freeform 3493" o:spid="_x0000_s1823" style="position:absolute;left:4120;top:625;width:11;height:14;visibility:visible;mso-wrap-style:square;v-text-anchor:top" coordsize="1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" path="m,l6,14r5,-4e" filled="f" strokeweight=".65pt">
                    <v:stroke endcap="round"/>
                    <v:path arrowok="t" o:connecttype="custom" o:connectlocs="0,0;6,14;11,10" o:connectangles="0,0,0"/>
                  </v:shape>
                  <v:line id="Line 3494" o:spid="_x0000_s1824" style="position:absolute;visibility:visible;mso-wrap-style:square" from="4122,632" to="4125,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" strokeweight=".65pt"/>
                  <v:line id="Line 3495" o:spid="_x0000_s1825" style="position:absolute;visibility:visible;mso-wrap-style:square" from="4070,686" to="4075,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" strokeweight=".65pt"/>
                  <v:line id="Line 3496" o:spid="_x0000_s1826" style="position:absolute;flip:x;visibility:visible;mso-wrap-style:square" from="4068,714" to="4073,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" strokeweight=".65pt"/>
                  <v:line id="Line 3497" o:spid="_x0000_s1827" style="position:absolute;visibility:visible;mso-wrap-style:square" from="4030,703" to="4063,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" strokeweight=".65pt"/>
                  <v:shape id="Freeform 3498" o:spid="_x0000_s1828" style="position:absolute;left:4095;top:741;width:17;height:20;visibility:visible;mso-wrap-style:square;v-text-anchor:top" coordsize="1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" path="m,1r,l1,1,3,,4,,7,,17,18r-2,2l,1e" filled="f" strokeweight=".65pt">
                    <v:stroke endcap="round"/>
                    <v:path arrowok="t" o:connecttype="custom" o:connectlocs="0,1;0,1;1,1;3,0;4,0;7,0;17,18;15,20;0,1" o:connectangles="0,0,0,0,0,0,0,0,0"/>
                  </v:shape>
                  <v:shape id="Freeform 3499" o:spid="_x0000_s1829" style="position:absolute;left:4120;top:776;width:11;height:18;visibility:visible;mso-wrap-style:square;v-text-anchor:top" coordsize="1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" path="m11,16r,2l8,18r-2,l4,16,2,13r,-3l,7,4,1,6,r,3l8,8r3,5l11,16e" filled="f" strokeweight=".65pt">
                    <v:stroke endcap="round"/>
                    <v:path arrowok="t" o:connecttype="custom" o:connectlocs="11,16;11,18;8,18;6,18;4,16;2,13;2,10;0,7;4,1;6,0;6,3;8,8;11,13;11,16" o:connectangles="0,0,0,0,0,0,0,0,0,0,0,0,0,0"/>
                  </v:shape>
                  <v:shape id="Freeform 3500" o:spid="_x0000_s1830" style="position:absolute;left:4125;top:648;width:11;height:13;visibility:visible;mso-wrap-style:square;v-text-anchor:top" coordsize="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" path="m,13l,4,6,1,6,r5,6l,13e" filled="f" strokeweight=".65pt">
                    <v:stroke endcap="round"/>
                    <v:path arrowok="t" o:connecttype="custom" o:connectlocs="0,13;0,4;6,1;6,0;11,6;0,13" o:connectangles="0,0,0,0,0,0"/>
                  </v:shape>
                  <v:shape id="Freeform 3501" o:spid="_x0000_s1831" style="position:absolute;left:4090;top:700;width:68;height:51;visibility:visible;mso-wrap-style:square;v-text-anchor:top" coordsize="6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" path="m,l,3,2,6r1,6l6,19r5,8l16,33r9,8l36,48r5,1l45,51r5,l55,51r4,l64,51r3,l68,51e" filled="f" strokeweight=".65pt">
                    <v:stroke endcap="round"/>
                    <v:path arrowok="t" o:connecttype="custom" o:connectlocs="0,0;0,3;2,6;3,12;6,19;11,27;16,33;25,41;36,48;41,49;45,51;50,51;55,51;59,51;64,51;67,51;68,51" o:connectangles="0,0,0,0,0,0,0,0,0,0,0,0,0,0,0,0,0"/>
                  </v:shape>
                  <v:shape id="Freeform 3502" o:spid="_x0000_s1832" style="position:absolute;left:4098;top:678;width:69;height:51;visibility:visible;mso-wrap-style:square;v-text-anchor:top" coordsize="6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" path="m,3r1,l4,1r4,l13,r6,l26,1r8,2l43,7r7,6l56,20r5,7l64,34r3,7l68,46r1,5e" filled="f" strokeweight=".65pt">
                    <v:stroke endcap="round"/>
                    <v:path arrowok="t" o:connecttype="custom" o:connectlocs="0,3;1,3;4,1;8,1;13,0;19,0;26,1;34,3;43,7;50,13;56,20;61,27;64,34;67,41;68,46;69,51" o:connectangles="0,0,0,0,0,0,0,0,0,0,0,0,0,0,0,0"/>
                  </v:shape>
                  <v:line id="Line 3503" o:spid="_x0000_s1833" style="position:absolute;visibility:visible;mso-wrap-style:square" from="4252,640" to="425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" strokeweight=".65pt"/>
                  <v:line id="Line 3504" o:spid="_x0000_s1834" style="position:absolute;visibility:visible;mso-wrap-style:square" from="4266,619" to="4274,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" strokeweight=".65pt"/>
                  <v:line id="Line 3505" o:spid="_x0000_s1835" style="position:absolute;visibility:visible;mso-wrap-style:square" from="4239,625" to="4246,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" strokeweight=".65pt"/>
                  <v:line id="Line 3506" o:spid="_x0000_s1836" style="position:absolute;visibility:visible;mso-wrap-style:square" from="4253,605" to="426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" strokeweight=".65pt"/>
                  <v:line id="Line 3507" o:spid="_x0000_s1837" style="position:absolute;visibility:visible;mso-wrap-style:square" from="4225,610" to="4233,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" strokeweight=".65pt"/>
                  <v:line id="Line 3508" o:spid="_x0000_s1838" style="position:absolute;visibility:visible;mso-wrap-style:square" from="4241,589" to="4247,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" strokeweight=".65pt"/>
                  <v:line id="Line 3509" o:spid="_x0000_s1839" style="position:absolute;visibility:visible;mso-wrap-style:square" from="4214,595" to="4222,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" strokeweight=".65pt"/>
                  <v:line id="Line 3510" o:spid="_x0000_s1840" style="position:absolute;visibility:visible;mso-wrap-style:square" from="4214,665" to="4222,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" strokeweight=".65pt"/>
                  <v:line id="Line 3511" o:spid="_x0000_s1841" style="position:absolute;visibility:visible;mso-wrap-style:square" from="4179,670" to="4185,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" strokeweight=".65pt"/>
                  <v:line id="Line 3512" o:spid="_x0000_s1842" style="position:absolute;visibility:visible;mso-wrap-style:square" from="4200,648" to="4206,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" strokeweight=".65pt"/>
                  <v:line id="Line 3513" o:spid="_x0000_s1843" style="position:absolute;visibility:visible;mso-wrap-style:square" from="4189,633" to="4193,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" strokeweight=".65pt"/>
                  <v:line id="Line 3514" o:spid="_x0000_s1844" style="position:absolute;visibility:visible;mso-wrap-style:square" from="4176,619" to="4182,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" strokeweight=".65pt"/>
                  <v:line id="Line 3515" o:spid="_x0000_s1845" style="position:absolute;flip:y;visibility:visible;mso-wrap-style:square" from="4233,610" to="4296,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" strokeweight=".65pt"/>
                  <v:line id="Line 3516" o:spid="_x0000_s1846" style="position:absolute;flip:y;visibility:visible;mso-wrap-style:square" from="4225,605" to="429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" strokeweight=".65pt"/>
                  <v:line id="Line 3517" o:spid="_x0000_s1847" style="position:absolute;flip:y;visibility:visible;mso-wrap-style:square" from="4222,597" to="4285,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" strokeweight=".65pt"/>
                  <v:line id="Line 3518" o:spid="_x0000_s1848" style="position:absolute;flip:y;visibility:visible;mso-wrap-style:square" from="4214,589" to="4276,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" strokeweight=".65pt"/>
                  <v:line id="Line 3519" o:spid="_x0000_s1849" style="position:absolute;flip:y;visibility:visible;mso-wrap-style:square" from="4209,583" to="4269,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" strokeweight=".65pt"/>
                  <v:line id="Line 3520" o:spid="_x0000_s1850" style="position:absolute;flip:y;visibility:visible;mso-wrap-style:square" from="4201,576" to="4261,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" strokeweight=".65pt"/>
                  <v:line id="Line 3521" o:spid="_x0000_s1851" style="position:absolute;visibility:visible;mso-wrap-style:square" from="4195,608" to="4241,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" strokeweight=".65pt"/>
                  <v:line id="Line 3522" o:spid="_x0000_s1852" style="position:absolute;visibility:visible;mso-wrap-style:square" from="4192,610" to="4236,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" strokeweight=".65pt"/>
                  <v:shape id="Freeform 3523" o:spid="_x0000_s1853" style="position:absolute;left:4130;top:648;width:12;height:10;visibility:visible;mso-wrap-style:square;v-text-anchor:top" coordsize="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" path="m12,10r,l,,12,10e" filled="f" strokeweight=".65pt">
                    <v:stroke endcap="round"/>
                    <v:path arrowok="t" o:connecttype="custom" o:connectlocs="12,10;12,10;0,0;12,10" o:connectangles="0,0,0,0"/>
                  </v:shape>
                  <v:line id="Line 3524" o:spid="_x0000_s1854" style="position:absolute;visibility:visible;mso-wrap-style:square" from="4168,655" to="4174,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" strokeweight=".65pt"/>
                  <v:line id="Line 3525" o:spid="_x0000_s1855" style="position:absolute;visibility:visible;mso-wrap-style:square" from="4158,640" to="4163,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" strokeweight=".65pt"/>
                  <v:line id="Line 3526" o:spid="_x0000_s1856" style="position:absolute;flip:y;visibility:visible;mso-wrap-style:square" from="4154,638" to="4215,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" strokeweight=".65pt"/>
                  <v:line id="Line 3527" o:spid="_x0000_s1857" style="position:absolute;flip:y;visibility:visible;mso-wrap-style:square" from="4147,632" to="4209,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" strokeweight=".65pt"/>
                  <v:line id="Line 3528" o:spid="_x0000_s1858" style="position:absolute;flip:y;visibility:visible;mso-wrap-style:square" from="4143,625" to="4201,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" strokeweight=".65pt"/>
                  <v:line id="Line 3529" o:spid="_x0000_s1859" style="position:absolute;flip:y;visibility:visible;mso-wrap-style:square" from="4135,614" to="4195,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" strokeweight=".65pt"/>
                  <v:line id="Line 3530" o:spid="_x0000_s1860" style="position:absolute;flip:y;visibility:visible;mso-wrap-style:square" from="4165,654" to="4228,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" strokeweight=".65pt"/>
                  <v:line id="Line 3531" o:spid="_x0000_s1861" style="position:absolute;flip:y;visibility:visible;mso-wrap-style:square" from="4158,646" to="4223,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" strokeweight=".65pt"/>
                  <v:line id="Line 3532" o:spid="_x0000_s1862" style="position:absolute;visibility:visible;mso-wrap-style:square" from="4242,745" to="4249,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" strokeweight=".65pt"/>
                  <v:line id="Line 3533" o:spid="_x0000_s1863" style="position:absolute;visibility:visible;mso-wrap-style:square" from="4231,730" to="4234,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" strokeweight=".65pt"/>
                  <v:line id="Line 3534" o:spid="_x0000_s1864" style="position:absolute;visibility:visible;mso-wrap-style:square" from="4209,817" to="4215,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" strokeweight=".65pt"/>
                  <v:line id="Line 3535" o:spid="_x0000_s1865" style="position:absolute;visibility:visible;mso-wrap-style:square" from="4179,821" to="4185,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" strokeweight=".65pt"/>
                  <v:line id="Line 3536" o:spid="_x0000_s1866" style="position:absolute;visibility:visible;mso-wrap-style:square" from="4200,798" to="4204,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" strokeweight=".65pt"/>
                  <v:line id="Line 3537" o:spid="_x0000_s1867" style="position:absolute;visibility:visible;mso-wrap-style:square" from="4170,799" to="4176,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" strokeweight=".65pt"/>
                  <v:line id="Line 3538" o:spid="_x0000_s1868" style="position:absolute;visibility:visible;mso-wrap-style:square" from="4189,776" to="4192,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" strokeweight=".65pt"/>
                  <v:line id="Line 3539" o:spid="_x0000_s1869" style="position:absolute;visibility:visible;mso-wrap-style:square" from="4158,777" to="4166,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" strokeweight=".65pt"/>
                  <v:line id="Line 3540" o:spid="_x0000_s1870" style="position:absolute;visibility:visible;mso-wrap-style:square" from="4179,758" to="4185,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" strokeweight=".65pt"/>
                  <v:line id="Line 3541" o:spid="_x0000_s1871" style="position:absolute;flip:y;visibility:visible;mso-wrap-style:square" from="4158,799" to="42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" strokeweight=".65pt"/>
                  <v:line id="Line 3542" o:spid="_x0000_s1872" style="position:absolute;flip:y;visibility:visible;mso-wrap-style:square" from="4155,790" to="4233,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" strokeweight=".65pt"/>
                  <v:line id="Line 3543" o:spid="_x0000_s1873" style="position:absolute;flip:y;visibility:visible;mso-wrap-style:square" from="4147,777" to="4225,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" strokeweight=".65pt"/>
                  <v:line id="Line 3544" o:spid="_x0000_s1874" style="position:absolute;flip:y;visibility:visible;mso-wrap-style:square" from="4143,772" to="4220,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" strokeweight=".65pt"/>
                  <v:line id="Line 3545" o:spid="_x0000_s1875" style="position:absolute;flip:y;visibility:visible;mso-wrap-style:square" from="4136,761" to="4215,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" strokeweight=".65pt"/>
                  <v:line id="Line 3546" o:spid="_x0000_s1876" style="position:absolute;flip:y;visibility:visible;mso-wrap-style:square" from="4130,752" to="4208,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" strokeweight=".65pt"/>
                  <v:line id="Line 3547" o:spid="_x0000_s1877" style="position:absolute;visibility:visible;mso-wrap-style:square" from="3959,741" to="4002,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" strokeweight=".65pt"/>
                  <v:line id="Line 3548" o:spid="_x0000_s1878" style="position:absolute;visibility:visible;mso-wrap-style:square" from="4204,745" to="4244,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" strokeweight=".65pt"/>
                  <v:line id="Line 3549" o:spid="_x0000_s1879" style="position:absolute;visibility:visible;mso-wrap-style:square" from="4014,787" to="4019,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" strokeweight=".65pt"/>
                  <v:line id="Line 3550" o:spid="_x0000_s1880" style="position:absolute;visibility:visible;mso-wrap-style:square" from="4033,761" to="4038,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" strokeweight=".65pt"/>
                  <v:line id="Line 3551" o:spid="_x0000_s1881" style="position:absolute;visibility:visible;mso-wrap-style:square" from="4002,766" to="4010,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" strokeweight=".65pt"/>
                  <v:line id="Line 3552" o:spid="_x0000_s1882" style="position:absolute;visibility:visible;mso-wrap-style:square" from="4022,741" to="4025,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" strokeweight=".65pt"/>
                  <v:line id="Line 3553" o:spid="_x0000_s1883" style="position:absolute;visibility:visible;mso-wrap-style:square" from="4010,723" to="4016,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" strokeweight=".65pt"/>
                  <v:line id="Line 3554" o:spid="_x0000_s1884" style="position:absolute;flip:y;visibility:visible;mso-wrap-style:square" from="3994,755" to="4062,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" strokeweight=".65pt"/>
                  <v:line id="Line 3555" o:spid="_x0000_s1885" style="position:absolute;flip:y;visibility:visible;mso-wrap-style:square" from="3992,745" to="4057,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" strokeweight=".65pt"/>
                  <v:line id="Line 3556" o:spid="_x0000_s1886" style="position:absolute;flip:y;visibility:visible;mso-wrap-style:square" from="3986,741" to="4052,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" strokeweight=".65pt"/>
                  <v:line id="Line 3557" o:spid="_x0000_s1887" style="position:absolute;flip:y;visibility:visible;mso-wrap-style:square" from="3976,730" to="4043,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" strokeweight=".65pt"/>
                  <v:line id="Line 3558" o:spid="_x0000_s1888" style="position:absolute;flip:y;visibility:visible;mso-wrap-style:square" from="3970,720" to="4037,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" strokeweight=".65pt"/>
                  <v:line id="Line 3559" o:spid="_x0000_s1889" style="position:absolute;flip:y;visibility:visible;mso-wrap-style:square" from="3965,712" to="403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" strokeweight=".65pt"/>
                  <v:shape id="Freeform 3560" o:spid="_x0000_s1890" style="position:absolute;left:3877;top:703;width:192;height:151;visibility:visible;mso-wrap-style:square;v-text-anchor:top" coordsize="192,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" path="m,85r38,66l192,59,151,,,85e" filled="f" strokeweight=".65pt">
                    <v:stroke endcap="round"/>
                    <v:path arrowok="t" o:connecttype="custom" o:connectlocs="0,85;38,151;192,59;151,0;0,85" o:connectangles="0,0,0,0,0"/>
                  </v:shape>
                  <v:shape id="Freeform 3561" o:spid="_x0000_s1891" style="position:absolute;left:3877;top:572;width:430;height:287;visibility:visible;mso-wrap-style:square;v-text-anchor:top" coordsize="430,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" path="m297,131l430,50r-2,-2l430,46,381,,254,73,253,59r-6,-2l247,50r-6,-7l240,43r-4,7l235,45,220,35,219,19r-9,-8l207,12r,15l204,25r-12,5l191,30r-1,-2l188,28r-4,l180,28r-5,2l169,32r-7,6l157,43r-5,7l149,57r-1,5l146,69r-1,5l145,77r,3l145,85r1,6l148,95r1,7l152,107r3,5l157,113r-4,3l152,121r-3,5l149,132,1,217r1,2l,220r38,67l193,194r-1,-3l193,194r7,-7l202,192r,-3l203,187r1,-2l207,181r1,-3l210,174r3,-1l216,170r16,21l232,192r6,5l240,208r1,2l241,214r2,5l244,222r3,4l248,226r3,l253,226r1,-2l254,220r-1,-6l252,208r,-1l253,207r1,l254,208r,2l255,212r13,16l269,230r1,l272,230r,-2l273,226r,-1l273,224r-1,-2l261,206r-1,l259,204r-2,l256,206r-1,-2l254,203r-1,l252,203r5,-4l257,196r-1,-5l244,192r-3,-7l237,185r-8,-16l231,170r4,1l237,174r3,2l248,180r8,3l264,185r8,l278,183r6,-5l290,173r4,-8l296,160r,-7l296,147r-2,-7l292,134r-3,-6l285,121r-4,-7l283,113r14,18e" filled="f" strokeweight=".65pt">
                    <v:stroke endcap="round"/>
                    <v:path arrowok="t" o:connecttype="custom" o:connectlocs="428,48;254,73;247,50;236,50;219,19;207,27;191,30;184,28;169,32;152,50;146,69;145,80;148,95;155,112;152,121;1,217;38,287;193,194;202,189;207,181;213,173;232,192;241,210;244,222;251,226;254,220;252,207;254,208;268,228;272,230;273,225;261,206;257,204;254,203;257,199;244,192;229,169;237,174;256,183;278,183;294,165;296,147;289,128;283,113" o:connectangles="0,0,0,0,0,0,0,0,0,0,0,0,0,0,0,0,0,0,0,0,0,0,0,0,0,0,0,0,0,0,0,0,0,0,0,0,0,0,0,0,0,0,0,0"/>
                  </v:shape>
                  <v:shape id="Freeform 3562" o:spid="_x0000_s1892" style="position:absolute;left:4089;top:670;width:85;height:87;visibility:visible;mso-wrap-style:square;v-text-anchor:top" coordsize="8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" path="m28,79l19,72,13,66,7,58,4,50,1,42,,34,,26,2,19,4,13,9,8,16,3,23,1,30,r9,l46,1,56,6r7,7l71,19r5,8l80,35r3,10l85,53r,8l83,68r-4,7l73,81r-6,5l60,87r-8,l44,86,36,82,28,79e" filled="f" strokeweight=".65pt">
                    <v:stroke endcap="round"/>
                    <v:path arrowok="t" o:connecttype="custom" o:connectlocs="28,79;19,72;13,66;7,58;4,50;1,42;0,34;0,26;2,19;4,13;9,8;16,3;23,1;30,0;39,0;46,1;56,6;63,13;71,19;76,27;80,35;83,45;85,53;85,61;83,68;79,75;73,81;67,86;60,87;52,87;44,86;36,82;28,79" o:connectangles="0,0,0,0,0,0,0,0,0,0,0,0,0,0,0,0,0,0,0,0,0,0,0,0,0,0,0,0,0,0,0,0,0"/>
                  </v:shape>
                  <v:group id="Group 3563" o:spid="_x0000_s1893" style="position:absolute;left:4314;top:1163;width:383;height:348" coordorigin="4314,1163" coordsize="38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">
                    <v:shape id="Freeform 3564" o:spid="_x0000_s1894" style="position:absolute;left:4445;top:1370;width:196;height:132;visibility:visible;mso-wrap-style:square;v-text-anchor:top" coordsize="196,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" path="m181,56r,27l196,83r,34l190,132,,129,,89,42,82r16,l58,57,78,56,78,2,163,r8,16l171,56r10,xe" fillcolor="#635477" stroked="f">
                      <v:path arrowok="t" o:connecttype="custom" o:connectlocs="181,56;181,83;196,83;196,117;190,132;0,129;0,89;42,82;58,82;58,57;78,56;78,2;163,0;171,16;171,56;181,56" o:connectangles="0,0,0,0,0,0,0,0,0,0,0,0,0,0,0,0"/>
                    </v:shape>
                    <v:shape id="Freeform 3565" o:spid="_x0000_s1895" style="position:absolute;left:4547;top:1386;width:69;height:46;visibility:visible;mso-wrap-style:square;v-text-anchor:top" coordsize="6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" path="m,1l69,r,46l,46,,1xe" fillcolor="#b7a5d1" stroked="f">
                      <v:path arrowok="t" o:connecttype="custom" o:connectlocs="0,1;69,0;69,46;0,46;0,1" o:connectangles="0,0,0,0,0"/>
                    </v:shape>
                    <v:shape id="Freeform 3566" o:spid="_x0000_s1896" style="position:absolute;left:4608;top:1370;width:8;height:62;visibility:visible;mso-wrap-style:square;v-text-anchor:top" coordsize="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" path="m,l,57r8,5l8,16,,xe" fillcolor="#2f2340" stroked="f">
                      <v:path arrowok="t" o:connecttype="custom" o:connectlocs="0,0;0,57;8,62;8,16;0,0" o:connectangles="0,0,0,0,0"/>
                    </v:shape>
                    <v:shape id="Freeform 3567" o:spid="_x0000_s1897" style="position:absolute;left:4523;top:1427;width:93;height:5;visibility:visible;mso-wrap-style:square;v-text-anchor:top" coordsize="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" path="m85,l,1,24,5r69,l85,xe" fillcolor="#baa9d3" stroked="f">
                      <v:path arrowok="t" o:connecttype="custom" o:connectlocs="85,0;0,1;24,5;93,5;85,0" o:connectangles="0,0,0,0,0"/>
                    </v:shape>
                    <v:shape id="Freeform 3568" o:spid="_x0000_s1898" style="position:absolute;left:4523;top:1372;width:85;height:56;visibility:visible;mso-wrap-style:square;v-text-anchor:top" coordsize="8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" path="m,l85,r,55l,56,,xe" fillcolor="#74658a" stroked="f">
                      <v:path arrowok="t" o:connecttype="custom" o:connectlocs="0,0;85,0;85,55;0,56;0,0" o:connectangles="0,0,0,0,0"/>
                    </v:shape>
                    <v:shape id="Freeform 3569" o:spid="_x0000_s1899" style="position:absolute;left:4487;top:1426;width:154;height:61;visibility:visible;mso-wrap-style:square;v-text-anchor:top" coordsize="15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" path="m47,r92,l139,27r15,l154,61,,59,,26r47,l47,xe" fillcolor="#b7a5d1" stroked="f">
                      <v:path arrowok="t" o:connecttype="custom" o:connectlocs="47,0;139,0;139,27;154,27;154,61;0,59;0,26;47,26;47,0" o:connectangles="0,0,0,0,0,0,0,0,0"/>
                    </v:shape>
                    <v:shape id="Freeform 3570" o:spid="_x0000_s1900" style="position:absolute;left:4445;top:1452;width:89;height:8;visibility:visible;mso-wrap-style:square;v-text-anchor:top" coordsize="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" path="m,7l58,8,89,,42,,,7xe" fillcolor="#b7a5d1" stroked="f">
                      <v:path arrowok="t" o:connecttype="custom" o:connectlocs="0,7;58,8;89,0;42,0;0,7" o:connectangles="0,0,0,0,0"/>
                    </v:shape>
                    <v:shape id="Freeform 3571" o:spid="_x0000_s1901" style="position:absolute;left:4635;top:1453;width:6;height:49;visibility:visible;mso-wrap-style:square;v-text-anchor:top" coordsize="6,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" path="m,8l,49,6,34,6,,,8xe" fillcolor="#2f2340" stroked="f">
                      <v:path arrowok="t" o:connecttype="custom" o:connectlocs="0,8;0,49;6,34;6,0;0,8" o:connectangles="0,0,0,0,0"/>
                    </v:shape>
                    <v:shape id="Freeform 3572" o:spid="_x0000_s1902" style="position:absolute;left:4503;top:1426;width:123;height:1;visibility:visible;mso-wrap-style:square;v-text-anchor:top" coordsize="1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" path="m,1r113,l123,,31,,,1xe" fillcolor="#9084a1" stroked="f">
                      <v:path arrowok="t" o:connecttype="custom" o:connectlocs="0,1;113,1;123,0;31,0;0,1" o:connectangles="0,0,0,0,0"/>
                    </v:shape>
                    <v:shape id="Freeform 3573" o:spid="_x0000_s1903" style="position:absolute;left:4616;top:1453;width:25;height:8;visibility:visible;mso-wrap-style:square;v-text-anchor:top" coordsize="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" path="m,7l19,8,25,,10,,,7xe" fillcolor="#635477" stroked="f">
                      <v:path arrowok="t" o:connecttype="custom" o:connectlocs="0,7;19,8;25,0;10,0;0,7" o:connectangles="0,0,0,0,0"/>
                    </v:shape>
                    <v:shape id="Freeform 3574" o:spid="_x0000_s1904" style="position:absolute;left:4616;top:1426;width:10;height:34;visibility:visible;mso-wrap-style:square;v-text-anchor:top" coordsize="1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" path="m,1l,34,10,27,10,,,1xe" fillcolor="#2f2340" stroked="f">
                      <v:path arrowok="t" o:connecttype="custom" o:connectlocs="0,1;0,34;10,27;10,0;0,1" o:connectangles="0,0,0,0,0"/>
                    </v:shape>
                    <v:shape id="Freeform 3575" o:spid="_x0000_s1905" style="position:absolute;left:4445;top:1427;width:190;height:75;visibility:visible;mso-wrap-style:square;v-text-anchor:top" coordsize="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" path="m58,l171,r,33l190,34r,41l,72,,32r58,1l58,xe" fillcolor="#74658a" stroked="f">
                      <v:path arrowok="t" o:connecttype="custom" o:connectlocs="58,0;171,0;171,33;190,34;190,75;0,72;0,32;58,33;58,0" o:connectangles="0,0,0,0,0,0,0,0,0"/>
                    </v:shape>
                    <v:shape id="Freeform 3576" o:spid="_x0000_s1906" style="position:absolute;left:4398;top:1165;width:213;height:258;visibility:visible;mso-wrap-style:square;v-text-anchor:top" coordsize="213,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" path="m171,r4,1l179,3r4,2l186,7r4,3l193,13r3,3l199,19r2,4l204,27r2,4l208,35r1,5l211,45r1,5l213,55r,5l213,66r,6l213,78r-1,6l211,90r-1,6l209,103r-2,6l204,116r-2,6l199,129r-4,7l192,143r-5,7l183,157r-5,7l173,170r-5,7l163,183r-5,6l152,195r-5,5l141,205r-6,6l129,215r-6,5l117,224r-6,4l105,232r-6,4l93,239r-6,3l81,245r-6,2l69,250r-7,2l56,253r-6,2l44,256r-6,1l33,258r-6,l21,258r-5,l10,257,5,256,,255,171,xe" fillcolor="#2f2340" stroked="f">
                      <v:path arrowok="t" o:connecttype="custom" o:connectlocs="175,1;183,5;190,10;196,16;201,23;206,31;209,40;212,50;213,60;213,72;212,84;210,96;207,109;202,122;195,136;187,150;178,164;168,177;158,189;147,200;135,211;123,220;111,228;99,236;87,242;75,247;62,252;50,255;38,257;27,258;16,258;5,256;171,0" o:connectangles="0,0,0,0,0,0,0,0,0,0,0,0,0,0,0,0,0,0,0,0,0,0,0,0,0,0,0,0,0,0,0,0,0"/>
                    </v:shape>
                    <v:shape id="Freeform 3577" o:spid="_x0000_s1907" style="position:absolute;left:4406;top:1437;width:291;height:74;visibility:visible;mso-wrap-style:square;v-text-anchor:top" coordsize="29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" path="m72,l226,r,16l220,22r52,37l273,59r1,l275,59r1,l277,59r1,l279,60r1,l280,60r1,l282,60r1,l283,61r1,l285,61r,l286,61r,1l287,62r1,l288,63r,l289,63r,l289,64r1,l290,64r,1l290,65r,l291,66r,l291,66r-1,1l290,67r,l290,68r,l289,68r,1l288,69r,l287,70r,l286,70r,1l285,71r-1,l284,71r-1,1l282,72r-1,l280,72r-1,l278,72r-1,1l277,73r-1,l275,73r-2,l272,73r-1,l270,73r-1,l268,73r-1,l266,73r-1,l264,73r-1,l262,73r-1,l260,72r-1,l258,72r-1,l256,72r,l255,71r-1,l253,71r,l252,70r-1,l251,70r-1,-1l250,69r-1,l249,68r,l248,68r,-1l248,67r,l248,66r,l248,66r,-1l248,65r,l248,65r,l248,64r,l249,64r,l249,63r,l250,63r1,-1l251,62r1,l253,61r1,l255,61r1,-1l257,60r1,l232,42r,7l228,49r,15l217,64r,-16l202,48r,16l191,64r,-16l176,48r,16l165,64r,-16l150,48r,16l139,64r,-16l123,48r,16l112,64r,-17l97,47r,17l86,64r,-17l71,47r,-8l230,41,204,22,88,22,33,61r1,l35,61r1,1l37,62r1,l39,63r,l40,63r1,1l41,64r1,1l42,65r,l42,66r,l43,66r,l43,66r,1l43,67r,l43,68r,l42,68r,1l42,69r-1,l41,70r,l40,70r,1l39,71r,l38,72r-1,l37,72r-1,l35,73r-1,l33,73r-1,l32,73r-1,l30,74r-1,l28,74r-1,l26,74r-1,l24,74r-2,l21,74r-1,l19,74r-1,l17,74r-1,l15,74r-1,l13,74,12,73r-1,l10,73r-1,l9,73r-1,l7,72r-1,l6,72r-1,l4,71r,l3,71r,-1l2,70r,l1,69r,l1,69,,68r,l,68,,67r,l,67,,66r,l,66,1,65r,l1,65r,-1l2,64r,l3,64r,-1l4,63r,l5,62r,l6,62r,l7,62,8,61r1,l9,61r1,l11,61r1,l13,60r1,l14,60r1,l16,60r1,l18,60,72,21,72,xe" fillcolor="#2f2340" stroked="f">
                      <v:path arrowok="t" o:connecttype="custom" o:connectlocs="272,59;277,59;281,60;285,61;288,62;289,64;290,65;290,67;289,69;286,70;283,72;278,72;273,73;268,73;263,73;258,72;254,71;251,70;249,68;248,66;248,65;249,64;251,62;255,61;232,49;202,48;176,64;139,64;112,47;71,47;33,61;38,62;41,64;42,66;43,67;42,69;40,70;37,72;33,73;29,74;24,74;18,74;13,74;9,73;5,72;2,70;0,68;0,67;1,65;3,64;5,62;9,61;13,60;17,60" o:connectangles="0,0,0,0,0,0,0,0,0,0,0,0,0,0,0,0,0,0,0,0,0,0,0,0,0,0,0,0,0,0,0,0,0,0,0,0,0,0,0,0,0,0,0,0,0,0,0,0,0,0,0,0,0,0"/>
                    </v:shape>
                    <v:shape id="Freeform 3578" o:spid="_x0000_s1908" style="position:absolute;left:4556;top:1297;width:94;height:76;visibility:visible;mso-wrap-style:square;v-text-anchor:top" coordsize="9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" path="m53,41r11,3l62,48,51,45r-3,6l49,51r26,l75,64r16,l91,67r3,l94,76r-11,l83,68r-7,l76,76r-5,l71,68r-9,l62,76r-6,l56,68r-9,l47,76r-5,l42,68r-9,l33,76r-6,l27,68r-9,l18,76r-5,l13,68r-8,l5,64r26,l31,61,,61,,36r42,l42,50,68,r4,1l73,,85,3r-3,7l71,7r-3,5l79,15r-2,3l66,15r-3,6l74,24r-2,4l61,25r-3,6l69,34r-2,4l56,35r-3,6xe" fillcolor="#2f2340" stroked="f">
                      <v:path arrowok="t" o:connecttype="custom" o:connectlocs="53,41;64,44;62,48;51,45;48,51;49,51;75,51;75,64;91,64;91,67;94,67;94,76;83,76;83,68;76,68;76,76;71,76;71,68;62,68;62,76;56,76;56,68;47,68;47,76;42,76;42,68;33,68;33,76;27,76;27,68;18,68;18,76;13,76;13,68;5,68;5,64;31,64;31,61;0,61;0,36;42,36;42,50;68,0;72,1;73,0;85,3;82,10;71,7;68,12;79,15;77,18;66,15;63,21;74,24;72,28;61,25;58,31;69,34;67,38;56,35;53,41" o:connectangles="0,0,0,0,0,0,0,0,0,0,0,0,0,0,0,0,0,0,0,0,0,0,0,0,0,0,0,0,0,0,0,0,0,0,0,0,0,0,0,0,0,0,0,0,0,0,0,0,0,0,0,0,0,0,0,0,0,0,0,0,0"/>
                    </v:shape>
                    <v:shape id="Freeform 3579" o:spid="_x0000_s1909" style="position:absolute;left:4370;top:1163;width:224;height:260;visibility:visible;mso-wrap-style:square;v-text-anchor:top" coordsize="22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" path="m41,108r5,-7l50,95r5,-7l60,82r5,-6l70,71r5,-6l80,60r6,-6l91,49r5,-4l102,40r5,-4l112,31r6,-4l123,24r5,-4l134,17r5,-3l144,11r5,-2l154,7r5,-2l164,3r5,-1l174,1r4,l183,r4,l191,1r4,l199,2r3,1l205,5r3,2l211,9r3,3l216,15r2,3l220,21r1,3l222,28r1,4l224,37r,4l224,46r,4l224,55r-1,6l222,66r-1,5l219,77r-1,6l216,89r-2,6l211,101r-2,6l206,113r-3,7l199,126r-3,7l192,139r-4,7l183,152r-4,7l174,165r-5,7l164,178r-4,6l154,189r-5,6l144,200r-5,6l134,211r-6,4l123,220r-5,4l112,229r-5,4l101,236r-5,4l91,243r-5,3l80,249r-5,2l70,253r-5,2l60,257r-4,1l51,259r-5,l42,260r-4,l34,259r-4,l26,258r-4,-1l19,255r-3,-2l13,251r-2,-3l9,245,7,242,5,239,4,236,3,232,2,228,1,223r,-4l,214r1,-4l1,205r1,-6l3,194r1,-5l5,183r2,-6l9,171r2,-6l13,159r3,-6l19,147r3,-7l25,134r4,-7l33,121r4,-7l41,108xe" fillcolor="#b7a5d1" stroked="f">
                      <v:path arrowok="t" o:connecttype="custom" o:connectlocs="50,95;65,76;80,60;96,45;112,31;128,20;144,11;159,5;174,1;187,0;199,2;208,7;216,15;221,24;224,37;224,50;222,66;218,83;211,101;203,120;192,139;179,159;164,178;149,195;134,211;118,224;101,236;86,246;70,253;56,258;42,260;30,259;19,255;11,248;5,239;2,228;0,214;2,199;5,183;11,165;19,147;29,127;41,108" o:connectangles="0,0,0,0,0,0,0,0,0,0,0,0,0,0,0,0,0,0,0,0,0,0,0,0,0,0,0,0,0,0,0,0,0,0,0,0,0,0,0,0,0,0,0"/>
                    </v:shape>
                    <v:shape id="Freeform 3580" o:spid="_x0000_s1910" style="position:absolute;left:4380;top:1164;width:211;height:245;visibility:visible;mso-wrap-style:square;v-text-anchor:top" coordsize="21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" path="m25,243r-4,-1l18,240r-3,-2l13,236r-3,-2l8,231,6,228,5,225,3,222,2,218,1,214r,-4l,206r,-4l,197r1,-4l1,188r1,-5l3,177r2,-5l6,167r2,-6l10,155r2,-5l15,144r2,-6l20,132r4,-6l27,120r4,-7l34,107r5,-6l43,95r4,-6l52,83r4,-6l61,72r5,-6l71,61r4,-5l80,51r5,-5l90,42r5,-5l100,33r6,-4l111,25r5,-3l121,19r5,-3l131,13r4,-3l140,8r5,-2l150,4r4,-1l159,2r4,-1l168,r4,l176,r4,l183,1r4,1l190,3r3,1l196,6r3,2l201,11r2,2l205,16r2,3l208,23r1,3l210,30r1,4l211,38r,5l211,47r,5l210,57r-1,5l208,67r-1,5l205,78r-1,5l202,89r-3,6l197,101r-3,6l191,113r-3,6l185,125r-4,6l177,137r-4,7l169,150r-5,6l160,162r-5,5l151,173r-5,5l141,184r-5,5l131,194r-5,4l121,203r-5,4l111,211r-5,4l101,219r-5,4l91,226r-5,3l81,232r-5,2l71,236r-5,2l62,240r-5,2l53,243r-5,1l44,244r-4,1l36,245r-4,-1l28,244r-3,-1xe" fillcolor="#b1a0cb" stroked="f">
                      <v:path arrowok="t" o:connecttype="custom" o:connectlocs="18,240;10,234;5,225;1,214;0,202;1,188;5,172;10,155;17,138;27,120;39,101;52,83;66,66;80,51;95,37;111,25;126,16;140,8;154,3;168,0;180,0;190,3;199,8;205,16;209,26;211,38;211,52;208,67;204,83;197,101;188,119;177,137;164,156;151,173;136,189;121,203;106,215;91,226;76,234;62,240;48,244;36,245;25,243" o:connectangles="0,0,0,0,0,0,0,0,0,0,0,0,0,0,0,0,0,0,0,0,0,0,0,0,0,0,0,0,0,0,0,0,0,0,0,0,0,0,0,0,0,0,0"/>
                    </v:shape>
                    <v:shape id="Freeform 3581" o:spid="_x0000_s1911" style="position:absolute;left:4390;top:1165;width:198;height:230;visibility:visible;mso-wrap-style:square;v-text-anchor:top" coordsize="198,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" path="m23,228r-3,-1l17,225r-3,-2l12,222r-2,-3l8,217,6,214,4,211,3,208,2,205,1,201r,-4l,193r,-4l,185r1,-5l1,176r1,-5l3,166r1,-5l6,156r1,-5l9,146r2,-6l14,135r2,-6l19,123r3,-5l25,112r3,-6l32,100r4,-5l40,89r4,-6l48,78r4,-6l57,67r4,-5l66,57r4,-5l75,47r5,-4l84,39r5,-4l94,31r5,-4l103,24r5,-4l113,17r5,-3l122,12r5,-3l131,7r5,-2l140,4r5,-2l149,1,153,r4,l161,r4,l168,r4,l175,1r3,1l181,4r3,2l186,8r3,2l191,12r1,3l194,18r1,3l196,25r1,3l198,32r,4l198,40r,4l198,49r-1,4l196,58r-1,5l194,68r-1,5l191,78r-2,6l187,89r-2,5l182,100r-2,6l177,111r-4,6l170,123r-4,6l163,135r-4,5l155,146r-5,6l146,157r-4,5l137,167r-4,5l128,177r-5,5l119,186r-5,4l109,195r-4,3l100,202r-5,4l90,209r-4,3l81,215r-5,2l72,220r-5,2l63,224r-5,1l54,227r-4,1l45,229r-4,l38,230r-4,l30,229r-3,l23,228xe" fillcolor="#ac9ac4" stroked="f">
                      <v:path arrowok="t" o:connecttype="custom" o:connectlocs="17,225;10,219;4,211;1,201;0,189;1,176;4,161;9,146;16,129;25,112;36,95;48,78;61,62;75,47;89,35;103,24;118,14;131,7;145,2;157,0;168,0;178,2;186,8;192,15;196,25;198,36;198,49;195,63;191,78;185,94;177,111;166,129;155,146;142,162;128,177;114,190;100,202;86,212;72,220;58,225;45,229;34,230;23,228" o:connectangles="0,0,0,0,0,0,0,0,0,0,0,0,0,0,0,0,0,0,0,0,0,0,0,0,0,0,0,0,0,0,0,0,0,0,0,0,0,0,0,0,0,0,0"/>
                    </v:shape>
                    <v:shape id="Freeform 3582" o:spid="_x0000_s1912" style="position:absolute;left:4400;top:1165;width:185;height:215;visibility:visible;mso-wrap-style:square;v-text-anchor:top" coordsize="185,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" path="m22,214r-3,-1l16,211r-2,-1l11,208,9,206,7,203,6,201,4,198,3,195,2,192,1,189r,-4l,182r,-4l,174r,-5l1,165r1,-4l3,156r1,-5l5,147r2,-5l8,137r2,-5l12,127r3,-6l17,116r3,-5l23,105r3,-5l30,94r3,-5l37,84r4,-6l45,73r4,-5l53,63r4,-5l61,54r4,-5l70,45r4,-4l78,37r5,-4l87,29r5,-3l96,23r5,-3l105,17r4,-3l114,12r4,-3l122,7r5,-1l131,4r4,-1l139,2r4,-1l146,r4,l154,r3,l160,1r4,1l167,3r2,1l172,6r2,2l176,10r2,2l180,15r1,3l182,20r1,4l184,27r1,3l185,34r,4l185,42r,4l184,51r,4l183,60r-1,4l180,69r-1,5l177,79r-2,5l173,89r-2,5l168,100r-3,5l162,110r-3,6l156,121r-4,6l149,132r-4,5l141,143r-4,5l133,153r-4,4l124,162r-4,4l116,171r-5,4l107,179r-5,4l98,186r-4,4l89,193r-4,3l80,199r-4,3l72,204r-5,2l63,208r-4,2l55,212r-4,1l47,214r-4,1l39,215r-4,l32,215r-4,l25,215r-3,-1xe" fillcolor="#a695be" stroked="f">
                      <v:path arrowok="t" o:connecttype="custom" o:connectlocs="16,211;9,206;4,198;1,189;0,178;1,165;4,151;8,137;15,121;23,105;33,89;45,73;57,58;70,45;83,33;96,23;109,14;122,7;135,3;146,0;157,0;167,3;174,8;180,15;183,24;185,34;185,46;183,60;179,74;173,89;165,105;156,121;145,137;133,153;120,166;107,179;94,190;80,199;67,206;55,212;43,215;32,215;22,214" o:connectangles="0,0,0,0,0,0,0,0,0,0,0,0,0,0,0,0,0,0,0,0,0,0,0,0,0,0,0,0,0,0,0,0,0,0,0,0,0,0,0,0,0,0,0"/>
                    </v:shape>
                    <v:shape id="Freeform 3583" o:spid="_x0000_s1913" style="position:absolute;left:4410;top:1166;width:172;height:200;visibility:visible;mso-wrap-style:square;v-text-anchor:top" coordsize="17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" path="m20,199r-2,-1l15,197r-2,-2l11,193,9,191,7,189,5,187,4,184,3,181,2,179,1,175,,172r,-3l,165r,-4l,157r1,-4l1,149r1,-4l3,141r1,-5l6,132r1,-5l9,122r2,-5l13,113r3,-5l18,103r3,-5l24,93r3,-5l30,82r4,-5l37,72r4,-4l45,63r4,-5l52,54r4,-4l60,45r4,-4l68,38r4,-4l77,30r4,-3l85,24r4,-3l93,18r4,-3l101,13r4,-3l109,8r4,-1l117,5r4,-1l125,2r4,-1l132,1,136,r3,l143,r3,l149,1r3,l155,2r2,2l160,5r2,2l164,9r1,2l167,13r1,3l170,19r,3l171,25r1,3l172,32r,3l172,39r,4l172,47r-1,4l170,55r-1,5l168,64r-2,5l165,73r-2,5l161,83r-2,5l157,93r-3,5l151,103r-3,5l145,113r-3,5l138,123r-3,5l131,133r-3,4l124,142r-4,4l116,151r-4,4l108,159r-4,4l100,166r-4,4l92,173r-5,4l83,180r-4,2l75,185r-4,3l67,190r-4,2l59,194r-4,1l51,197r-4,1l44,199r-4,1l36,200r-3,l30,200r-4,l23,200r-3,-1xe" fillcolor="#a08fb8" stroked="f">
                      <v:path arrowok="t" o:connecttype="custom" o:connectlocs="15,197;9,191;4,184;1,175;0,165;1,153;3,141;7,127;13,113;21,98;30,82;41,68;52,54;64,41;77,30;89,21;101,13;113,7;125,2;136,0;146,0;155,2;162,7;167,13;170,22;172,32;172,43;170,55;166,69;161,83;154,98;145,113;135,128;124,142;112,155;100,166;87,177;75,185;63,192;51,197;40,200;30,200;20,199" o:connectangles="0,0,0,0,0,0,0,0,0,0,0,0,0,0,0,0,0,0,0,0,0,0,0,0,0,0,0,0,0,0,0,0,0,0,0,0,0,0,0,0,0,0,0"/>
                    </v:shape>
                    <v:shape id="Freeform 3584" o:spid="_x0000_s1914" style="position:absolute;left:4420;top:1167;width:159;height:185;visibility:visible;mso-wrap-style:square;v-text-anchor:top" coordsize="15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" path="m19,184r-3,-1l14,182r-2,-2l10,179,8,177,6,175,5,173,4,170,3,168,2,165,1,162,,159r,-3l,152r,-3l,145r,-3l1,138r1,-4l3,130r1,-4l5,122r2,-5l8,113r2,-5l12,104r2,-5l16,95r3,-5l22,85r3,-4l28,76r3,-5l34,67r3,-5l41,58r3,-4l48,50r4,-4l55,42r4,-4l63,34r4,-3l70,28r4,-3l78,22r4,-3l86,16r3,-2l93,11,97,9r4,-2l104,6r4,-2l112,3r3,-1l119,1,122,r3,l128,r3,l134,r3,l140,1r3,1l145,3r2,2l149,6r2,2l153,10r1,2l156,15r1,2l158,20r,3l159,26r,3l159,32r,4l159,39r,4l158,47r-1,4l156,55r-1,4l154,63r-1,5l151,72r-2,4l147,81r-2,5l143,90r-3,5l137,99r-2,5l132,109r-4,5l125,118r-3,5l118,127r-3,4l111,135r-3,4l104,143r-4,4l96,150r-3,4l89,157r-4,3l81,163r-4,3l74,169r-4,2l66,173r-4,3l58,177r-3,2l51,181r-3,1l44,183r-3,1l37,185r-3,l31,185r-3,l25,185r-3,l19,184xe" fillcolor="#9a8ab2" stroked="f">
                      <v:path arrowok="t" o:connecttype="custom" o:connectlocs="14,182;8,177;4,170;1,162;0,152;0,142;3,130;7,117;12,104;19,90;28,76;37,62;48,50;59,38;70,28;82,19;93,11;104,6;115,2;125,0;134,0;143,2;149,6;154,12;158,20;159,29;159,39;157,51;154,63;149,76;143,90;135,104;125,118;115,131;104,143;93,154;81,163;70,171;58,177;48,182;37,185;28,185;19,184" o:connectangles="0,0,0,0,0,0,0,0,0,0,0,0,0,0,0,0,0,0,0,0,0,0,0,0,0,0,0,0,0,0,0,0,0,0,0,0,0,0,0,0,0,0,0"/>
                    </v:shape>
                    <v:shape id="Freeform 3585" o:spid="_x0000_s1915" style="position:absolute;left:4430;top:1167;width:146;height:171;visibility:visible;mso-wrap-style:square;v-text-anchor:top" coordsize="146,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" path="m18,170r-3,-1l13,168r-2,-1l9,165,7,163,6,162,5,159,3,157,2,155,1,152r,-2l,147r,-3l,141r,-3l,134r,-3l1,127r,-3l2,120r1,-4l4,112r2,-4l7,104r2,-4l11,96r2,-4l15,88r2,-5l20,79r2,-4l25,70r3,-4l31,62r3,-4l37,54r3,-4l44,46r3,-4l50,39r4,-4l57,32r4,-3l64,26r4,-3l71,20r4,-2l78,15r4,-2l85,11,89,9,92,7,95,6,99,4r3,-1l105,2r4,-1l112,1,115,r3,l120,r3,l126,1r2,1l131,2r2,2l135,5r2,1l139,8r1,2l142,12r1,2l144,16r1,3l145,22r1,2l146,27r,3l146,34r,3l146,40r-1,4l145,48r-1,3l143,55r-1,4l140,63r-1,4l137,71r-2,4l133,79r-2,5l129,88r-2,4l124,97r-3,4l118,105r-3,4l112,114r-3,4l106,122r-3,3l99,129r-3,3l92,136r-3,3l85,142r-3,3l78,148r-3,3l71,154r-3,2l64,158r-3,2l58,162r-4,2l51,166r-4,1l44,168r-3,1l38,170r-4,1l31,171r-2,l26,171r-3,l20,170r-2,xe" fillcolor="#9584ac" stroked="f">
                      <v:path arrowok="t" o:connecttype="custom" o:connectlocs="13,168;7,163;3,157;1,150;0,141;0,131;2,120;6,108;11,96;17,83;25,70;34,58;44,46;54,35;64,26;75,18;85,11;95,6;105,2;115,0;123,0;131,2;137,6;142,12;145,19;146,27;146,37;145,48;142,59;137,71;131,84;124,97;115,109;106,122;96,132;85,142;75,151;64,158;54,164;44,168;34,171;26,171;18,170" o:connectangles="0,0,0,0,0,0,0,0,0,0,0,0,0,0,0,0,0,0,0,0,0,0,0,0,0,0,0,0,0,0,0,0,0,0,0,0,0,0,0,0,0,0,0"/>
                    </v:shape>
                    <v:shape id="Freeform 3586" o:spid="_x0000_s1916" style="position:absolute;left:4440;top:1168;width:133;height:156;visibility:visible;mso-wrap-style:square;v-text-anchor:top" coordsize="133,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" path="m16,155r-2,-1l12,153r-2,-1l8,150,7,149,5,147,4,145,3,143,2,141,1,139r,-3l,134r,-3l,128r,-3l,122r,-3l,116r1,-3l2,109r1,-3l4,102,5,99,6,95,8,91,9,87r2,-3l13,80r2,-4l17,72r3,-4l22,64r3,-4l28,56r2,-4l33,49r3,-4l39,42r3,-4l45,35r3,-3l51,29r4,-3l58,23r3,-2l64,18r3,-2l71,14r3,-2l77,10,80,8,83,6,86,5,90,4,93,3,96,2,98,1,101,r3,l107,r2,l112,r2,1l117,1r2,1l121,3r2,1l125,6r1,1l128,9r1,2l130,13r1,2l132,17r,3l133,22r,3l133,28r,3l133,34r,3l133,40r-1,3l131,47r-1,3l129,54r-1,3l127,61r-2,4l124,69r-2,3l120,76r-2,4l116,84r-3,4l111,92r-3,4l105,100r-2,4l100,107r-3,4l94,114r-3,4l88,121r-3,3l82,127r-4,3l75,133r-3,2l69,138r-3,2l62,142r-3,2l56,146r-3,2l50,150r-3,1l44,152r-4,1l38,154r-3,1l32,156r-3,l26,156r-2,l21,156r-2,-1l16,155xe" fillcolor="#8f7fa6" stroked="f">
                      <v:path arrowok="t" o:connecttype="custom" o:connectlocs="12,153;7,149;3,143;1,136;0,128;0,119;2,109;5,99;9,87;15,76;22,64;30,52;39,42;48,32;58,23;67,16;77,10;86,5;96,2;104,0;112,0;119,2;125,6;129,11;132,17;133,25;133,34;132,43;129,54;125,65;120,76;113,88;105,100;97,111;88,121;78,130;69,138;59,144;50,150;40,153;32,156;24,156;16,155" o:connectangles="0,0,0,0,0,0,0,0,0,0,0,0,0,0,0,0,0,0,0,0,0,0,0,0,0,0,0,0,0,0,0,0,0,0,0,0,0,0,0,0,0,0,0"/>
                    </v:shape>
                    <v:shape id="Freeform 3587" o:spid="_x0000_s1917" style="position:absolute;left:4449;top:1169;width:122;height:141;visibility:visible;mso-wrap-style:square;v-text-anchor:top" coordsize="12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" path="m16,140r-2,-1l12,138r-2,-1l9,136,7,134,6,133,5,131,4,129,3,127,2,125,1,123r,-2l1,118,,116r,-3l1,110r,-3l1,105r1,-3l2,98,3,95,4,92,5,89,6,85,7,82,9,79r2,-4l12,72r2,-4l16,65r2,-4l20,57r3,-3l25,50r3,-3l30,44r3,-4l36,37r2,-3l41,31r3,-2l47,26r3,-3l53,21r2,-3l58,16r3,-2l64,12r3,-2l70,8,73,7,76,5,78,4,81,3,84,2,87,1r2,l92,r2,l97,r2,l102,r2,l106,1r2,l110,2r2,1l113,5r2,1l116,8r1,1l118,11r1,2l120,15r,2l121,20r,2l121,25r1,2l121,30r,3l121,36r-1,3l120,42r-1,3l118,48r-1,4l116,55r-2,3l113,62r-2,3l110,69r-2,3l106,76r-2,4l101,83r-2,4l97,90r-3,4l92,97r-3,3l86,103r-2,3l81,109r-3,3l75,115r-3,2l69,120r-3,2l64,124r-3,3l58,129r-3,1l52,132r-3,2l46,135r-3,1l41,138r-3,1l35,139r-2,1l30,141r-2,l25,141r-2,l20,141r-2,-1l16,140xe" fillcolor="#8979a0" stroked="f">
                      <v:path arrowok="t" o:connecttype="custom" o:connectlocs="12,138;7,134;4,129;1,123;0,116;1,107;2,98;5,89;9,79;14,68;20,57;28,47;36,37;44,29;53,21;61,14;70,8;78,4;87,1;94,0;102,0;108,1;113,5;117,9;120,15;121,22;121,30;120,39;118,48;114,58;110,69;104,80;97,90;89,100;81,109;72,117;64,124;55,130;46,135;38,139;30,141;23,141;16,140" o:connectangles="0,0,0,0,0,0,0,0,0,0,0,0,0,0,0,0,0,0,0,0,0,0,0,0,0,0,0,0,0,0,0,0,0,0,0,0,0,0,0,0,0,0,0"/>
                    </v:shape>
                    <v:shape id="Freeform 3588" o:spid="_x0000_s1918" style="position:absolute;left:4459;top:1169;width:109;height:127;visibility:visible;mso-wrap-style:square;v-text-anchor:top" coordsize="109,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" path="m15,126r-2,-1l11,124,9,123,8,122,7,121,5,120,4,118,3,116r,-1l2,113,1,111r,-2l1,106,,104r,-2l,99,1,97r,-3l1,91,2,89r,-3l3,83,4,80,5,77,6,74,8,71,9,68r1,-3l12,61r2,-3l16,55r2,-3l20,49r2,-3l24,43r3,-3l29,37r2,-3l34,31r2,-2l39,26r2,-2l44,21r2,-2l49,17r2,-2l54,13r3,-2l59,10,62,8,64,7,67,5,69,4,72,3,74,2r3,l79,1r3,l84,r2,l88,r2,l92,1r2,l96,2r2,1l99,4r2,1l102,6r1,2l104,9r1,2l106,12r1,2l108,16r,2l108,21r,2l109,25r,3l108,30r,3l108,36r-1,2l106,41r,3l105,47r-1,3l103,53r-2,3l100,59r-2,3l97,66r-2,3l93,72r-2,3l89,78r-2,4l85,85r-3,3l80,90r-2,3l75,96r-2,3l70,101r-2,3l65,106r-2,2l60,110r-3,2l55,114r-3,2l50,117r-3,2l44,120r-2,2l39,123r-2,1l34,125r-2,l30,126r-3,l25,127r-2,l21,127r-2,l17,126r-2,xe" fillcolor="#84749a" stroked="f">
                      <v:path arrowok="t" o:connecttype="custom" o:connectlocs="11,124;7,121;3,116;1,111;0,104;1,97;2,89;4,80;8,71;12,61;18,52;24,43;31,34;39,26;46,19;54,13;62,8;69,4;77,2;84,0;90,0;96,2;101,5;104,9;107,14;108,21;109,28;108,36;106,44;103,53;98,62;93,72;87,82;80,90;73,99;65,106;57,112;50,117;42,122;34,125;27,126;21,127;15,126" o:connectangles="0,0,0,0,0,0,0,0,0,0,0,0,0,0,0,0,0,0,0,0,0,0,0,0,0,0,0,0,0,0,0,0,0,0,0,0,0,0,0,0,0,0,0"/>
                    </v:shape>
                    <v:shape id="Freeform 3589" o:spid="_x0000_s1919" style="position:absolute;left:4469;top:1170;width:96;height:112;visibility:visible;mso-wrap-style:square;v-text-anchor:top" coordsize="96,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" path="m13,111r-1,-1l10,109r-1,l7,108,6,106,5,105,4,104,3,102,2,101r,-2l1,97r,-1l,94,,92,,89,,87,,85,,83,1,80r,-2l2,75r,-2l3,70,4,68,5,65,6,62,7,59,9,57r1,-3l12,51r1,-3l15,45r2,-2l19,40r2,-3l23,34r2,-2l27,29r2,-2l31,25r2,-2l36,20r2,-2l40,16r2,-1l45,13r2,-2l49,10,51,8,54,7,56,6,58,4,61,3,63,2r2,l67,1r2,l71,r2,l75,r2,l79,r2,l83,1r1,l86,2r1,1l89,4r1,1l91,6r1,2l93,9r,2l94,12r1,2l95,16r,2l96,20r,2l96,24r,3l95,29r,2l95,34r-1,2l93,39r,2l92,44r-1,3l90,50r-2,2l87,55r-1,3l84,61r-2,2l81,66r-2,3l77,72r-2,3l73,77r-2,3l69,82r-2,3l65,87r-3,2l60,91r-2,2l56,95r-3,2l51,99r-2,2l47,102r-3,2l42,105r-2,1l37,107r-2,1l33,109r-2,1l29,111r-2,l25,111r-2,1l21,112r-2,l17,112r-2,-1l13,111xe" fillcolor="#7e6e94" stroked="f">
                      <v:path arrowok="t" o:connecttype="custom" o:connectlocs="10,109;6,106;3,102;1,97;0,92;0,85;1,78;3,70;6,62;10,54;15,45;21,37;27,29;33,23;40,16;47,11;54,7;61,3;67,1;73,0;79,0;84,1;89,4;92,8;94,12;95,18;96,24;95,31;93,39;91,47;87,55;82,63;77,72;71,80;65,87;58,93;51,99;44,104;37,107;31,110;25,111;19,112;13,111" o:connectangles="0,0,0,0,0,0,0,0,0,0,0,0,0,0,0,0,0,0,0,0,0,0,0,0,0,0,0,0,0,0,0,0,0,0,0,0,0,0,0,0,0,0,0"/>
                    </v:shape>
                    <v:shape id="Freeform 3590" o:spid="_x0000_s1920" style="position:absolute;left:4479;top:1171;width:83;height:97;visibility:visible;mso-wrap-style:square;v-text-anchor:top" coordsize="8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" path="m12,39r2,-3l15,34r2,-2l19,29r2,-2l22,25r2,-2l26,21r2,-2l30,17r2,-2l34,14r2,-2l38,11,40,9,42,8,44,7,46,5,48,4,50,3r2,l53,2,55,1r2,l59,r2,l63,r1,l66,r2,l69,r2,l72,1r2,1l75,2r1,1l77,4r1,1l79,7r1,1l81,9r,2l82,12r,2l82,15r1,2l83,19r,2l83,23r,2l82,27r,2l81,31r,3l80,36r,2l79,40r-1,3l77,45r-1,3l75,50r-2,2l72,55r-2,2l69,60r-2,2l66,65r-2,2l62,69r-2,2l58,73r-1,2l55,77r-2,2l51,81r-2,1l47,84r-2,2l43,87r-2,1l39,90r-2,1l35,92r-2,1l31,94r-2,l27,95r-2,1l24,96r-2,l20,97r-2,l17,97r-2,l13,96r-1,l10,95r-1,l8,94,7,93,6,92,5,91,4,90,3,88,2,87r,-1l1,84r,-2l,81,,79,,77,,75,,73,,71,,69,1,67r,-2l2,63r,-3l3,58,4,56,5,53,6,51,7,49,8,46,9,44r2,-3l12,39xe" fillcolor="#78698e" stroked="f">
                      <v:path arrowok="t" o:connecttype="custom" o:connectlocs="15,34;21,27;26,21;32,15;38,11;44,7;50,3;55,1;61,0;66,0;71,0;75,2;78,5;81,9;82,14;83,19;83,25;81,31;80,38;77,45;73,52;69,60;64,67;58,73;53,79;47,84;41,88;35,92;29,94;24,96;18,97;13,96;9,95;6,92;3,88;1,84;0,79;0,73;1,67;2,60;5,53;8,46;12,39" o:connectangles="0,0,0,0,0,0,0,0,0,0,0,0,0,0,0,0,0,0,0,0,0,0,0,0,0,0,0,0,0,0,0,0,0,0,0,0,0,0,0,0,0,0,0"/>
                    </v:shape>
                    <v:shape id="Freeform 3591" o:spid="_x0000_s1921" style="position:absolute;left:4314;top:1202;width:253;height:168;visibility:visible;mso-wrap-style:square;v-text-anchor:top" coordsize="253,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" path="m173,46r1,l174,47r,l175,48r,l175,49r,1l175,50r,1l175,51r-1,1l174,52r,1l173,53r,l172,54,72,33,194,93r1,1l195,95r,l195,96r,l194,97r,1l194,98r,1l193,99r,1l192,100r,1l191,101r,1l190,102r-1,1l188,103r-1,l186,104r,l185,104r-1,l183,104r-2,l180,104r-1,l178,103r-1,l175,103r-1,-1l173,101,62,41,175,164r,l175,165r-1,l174,165r,1l174,166r,l173,167r,l173,167r-1,l172,168r-1,l171,168r-1,l170,168r-1,l169,168r-1,l168,168r-1,l167,168r-1,l166,168,61,54r46,88l107,142r,1l106,143r,l106,143r-1,l105,144r,l104,144r,l104,144r-1,l103,144r,l102,144r,l101,144r,l101,144r-1,l100,144r-1,l99,143r,l98,143r,l97,143r,-1l96,142r,l96,141r-1,l34,26,16,16r,l15,16r,1l14,17r-1,l13,17r-1,l11,17r,l10,17r,l9,17r-1,l8,16r-1,l7,16r-1,l6,16r-1,l5,15r-1,l4,15r-1,l3,14r,l2,14r,-1l2,13r-1,l1,12r,l,12,,11r,l,11,,10r,l,9r,l,8r,l,8,,7r,l,6r,l,6,,5r1,l1,4r,l2,4,2,3r,l3,3,3,2r,l4,2r,l5,1r,l6,1r,l7,1,7,,8,r,l9,r1,l10,r1,l11,r1,l13,r,l14,r,l15,r,l16,1r,l17,1r,l18,1r,1l19,2r,l20,2r,1l20,3r1,l21,4r,l22,4r,1l22,5r,1l23,6r,l23,7r,l23,8r,l23,8,42,18,251,45r1,l252,46r,l253,47r,l253,48r,l253,49r,l253,50r,l252,51r,l252,52r-1,l251,53,137,38r36,8xe" fillcolor="#2f2340" stroked="f">
                      <v:path arrowok="t" o:connecttype="custom" o:connectlocs="174,47;175,50;174,52;173,53;195,94;195,96;194,99;192,101;189,103;186,104;181,104;177,103;62,41;174,165;174,166;172,167;170,168;168,168;166,168;107,142;106,143;104,144;103,144;101,144;100,144;98,143;96,142;34,26;15,17;12,17;10,17;7,16;5,16;3,15;2,13;1,12;0,11;0,9;0,7;0,6;1,4;3,3;4,2;6,1;8,0;11,0;13,0;15,0;17,1;19,2;21,3;22,5;23,6;23,8;252,45;253,47;253,49;252,51;137,38" o:connectangles="0,0,0,0,0,0,0,0,0,0,0,0,0,0,0,0,0,0,0,0,0,0,0,0,0,0,0,0,0,0,0,0,0,0,0,0,0,0,0,0,0,0,0,0,0,0,0,0,0,0,0,0,0,0,0,0,0,0,0"/>
                    </v:shape>
                    <v:shape id="Freeform 3592" o:spid="_x0000_s1922" style="position:absolute;left:4593;top:1285;width:63;height:78;visibility:visible;mso-wrap-style:square;v-text-anchor:top" coordsize="6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" path="m5,l60,18r3,4l52,78,41,77,51,28,19,69,10,65,44,21,,7,5,xe" fillcolor="#2f2340" stroked="f">
                      <v:path arrowok="t" o:connecttype="custom" o:connectlocs="5,0;60,18;63,22;52,78;41,77;51,28;19,69;10,65;44,21;0,7;5,0" o:connectangles="0,0,0,0,0,0,0,0,0,0,0"/>
                    </v:shape>
                    <v:shape id="Freeform 3593" o:spid="_x0000_s1923" style="position:absolute;left:4523;top:1351;width:127;height:70;visibility:visible;mso-wrap-style:square;v-text-anchor:top" coordsize="12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" path="m4,3l35,,34,20r31,l127,20,114,40r-31,l75,36r,34l64,70r,-40l60,26r-2,2l57,29r-1,2l54,32r-1,1l51,35r-1,1l48,37r,33l37,70r,-24l35,48r-2,1l32,50r-1,1l30,51r-1,1l28,53r-1,l25,54r-1,1l23,55r-1,1l21,56r-1,1l18,57r-1,1l16,58r-1,1l14,59r-2,1l11,60r-1,1l9,61r-2,l6,62r-1,l4,62,2,63r-1,l,63,,21,4,20,4,3xe" fillcolor="#2f2340" stroked="f">
                      <v:path arrowok="t" o:connecttype="custom" o:connectlocs="4,3;35,0;34,20;65,20;127,20;114,40;83,40;75,36;75,70;64,70;64,30;60,26;58,28;57,29;56,31;54,32;53,33;51,35;50,36;48,37;48,70;37,70;37,46;35,48;33,49;32,50;31,51;30,51;29,52;28,53;27,53;25,54;24,55;23,55;22,56;21,56;20,57;18,57;17,58;16,58;15,59;14,59;12,60;11,60;10,61;9,61;7,61;6,62;5,62;4,62;2,63;1,63;0,63;0,21;4,20;4,3" o:connectangles="0,0,0,0,0,0,0,0,0,0,0,0,0,0,0,0,0,0,0,0,0,0,0,0,0,0,0,0,0,0,0,0,0,0,0,0,0,0,0,0,0,0,0,0,0,0,0,0,0,0,0,0,0,0,0,0"/>
                    </v:shape>
                  </v:group>
                  <v:group id="Group 3594" o:spid="_x0000_s1924" style="position:absolute;left:4882;top:1075;width:378;height:394" coordorigin="4882,1075" coordsize="37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">
                    <v:shape id="Picture 3595" o:spid="_x0000_s1925" type="#_x0000_t75" style="position:absolute;left:4882;top:1075;width:378;height: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">
                      <v:imagedata r:id="rId48" o:title=""/>
                    </v:shape>
                    <v:shape id="Picture 3596" o:spid="_x0000_s1926" type="#_x0000_t75" style="position:absolute;left:4882;top:1075;width:378;height: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">
                      <v:imagedata r:id="rId49" o:title=""/>
                    </v:shape>
                  </v:group>
                  <v:rect id="Rectangle 3597" o:spid="_x0000_s1927" style="position:absolute;left:5580;top:360;width:109;height:3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" filled="f" stroked="f">
                    <v:textbox inset="0,0,0,0">
                      <w:txbxContent>
                        <w:p w:rsidR="00592680" w:rsidRDefault="00592680" w:rsidP="00592680"/>
                      </w:txbxContent>
                    </v:textbox>
                  </v:rect>
                  <v:shape id="Picture 3598" o:spid="_x0000_s1928" type="#_x0000_t75" style="position:absolute;left:3877;top:860;width:584;height: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">
                    <v:imagedata r:id="rId50" o:title=""/>
                  </v:shape>
                  <v:shape id="Picture 3599" o:spid="_x0000_s1929" type="#_x0000_t75" style="position:absolute;left:4700;top:668;width:466;height: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">
                    <v:imagedata r:id="rId51" o:title=""/>
                  </v:shape>
                  <v:rect id="Rectangle 3600" o:spid="_x0000_s1930" style="position:absolute;left:4321;top:348;width:1147;height:3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" filled="f" stroked="f">
                    <v:textbox inset="0,0,0,0">
                      <w:txbxContent>
                        <w:p w:rsidR="00592680" w:rsidRDefault="00592680" w:rsidP="00592680">
                          <w:r>
                            <w:rPr>
                              <w:color w:val="000000"/>
                            </w:rPr>
                            <w:t>Broadcaster</w:t>
                          </w:r>
                        </w:p>
                      </w:txbxContent>
                    </v:textbox>
                  </v:rect>
                </v:group>
                <v:group id="Group 3601" o:spid="_x0000_s1931" style="position:absolute;left:4121;top:24999;width:4464;height:3550" coordorigin="649,3976" coordsize="703,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">
                  <v:shape id="Freeform 3602" o:spid="_x0000_s1932" style="position:absolute;left:658;top:3976;width:694;height:488;visibility:visible;mso-wrap-style:square;v-text-anchor:top" coordsize="694,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" path="m694,463l3,488,,487,,3,3,,694,26r,437xe" fillcolor="#c5c9d0" stroked="f">
                    <v:path arrowok="t" o:connecttype="custom" o:connectlocs="694,463;3,488;0,487;0,3;3,0;694,26;694,463" o:connectangles="0,0,0,0,0,0,0"/>
                  </v:shape>
                  <v:shape id="Freeform 3603" o:spid="_x0000_s1933" style="position:absolute;left:658;top:3976;width:390;height:403;visibility:visible;mso-wrap-style:square;v-text-anchor:top" coordsize="39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" path="m3,l,3,,394r,9l390,15,3,xe" fillcolor="#c5c9d0" stroked="f">
                    <v:path arrowok="t" o:connecttype="custom" o:connectlocs="3,0;0,3;0,394;0,403;390,15;3,0" o:connectangles="0,0,0,0,0,0"/>
                  </v:shape>
                  <v:shape id="Freeform 3604" o:spid="_x0000_s1934" style="position:absolute;left:658;top:3991;width:398;height:398;visibility:visible;mso-wrap-style:square;v-text-anchor:top" coordsize="398,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" path="m390,l,388r,10l398,r-8,xe" fillcolor="#c9ccd3" stroked="f">
                    <v:path arrowok="t" o:connecttype="custom" o:connectlocs="390,0;0,388;0,398;398,0;390,0" o:connectangles="0,0,0,0,0"/>
                  </v:shape>
                  <v:shape id="Freeform 3605" o:spid="_x0000_s1935" style="position:absolute;left:658;top:3991;width:407;height:407;visibility:visible;mso-wrap-style:square;v-text-anchor:top" coordsize="407,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" path="m398,l,398r,9l407,r-9,xe" fillcolor="#cccfd5" stroked="f">
                    <v:path arrowok="t" o:connecttype="custom" o:connectlocs="398,0;0,398;0,407;407,0;398,0" o:connectangles="0,0,0,0,0"/>
                  </v:shape>
                  <v:shape id="Freeform 3606" o:spid="_x0000_s1936" style="position:absolute;left:658;top:3991;width:416;height:416;visibility:visible;mso-wrap-style:square;v-text-anchor:top" coordsize="416,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" path="m407,l,407r,9l416,1,407,xe" fillcolor="#cfd2d7" stroked="f">
                    <v:path arrowok="t" o:connecttype="custom" o:connectlocs="407,0;0,407;0,416;416,1;407,0" o:connectangles="0,0,0,0,0"/>
                  </v:shape>
                  <v:shape id="Freeform 3607" o:spid="_x0000_s1937" style="position:absolute;left:658;top:3992;width:425;height:424;visibility:visible;mso-wrap-style:square;v-text-anchor:top" coordsize="425,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" path="m416,l,415r,9l425,r-9,xe" fillcolor="#d2d5db" stroked="f">
                    <v:path arrowok="t" o:connecttype="custom" o:connectlocs="416,0;0,415;0,424;425,0;416,0" o:connectangles="0,0,0,0,0"/>
                  </v:shape>
                  <v:shape id="Freeform 3608" o:spid="_x0000_s1938" style="position:absolute;left:658;top:3992;width:433;height:433;visibility:visible;mso-wrap-style:square;v-text-anchor:top" coordsize="43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" path="m425,l,424r,9l433,r-8,xe" fillcolor="#d4d7dc" stroked="f">
                    <v:path arrowok="t" o:connecttype="custom" o:connectlocs="425,0;0,424;0,433;433,0;425,0" o:connectangles="0,0,0,0,0"/>
                  </v:shape>
                  <v:shape id="Freeform 3609" o:spid="_x0000_s1939" style="position:absolute;left:658;top:3992;width:442;height:442;visibility:visible;mso-wrap-style:square;v-text-anchor:top" coordsize="442,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" path="m433,l,433r,9l442,1,433,xe" fillcolor="#d8dade" stroked="f">
                    <v:path arrowok="t" o:connecttype="custom" o:connectlocs="433,0;0,433;0,442;442,1;433,0" o:connectangles="0,0,0,0,0"/>
                  </v:shape>
                  <v:shape id="Freeform 3610" o:spid="_x0000_s1940" style="position:absolute;left:658;top:3993;width:451;height:449;visibility:visible;mso-wrap-style:square;v-text-anchor:top" coordsize="451,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" path="m442,l,441r,8l451,r-9,xe" fillcolor="#dbdde1" stroked="f">
                    <v:path arrowok="t" o:connecttype="custom" o:connectlocs="442,0;0,441;0,449;451,0;442,0" o:connectangles="0,0,0,0,0"/>
                  </v:shape>
                  <v:shape id="Freeform 3611" o:spid="_x0000_s1941" style="position:absolute;left:658;top:3993;width:459;height:458;visibility:visible;mso-wrap-style:square;v-text-anchor:top" coordsize="459,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" path="m451,l,449r,9l459,r-8,xe" fillcolor="#dee0e4" stroked="f">
                    <v:path arrowok="t" o:connecttype="custom" o:connectlocs="451,0;0,449;0,458;459,0;451,0" o:connectangles="0,0,0,0,0"/>
                  </v:shape>
                  <v:shape id="Freeform 3612" o:spid="_x0000_s1942" style="position:absolute;left:658;top:3993;width:478;height:471;visibility:visible;mso-wrap-style:square;v-text-anchor:top" coordsize="478,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" path="m478,2l459,,,458r,11l,469r,1l3,471r3,l478,2xe" fillcolor="#e1e2e6" stroked="f">
                    <v:path arrowok="t" o:connecttype="custom" o:connectlocs="478,2;459,0;0,458;0,469;0,469;0,470;3,471;6,471;478,2" o:connectangles="0,0,0,0,0,0,0,0,0"/>
                  </v:shape>
                  <v:shape id="Freeform 3613" o:spid="_x0000_s1943" style="position:absolute;left:664;top:3995;width:481;height:469;visibility:visible;mso-wrap-style:square;v-text-anchor:top" coordsize="48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" path="m10,469l481,r-9,l,469r10,xe" fillcolor="#dee0e4" stroked="f">
                    <v:path arrowok="t" o:connecttype="custom" o:connectlocs="10,469;481,0;472,0;0,469;10,469" o:connectangles="0,0,0,0,0"/>
                  </v:shape>
                  <v:shape id="Freeform 3614" o:spid="_x0000_s1944" style="position:absolute;left:674;top:3995;width:481;height:469;visibility:visible;mso-wrap-style:square;v-text-anchor:top" coordsize="48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" path="m10,469l481,,471,,,469r10,xe" fillcolor="#dbdde1" stroked="f">
                    <v:path arrowok="t" o:connecttype="custom" o:connectlocs="10,469;481,0;471,0;0,469;10,469" o:connectangles="0,0,0,0,0"/>
                  </v:shape>
                  <v:shape id="Freeform 3615" o:spid="_x0000_s1945" style="position:absolute;left:684;top:3995;width:480;height:469;visibility:visible;mso-wrap-style:square;v-text-anchor:top" coordsize="480,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" path="m12,468l480,1,471,,,469r12,-1xe" fillcolor="#d8dade" stroked="f">
                    <v:path arrowok="t" o:connecttype="custom" o:connectlocs="12,468;480,1;471,0;0,469;12,468" o:connectangles="0,0,0,0,0"/>
                  </v:shape>
                  <v:shape id="Freeform 3616" o:spid="_x0000_s1946" style="position:absolute;left:696;top:3996;width:478;height:467;visibility:visible;mso-wrap-style:square;v-text-anchor:top" coordsize="478,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" path="m468,l,467r10,l478,,468,xe" fillcolor="#d4d7dc" stroked="f">
                    <v:path arrowok="t" o:connecttype="custom" o:connectlocs="468,0;0,467;10,467;478,0;468,0" o:connectangles="0,0,0,0,0"/>
                  </v:shape>
                  <v:shape id="Freeform 3617" o:spid="_x0000_s1947" style="position:absolute;left:706;top:3996;width:477;height:467;visibility:visible;mso-wrap-style:square;v-text-anchor:top" coordsize="477,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" path="m468,l,467r10,l477,r-9,xe" fillcolor="#d2d5db" stroked="f">
                    <v:path arrowok="t" o:connecttype="custom" o:connectlocs="468,0;0,467;10,467;477,0;468,0" o:connectangles="0,0,0,0,0"/>
                  </v:shape>
                  <v:shape id="Freeform 3618" o:spid="_x0000_s1948" style="position:absolute;left:716;top:3996;width:478;height:467;visibility:visible;mso-wrap-style:square;v-text-anchor:top" coordsize="478,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" path="m467,l,467r10,-1l478,,467,xe" fillcolor="#cfd2d7" stroked="f">
                    <v:path arrowok="t" o:connecttype="custom" o:connectlocs="467,0;0,467;10,466;478,0;467,0" o:connectangles="0,0,0,0,0"/>
                  </v:shape>
                  <v:shape id="Freeform 3619" o:spid="_x0000_s1949" style="position:absolute;left:726;top:3996;width:476;height:466;visibility:visible;mso-wrap-style:square;v-text-anchor:top" coordsize="476,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" path="m,466r11,l476,1,468,,,466xe" fillcolor="#cccfd5" stroked="f">
                    <v:path arrowok="t" o:connecttype="custom" o:connectlocs="0,466;11,466;476,1;468,0;0,466" o:connectangles="0,0,0,0,0"/>
                  </v:shape>
                  <v:shape id="Freeform 3620" o:spid="_x0000_s1950" style="position:absolute;left:737;top:3997;width:476;height:465;visibility:visible;mso-wrap-style:square;v-text-anchor:top" coordsize="47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" path="m10,465l476,,465,,,465r10,xe" fillcolor="#c9ccd3" stroked="f">
                    <v:path arrowok="t" o:connecttype="custom" o:connectlocs="10,465;476,0;465,0;0,465;10,465" o:connectangles="0,0,0,0,0"/>
                  </v:shape>
                  <v:shape id="Freeform 3621" o:spid="_x0000_s1951" style="position:absolute;left:747;top:3997;width:605;height:465;visibility:visible;mso-wrap-style:square;v-text-anchor:top" coordsize="605,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" path="m466,l,465,605,442,605,5,466,xe" fillcolor="#c5c9d0" stroked="f">
                    <v:path arrowok="t" o:connecttype="custom" o:connectlocs="466,0;0,465;605,442;605,5;466,0" o:connectangles="0,0,0,0,0"/>
                  </v:shape>
                  <v:rect id="Rectangle 3622" o:spid="_x0000_s1952" style="position:absolute;left:1333;top:4016;width:11;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" stroked="f"/>
                  <v:shape id="Freeform 3623" o:spid="_x0000_s1953" style="position:absolute;left:649;top:4314;width:11;height:101;visibility:visible;mso-wrap-style:square;v-text-anchor:top" coordsize="1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" path="m10,101l,81,,15,11,,10,101xe" fillcolor="#92949f" stroked="f">
                    <v:path arrowok="t" o:connecttype="custom" o:connectlocs="10,101;0,81;0,15;11,0;10,101" o:connectangles="0,0,0,0,0"/>
                  </v:shape>
                  <v:shape id="Freeform 3624" o:spid="_x0000_s1954" style="position:absolute;left:926;top:4450;width:123;height:59;visibility:visible;mso-wrap-style:square;v-text-anchor:top" coordsize="12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" path="m19,4l,52r,l3,54r13,2l43,59r19,l85,57r,l111,56r7,-1l122,52r1,-1l123,51r,-1l107,,83,1r6,32l89,33r-6,1l76,34r-4,l65,3,19,4xe" fillcolor="#92949f" stroked="f">
                    <v:path arrowok="t" o:connecttype="custom" o:connectlocs="19,4;0,52;0,52;3,54;16,56;43,59;62,59;85,57;85,57;111,56;118,55;122,52;123,51;123,51;123,50;107,0;83,1;89,33;89,33;83,34;76,34;72,34;65,3;19,4" o:connectangles="0,0,0,0,0,0,0,0,0,0,0,0,0,0,0,0,0,0,0,0,0,0,0,0"/>
                  </v:shape>
                  <v:shape id="Freeform 3625" o:spid="_x0000_s1955" style="position:absolute;left:752;top:4495;width:537;height:40;visibility:visible;mso-wrap-style:square;v-text-anchor:top" coordsize="53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" path="m174,7r,l92,14,33,19,,21,,31r40,9l537,17r,-5l537,12r-1,-2l533,9,531,7r,l487,,295,5,174,7xe" fillcolor="#767981" stroked="f">
                    <v:path arrowok="t" o:connecttype="custom" o:connectlocs="174,7;174,7;92,14;33,19;0,21;0,31;40,40;537,17;537,12;537,12;536,10;533,9;531,7;531,7;487,0;295,5;174,7" o:connectangles="0,0,0,0,0,0,0,0,0,0,0,0,0,0,0,0,0"/>
                  </v:shape>
                  <v:shape id="Freeform 3626" o:spid="_x0000_s1956" style="position:absolute;left:678;top:3993;width:661;height:453;visibility:visible;mso-wrap-style:square;v-text-anchor:top" coordsize="66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" path="m,l1,453,661,430r,-407l,xe" fillcolor="#e1e2e6" stroked="f">
                    <v:path arrowok="t" o:connecttype="custom" o:connectlocs="0,0;1,453;661,430;661,23;0,0" o:connectangles="0,0,0,0,0"/>
                  </v:shape>
                  <v:shape id="Freeform 3627" o:spid="_x0000_s1957" style="position:absolute;left:658;top:4333;width:5;height:131;visibility:visible;mso-wrap-style:square;v-text-anchor:top" coordsize="5,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" path="m5,l,,,8,,129r5,2l5,xe" fillcolor="#575a63" stroked="f">
                    <v:path arrowok="t" o:connecttype="custom" o:connectlocs="5,0;0,0;0,8;0,129;5,131;5,0" o:connectangles="0,0,0,0,0,0"/>
                  </v:shape>
                  <v:rect id="Rectangle 3628" o:spid="_x0000_s1958" style="position:absolute;left:658;top:4327;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" fillcolor="#5b5e68" stroked="f"/>
                  <v:rect id="Rectangle 3629" o:spid="_x0000_s1959" style="position:absolute;left:658;top:4320;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" fillcolor="#61646e" stroked="f"/>
                  <v:rect id="Rectangle 3630" o:spid="_x0000_s1960" style="position:absolute;left:658;top:4314;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" fillcolor="#666973" stroked="f"/>
                  <v:rect id="Rectangle 3631" o:spid="_x0000_s1961" style="position:absolute;left:658;top:4308;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" fillcolor="#6b6e77" stroked="f"/>
                  <v:rect id="Rectangle 3632" o:spid="_x0000_s1962" style="position:absolute;left:658;top:4301;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" fillcolor="#71747e" stroked="f"/>
                  <v:rect id="Rectangle 3633" o:spid="_x0000_s1963" style="position:absolute;left:658;top:4295;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" fillcolor="#767983" stroked="f"/>
                  <v:rect id="Rectangle 3634" o:spid="_x0000_s1964" style="position:absolute;left:658;top:4289;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" fillcolor="#7b7e88" stroked="f"/>
                  <v:rect id="Rectangle 3635" o:spid="_x0000_s1965" style="position:absolute;left:658;top:4282;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" fillcolor="#80838d" stroked="f"/>
                  <v:rect id="Rectangle 3636" o:spid="_x0000_s1966" style="position:absolute;left:658;top:4276;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" fillcolor="#868994" stroked="f"/>
                  <v:rect id="Rectangle 3637" o:spid="_x0000_s1967" style="position:absolute;left:658;top:4269;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" fillcolor="#8b8e98" stroked="f"/>
                  <v:rect id="Rectangle 3638" o:spid="_x0000_s1968" style="position:absolute;left:658;top:4263;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" fillcolor="#90939d" stroked="f"/>
                  <v:rect id="Rectangle 3639" o:spid="_x0000_s1969" style="position:absolute;left:658;top:4257;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" fillcolor="#9698a3" stroked="f"/>
                  <v:rect id="Rectangle 3640" o:spid="_x0000_s1970" style="position:absolute;left:658;top:4250;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" fillcolor="#9b9ea8" stroked="f"/>
                  <v:rect id="Rectangle 3641" o:spid="_x0000_s1971" style="position:absolute;left:658;top:4244;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" fillcolor="#9fa2ac" stroked="f"/>
                  <v:rect id="Rectangle 3642" o:spid="_x0000_s1972" style="position:absolute;left:658;top:4238;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" fillcolor="#a5a9b3" stroked="f"/>
                  <v:rect id="Rectangle 3643" o:spid="_x0000_s1973" style="position:absolute;left:658;top:4231;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" fillcolor="#abaeb8" stroked="f"/>
                  <v:rect id="Rectangle 3644" o:spid="_x0000_s1974" style="position:absolute;left:658;top:4224;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" fillcolor="#afb3bc" stroked="f"/>
                  <v:rect id="Rectangle 3645" o:spid="_x0000_s1975" style="position:absolute;left:658;top:4217;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" fillcolor="#b6b9c2" stroked="f"/>
                  <v:rect id="Rectangle 3646" o:spid="_x0000_s1976" style="position:absolute;left:658;top:4211;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" fillcolor="#babec6" stroked="f"/>
                  <v:rect id="Rectangle 3647" o:spid="_x0000_s1977" style="position:absolute;left:658;top:4205;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" fillcolor="#c0c3ca" stroked="f"/>
                  <v:rect id="Rectangle 3648" o:spid="_x0000_s1978" style="position:absolute;left:658;top:4198;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" fillcolor="#c5c8ce" stroked="f"/>
                  <v:rect id="Rectangle 3649" o:spid="_x0000_s1979" style="position:absolute;left:658;top:4192;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" fillcolor="#cbced4" stroked="f"/>
                  <v:rect id="Rectangle 3650" o:spid="_x0000_s1980" style="position:absolute;left:658;top:4185;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" fillcolor="#d0d2d8" stroked="f"/>
                  <v:rect id="Rectangle 3651" o:spid="_x0000_s1981" style="position:absolute;left:658;top:4179;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" fillcolor="#d5d8dd" stroked="f"/>
                  <v:rect id="Rectangle 3652" o:spid="_x0000_s1982" style="position:absolute;left:658;top:4173;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" fillcolor="#dcdee2" stroked="f"/>
                  <v:shape id="Freeform 3653" o:spid="_x0000_s1983" style="position:absolute;left:658;top:3976;width:5;height:197;visibility:visible;mso-wrap-style:square;v-text-anchor:top" coordsize="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" path="m3,l,3,,190r,7l5,197,3,xe" fillcolor="#e1e2e6" stroked="f">
                    <v:path arrowok="t" o:connecttype="custom" o:connectlocs="3,0;0,3;0,190;0,197;5,197;3,0" o:connectangles="0,0,0,0,0,0"/>
                  </v:shape>
                  <v:shape id="Freeform 3654" o:spid="_x0000_s1984" style="position:absolute;left:683;top:3998;width:652;height:443;visibility:visible;mso-wrap-style:square;v-text-anchor:top" coordsize="652,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" path="m,l1,443,652,420,651,23,,xe" fillcolor="#6a6e77" stroked="f">
                    <v:path arrowok="t" o:connecttype="custom" o:connectlocs="0,0;1,443;652,420;651,23;0,0" o:connectangles="0,0,0,0,0"/>
                  </v:shape>
                  <v:shape id="Freeform 3655" o:spid="_x0000_s1985" style="position:absolute;left:683;top:3998;width:262;height:268;visibility:visible;mso-wrap-style:square;v-text-anchor:top" coordsize="2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" path="m,l1,268,262,9,,xe" fillcolor="#575a63" stroked="f">
                    <v:path arrowok="t" o:connecttype="custom" o:connectlocs="0,0;1,268;262,9;0,0" o:connectangles="0,0,0,0"/>
                  </v:shape>
                  <v:shape id="Freeform 3656" o:spid="_x0000_s1986" style="position:absolute;left:684;top:4007;width:276;height:274;visibility:visible;mso-wrap-style:square;v-text-anchor:top" coordsize="27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" path="m261,l,259r,15l276,2,261,xe" fillcolor="#5a5d66" stroked="f">
                    <v:path arrowok="t" o:connecttype="custom" o:connectlocs="261,0;0,259;0,274;276,2;261,0" o:connectangles="0,0,0,0,0"/>
                  </v:shape>
                  <v:shape id="Freeform 3657" o:spid="_x0000_s1987" style="position:absolute;left:684;top:4009;width:290;height:286;visibility:visible;mso-wrap-style:square;v-text-anchor:top" coordsize="290,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" path="m276,l,272r,14l290,,276,xe" fillcolor="#5b5e68" stroked="f">
                    <v:path arrowok="t" o:connecttype="custom" o:connectlocs="276,0;0,272;0,286;290,0;276,0" o:connectangles="0,0,0,0,0"/>
                  </v:shape>
                  <v:shape id="Freeform 3658" o:spid="_x0000_s1988" style="position:absolute;left:684;top:4009;width:304;height:301;visibility:visible;mso-wrap-style:square;v-text-anchor:top" coordsize="304,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" path="m290,l,286r,15l304,,290,xe" fillcolor="#5e616b" stroked="f">
                    <v:path arrowok="t" o:connecttype="custom" o:connectlocs="290,0;0,286;0,301;304,0;290,0" o:connectangles="0,0,0,0,0"/>
                  </v:shape>
                  <v:shape id="Freeform 3659" o:spid="_x0000_s1989" style="position:absolute;left:684;top:4009;width:318;height:315;visibility:visible;mso-wrap-style:square;v-text-anchor:top" coordsize="318,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" path="m304,l,301r,14l318,1,304,xe" fillcolor="#61646e" stroked="f">
                    <v:path arrowok="t" o:connecttype="custom" o:connectlocs="304,0;0,301;0,315;318,1;304,0" o:connectangles="0,0,0,0,0"/>
                  </v:shape>
                  <v:shape id="Freeform 3660" o:spid="_x0000_s1990" style="position:absolute;left:684;top:4010;width:332;height:328;visibility:visible;mso-wrap-style:square;v-text-anchor:top" coordsize="332,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" path="m318,l,314r,14l332,,318,xe" fillcolor="#636670" stroked="f">
                    <v:path arrowok="t" o:connecttype="custom" o:connectlocs="318,0;0,314;0,328;332,0;318,0" o:connectangles="0,0,0,0,0"/>
                  </v:shape>
                  <v:shape id="Freeform 3661" o:spid="_x0000_s1991" style="position:absolute;left:684;top:4010;width:346;height:343;visibility:visible;mso-wrap-style:square;v-text-anchor:top" coordsize="346,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" path="m332,l,328r,15l346,,332,xe" fillcolor="#666973" stroked="f">
                    <v:path arrowok="t" o:connecttype="custom" o:connectlocs="332,0;0,328;0,343;346,0;332,0" o:connectangles="0,0,0,0,0"/>
                  </v:shape>
                  <v:shape id="Freeform 3662" o:spid="_x0000_s1992" style="position:absolute;left:684;top:4010;width:360;height:357;visibility:visible;mso-wrap-style:square;v-text-anchor:top" coordsize="360,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" path="m346,l,343r,14l360,1,346,xe" fillcolor="#6a6c76" stroked="f">
                    <v:path arrowok="t" o:connecttype="custom" o:connectlocs="346,0;0,343;0,357;360,1;346,0" o:connectangles="0,0,0,0,0"/>
                  </v:shape>
                  <v:shape id="Freeform 3663" o:spid="_x0000_s1993" style="position:absolute;left:684;top:4011;width:374;height:370;visibility:visible;mso-wrap-style:square;v-text-anchor:top" coordsize="374,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" path="m360,l,356r,14l374,,360,xe" fillcolor="#6b6e77" stroked="f">
                    <v:path arrowok="t" o:connecttype="custom" o:connectlocs="360,0;0,356;0,370;374,0;360,0" o:connectangles="0,0,0,0,0"/>
                  </v:shape>
                  <v:shape id="Freeform 3664" o:spid="_x0000_s1994" style="position:absolute;left:684;top:4011;width:388;height:386;visibility:visible;mso-wrap-style:square;v-text-anchor:top" coordsize="388,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" path="m374,l,370r,16l388,1,374,xe" fillcolor="#6e717b" stroked="f">
                    <v:path arrowok="t" o:connecttype="custom" o:connectlocs="374,0;0,370;0,386;388,1;374,0" o:connectangles="0,0,0,0,0"/>
                  </v:shape>
                  <v:shape id="Freeform 3665" o:spid="_x0000_s1995" style="position:absolute;left:684;top:4012;width:402;height:399;visibility:visible;mso-wrap-style:square;v-text-anchor:top" coordsize="402,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" path="m388,l,385r,14l402,,388,xe" fillcolor="#71747e" stroked="f">
                    <v:path arrowok="t" o:connecttype="custom" o:connectlocs="388,0;0,385;0,399;402,0;388,0" o:connectangles="0,0,0,0,0"/>
                  </v:shape>
                  <v:shape id="Freeform 3666" o:spid="_x0000_s1996" style="position:absolute;left:684;top:4012;width:416;height:413;visibility:visible;mso-wrap-style:square;v-text-anchor:top" coordsize="416,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" path="m402,l,399r,14l416,,402,xe" fillcolor="#73767f" stroked="f">
                    <v:path arrowok="t" o:connecttype="custom" o:connectlocs="402,0;0,399;0,413;416,0;402,0" o:connectangles="0,0,0,0,0"/>
                  </v:shape>
                  <v:shape id="Freeform 3667" o:spid="_x0000_s1997" style="position:absolute;left:684;top:4012;width:430;height:428;visibility:visible;mso-wrap-style:square;v-text-anchor:top" coordsize="430,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" path="m416,l,413r,15l430,2,416,xe" fillcolor="#767983" stroked="f">
                    <v:path arrowok="t" o:connecttype="custom" o:connectlocs="416,0;0,413;0,428;430,2;416,0" o:connectangles="0,0,0,0,0"/>
                  </v:shape>
                  <v:shape id="Freeform 3668" o:spid="_x0000_s1998" style="position:absolute;left:684;top:4014;width:444;height:427;visibility:visible;mso-wrap-style:square;v-text-anchor:top" coordsize="444,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" path="m444,l430,,,426r,1l14,426,444,xe" fillcolor="#797c86" stroked="f">
                    <v:path arrowok="t" o:connecttype="custom" o:connectlocs="444,0;430,0;0,426;0,427;14,426;444,0" o:connectangles="0,0,0,0,0,0"/>
                  </v:shape>
                  <v:shape id="Freeform 3669" o:spid="_x0000_s1999" style="position:absolute;left:698;top:4014;width:445;height:426;visibility:visible;mso-wrap-style:square;v-text-anchor:top" coordsize="445,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" path="m16,426l445,1,430,,,426r16,xe" fillcolor="#7b7e88" stroked="f">
                    <v:path arrowok="t" o:connecttype="custom" o:connectlocs="16,426;445,1;430,0;0,426;16,426" o:connectangles="0,0,0,0,0"/>
                  </v:shape>
                  <v:shape id="Freeform 3670" o:spid="_x0000_s2000" style="position:absolute;left:714;top:4015;width:444;height:425;visibility:visible;mso-wrap-style:square;v-text-anchor:top" coordsize="444,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" path="m14,425l444,,429,,,425r14,xe" fillcolor="#7e818b" stroked="f">
                    <v:path arrowok="t" o:connecttype="custom" o:connectlocs="14,425;444,0;429,0;0,425;14,425" o:connectangles="0,0,0,0,0"/>
                  </v:shape>
                  <v:shape id="Freeform 3671" o:spid="_x0000_s2001" style="position:absolute;left:728;top:4015;width:444;height:425;visibility:visible;mso-wrap-style:square;v-text-anchor:top" coordsize="444,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" path="m15,424l444,,430,,,425r15,-1xe" fillcolor="#81848e" stroked="f">
                    <v:path arrowok="t" o:connecttype="custom" o:connectlocs="15,424;444,0;430,0;0,425;15,424" o:connectangles="0,0,0,0,0"/>
                  </v:shape>
                  <v:shape id="Freeform 3672" o:spid="_x0000_s2002" style="position:absolute;left:743;top:4015;width:443;height:424;visibility:visible;mso-wrap-style:square;v-text-anchor:top" coordsize="44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" path="m15,424l443,1,429,,,424r15,xe" fillcolor="#838690" stroked="f">
                    <v:path arrowok="t" o:connecttype="custom" o:connectlocs="15,424;443,1;429,0;0,424;15,424" o:connectangles="0,0,0,0,0"/>
                  </v:shape>
                  <v:shape id="Freeform 3673" o:spid="_x0000_s2003" style="position:absolute;left:758;top:4016;width:442;height:423;visibility:visible;mso-wrap-style:square;v-text-anchor:top" coordsize="442,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" path="m16,421l442,,428,,,423r16,-2xe" fillcolor="#868994" stroked="f">
                    <v:path arrowok="t" o:connecttype="custom" o:connectlocs="16,421;442,0;428,0;0,423;16,421" o:connectangles="0,0,0,0,0"/>
                  </v:shape>
                  <v:shape id="Freeform 3674" o:spid="_x0000_s2004" style="position:absolute;left:774;top:4016;width:440;height:421;visibility:visible;mso-wrap-style:square;v-text-anchor:top" coordsize="440,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" path="m15,421l440,,426,,,421r15,xe" fillcolor="#898c96" stroked="f">
                    <v:path arrowok="t" o:connecttype="custom" o:connectlocs="15,421;440,0;426,0;0,421;15,421" o:connectangles="0,0,0,0,0"/>
                  </v:shape>
                  <v:shape id="Freeform 3675" o:spid="_x0000_s2005" style="position:absolute;left:789;top:4016;width:439;height:421;visibility:visible;mso-wrap-style:square;v-text-anchor:top" coordsize="439,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" path="m15,420l439,1,425,,,421r15,-1xe" fillcolor="#8b8e98" stroked="f">
                    <v:path arrowok="t" o:connecttype="custom" o:connectlocs="15,420;439,1;425,0;0,421;15,420" o:connectangles="0,0,0,0,0"/>
                  </v:shape>
                  <v:shape id="Freeform 3676" o:spid="_x0000_s2006" style="position:absolute;left:804;top:4017;width:453;height:419;visibility:visible;mso-wrap-style:square;v-text-anchor:top" coordsize="453,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" path="m31,419l453,2,424,,,419r31,xe" fillcolor="#8e919b" stroked="f">
                    <v:path arrowok="t" o:connecttype="custom" o:connectlocs="31,419;453,2;424,0;0,419;31,419" o:connectangles="0,0,0,0,0"/>
                  </v:shape>
                  <v:shape id="Freeform 3677" o:spid="_x0000_s2007" style="position:absolute;left:835;top:4019;width:436;height:417;visibility:visible;mso-wrap-style:square;v-text-anchor:top" coordsize="436,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" path="m17,416l436,,422,,,417r17,-1xe" fillcolor="#8b8e98" stroked="f">
                    <v:path arrowok="t" o:connecttype="custom" o:connectlocs="17,416;436,0;422,0;0,417;17,416" o:connectangles="0,0,0,0,0"/>
                  </v:shape>
                  <v:shape id="Freeform 3678" o:spid="_x0000_s2008" style="position:absolute;left:852;top:4019;width:435;height:416;visibility:visible;mso-wrap-style:square;v-text-anchor:top" coordsize="43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" path="m15,416l435,,419,,,416r15,xe" fillcolor="#898c96" stroked="f">
                    <v:path arrowok="t" o:connecttype="custom" o:connectlocs="15,416;435,0;419,0;0,416;15,416" o:connectangles="0,0,0,0,0"/>
                  </v:shape>
                  <v:shape id="Freeform 3679" o:spid="_x0000_s2009" style="position:absolute;left:867;top:4019;width:435;height:416;visibility:visible;mso-wrap-style:square;v-text-anchor:top" coordsize="43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" path="m16,415l435,1,420,,,416r16,-1xe" fillcolor="#868994" stroked="f">
                    <v:path arrowok="t" o:connecttype="custom" o:connectlocs="16,415;435,1;420,0;0,416;16,415" o:connectangles="0,0,0,0,0"/>
                  </v:shape>
                  <v:shape id="Freeform 3680" o:spid="_x0000_s2010" style="position:absolute;left:883;top:4020;width:434;height:414;visibility:visible;mso-wrap-style:square;v-text-anchor:top" coordsize="434,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" path="m419,l,414r16,l434,,419,xe" fillcolor="#838690" stroked="f">
                    <v:path arrowok="t" o:connecttype="custom" o:connectlocs="419,0;0,414;16,414;434,0;419,0" o:connectangles="0,0,0,0,0"/>
                  </v:shape>
                  <v:shape id="Freeform 3681" o:spid="_x0000_s2011" style="position:absolute;left:899;top:4020;width:432;height:414;visibility:visible;mso-wrap-style:square;v-text-anchor:top" coordsize="432,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" path="m418,l,414r16,-2l432,1,418,xe" fillcolor="#81848e" stroked="f">
                    <v:path arrowok="t" o:connecttype="custom" o:connectlocs="418,0;0,414;16,412;432,1;418,0" o:connectangles="0,0,0,0,0"/>
                  </v:shape>
                  <v:shape id="Freeform 3682" o:spid="_x0000_s2012" style="position:absolute;left:915;top:4021;width:419;height:411;visibility:visible;mso-wrap-style:square;v-text-anchor:top" coordsize="419,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" path="m419,r-3,l,411r17,l419,13,419,xe" fillcolor="#7e818b" stroked="f">
                    <v:path arrowok="t" o:connecttype="custom" o:connectlocs="419,0;416,0;0,411;17,411;419,13;419,0" o:connectangles="0,0,0,0,0,0"/>
                  </v:shape>
                  <v:shape id="Freeform 3683" o:spid="_x0000_s2013" style="position:absolute;left:932;top:4034;width:402;height:398;visibility:visible;mso-wrap-style:square;v-text-anchor:top" coordsize="40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" path="m402,l,398r15,l402,15,402,xe" fillcolor="#7b7e88" stroked="f">
                    <v:path arrowok="t" o:connecttype="custom" o:connectlocs="402,0;0,398;15,398;402,15;402,0" o:connectangles="0,0,0,0,0"/>
                  </v:shape>
                  <v:shape id="Freeform 3684" o:spid="_x0000_s2014" style="position:absolute;left:947;top:4049;width:387;height:383;visibility:visible;mso-wrap-style:square;v-text-anchor:top" coordsize="387,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" path="m387,l,383r17,-1l387,16,387,xe" fillcolor="#797c86" stroked="f">
                    <v:path arrowok="t" o:connecttype="custom" o:connectlocs="387,0;0,383;17,382;387,16;387,0" o:connectangles="0,0,0,0,0"/>
                  </v:shape>
                  <v:shape id="Freeform 3685" o:spid="_x0000_s2015" style="position:absolute;left:964;top:4065;width:370;height:366;visibility:visible;mso-wrap-style:square;v-text-anchor:top" coordsize="370,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" path="m370,l,366r15,l370,15,370,xe" fillcolor="#767983" stroked="f">
                    <v:path arrowok="t" o:connecttype="custom" o:connectlocs="370,0;0,366;15,366;370,15;370,0" o:connectangles="0,0,0,0,0"/>
                  </v:shape>
                  <v:shape id="Freeform 3686" o:spid="_x0000_s2016" style="position:absolute;left:979;top:4080;width:355;height:351;visibility:visible;mso-wrap-style:square;v-text-anchor:top" coordsize="355,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" path="m355,l,351r17,-1l355,15,355,xe" fillcolor="#73767f" stroked="f">
                    <v:path arrowok="t" o:connecttype="custom" o:connectlocs="355,0;0,351;17,350;355,15;355,0" o:connectangles="0,0,0,0,0"/>
                  </v:shape>
                  <v:shape id="Freeform 3687" o:spid="_x0000_s2017" style="position:absolute;left:996;top:4095;width:338;height:335;visibility:visible;mso-wrap-style:square;v-text-anchor:top" coordsize="338,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" path="m338,l,335r15,l338,15,338,xe" fillcolor="#71747e" stroked="f">
                    <v:path arrowok="t" o:connecttype="custom" o:connectlocs="338,0;0,335;15,335;338,15;338,0" o:connectangles="0,0,0,0,0"/>
                  </v:shape>
                  <v:shape id="Freeform 3688" o:spid="_x0000_s2018" style="position:absolute;left:1011;top:4110;width:323;height:320;visibility:visible;mso-wrap-style:square;v-text-anchor:top" coordsize="323,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" path="m323,l,320r17,-2l323,16,323,xe" fillcolor="#6e717b" stroked="f">
                    <v:path arrowok="t" o:connecttype="custom" o:connectlocs="323,0;0,320;17,318;323,16;323,0" o:connectangles="0,0,0,0,0"/>
                  </v:shape>
                  <v:shape id="Freeform 3689" o:spid="_x0000_s2019" style="position:absolute;left:1028;top:4126;width:306;height:302;visibility:visible;mso-wrap-style:square;v-text-anchor:top" coordsize="306,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" path="m306,l,302r15,l306,15,306,xe" fillcolor="#6b6e77" stroked="f">
                    <v:path arrowok="t" o:connecttype="custom" o:connectlocs="306,0;0,302;15,302;306,15;306,0" o:connectangles="0,0,0,0,0"/>
                  </v:shape>
                  <v:shape id="Freeform 3690" o:spid="_x0000_s2020" style="position:absolute;left:1043;top:4141;width:291;height:287;visibility:visible;mso-wrap-style:square;v-text-anchor:top" coordsize="291,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" path="m291,l,287r17,l291,15,291,xe" fillcolor="#6a6c76" stroked="f">
                    <v:path arrowok="t" o:connecttype="custom" o:connectlocs="291,0;0,287;17,287;291,15;291,0" o:connectangles="0,0,0,0,0"/>
                  </v:shape>
                  <v:shape id="Freeform 3691" o:spid="_x0000_s2021" style="position:absolute;left:1060;top:4156;width:274;height:272;visibility:visible;mso-wrap-style:square;v-text-anchor:top" coordsize="27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" path="m274,l,272r16,-1l274,15,274,xe" fillcolor="#666973" stroked="f">
                    <v:path arrowok="t" o:connecttype="custom" o:connectlocs="274,0;0,272;16,271;274,15;274,0" o:connectangles="0,0,0,0,0"/>
                  </v:shape>
                  <v:shape id="Freeform 3692" o:spid="_x0000_s2022" style="position:absolute;left:1076;top:4171;width:258;height:256;visibility:visible;mso-wrap-style:square;v-text-anchor:top" coordsize="258,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" path="m258,l,256r15,l258,16,258,xe" fillcolor="#636670" stroked="f">
                    <v:path arrowok="t" o:connecttype="custom" o:connectlocs="258,0;0,256;15,256;258,16;258,0" o:connectangles="0,0,0,0,0"/>
                  </v:shape>
                  <v:shape id="Freeform 3693" o:spid="_x0000_s2023" style="position:absolute;left:1091;top:4187;width:243;height:240;visibility:visible;mso-wrap-style:square;v-text-anchor:top" coordsize="243,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" path="m243,l,240r17,-1l243,15,243,xe" fillcolor="#61646e" stroked="f">
                    <v:path arrowok="t" o:connecttype="custom" o:connectlocs="243,0;0,240;17,239;243,15;243,0" o:connectangles="0,0,0,0,0"/>
                  </v:shape>
                  <v:shape id="Freeform 3694" o:spid="_x0000_s2024" style="position:absolute;left:1108;top:4202;width:226;height:224;visibility:visible;mso-wrap-style:square;v-text-anchor:top" coordsize="226,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" path="m226,l,224r15,l226,15,226,xe" fillcolor="#5e616b" stroked="f">
                    <v:path arrowok="t" o:connecttype="custom" o:connectlocs="226,0;0,224;15,224;226,15;226,0" o:connectangles="0,0,0,0,0"/>
                  </v:shape>
                  <v:shape id="Freeform 3695" o:spid="_x0000_s2025" style="position:absolute;left:1123;top:4217;width:211;height:209;visibility:visible;mso-wrap-style:square;v-text-anchor:top" coordsize="211,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" path="m211,l,209r17,-1l211,16,211,xe" fillcolor="#5b5e68" stroked="f">
                    <v:path arrowok="t" o:connecttype="custom" o:connectlocs="211,0;0,209;17,208;211,16;211,0" o:connectangles="0,0,0,0,0"/>
                  </v:shape>
                  <v:shape id="Freeform 3696" o:spid="_x0000_s2026" style="position:absolute;left:1140;top:4233;width:194;height:192;visibility:visible;mso-wrap-style:square;v-text-anchor:top" coordsize="194,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" path="m194,l,192r15,l194,15,194,xe" fillcolor="#5a5d66" stroked="f">
                    <v:path arrowok="t" o:connecttype="custom" o:connectlocs="194,0;0,192;15,192;194,15;194,0" o:connectangles="0,0,0,0,0"/>
                  </v:shape>
                  <v:shape id="Freeform 3697" o:spid="_x0000_s2027" style="position:absolute;left:1155;top:4248;width:180;height:177;visibility:visible;mso-wrap-style:square;v-text-anchor:top" coordsize="180,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" path="m179,l,177r180,-7l179,xe" fillcolor="#575a63" stroked="f">
                    <v:path arrowok="t" o:connecttype="custom" o:connectlocs="179,0;0,177;180,170;179,0" o:connectangles="0,0,0,0"/>
                  </v:shape>
                  <v:shape id="Freeform 3698" o:spid="_x0000_s2028" style="position:absolute;left:698;top:4015;width:627;height:410;visibility:visible;mso-wrap-style:square;v-text-anchor:top" coordsize="62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" path="m,l,410,627,392,626,19,,xe" fillcolor="#1f6ea7" stroked="f">
                    <v:path arrowok="t" o:connecttype="custom" o:connectlocs="0,0;0,410;627,392;626,19;0,0" o:connectangles="0,0,0,0,0"/>
                  </v:shape>
                  <v:shape id="Freeform 3699" o:spid="_x0000_s2029" style="position:absolute;left:698;top:4034;width:627;height:391;visibility:visible;mso-wrap-style:square;v-text-anchor:top" coordsize="62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" path="m626,r-4,l622,367,,386r,5l627,373,626,xe" fillcolor="#184365" stroked="f">
                    <v:path arrowok="t" o:connecttype="custom" o:connectlocs="626,0;622,0;622,367;0,386;0,391;627,373;626,0" o:connectangles="0,0,0,0,0,0,0"/>
                  </v:shape>
                  <v:shape id="Freeform 3700" o:spid="_x0000_s2030" style="position:absolute;left:932;top:4450;width:112;height:43;visibility:visible;mso-wrap-style:square;v-text-anchor:top" coordsize="11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" path="m77,1l101,r11,37l112,37r,1l111,40r-4,1l101,42,91,43r-37,l54,43r-21,l19,42,9,41,4,40,,38,,37,,36,11,4,59,3r7,35l68,40r,l68,41r1,l69,41,83,40r,l84,40r,-2l84,38,77,1r,xe" fillcolor="#4d5059" stroked="f">
                    <v:path arrowok="t" o:connecttype="custom" o:connectlocs="77,1;101,0;112,37;112,37;112,38;111,40;107,41;101,42;91,43;54,43;54,43;33,43;19,42;9,41;4,40;0,38;0,37;0,36;11,4;59,3;66,38;68,40;68,40;68,41;69,41;69,41;83,40;83,40;84,40;84,38;84,38;77,1;77,1" o:connectangles="0,0,0,0,0,0,0,0,0,0,0,0,0,0,0,0,0,0,0,0,0,0,0,0,0,0,0,0,0,0,0,0,0"/>
                  </v:shape>
                  <v:shape id="Freeform 3701" o:spid="_x0000_s2031" style="position:absolute;left:753;top:4495;width:530;height:29;visibility:visible;mso-wrap-style:square;v-text-anchor:top" coordsize="53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" path="m530,7l32,29,,21r,l63,15r56,-4l173,7r,l176,9r13,2l213,14r17,l249,14r,l258,12r18,l285,11r8,-2l296,7r,-1l295,3r,l390,2,488,r42,7xe" fillcolor="#3c3c42" stroked="f">
                    <v:path arrowok="t" o:connecttype="custom" o:connectlocs="530,7;32,29;0,21;0,21;63,15;119,11;173,7;173,7;176,9;189,11;213,14;230,14;249,14;249,14;258,12;276,12;285,11;293,9;296,7;296,6;295,3;295,3;390,2;488,0;530,7" o:connectangles="0,0,0,0,0,0,0,0,0,0,0,0,0,0,0,0,0,0,0,0,0,0,0,0,0"/>
                  </v:shape>
                  <v:shape id="Freeform 3702" o:spid="_x0000_s2032" style="position:absolute;left:752;top:4516;width:40;height:19;visibility:visible;mso-wrap-style:square;v-text-anchor:top" coordsize="4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" path="m40,19r,-5l40,14,38,12r,l33,8,1,,,9,40,19xe" fillcolor="#3c3e45" stroked="f">
                    <v:path arrowok="t" o:connecttype="custom" o:connectlocs="40,19;40,14;40,14;38,12;38,12;33,8;1,0;0,9;40,19" o:connectangles="0,0,0,0,0,0,0,0,0"/>
                  </v:shape>
                  <v:shape id="Freeform 3703" o:spid="_x0000_s2033" style="position:absolute;left:682;top:4420;width:656;height:26;visibility:visible;mso-wrap-style:square;v-text-anchor:top" coordsize="65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" path="m,26l2,22,653,r3,3l,26xe" fillcolor="#92949f" stroked="f">
                    <v:path arrowok="t" o:connecttype="custom" o:connectlocs="0,26;2,22;653,0;656,3;0,26" o:connectangles="0,0,0,0,0"/>
                  </v:shape>
                  <v:shape id="Freeform 3704" o:spid="_x0000_s2034" style="position:absolute;left:678;top:4417;width:665;height:32;visibility:visible;mso-wrap-style:square;v-text-anchor:top" coordsize="66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" path="m658,r-1,l5,23,,32,665,9,658,xe" fillcolor="#2f2f33" stroked="f">
                    <v:path arrowok="t" o:connecttype="custom" o:connectlocs="658,0;657,0;5,23;0,32;665,9;658,0" o:connectangles="0,0,0,0,0,0"/>
                  </v:shape>
                  <v:shape id="Freeform 3705" o:spid="_x0000_s2035" style="position:absolute;left:650;top:4381;width:5;height:12;visibility:visible;mso-wrap-style:square;v-text-anchor:top" coordsize="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" path="m5,7r,l4,11,2,12r,l1,11,,7r,l1,3,2,r,l4,3,5,7r,xe" fillcolor="#4d5059" stroked="f">
                    <v:path arrowok="t" o:connecttype="custom" o:connectlocs="5,7;5,7;4,11;2,12;2,12;1,11;0,7;0,7;1,3;2,0;2,0;4,3;5,7;5,7" o:connectangles="0,0,0,0,0,0,0,0,0,0,0,0,0,0"/>
                  </v:shape>
                  <v:shape id="Freeform 3706" o:spid="_x0000_s2036" style="position:absolute;left:650;top:4367;width:5;height:12;visibility:visible;mso-wrap-style:square;v-text-anchor:top" coordsize="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" path="m5,6r,l4,11,2,12r,l1,11,,6r,l1,2,2,r,l4,2,5,6r,xe" fillcolor="#4d5059" stroked="f">
                    <v:path arrowok="t" o:connecttype="custom" o:connectlocs="5,6;5,6;4,11;2,12;2,12;1,11;0,6;0,6;1,2;2,0;2,0;4,2;5,6;5,6" o:connectangles="0,0,0,0,0,0,0,0,0,0,0,0,0,0"/>
                  </v:shape>
                  <v:shape id="Freeform 3707" o:spid="_x0000_s2037" style="position:absolute;left:650;top:4352;width:5;height:13;visibility:visible;mso-wrap-style:square;v-text-anchor:top" coordsize="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" path="m5,7r,l4,10,2,13r,l1,10,,7r,l1,3,2,r,l4,3,5,7r,xe" fillcolor="#4d5059" stroked="f">
                    <v:path arrowok="t" o:connecttype="custom" o:connectlocs="5,7;5,7;4,10;2,13;2,13;1,10;0,7;0,7;1,3;2,0;2,0;4,3;5,7;5,7" o:connectangles="0,0,0,0,0,0,0,0,0,0,0,0,0,0"/>
                  </v:shape>
                  <v:shape id="Freeform 3708" o:spid="_x0000_s2038" style="position:absolute;left:650;top:4338;width:5;height:12;visibility:visible;mso-wrap-style:square;v-text-anchor:top" coordsize="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" path="m5,7r,l4,10,2,12r,l1,10,,7r,l1,1,2,r,l4,1,5,7r,xe" fillcolor="#4d5059" stroked="f">
                    <v:path arrowok="t" o:connecttype="custom" o:connectlocs="5,7;5,7;4,10;2,12;2,12;1,10;0,7;0,7;1,1;2,0;2,0;4,1;5,7;5,7" o:connectangles="0,0,0,0,0,0,0,0,0,0,0,0,0,0"/>
                  </v:shape>
                  <v:shape id="Freeform 3709" o:spid="_x0000_s2039" style="position:absolute;left:938;top:4492;width:35;height:15;visibility:visible;mso-wrap-style:square;v-text-anchor:top" coordsize="3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" path="m35,1l34,14r,l23,15r-11,l,13,4,r,l17,3r10,l31,3,35,1r,xe" fillcolor="#92949f" stroked="f">
                    <v:path arrowok="t" o:connecttype="custom" o:connectlocs="35,1;34,14;34,14;23,15;12,15;0,13;4,0;4,0;17,3;27,3;31,3;35,1;35,1" o:connectangles="0,0,0,0,0,0,0,0,0,0,0,0,0"/>
                  </v:shape>
                  <v:shape id="Freeform 3710" o:spid="_x0000_s2040" style="position:absolute;left:932;top:4486;width:0;height:1;visibility:visible;mso-wrap-style:square;v-text-anchor:top" coordsize="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" path="m,1r,l,1,,,,1xe" fillcolor="#52555f" stroked="f">
                    <v:path arrowok="t" o:connecttype="custom" o:connectlocs="0,1;0,1;0,1;0,0;0,1" o:connectangles="0,0,0,0,0"/>
                  </v:shape>
                  <v:shape id="Freeform 3711" o:spid="_x0000_s2041" style="position:absolute;left:932;top:4479;width:2;height:9;visibility:visible;mso-wrap-style:square;v-text-anchor:top" coordsize="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" path="m,7l,8r,l1,9,2,,,7xe" fillcolor="#575a64" stroked="f">
                    <v:path arrowok="t" o:connecttype="custom" o:connectlocs="0,7;0,8;0,8;1,9;2,0;0,7" o:connectangles="0,0,0,0,0,0"/>
                  </v:shape>
                  <v:shape id="Freeform 3712" o:spid="_x0000_s2042" style="position:absolute;left:933;top:4474;width:4;height:14;visibility:visible;mso-wrap-style:square;v-text-anchor:top" coordsize="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" path="m1,5l,14r,l1,14,4,,1,5xe" fillcolor="#5e606a" stroked="f">
                    <v:path arrowok="t" o:connecttype="custom" o:connectlocs="1,5;0,14;0,14;1,14;4,0;1,5" o:connectangles="0,0,0,0,0,0"/>
                  </v:shape>
                  <v:shape id="Freeform 3713" o:spid="_x0000_s2043" style="position:absolute;left:934;top:4468;width:4;height:22;visibility:visible;mso-wrap-style:square;v-text-anchor:top" coordsize="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" path="m3,6l,20r,l3,22,4,,3,6xe" fillcolor="#63666f" stroked="f">
                    <v:path arrowok="t" o:connecttype="custom" o:connectlocs="3,6;0,20;0,20;3,22;4,0;3,6" o:connectangles="0,0,0,0,0,0"/>
                  </v:shape>
                  <v:shape id="Freeform 3714" o:spid="_x0000_s2044" style="position:absolute;left:937;top:4462;width:4;height:28;visibility:visible;mso-wrap-style:square;v-text-anchor:top" coordsize="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" path="m1,6l,28r,l1,28,4,,1,6xe" fillcolor="#686b75" stroked="f">
                    <v:path arrowok="t" o:connecttype="custom" o:connectlocs="1,6;0,28;0,28;1,28;4,0;1,6" o:connectangles="0,0,0,0,0,0"/>
                  </v:shape>
                  <v:shape id="Freeform 3715" o:spid="_x0000_s2045" style="position:absolute;left:938;top:4456;width:5;height:34;visibility:visible;mso-wrap-style:square;v-text-anchor:top" coordsize="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" path="m3,6l,34r,l2,34,5,,3,6xe" fillcolor="#6e717b" stroked="f">
                    <v:path arrowok="t" o:connecttype="custom" o:connectlocs="3,6;0,34;0,34;2,34;5,0;3,6" o:connectangles="0,0,0,0,0,0"/>
                  </v:shape>
                  <v:shape id="Freeform 3716" o:spid="_x0000_s2046" style="position:absolute;left:940;top:4455;width:5;height:36;visibility:visible;mso-wrap-style:square;v-text-anchor:top" coordsize="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" path="m3,r,1l,35r,l1,36,5,,3,xe" fillcolor="#73767f" stroked="f">
                    <v:path arrowok="t" o:connecttype="custom" o:connectlocs="3,0;3,1;0,35;0,35;1,36;5,0;3,0" o:connectangles="0,0,0,0,0,0,0"/>
                  </v:shape>
                  <v:shape id="Freeform 3717" o:spid="_x0000_s2047" style="position:absolute;left:941;top:4455;width:5;height:36;visibility:visible;mso-wrap-style:square;v-text-anchor:top" coordsize="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" path="m4,l,36r,l1,36,5,,4,xe" fillcolor="#797c86" stroked="f">
                    <v:path arrowok="t" o:connecttype="custom" o:connectlocs="4,0;0,36;0,36;1,36;5,0;4,0" o:connectangles="0,0,0,0,0,0"/>
                  </v:shape>
                  <v:shape id="Freeform 3718" o:spid="_x0000_s2048" style="position:absolute;left:942;top:4455;width:5;height:36;visibility:visible;mso-wrap-style:square;v-text-anchor:top" coordsize="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" path="m4,l,36r,l1,36,5,,4,xe" fillcolor="#7e818b" stroked="f">
                    <v:path arrowok="t" o:connecttype="custom" o:connectlocs="4,0;0,36;0,36;1,36;5,0;4,0" o:connectangles="0,0,0,0,0,0"/>
                  </v:shape>
                  <v:shape id="Freeform 3719" o:spid="_x0000_s2049" style="position:absolute;left:943;top:4454;width:7;height:37;visibility:visible;mso-wrap-style:square;v-text-anchor:top" coordsize="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" path="m4,1l,37r,l2,37,7,,4,1xe" fillcolor="#848791" stroked="f">
                    <v:path arrowok="t" o:connecttype="custom" o:connectlocs="4,1;0,37;0,37;2,37;7,0;4,1" o:connectangles="0,0,0,0,0,0"/>
                  </v:shape>
                  <v:shape id="Freeform 3720" o:spid="_x0000_s2050" style="position:absolute;left:945;top:4454;width:6;height:38;visibility:visible;mso-wrap-style:square;v-text-anchor:top" coordsize="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" path="m5,l,37r,l1,38,6,,5,xe" fillcolor="#8a8d97" stroked="f">
                    <v:path arrowok="t" o:connecttype="custom" o:connectlocs="5,0;0,37;0,37;1,38;6,0;5,0" o:connectangles="0,0,0,0,0,0"/>
                  </v:shape>
                  <v:shape id="Freeform 3721" o:spid="_x0000_s2051" style="position:absolute;left:946;top:4454;width:6;height:38;visibility:visible;mso-wrap-style:square;v-text-anchor:top" coordsize="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" path="m5,l,38r,l1,38,6,,5,xe" fillcolor="#8f929c" stroked="f">
                    <v:path arrowok="t" o:connecttype="custom" o:connectlocs="5,0;0,38;0,38;1,38;6,0;5,0" o:connectangles="0,0,0,0,0,0"/>
                  </v:shape>
                  <v:shape id="Freeform 3722" o:spid="_x0000_s2052" style="position:absolute;left:947;top:4454;width:7;height:38;visibility:visible;mso-wrap-style:square;v-text-anchor:top" coordsize="7,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" path="m5,l,38r,l3,38,7,,5,xe" fillcolor="#9598a2" stroked="f">
                    <v:path arrowok="t" o:connecttype="custom" o:connectlocs="5,0;0,38;0,38;3,38;7,0;5,0" o:connectangles="0,0,0,0,0,0"/>
                  </v:shape>
                  <v:shape id="Freeform 3723" o:spid="_x0000_s2053" style="position:absolute;left:950;top:4454;width:5;height:38;visibility:visible;mso-wrap-style:square;v-text-anchor:top" coordsize="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" path="m4,l,38r,l1,38,5,,4,xe" fillcolor="#9a9da7" stroked="f">
                    <v:path arrowok="t" o:connecttype="custom" o:connectlocs="4,0;0,38;0,38;1,38;5,0;4,0" o:connectangles="0,0,0,0,0,0"/>
                  </v:shape>
                  <v:shape id="Freeform 3724" o:spid="_x0000_s2054" style="position:absolute;left:951;top:4454;width:6;height:39;visibility:visible;mso-wrap-style:square;v-text-anchor:top" coordsize="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" path="m4,l,38r,l3,39,6,,4,xe" fillcolor="#9fa2ac" stroked="f">
                    <v:path arrowok="t" o:connecttype="custom" o:connectlocs="4,0;0,38;0,38;3,39;6,0;4,0" o:connectangles="0,0,0,0,0,0"/>
                  </v:shape>
                  <v:shape id="Freeform 3725" o:spid="_x0000_s2055" style="position:absolute;left:954;top:4454;width:5;height:39;visibility:visible;mso-wrap-style:square;v-text-anchor:top" coordsize="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" path="m3,l,39r,l1,39,5,,3,xe" fillcolor="#9a9da7" stroked="f">
                    <v:path arrowok="t" o:connecttype="custom" o:connectlocs="3,0;0,39;0,39;1,39;5,0;3,0" o:connectangles="0,0,0,0,0,0"/>
                  </v:shape>
                  <v:shape id="Freeform 3726" o:spid="_x0000_s2056" style="position:absolute;left:955;top:4454;width:5;height:39;visibility:visible;mso-wrap-style:square;v-text-anchor:top" coordsize="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" path="m4,l,39r,l,39,5,,4,xe" fillcolor="#9598a2" stroked="f">
                    <v:path arrowok="t" o:connecttype="custom" o:connectlocs="4,0;0,39;0,39;0,39;5,0;4,0" o:connectangles="0,0,0,0,0,0"/>
                  </v:shape>
                  <v:shape id="Freeform 3727" o:spid="_x0000_s2057" style="position:absolute;left:955;top:4454;width:6;height:39;visibility:visible;mso-wrap-style:square;v-text-anchor:top" coordsize="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" path="m5,l,39r,l1,39,6,,5,xe" fillcolor="#8f929c" stroked="f">
                    <v:path arrowok="t" o:connecttype="custom" o:connectlocs="5,0;0,39;0,39;1,39;6,0;5,0" o:connectangles="0,0,0,0,0,0"/>
                  </v:shape>
                  <v:shape id="Freeform 3728" o:spid="_x0000_s2058" style="position:absolute;left:956;top:4454;width:7;height:39;visibility:visible;mso-wrap-style:square;v-text-anchor:top" coordsize="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" path="m5,l,39r,l1,39,7,,5,xe" fillcolor="#8a8d97" stroked="f">
                    <v:path arrowok="t" o:connecttype="custom" o:connectlocs="5,0;0,39;0,39;1,39;7,0;5,0" o:connectangles="0,0,0,0,0,0"/>
                  </v:shape>
                  <v:shape id="Freeform 3729" o:spid="_x0000_s2059" style="position:absolute;left:957;top:4454;width:7;height:39;visibility:visible;mso-wrap-style:square;v-text-anchor:top" coordsize="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" path="m6,l,39r,l2,39,7,,6,xe" fillcolor="#848791" stroked="f">
                    <v:path arrowok="t" o:connecttype="custom" o:connectlocs="6,0;0,39;0,39;2,39;7,0;6,0" o:connectangles="0,0,0,0,0,0"/>
                  </v:shape>
                  <v:shape id="Freeform 3730" o:spid="_x0000_s2060" style="position:absolute;left:959;top:4454;width:6;height:39;visibility:visible;mso-wrap-style:square;v-text-anchor:top" coordsize="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" path="m5,l,39r,l1,39,6,,5,xe" fillcolor="#7e818b" stroked="f">
                    <v:path arrowok="t" o:connecttype="custom" o:connectlocs="5,0;0,39;0,39;1,39;6,0;5,0" o:connectangles="0,0,0,0,0,0"/>
                  </v:shape>
                  <v:shape id="Freeform 3731" o:spid="_x0000_s2061" style="position:absolute;left:960;top:4454;width:6;height:39;visibility:visible;mso-wrap-style:square;v-text-anchor:top" coordsize="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" path="m5,l,39r,l1,39,6,,5,xe" fillcolor="#797c86" stroked="f">
                    <v:path arrowok="t" o:connecttype="custom" o:connectlocs="5,0;0,39;0,39;1,39;6,0;5,0" o:connectangles="0,0,0,0,0,0"/>
                  </v:shape>
                  <v:shape id="Freeform 3732" o:spid="_x0000_s2062" style="position:absolute;left:961;top:4454;width:5;height:39;visibility:visible;mso-wrap-style:square;v-text-anchor:top" coordsize="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" path="m5,l,39r,l2,39,5,r,xe" fillcolor="#73767f" stroked="f">
                    <v:path arrowok="t" o:connecttype="custom" o:connectlocs="5,0;0,39;0,39;2,39;5,0;5,0" o:connectangles="0,0,0,0,0,0"/>
                  </v:shape>
                  <v:shape id="Freeform 3733" o:spid="_x0000_s2063" style="position:absolute;left:963;top:4454;width:5;height:39;visibility:visible;mso-wrap-style:square;v-text-anchor:top" coordsize="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" path="m3,l,39r,l1,39,5,,3,xe" fillcolor="#6e717b" stroked="f">
                    <v:path arrowok="t" o:connecttype="custom" o:connectlocs="3,0;0,39;0,39;1,39;5,0;3,0" o:connectangles="0,0,0,0,0,0"/>
                  </v:shape>
                  <v:shape id="Freeform 3734" o:spid="_x0000_s2064" style="position:absolute;left:964;top:4454;width:5;height:39;visibility:visible;mso-wrap-style:square;v-text-anchor:top" coordsize="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" path="m4,l,39r,l1,39,5,,4,xe" fillcolor="#686b75" stroked="f">
                    <v:path arrowok="t" o:connecttype="custom" o:connectlocs="4,0;0,39;0,39;1,39;5,0;4,0" o:connectangles="0,0,0,0,0,0"/>
                  </v:shape>
                  <v:shape id="Freeform 3735" o:spid="_x0000_s2065" style="position:absolute;left:965;top:4454;width:5;height:39;visibility:visible;mso-wrap-style:square;v-text-anchor:top" coordsize="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" path="m4,l,39r,l,39,5,,4,xe" fillcolor="#63666f" stroked="f">
                    <v:path arrowok="t" o:connecttype="custom" o:connectlocs="4,0;0,39;0,39;0,39;5,0;4,0" o:connectangles="0,0,0,0,0,0"/>
                  </v:shape>
                  <v:shape id="Freeform 3736" o:spid="_x0000_s2066" style="position:absolute;left:965;top:4454;width:7;height:39;visibility:visible;mso-wrap-style:square;v-text-anchor:top" coordsize="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" path="m5,l,39r,l1,39,7,,5,xe" fillcolor="#5e606a" stroked="f">
                    <v:path arrowok="t" o:connecttype="custom" o:connectlocs="5,0;0,39;0,39;1,39;7,0;5,0" o:connectangles="0,0,0,0,0,0"/>
                  </v:shape>
                  <v:shape id="Freeform 3737" o:spid="_x0000_s2067" style="position:absolute;left:966;top:4454;width:7;height:39;visibility:visible;mso-wrap-style:square;v-text-anchor:top" coordsize="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" path="m6,l,39r,l2,39,7,,6,xe" fillcolor="#575a64" stroked="f">
                    <v:path arrowok="t" o:connecttype="custom" o:connectlocs="6,0;0,39;0,39;2,39;7,0;6,0" o:connectangles="0,0,0,0,0,0"/>
                  </v:shape>
                  <v:shape id="Freeform 3738" o:spid="_x0000_s2068" style="position:absolute;left:968;top:4454;width:6;height:39;visibility:visible;mso-wrap-style:square;v-text-anchor:top" coordsize="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" path="m5,l,39r,l1,39,6,,5,xe" fillcolor="#52555f" stroked="f">
                    <v:path arrowok="t" o:connecttype="custom" o:connectlocs="5,0;0,39;0,39;1,39;6,0;5,0" o:connectangles="0,0,0,0,0,0"/>
                  </v:shape>
                  <v:shape id="Freeform 3739" o:spid="_x0000_s2069" style="position:absolute;left:969;top:4454;width:15;height:41;visibility:visible;mso-wrap-style:square;v-text-anchor:top" coordsize="1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" path="m5,l,39r,l15,41,10,,5,xe" fillcolor="#4d5059" stroked="f">
                    <v:path arrowok="t" o:connecttype="custom" o:connectlocs="5,0;0,39;0,39;15,41;10,0;5,0" o:connectangles="0,0,0,0,0,0"/>
                  </v:shape>
                  <v:shape id="Freeform 3740" o:spid="_x0000_s2070" style="position:absolute;left:926;top:4495;width:3;height:9;visibility:visible;mso-wrap-style:square;v-text-anchor:top" coordsize="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" path="m,7r,l3,9,3,,,7xe" fillcolor="#92949f" stroked="f">
                    <v:path arrowok="t" o:connecttype="custom" o:connectlocs="0,7;0,7;3,9;3,0;0,7" o:connectangles="0,0,0,0,0"/>
                  </v:shape>
                  <v:shape id="Freeform 3741" o:spid="_x0000_s2071" style="position:absolute;left:929;top:4487;width:3;height:18;visibility:visible;mso-wrap-style:square;v-text-anchor:top" coordsize="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" path="m3,l,8r,9l,17r3,1l3,r,l3,r,xe" fillcolor="#979aa4" stroked="f">
                    <v:path arrowok="t" o:connecttype="custom" o:connectlocs="3,0;0,8;0,17;0,17;3,18;3,0;3,0;3,0;3,0" o:connectangles="0,0,0,0,0,0,0,0,0"/>
                  </v:shape>
                  <v:shape id="Freeform 3742" o:spid="_x0000_s2072" style="position:absolute;left:932;top:4487;width:2;height:18;visibility:visible;mso-wrap-style:square;v-text-anchor:top" coordsize="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" path="m,l,18r,l2,18,2,1r,l,,,xe" fillcolor="#9da0aa" stroked="f">
                    <v:path arrowok="t" o:connecttype="custom" o:connectlocs="0,0;0,18;0,18;2,18;2,1;2,1;0,0;0,0" o:connectangles="0,0,0,0,0,0,0,0"/>
                  </v:shape>
                  <v:shape id="Freeform 3743" o:spid="_x0000_s2073" style="position:absolute;left:934;top:4488;width:3;height:18;visibility:visible;mso-wrap-style:square;v-text-anchor:top" coordsize="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" path="m,l,17r,l3,18,3,2r,l,,,xe" fillcolor="#a3a6b0" stroked="f">
                    <v:path arrowok="t" o:connecttype="custom" o:connectlocs="0,0;0,17;0,17;3,18;3,2;3,2;0,0;0,0" o:connectangles="0,0,0,0,0,0,0,0"/>
                  </v:shape>
                  <v:shape id="Freeform 3744" o:spid="_x0000_s2074" style="position:absolute;left:937;top:4490;width:4;height:16;visibility:visible;mso-wrap-style:square;v-text-anchor:top" coordsize="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" path="m,l,16r,l4,16,4,1r,l,,,xe" fillcolor="#a9acb6" stroked="f">
                    <v:path arrowok="t" o:connecttype="custom" o:connectlocs="0,0;0,16;0,16;4,16;4,1;4,1;0,0;0,0" o:connectangles="0,0,0,0,0,0,0,0"/>
                  </v:shape>
                  <v:shape id="Freeform 3745" o:spid="_x0000_s2075" style="position:absolute;left:941;top:4491;width:2;height:15;visibility:visible;mso-wrap-style:square;v-text-anchor:top" coordsize="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" path="m,l,15r,l2,15,2,r,l,,,xe" fillcolor="#aeb1ba" stroked="f">
                    <v:path arrowok="t" o:connecttype="custom" o:connectlocs="0,0;0,15;0,15;2,15;2,0;2,0;0,0;0,0" o:connectangles="0,0,0,0,0,0,0,0"/>
                  </v:shape>
                  <v:shape id="Freeform 3746" o:spid="_x0000_s2076" style="position:absolute;left:943;top:4491;width:3;height:16;visibility:visible;mso-wrap-style:square;v-text-anchor:top" coordsize="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" path="m,l,15r,l3,16,3,1r,l,,,xe" fillcolor="#b4b7c0" stroked="f">
                    <v:path arrowok="t" o:connecttype="custom" o:connectlocs="0,0;0,15;0,15;3,16;3,1;3,1;0,0;0,0" o:connectangles="0,0,0,0,0,0,0,0"/>
                  </v:shape>
                  <v:shape id="Freeform 3747" o:spid="_x0000_s2077" style="position:absolute;left:946;top:4492;width:3;height:15;visibility:visible;mso-wrap-style:square;v-text-anchor:top" coordsize="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" path="m,l,15r,l3,15,3,r,l,,,xe" fillcolor="#b9bcc5" stroked="f">
                    <v:path arrowok="t" o:connecttype="custom" o:connectlocs="0,0;0,15;0,15;3,15;3,0;3,0;0,0;0,0" o:connectangles="0,0,0,0,0,0,0,0"/>
                  </v:shape>
                  <v:shape id="Freeform 3748" o:spid="_x0000_s2078" style="position:absolute;left:949;top:4492;width:3;height:15;visibility:visible;mso-wrap-style:square;v-text-anchor:top" coordsize="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" path="m,l,15r,l3,15,3,1r,l,,,xe" fillcolor="#c0c3ca" stroked="f">
                    <v:path arrowok="t" o:connecttype="custom" o:connectlocs="0,0;0,15;0,15;3,15;3,1;3,1;0,0;0,0" o:connectangles="0,0,0,0,0,0,0,0"/>
                  </v:shape>
                  <v:shape id="Freeform 3749" o:spid="_x0000_s2079" style="position:absolute;left:952;top:4493;width:5;height:14;visibility:visible;mso-wrap-style:square;v-text-anchor:top" coordsize="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" path="m,l,14r,l5,14,5,r,l,,,xe" fillcolor="#c5c9d0" stroked="f">
                    <v:path arrowok="t" o:connecttype="custom" o:connectlocs="0,0;0,14;0,14;5,14;5,0;5,0;0,0;0,0" o:connectangles="0,0,0,0,0,0,0,0"/>
                  </v:shape>
                  <v:shape id="Freeform 3750" o:spid="_x0000_s2080" style="position:absolute;left:957;top:4493;width:3;height:14;visibility:visible;mso-wrap-style:square;v-text-anchor:top" coordsize="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" path="m,l,14r,l3,14,3,r,l,,,xe" fillcolor="#c0c3ca" stroked="f">
                    <v:path arrowok="t" o:connecttype="custom" o:connectlocs="0,0;0,14;0,14;3,14;3,0;3,0;0,0;0,0" o:connectangles="0,0,0,0,0,0,0,0"/>
                  </v:shape>
                  <v:shape id="Freeform 3751" o:spid="_x0000_s2081" style="position:absolute;left:960;top:4493;width:3;height:16;visibility:visible;mso-wrap-style:square;v-text-anchor:top" coordsize="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" path="m,l,14r,l3,16,3,2r,l,,,xe" fillcolor="#babec6" stroked="f">
                    <v:path arrowok="t" o:connecttype="custom" o:connectlocs="0,0;0,14;0,14;3,16;3,2;3,2;0,0;0,0" o:connectangles="0,0,0,0,0,0,0,0"/>
                  </v:shape>
                  <v:shape id="Freeform 3752" o:spid="_x0000_s2082" style="position:absolute;left:963;top:4495;width:3;height:14;visibility:visible;mso-wrap-style:square;v-text-anchor:top" coordsize="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" path="m,l,14r,l3,14,3,r,l,,,xe" fillcolor="#b5b8c0" stroked="f">
                    <v:path arrowok="t" o:connecttype="custom" o:connectlocs="0,0;0,14;0,14;3,14;3,0;3,0;0,0;0,0" o:connectangles="0,0,0,0,0,0,0,0"/>
                  </v:shape>
                  <v:shape id="Freeform 3753" o:spid="_x0000_s2083" style="position:absolute;left:966;top:4495;width:3;height:14;visibility:visible;mso-wrap-style:square;v-text-anchor:top" coordsize="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" path="m,l,14r,l3,14,3,r,l,,,xe" fillcolor="#afb3bc" stroked="f">
                    <v:path arrowok="t" o:connecttype="custom" o:connectlocs="0,0;0,14;0,14;3,14;3,0;3,0;0,0;0,0" o:connectangles="0,0,0,0,0,0,0,0"/>
                  </v:shape>
                  <v:shape id="Freeform 3754" o:spid="_x0000_s2084" style="position:absolute;left:969;top:4495;width:3;height:14;visibility:visible;mso-wrap-style:square;v-text-anchor:top" coordsize="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" path="m,l,14r,l3,14,3,r,l,,,xe" fillcolor="#aaadb7" stroked="f">
                    <v:path arrowok="t" o:connecttype="custom" o:connectlocs="0,0;0,14;0,14;3,14;3,0;3,0;0,0;0,0" o:connectangles="0,0,0,0,0,0,0,0"/>
                  </v:shape>
                  <v:shape id="Freeform 3755" o:spid="_x0000_s2085" style="position:absolute;left:972;top:4495;width:2;height:14;visibility:visible;mso-wrap-style:square;v-text-anchor:top" coordsize="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" path="m,l,14r,l2,14,2,r,l,,,xe" fillcolor="#a4a8b2" stroked="f">
                    <v:path arrowok="t" o:connecttype="custom" o:connectlocs="0,0;0,14;0,14;2,14;2,0;2,0;0,0;0,0" o:connectangles="0,0,0,0,0,0,0,0"/>
                  </v:shape>
                  <v:shape id="Freeform 3756" o:spid="_x0000_s2086" style="position:absolute;left:974;top:4495;width:3;height:14;visibility:visible;mso-wrap-style:square;v-text-anchor:top" coordsize="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" path="m,l,14r,l3,14,3,r,l,,,xe" fillcolor="#9ea1ac" stroked="f">
                    <v:path arrowok="t" o:connecttype="custom" o:connectlocs="0,0;0,14;0,14;3,14;3,0;3,0;0,0;0,0" o:connectangles="0,0,0,0,0,0,0,0"/>
                  </v:shape>
                  <v:shape id="Freeform 3757" o:spid="_x0000_s2087" style="position:absolute;left:977;top:4495;width:2;height:14;visibility:visible;mso-wrap-style:square;v-text-anchor:top" coordsize="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" path="m,l,14r,l2,14,2,r,l,,,xe" fillcolor="#989ba6" stroked="f">
                    <v:path arrowok="t" o:connecttype="custom" o:connectlocs="0,0;0,14;0,14;2,14;2,0;2,0;0,0;0,0" o:connectangles="0,0,0,0,0,0,0,0"/>
                  </v:shape>
                  <v:shape id="Freeform 3758" o:spid="_x0000_s2088" style="position:absolute;left:979;top:4495;width:3;height:14;visibility:visible;mso-wrap-style:square;v-text-anchor:top" coordsize="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" path="m,l,14r,l3,14,3,r,l,,,xe" fillcolor="#9497a1" stroked="f">
                    <v:path arrowok="t" o:connecttype="custom" o:connectlocs="0,0;0,14;0,14;3,14;3,0;3,0;0,0;0,0" o:connectangles="0,0,0,0,0,0,0,0"/>
                  </v:shape>
                  <v:shape id="Freeform 3759" o:spid="_x0000_s2089" style="position:absolute;left:982;top:4495;width:2;height:14;visibility:visible;mso-wrap-style:square;v-text-anchor:top" coordsize="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" path="m,l,14r,l2,14,2,r,l,,,xe" fillcolor="#8e919b" stroked="f">
                    <v:path arrowok="t" o:connecttype="custom" o:connectlocs="0,0;0,14;0,14;2,14;2,0;2,0;0,0;0,0" o:connectangles="0,0,0,0,0,0,0,0"/>
                  </v:shape>
                  <v:shape id="Freeform 3760" o:spid="_x0000_s2090" style="position:absolute;left:677;top:3991;width:7;height:458;visibility:visible;mso-wrap-style:square;v-text-anchor:top" coordsize="7,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" path="m7,449l,458,,,7,7r,442xe" fillcolor="#3a3b3e" stroked="f">
                    <v:path arrowok="t" o:connecttype="custom" o:connectlocs="7,449;0,458;0,0;7,7;7,449" o:connectangles="0,0,0,0,0"/>
                  </v:shape>
                  <v:shape id="Freeform 3761" o:spid="_x0000_s2091" style="position:absolute;left:707;top:4028;width:534;height:295;visibility:visible;mso-wrap-style:square;v-text-anchor:top" coordsize="534,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" path="m534,147r,l532,163r-3,14l521,191r-9,14l502,217r-14,13l473,241r-17,11l437,261r-21,8l393,277r-23,6l346,289r-25,3l294,294r-27,1l267,295r-28,-1l213,292r-25,-3l162,283r-23,-6l118,269,97,261,78,252,62,241,46,230,32,217,21,205,12,191,5,177,2,163,,147r,l2,132,5,118r7,-15l21,90,32,77,46,65,62,53,78,43,97,33r21,-8l139,17r23,-6l188,6,213,2,239,1,267,r,l294,1r27,1l346,6r24,5l393,17r23,8l437,33r19,10l473,53r15,12l502,77r10,13l521,103r8,15l532,132r2,15l534,147xe" fillcolor="#1f6ea7" stroked="f">
                    <v:path arrowok="t" o:connecttype="custom" o:connectlocs="534,147;529,177;512,205;488,230;456,252;416,269;370,283;321,292;267,295;239,294;188,289;139,277;97,261;62,241;32,217;12,191;2,163;0,147;5,118;21,90;46,65;78,43;118,25;162,11;213,2;267,0;294,1;346,6;393,17;437,33;473,53;502,77;521,103;532,132;534,147" o:connectangles="0,0,0,0,0,0,0,0,0,0,0,0,0,0,0,0,0,0,0,0,0,0,0,0,0,0,0,0,0,0,0,0,0,0,0"/>
                  </v:shape>
                  <v:shape id="Freeform 3762" o:spid="_x0000_s2092" style="position:absolute;left:712;top:4029;width:520;height:288;visibility:visible;mso-wrap-style:square;v-text-anchor:top" coordsize="520,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" path="m,144r,l2,130,6,114r6,-12l21,88,32,75,45,64,59,52,77,42,95,33r20,-8l136,18r23,-7l183,6,207,4,234,1,260,r,l286,1r27,3l337,6r25,5l385,18r20,7l425,33r18,9l461,52r14,12l488,75r11,13l508,102r7,12l519,130r1,14l520,144r-1,15l515,173r-7,14l499,200r-11,12l475,224r-14,11l443,246r-18,8l405,263r-20,7l362,276r-25,5l313,285r-27,1l260,288r,l234,286r-27,-1l183,281r-24,-5l136,270r-21,-7l95,254,77,246,59,235,45,224,32,212,21,200,12,187,6,173,2,159,,144r,xe" fillcolor="#2270a9" stroked="f">
                    <v:path arrowok="t" o:connecttype="custom" o:connectlocs="0,144;6,114;21,88;45,64;77,42;115,25;159,11;207,4;260,0;286,1;337,6;385,18;425,33;461,52;488,75;508,102;519,130;520,144;515,173;499,200;475,224;443,246;405,263;362,276;313,285;260,288;234,286;183,281;136,270;95,254;59,235;32,212;12,187;2,159;0,144" o:connectangles="0,0,0,0,0,0,0,0,0,0,0,0,0,0,0,0,0,0,0,0,0,0,0,0,0,0,0,0,0,0,0,0,0,0,0"/>
                  </v:shape>
                  <v:shape id="Freeform 3763" o:spid="_x0000_s2093" style="position:absolute;left:718;top:4031;width:505;height:279;visibility:visible;mso-wrap-style:square;v-text-anchor:top" coordsize="505,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" path="m,139r,l1,125,5,111,11,98,20,86,30,73,43,62,57,51,74,41,91,32r20,-9l132,17r22,-6l177,7,201,3,227,r25,l252,r26,l303,3r25,4l350,11r23,6l394,23r19,9l431,41r16,10l462,62r12,11l486,86r7,12l500,111r4,14l505,139r,l504,154r-4,13l493,181r-7,13l474,207r-12,11l447,228r-16,10l413,247r-19,8l373,263r-23,5l328,273r-25,4l278,278r-26,1l252,279r-25,-1l201,277r-24,-4l154,268r-22,-5l111,255,91,247,74,238,57,228,43,218,30,207,20,194,11,181,5,167,1,154,,139r,xe" fillcolor="#2472aa" stroked="f">
                    <v:path arrowok="t" o:connecttype="custom" o:connectlocs="0,139;5,111;20,86;43,62;74,41;111,23;154,11;201,3;252,0;278,0;328,7;373,17;413,32;447,51;474,73;493,98;504,125;505,139;500,167;486,194;462,218;431,238;394,255;350,268;303,277;252,279;227,278;177,273;132,263;91,247;57,228;30,207;11,181;1,154;0,139" o:connectangles="0,0,0,0,0,0,0,0,0,0,0,0,0,0,0,0,0,0,0,0,0,0,0,0,0,0,0,0,0,0,0,0,0,0,0"/>
                  </v:shape>
                  <v:shape id="Freeform 3764" o:spid="_x0000_s2094" style="position:absolute;left:723;top:4033;width:491;height:271;visibility:visible;mso-wrap-style:square;v-text-anchor:top" coordsize="49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" path="m,136r,l1,122,5,108,11,95,19,82,29,71,42,60,56,49,72,39,89,32r19,-9l129,16r21,-5l172,6,196,2,220,1,246,r,l271,1r25,1l319,6r23,5l363,16r21,7l402,32r18,7l435,49r15,11l462,71r10,11l481,95r6,13l491,122r,14l491,136r,14l487,163r-6,12l472,188r-10,12l450,211r-15,10l420,231r-18,9l384,248r-21,6l342,261r-23,3l296,268r-25,2l246,271r,l220,270r-24,-2l172,264r-22,-3l129,254r-21,-6l89,240,72,231,56,221,42,211,29,200,19,188,11,175,5,163,1,150,,136r,xe" fillcolor="#2774ac" stroked="f">
                    <v:path arrowok="t" o:connecttype="custom" o:connectlocs="0,136;5,108;19,82;42,60;72,39;108,23;150,11;196,2;246,0;271,1;319,6;363,16;402,32;435,49;462,71;481,95;491,122;491,136;487,163;472,188;450,211;420,231;384,248;342,261;296,268;246,271;220,270;172,264;129,254;89,240;56,221;29,200;11,175;1,150;0,136" o:connectangles="0,0,0,0,0,0,0,0,0,0,0,0,0,0,0,0,0,0,0,0,0,0,0,0,0,0,0,0,0,0,0,0,0,0,0"/>
                  </v:shape>
                  <v:shape id="Freeform 3765" o:spid="_x0000_s2095" style="position:absolute;left:728;top:4035;width:478;height:262;visibility:visible;mso-wrap-style:square;v-text-anchor:top" coordsize="478,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" path="m,131r,l1,117,5,105,11,92,19,80,29,69,41,58,55,47,70,38,87,30r19,-8l125,16r22,-6l168,5,191,3,214,r24,l238,r26,l287,3r23,2l332,10r21,6l372,22r20,8l408,38r15,9l437,58r12,11l459,80r8,12l473,105r4,12l478,131r,l477,144r-4,14l467,171r-8,11l449,194r-12,11l423,215r-15,9l392,233r-20,7l353,247r-21,5l310,256r-23,4l264,262r-26,l238,262r-24,l191,260r-23,-4l147,252r-22,-5l106,240,87,233,70,224,55,215,41,205,29,194,19,182,11,171,5,158,1,144,,131r,xe" fillcolor="#2b77ae" stroked="f">
                    <v:path arrowok="t" o:connecttype="custom" o:connectlocs="0,131;5,105;19,80;41,58;70,38;106,22;147,10;191,3;238,0;264,0;310,5;353,16;392,30;423,47;449,69;467,92;477,117;478,131;473,158;459,182;437,205;408,224;372,240;332,252;287,260;238,262;214,262;168,256;125,247;87,233;55,215;29,194;11,171;1,144;0,131" o:connectangles="0,0,0,0,0,0,0,0,0,0,0,0,0,0,0,0,0,0,0,0,0,0,0,0,0,0,0,0,0,0,0,0,0,0,0"/>
                  </v:shape>
                  <v:shape id="Freeform 3766" o:spid="_x0000_s2096" style="position:absolute;left:733;top:4037;width:464;height:254;visibility:visible;mso-wrap-style:square;v-text-anchor:top" coordsize="46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" path="m,127r,l1,114,5,101,10,89,19,77,28,66,39,56,53,45,69,36,84,29r18,-8l121,15r21,-5l163,6,185,2,209,1,232,r,l256,1r23,1l301,6r22,4l343,15r19,6l380,29r17,7l411,45r14,11l436,66r11,11l454,89r5,12l463,114r1,13l464,127r-1,13l459,152r-5,13l447,176r-11,12l425,198r-14,10l397,217r-17,8l362,232r-19,7l323,244r-22,5l279,252r-23,2l232,254r,l209,254r-24,-2l163,249r-21,-5l121,239r-19,-7l84,225,69,217,53,208,39,198,28,188,19,176,10,165,5,152,1,140,,127r,xe" fillcolor="#2d79af" stroked="f">
                    <v:path arrowok="t" o:connecttype="custom" o:connectlocs="0,127;5,101;19,77;39,56;69,36;102,21;142,10;185,2;232,0;256,1;301,6;343,15;380,29;411,45;436,66;454,89;463,114;464,127;459,152;447,176;425,198;397,217;362,232;323,244;279,252;232,254;209,254;163,249;121,239;84,225;53,208;28,188;10,165;1,140;0,127" o:connectangles="0,0,0,0,0,0,0,0,0,0,0,0,0,0,0,0,0,0,0,0,0,0,0,0,0,0,0,0,0,0,0,0,0,0,0"/>
                  </v:shape>
                  <v:shape id="Freeform 3767" o:spid="_x0000_s2097" style="position:absolute;left:738;top:4039;width:450;height:246;visibility:visible;mso-wrap-style:square;v-text-anchor:top" coordsize="450,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" path="m,122r,l1,110,5,98,10,87,18,75,28,64,38,54,52,45,66,36,83,28r17,-8l119,14,138,9,158,5,180,1,203,r23,l226,r23,l271,1r21,4l313,9r20,5l351,20r18,8l384,36r15,9l412,54r12,10l433,75r7,12l447,98r2,12l450,122r,l449,135r-2,13l440,159r-7,12l424,181r-12,10l399,201r-15,9l369,218r-18,7l333,230r-20,7l292,241r-21,2l249,246r-23,l226,246r-23,l180,243r-22,-2l138,237r-19,-7l100,225,83,218,66,210,52,201,38,191,28,181,18,171,10,159,5,148,1,135,,122r,xe" fillcolor="#307cb2" stroked="f">
                    <v:path arrowok="t" o:connecttype="custom" o:connectlocs="0,122;5,98;18,75;38,54;66,36;100,20;138,9;180,1;226,0;249,0;292,5;333,14;369,28;399,45;424,64;440,87;449,110;450,122;447,148;433,171;412,191;384,210;351,225;313,237;271,243;226,246;203,246;158,241;119,230;83,218;52,201;28,181;10,159;1,135;0,122" o:connectangles="0,0,0,0,0,0,0,0,0,0,0,0,0,0,0,0,0,0,0,0,0,0,0,0,0,0,0,0,0,0,0,0,0,0,0"/>
                  </v:shape>
                  <v:shape id="Freeform 3768" o:spid="_x0000_s2098" style="position:absolute;left:743;top:4040;width:437;height:238;visibility:visible;mso-wrap-style:square;v-text-anchor:top" coordsize="437,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" path="m,120r,l1,107,5,96,10,84,18,73,27,63,38,53,50,44,65,35,80,27,97,21r18,-7l134,9,154,5,175,3,197,r21,l218,r23,l263,3r20,2l304,9r19,5l341,21r16,6l373,35r14,9l400,53r11,10l420,73r8,11l433,96r2,11l437,120r,l435,131r-2,12l428,154r-8,12l411,176r-11,10l387,195r-14,9l357,212r-16,6l323,224r-19,5l283,233r-20,3l241,238r-23,l218,238r-21,l175,236r-21,-3l134,229r-19,-5l97,218,80,212,65,204,50,195,38,186,27,176,18,166,10,154,5,143,1,131,,120r,xe" fillcolor="#347db4" stroked="f">
                    <v:path arrowok="t" o:connecttype="custom" o:connectlocs="0,120;5,96;18,73;38,53;65,35;97,21;134,9;175,3;218,0;241,0;283,5;323,14;357,27;387,44;411,63;428,84;435,107;437,120;433,143;420,166;400,186;373,204;341,218;304,229;263,236;218,238;197,238;154,233;115,224;80,212;50,195;27,176;10,154;1,131;0,120" o:connectangles="0,0,0,0,0,0,0,0,0,0,0,0,0,0,0,0,0,0,0,0,0,0,0,0,0,0,0,0,0,0,0,0,0,0,0"/>
                  </v:shape>
                  <v:shape id="Freeform 3769" o:spid="_x0000_s2099" style="position:absolute;left:749;top:4042;width:423;height:230;visibility:visible;mso-wrap-style:square;v-text-anchor:top" coordsize="423,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" path="m,115r,l,104,4,93,9,81,17,71,26,61,36,51,48,42,62,34,77,26,94,20r16,-6l129,9,148,5,169,2,189,1,211,r,l233,1r20,1l274,5r19,4l312,14r18,6l345,26r15,8l374,42r12,9l397,61r9,10l413,81r5,12l422,104r1,11l423,115r-1,12l418,138r-5,12l406,160r-9,10l386,179r-12,9l360,197r-15,8l330,211r-18,5l293,221r-19,4l253,227r-20,3l211,230r,l189,230r-20,-3l148,225r-19,-4l110,216,94,211,77,205,62,197,48,188,36,179,26,170,17,160,9,150,4,138,,127,,115r,xe" fillcolor="#387fb5" stroked="f">
                    <v:path arrowok="t" o:connecttype="custom" o:connectlocs="0,115;4,93;17,71;36,51;62,34;94,20;129,9;169,2;211,0;233,1;274,5;312,14;345,26;374,42;397,61;413,81;422,104;423,115;418,138;406,160;386,179;360,197;330,211;293,221;253,227;211,230;189,230;148,225;110,216;77,205;48,188;26,170;9,150;0,127;0,115" o:connectangles="0,0,0,0,0,0,0,0,0,0,0,0,0,0,0,0,0,0,0,0,0,0,0,0,0,0,0,0,0,0,0,0,0,0,0"/>
                  </v:shape>
                  <v:shape id="Freeform 3770" o:spid="_x0000_s2100" style="position:absolute;left:755;top:4044;width:408;height:222;visibility:visible;mso-wrap-style:square;v-text-anchor:top" coordsize="40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" path="m,111r,l,99,3,88,8,78,15,68,24,57,34,49,45,41,60,32,74,26,89,19r16,-6l123,9,142,5,162,3,182,r22,l204,r20,l245,3r19,2l283,9r18,4l317,19r17,7l348,32r13,9l372,49r10,8l391,68r8,10l404,88r3,11l408,111r,l407,122r-3,12l399,144r-8,10l382,164r-10,9l361,182r-13,8l334,196r-17,7l301,209r-18,4l264,217r-19,3l224,222r-20,l204,222r-22,l162,220r-20,-3l123,213r-18,-4l89,203,74,196,60,190,45,182,34,173,24,164,15,154,8,144,3,134,,122,,111r,xe" fillcolor="#3b81b5" stroked="f">
                    <v:path arrowok="t" o:connecttype="custom" o:connectlocs="0,111;3,88;15,68;34,49;60,32;89,19;123,9;162,3;204,0;224,0;264,5;301,13;334,26;361,41;382,57;399,78;407,99;408,111;404,134;391,154;372,173;348,190;317,203;283,213;245,220;204,222;182,222;142,217;105,209;74,196;45,182;24,164;8,144;0,122;0,111" o:connectangles="0,0,0,0,0,0,0,0,0,0,0,0,0,0,0,0,0,0,0,0,0,0,0,0,0,0,0,0,0,0,0,0,0,0,0"/>
                  </v:shape>
                  <v:shape id="Freeform 3771" o:spid="_x0000_s2101" style="position:absolute;left:760;top:4045;width:394;height:214;visibility:visible;mso-wrap-style:square;v-text-anchor:top" coordsize="39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" path="m,107r,l1,97,3,86,9,76r6,-9l23,56,33,48,44,40,57,32,71,25,86,20r17,-7l120,9,137,6,157,3,177,2,196,r,l217,2r20,1l255,6r19,3l291,13r16,7l323,25r14,7l349,40r12,8l370,56r9,11l385,76r5,10l393,97r1,10l394,107r-1,12l390,129r-5,10l379,149r-9,9l361,167r-12,9l337,184r-14,6l307,196r-16,6l274,207r-19,3l237,213r-20,1l196,214r,l177,214r-20,-1l137,210r-17,-3l103,202,86,196,71,190,57,184,44,176,33,167,23,158r-8,-9l9,139,3,129,1,119,,107r,xe" fillcolor="#3f83b5" stroked="f">
                    <v:path arrowok="t" o:connecttype="custom" o:connectlocs="0,107;3,86;15,67;33,48;57,32;86,20;120,9;157,3;196,0;217,2;255,6;291,13;323,25;349,40;370,56;385,76;393,97;394,107;390,129;379,149;361,167;337,184;307,196;274,207;237,213;196,214;177,214;137,210;103,202;71,190;44,176;23,158;9,139;1,119;0,107" o:connectangles="0,0,0,0,0,0,0,0,0,0,0,0,0,0,0,0,0,0,0,0,0,0,0,0,0,0,0,0,0,0,0,0,0,0,0"/>
                  </v:shape>
                  <v:shape id="Freeform 3772" o:spid="_x0000_s2102" style="position:absolute;left:765;top:4048;width:380;height:205;visibility:visible;mso-wrap-style:square;v-text-anchor:top" coordsize="380,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" path="m,103r,l1,92,4,81,9,71r6,-9l23,53r9,-8l43,37,56,29,69,23,84,17,99,11,116,8,134,4,152,1,171,r19,l190,r19,l228,1r18,3l264,8r17,3l296,17r15,6l325,29r12,8l348,45r9,8l366,62r6,9l376,81r3,11l380,103r,l379,113r-3,10l372,134r-6,9l357,151r-9,9l337,168r-12,8l311,182r-15,6l281,193r-17,4l246,201r-18,3l209,205r-19,l190,205r-19,l152,204r-18,-3l116,197,99,193,84,188,69,182,56,176,43,168,32,160r-9,-9l15,143,9,134,4,123,1,113,,103r,xe" fillcolor="#4485b6" stroked="f">
                    <v:path arrowok="t" o:connecttype="custom" o:connectlocs="0,103;4,81;15,62;32,45;56,29;84,17;116,8;152,1;190,0;209,0;246,4;281,11;311,23;337,37;357,53;372,71;379,92;380,103;376,123;366,143;348,160;325,176;296,188;264,197;228,204;190,205;171,205;134,201;99,193;69,182;43,168;23,151;9,134;1,113;0,103" o:connectangles="0,0,0,0,0,0,0,0,0,0,0,0,0,0,0,0,0,0,0,0,0,0,0,0,0,0,0,0,0,0,0,0,0,0,0"/>
                  </v:shape>
                  <v:shape id="Freeform 3773" o:spid="_x0000_s2103" style="position:absolute;left:770;top:4049;width:366;height:198;visibility:visible;mso-wrap-style:square;v-text-anchor:top" coordsize="366,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" path="m,100r,l1,89,4,79,8,70r6,-9l22,52r8,-8l42,36,53,30,66,23,80,17,96,12,112,8,129,5,147,3,164,2,184,r,l202,2r19,1l237,5r18,3l270,12r16,5l300,23r13,7l325,36r10,8l344,52r8,9l358,70r6,9l366,89r,11l366,100r,10l364,119r-6,10l352,138r-8,9l335,154r-10,8l313,170r-13,6l286,181r-16,5l255,190r-18,4l221,196r-19,2l184,198r,l164,198r-17,-2l129,194r-17,-4l96,186,80,181,66,176,53,170,42,162,30,154r-8,-7l14,138,8,129,4,119,1,110,,100r,xe" fillcolor="#4688b6" stroked="f">
                    <v:path arrowok="t" o:connecttype="custom" o:connectlocs="0,100;4,79;14,61;30,44;53,30;80,17;112,8;147,3;184,0;202,2;237,5;270,12;300,23;325,36;344,52;358,70;366,89;366,100;364,119;352,138;335,154;313,170;286,181;255,190;221,196;184,198;164,198;129,194;96,186;66,176;42,162;22,147;8,129;1,110;0,100" o:connectangles="0,0,0,0,0,0,0,0,0,0,0,0,0,0,0,0,0,0,0,0,0,0,0,0,0,0,0,0,0,0,0,0,0,0,0"/>
                  </v:shape>
                  <v:shape id="Freeform 3774" o:spid="_x0000_s2104" style="position:absolute;left:775;top:4052;width:353;height:188;visibility:visible;mso-wrap-style:square;v-text-anchor:top" coordsize="353,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" path="m,94r,l1,84,4,75,8,66r6,-9l22,49r9,-8l41,34,51,27,64,21,78,15,92,11,107,6,124,4,140,1,158,r18,l176,r18,l212,1r16,3l245,6r15,5l276,15r12,6l301,27r12,7l323,41r9,8l339,57r6,9l350,75r2,9l353,94r,l352,104r-2,9l345,122r-6,9l332,140r-9,7l313,154r-12,7l288,167r-12,6l260,177r-15,5l228,184r-16,3l194,188r-18,l176,188r-18,l140,187r-16,-3l107,182,92,177,78,173,64,167,51,161,41,154,31,147r-9,-7l14,131,8,122,4,113,1,104,,94r,xe" fillcolor="#4b8ab6" stroked="f">
                    <v:path arrowok="t" o:connecttype="custom" o:connectlocs="0,94;4,75;14,57;31,41;51,27;78,15;107,6;140,1;176,0;194,0;228,4;260,11;288,21;313,34;332,49;345,66;352,84;353,94;350,113;339,131;323,147;301,161;276,173;245,182;212,187;176,188;158,188;124,184;92,177;64,167;41,154;22,140;8,122;1,104;0,94" o:connectangles="0,0,0,0,0,0,0,0,0,0,0,0,0,0,0,0,0,0,0,0,0,0,0,0,0,0,0,0,0,0,0,0,0,0,0"/>
                  </v:shape>
                  <v:shape id="Freeform 3775" o:spid="_x0000_s2105" style="position:absolute;left:780;top:4053;width:340;height:182;visibility:visible;mso-wrap-style:square;v-text-anchor:top" coordsize="340,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" path="m,90r,l1,82,4,73,8,64r6,-8l20,47r9,-7l38,33,50,27,61,20,75,15,89,12,103,8,119,4,135,1,152,r18,l170,r18,l204,1r16,3l236,8r14,4l264,15r14,5l290,27r11,6l310,40r9,7l325,56r7,8l336,73r2,9l340,90r,l338,101r-2,9l332,117r-7,9l319,134r-9,7l301,149r-11,6l278,160r-14,6l250,171r-14,3l220,177r-16,3l188,181r-18,1l170,182r-18,-1l135,180r-16,-3l103,174,89,171,75,166,61,160,50,155,38,149r-9,-8l20,134r-6,-8l8,117,4,110,1,101,,90r,xe" fillcolor="#4e8cb7" stroked="f">
                    <v:path arrowok="t" o:connecttype="custom" o:connectlocs="0,90;4,73;14,56;29,40;50,27;75,15;103,8;135,1;170,0;188,0;220,4;250,12;278,20;301,33;319,47;332,64;338,82;340,90;336,110;325,126;310,141;290,155;264,166;236,174;204,180;170,182;152,181;119,177;89,171;61,160;38,149;20,134;8,117;1,101;0,90" o:connectangles="0,0,0,0,0,0,0,0,0,0,0,0,0,0,0,0,0,0,0,0,0,0,0,0,0,0,0,0,0,0,0,0,0,0,0"/>
                  </v:shape>
                  <v:shape id="Freeform 3776" o:spid="_x0000_s2106" style="position:absolute;left:785;top:4054;width:326;height:175;visibility:visible;mso-wrap-style:square;v-text-anchor:top" coordsize="32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" path="m,87r,l1,79,4,70,8,61r5,-7l21,46r7,-7l37,32,47,26,60,21,72,16,86,12,100,8,115,4,130,3,147,2,164,r,l180,2r15,1l212,4r14,4l240,12r14,4l267,21r11,5l289,32r9,7l306,46r7,8l318,61r5,9l324,79r2,8l326,87r-2,9l323,105r-5,9l313,121r-7,8l298,137r-9,6l278,149r-11,5l254,159r-14,4l226,167r-14,3l195,172r-15,1l164,175r,l147,173r-17,-1l115,170r-15,-3l86,163,72,159,60,154,47,149,37,143r-9,-6l21,129r-8,-8l8,114,4,105,1,96,,87r,xe" fillcolor="#518eb8" stroked="f">
                    <v:path arrowok="t" o:connecttype="custom" o:connectlocs="0,87;4,70;13,54;28,39;47,26;72,16;100,8;130,3;164,0;180,2;212,4;240,12;267,21;289,32;306,46;318,61;324,79;326,87;323,105;313,121;298,137;278,149;254,159;226,167;195,172;164,175;147,173;115,170;86,163;60,154;37,143;21,129;8,114;1,96;0,87" o:connectangles="0,0,0,0,0,0,0,0,0,0,0,0,0,0,0,0,0,0,0,0,0,0,0,0,0,0,0,0,0,0,0,0,0,0,0"/>
                  </v:shape>
                  <v:shape id="Freeform 3777" o:spid="_x0000_s2107" style="position:absolute;left:790;top:4057;width:312;height:165;visibility:visible;mso-wrap-style:square;v-text-anchor:top" coordsize="312,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" path="m,83r,l2,74,4,66,8,57r5,-7l19,43r8,-7l36,29,46,24,58,19,69,14,82,10,96,6,110,4,125,1,141,r15,l156,r17,l188,1r15,3l217,6r13,4l244,14r12,5l267,24r9,5l285,36r9,7l300,50r5,7l309,66r3,8l312,83r,l312,90r-3,9l305,107r-5,7l294,122r-9,6l276,135r-9,6l256,146r-12,5l230,155r-13,4l203,162r-15,1l173,164r-17,1l156,165r-15,-1l125,163r-15,-1l96,159,82,155,69,151,58,146,46,141,36,135r-9,-7l19,122r-6,-8l8,107,4,99,2,90,,83r,xe" fillcolor="#5690b8" stroked="f">
                    <v:path arrowok="t" o:connecttype="custom" o:connectlocs="0,83;4,66;13,50;27,36;46,24;69,14;96,6;125,1;156,0;173,0;203,4;230,10;256,19;276,29;294,43;305,57;312,74;312,83;309,99;300,114;285,128;267,141;244,151;217,159;188,163;156,165;141,164;110,162;82,155;58,146;36,135;19,122;8,107;2,90;0,83" o:connectangles="0,0,0,0,0,0,0,0,0,0,0,0,0,0,0,0,0,0,0,0,0,0,0,0,0,0,0,0,0,0,0,0,0,0,0"/>
                  </v:shape>
                  <v:shape id="Freeform 3778" o:spid="_x0000_s2108" style="position:absolute;left:795;top:4058;width:299;height:158;visibility:visible;mso-wrap-style:square;v-text-anchor:top" coordsize="299,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" path="m,79r,l2,71,4,64,8,56r4,-7l18,42r8,-7l35,29r9,-6l55,18,67,14,78,10,92,7,105,4,119,3,134,1,150,r,l165,1r14,2l194,4r13,3l221,10r12,4l244,18r10,5l265,29r8,6l280,42r6,7l291,56r4,8l298,71r1,8l299,79r-1,8l295,94r-4,8l286,110r-6,6l273,122r-8,7l254,135r-10,5l233,144r-12,4l207,152r-13,2l179,155r-14,2l150,158r,l134,157r-15,-2l105,154,92,152,78,148,67,144,55,140,44,135r-9,-6l26,122r-8,-6l12,110,8,102,4,94,2,87,,79r,xe" fillcolor="#5991b8" stroked="f">
                    <v:path arrowok="t" o:connecttype="custom" o:connectlocs="0,79;4,64;12,49;26,35;44,23;67,14;92,7;119,3;150,0;165,1;194,4;221,10;244,18;265,29;280,42;291,56;298,71;299,79;295,94;286,110;273,122;254,135;233,144;207,152;179,155;150,158;134,157;105,154;78,148;55,140;35,129;18,116;8,102;2,87;0,79" o:connectangles="0,0,0,0,0,0,0,0,0,0,0,0,0,0,0,0,0,0,0,0,0,0,0,0,0,0,0,0,0,0,0,0,0,0,0"/>
                  </v:shape>
                  <v:shape id="Freeform 3779" o:spid="_x0000_s2109" style="position:absolute;left:800;top:4061;width:285;height:149;visibility:visible;mso-wrap-style:square;v-text-anchor:top" coordsize="285,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" path="m,74r,l2,66,4,58,7,52r5,-8l18,38r7,-5l34,26r9,-5l53,16,63,12,76,9,87,5,114,1,128,r15,l143,r14,l172,1r26,4l211,9r12,3l233,16r10,5l252,26r9,7l267,38r7,6l279,52r2,6l284,66r1,8l285,74r-1,7l281,89r-2,7l274,103r-7,6l261,116r-9,5l243,127r-10,4l223,136r-12,4l198,142r-26,5l157,147r-14,2l143,149r-15,-2l114,147,87,142,76,140,63,136,53,131,43,127r-9,-6l25,116r-7,-7l12,103,7,96,4,89,2,81,,74r,xe" fillcolor="#5e94b9" stroked="f">
                    <v:path arrowok="t" o:connecttype="custom" o:connectlocs="0,74;4,58;12,44;25,33;43,21;63,12;87,5;128,0;143,0;172,1;211,9;233,16;252,26;267,38;279,52;284,66;285,74;281,89;274,103;261,116;243,127;223,136;198,142;157,147;143,149;114,147;76,140;53,131;34,121;18,109;7,96;2,81;0,74" o:connectangles="0,0,0,0,0,0,0,0,0,0,0,0,0,0,0,0,0,0,0,0,0,0,0,0,0,0,0,0,0,0,0,0,0"/>
                  </v:shape>
                  <v:shape id="Freeform 3780" o:spid="_x0000_s2110" style="position:absolute;left:806;top:4062;width:270;height:141;visibility:visible;mso-wrap-style:square;v-text-anchor:top" coordsize="270,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" path="m,70r,l1,64,3,56,6,50r5,-7l16,37r8,-5l32,25r7,-5l49,17,60,13,83,6,108,1,135,r,l163,1r24,5l210,13r10,4l231,20r9,5l247,32r7,5l260,43r4,7l268,56r1,8l270,70r,l269,78r-1,7l264,92r-4,6l254,104r-7,5l240,116r-9,5l220,125r-10,4l187,135r-24,5l135,141r,l108,140,83,135,60,129,49,125,39,121r-7,-5l24,109r-8,-5l11,98,6,92,3,85,1,78,,70r,xe" fillcolor="#6196ba" stroked="f">
                    <v:path arrowok="t" o:connecttype="custom" o:connectlocs="0,70;0,70;1,64;3,56;6,50;11,43;16,37;24,32;32,25;39,20;49,17;60,13;83,6;108,1;135,0;135,0;163,1;187,6;210,13;220,17;231,20;240,25;247,32;254,37;260,43;264,50;268,56;269,64;270,70;270,70;269,78;268,85;264,92;260,98;254,104;247,109;240,116;231,121;220,125;210,129;187,135;163,140;135,141;135,141;108,140;83,135;60,129;49,125;39,121;32,116;24,109;16,104;11,98;6,92;3,85;1,78;0,70;0,70" o:connectangles="0,0,0,0,0,0,0,0,0,0,0,0,0,0,0,0,0,0,0,0,0,0,0,0,0,0,0,0,0,0,0,0,0,0,0,0,0,0,0,0,0,0,0,0,0,0,0,0,0,0,0,0,0,0,0,0,0,0"/>
                  </v:shape>
                  <v:shape id="Freeform 3781" o:spid="_x0000_s2111" style="position:absolute;left:812;top:4065;width:255;height:132;visibility:visible;mso-wrap-style:square;v-text-anchor:top" coordsize="255,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" path="m,66r,l,58,3,52,5,45,9,39r6,-5l22,29r6,-5l37,19,56,10,78,5,102,1,128,r,l153,1r24,4l199,10r19,9l226,24r8,5l240,34r5,5l250,45r3,7l255,58r,8l255,66r,6l253,78r-3,7l245,91r-5,7l234,103r-8,5l218,113r-19,7l177,127r-24,4l128,132r,l102,131,78,127,56,120,37,113r-9,-5l22,103,15,98,9,91,5,85,3,78,,72,,66r,xe" fillcolor="#6599bb" stroked="f">
                    <v:path arrowok="t" o:connecttype="custom" o:connectlocs="0,66;0,66;0,58;3,52;5,45;9,39;15,34;22,29;28,24;37,19;56,10;78,5;102,1;128,0;128,0;153,1;177,5;199,10;218,19;226,24;234,29;240,34;245,39;250,45;253,52;255,58;255,66;255,66;255,72;253,78;250,85;245,91;240,98;234,103;226,108;218,113;199,120;177,127;153,131;128,132;128,132;102,131;78,127;56,120;37,113;28,108;22,103;15,98;9,91;5,85;3,78;0,72;0,66;0,66" o:connectangles="0,0,0,0,0,0,0,0,0,0,0,0,0,0,0,0,0,0,0,0,0,0,0,0,0,0,0,0,0,0,0,0,0,0,0,0,0,0,0,0,0,0,0,0,0,0,0,0,0,0,0,0,0,0"/>
                  </v:shape>
                  <v:shape id="Freeform 3782" o:spid="_x0000_s2112" style="position:absolute;left:817;top:4066;width:241;height:125;visibility:visible;mso-wrap-style:square;v-text-anchor:top" coordsize="24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" path="m,62r,l,56,3,49,5,43,9,38r5,-5l21,28,35,18,52,10,74,5,96,1,121,r,l146,1r21,4l189,10r18,8l221,28r6,5l232,38r4,5l239,49r2,7l241,62r,l241,69r-2,6l236,80r-4,6l227,91r-6,6l207,105r-18,8l167,119r-21,4l121,125r,l96,123,74,119,52,113,35,105,21,97,14,91,9,86,5,80,3,75,,69,,62r,xe" fillcolor="#699bbc" stroked="f">
                    <v:path arrowok="t" o:connecttype="custom" o:connectlocs="0,62;0,62;0,56;3,49;5,43;9,38;14,33;21,28;35,18;52,10;74,5;96,1;121,0;121,0;146,1;167,5;189,10;207,18;221,28;227,33;232,38;236,43;239,49;241,56;241,62;241,62;241,69;239,75;236,80;232,86;227,91;221,97;207,105;189,113;167,119;146,123;121,125;121,125;96,123;74,119;52,113;35,105;21,97;14,91;9,86;5,80;3,75;0,69;0,62;0,62" o:connectangles="0,0,0,0,0,0,0,0,0,0,0,0,0,0,0,0,0,0,0,0,0,0,0,0,0,0,0,0,0,0,0,0,0,0,0,0,0,0,0,0,0,0,0,0,0,0,0,0,0,0"/>
                  </v:shape>
                  <v:shape id="Freeform 3783" o:spid="_x0000_s2113" style="position:absolute;left:822;top:4067;width:229;height:117;visibility:visible;mso-wrap-style:square;v-text-anchor:top" coordsize="229,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" path="m,59r,l,52,3,47,5,42,9,36r5,-5l19,27,33,18,50,10,69,5,91,1,114,r,l137,1r21,4l178,10r16,8l208,27r7,4l220,36r4,6l226,47r1,5l229,59r,l227,65r-1,5l224,76r-4,6l215,87r-7,5l194,99r-16,8l158,112r-21,4l114,117r,l91,116,69,112,50,107,33,99,19,92,14,87,9,82,5,76,3,70,,65,,59r,xe" fillcolor="#6c9dbd" stroked="f">
                    <v:path arrowok="t" o:connecttype="custom" o:connectlocs="0,59;0,59;0,52;3,47;5,42;9,36;14,31;19,27;33,18;50,10;69,5;91,1;114,0;114,0;137,1;158,5;178,10;194,18;208,27;215,31;220,36;224,42;226,47;227,52;229,59;229,59;227,65;226,70;224,76;220,82;215,87;208,92;194,99;178,107;158,112;137,116;114,117;114,117;91,116;69,112;50,107;33,99;19,92;14,87;9,82;5,76;3,70;0,65;0,59;0,59" o:connectangles="0,0,0,0,0,0,0,0,0,0,0,0,0,0,0,0,0,0,0,0,0,0,0,0,0,0,0,0,0,0,0,0,0,0,0,0,0,0,0,0,0,0,0,0,0,0,0,0,0,0"/>
                  </v:shape>
                  <v:shape id="Freeform 3784" o:spid="_x0000_s2114" style="position:absolute;left:827;top:4070;width:215;height:108;visibility:visible;mso-wrap-style:square;v-text-anchor:top" coordsize="215,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" path="m215,53r,l213,59r-1,6l210,70r-4,5l202,80r-6,4l183,91r-16,8l150,104r-21,3l107,108r,l86,107,65,104,48,99,31,91,18,84,13,80,8,75,5,70,3,65,,59,,53r,l,48,3,43,5,38,8,33r5,-5l18,24,31,15,48,9,65,3,86,1,107,r,l129,1r21,2l167,9r16,6l196,24r6,4l206,33r4,5l212,43r1,5l215,53r,xe" fillcolor="#719fbe" stroked="f">
                    <v:path arrowok="t" o:connecttype="custom" o:connectlocs="215,53;215,53;213,59;212,65;210,70;206,75;202,80;196,84;183,91;167,99;150,104;129,107;107,108;107,108;86,107;65,104;48,99;31,91;18,84;13,80;8,75;5,70;3,65;0,59;0,53;0,53;0,48;3,43;5,38;8,33;13,28;18,24;31,15;48,9;65,3;86,1;107,0;107,0;129,1;150,3;167,9;183,15;196,24;202,28;206,33;210,38;212,43;213,48;215,53;215,53" o:connectangles="0,0,0,0,0,0,0,0,0,0,0,0,0,0,0,0,0,0,0,0,0,0,0,0,0,0,0,0,0,0,0,0,0,0,0,0,0,0,0,0,0,0,0,0,0,0,0,0,0,0"/>
                  </v:shape>
                </v:group>
                <v:shape id="Freeform 3785" o:spid="_x0000_s2115" style="position:absolute;left:39833;top:7689;width:12192;height:3175;visibility:visible;mso-wrap-style:square;v-text-anchor:top" coordsize="469,1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" path="m469,7l60,909,45,902,454,r15,7xm116,920l6,1009,,868r116,52xe" fillcolor="#339" strokecolor="#339" strokeweight=".35pt">
                  <v:stroke joinstyle="bevel"/>
                  <v:path arrowok="t" o:connecttype="custom" o:connectlocs="1219200,2203;155974,286033;116981,283831;1180206,0;1219200,2203;301551,289495;15597,317500;0,273132;301551,289495" o:connectangles="0,0,0,0,0,0,0,0,0"/>
                  <o:lock v:ext="edit" verticies="t"/>
                </v:shape>
                <v:shape id="Freeform 3786" o:spid="_x0000_s2116" style="position:absolute;left:13646;top:8572;width:6483;height:4134;visibility:visible;mso-wrap-style:square;v-text-anchor:top" coordsize="1435,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" path="m4,l1325,269r-3,16l,15,4,xm1324,213r111,87l1298,337r26,-124xe" fillcolor="#339" strokecolor="#339" strokeweight=".1pt">
                  <v:stroke joinstyle="bevel"/>
                  <v:path arrowok="t" o:connecttype="custom" o:connectlocs="1807,0;598637,329972;597281,349599;0,18400;1807,0;598185,261279;648335,367999;586438,413385;598185,261279" o:connectangles="0,0,0,0,0,0,0,0,0"/>
                  <o:lock v:ext="edit" verticies="t"/>
                </v:shape>
                <v:rect id="Rectangle 3787" o:spid="_x0000_s2117" style="position:absolute;left:24244;top:4616;width:12217;height: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" filled="f" stroked="f">
                  <v:textbox inset="0,0,0,0">
                    <w:txbxContent>
                      <w:p w:rsidR="00592680" w:rsidRDefault="00592680" w:rsidP="00592680">
                        <w:pPr>
                          <w:spacing w:before="0"/>
                          <w:rPr>
                            <w:color w:val="000000"/>
                            <w:sz w:val="22"/>
                            <w:szCs w:val="22"/>
                          </w:rPr>
                        </w:pPr>
                        <w:r>
                          <w:rPr>
                            <w:rFonts w:hint="eastAsia"/>
                            <w:color w:val="000000"/>
                            <w:sz w:val="22"/>
                            <w:szCs w:val="22"/>
                          </w:rPr>
                          <w:t>Early Warning</w:t>
                        </w:r>
                      </w:p>
                      <w:p w:rsidR="00592680" w:rsidRDefault="00592680" w:rsidP="00EA6019">
                        <w:pPr>
                          <w:numPr>
                            <w:ilvl w:val="0"/>
                            <w:numId w:val="9"/>
                          </w:numPr>
                          <w:tabs>
                            <w:tab w:val="clear" w:pos="360"/>
                            <w:tab w:val="num" w:pos="142"/>
                            <w:tab w:val="left" w:pos="794"/>
                            <w:tab w:val="left" w:pos="1191"/>
                            <w:tab w:val="left" w:pos="1588"/>
                            <w:tab w:val="left" w:pos="1985"/>
                          </w:tabs>
                          <w:overflowPunct w:val="0"/>
                          <w:autoSpaceDE w:val="0"/>
                          <w:autoSpaceDN w:val="0"/>
                          <w:adjustRightInd w:val="0"/>
                          <w:spacing w:before="0"/>
                          <w:textAlignment w:val="baseline"/>
                          <w:rPr>
                            <w:sz w:val="22"/>
                            <w:szCs w:val="22"/>
                          </w:rPr>
                        </w:pPr>
                        <w:r>
                          <w:rPr>
                            <w:rFonts w:hint="eastAsia"/>
                            <w:sz w:val="22"/>
                            <w:szCs w:val="22"/>
                          </w:rPr>
                          <w:t>Relief information</w:t>
                        </w:r>
                      </w:p>
                      <w:p w:rsidR="00592680" w:rsidRDefault="00592680" w:rsidP="00EA6019">
                        <w:pPr>
                          <w:numPr>
                            <w:ilvl w:val="0"/>
                            <w:numId w:val="9"/>
                          </w:numPr>
                          <w:tabs>
                            <w:tab w:val="clear" w:pos="360"/>
                            <w:tab w:val="num" w:pos="142"/>
                            <w:tab w:val="left" w:pos="794"/>
                            <w:tab w:val="left" w:pos="1191"/>
                            <w:tab w:val="left" w:pos="1588"/>
                            <w:tab w:val="left" w:pos="1985"/>
                          </w:tabs>
                          <w:overflowPunct w:val="0"/>
                          <w:autoSpaceDE w:val="0"/>
                          <w:autoSpaceDN w:val="0"/>
                          <w:adjustRightInd w:val="0"/>
                          <w:spacing w:before="0"/>
                          <w:textAlignment w:val="baseline"/>
                          <w:rPr>
                            <w:sz w:val="22"/>
                            <w:szCs w:val="22"/>
                          </w:rPr>
                        </w:pPr>
                        <w:r>
                          <w:rPr>
                            <w:rFonts w:hint="eastAsia"/>
                            <w:sz w:val="22"/>
                            <w:szCs w:val="22"/>
                          </w:rPr>
                          <w:t>News</w:t>
                        </w:r>
                      </w:p>
                    </w:txbxContent>
                  </v:textbox>
                </v:rect>
                <v:rect id="Rectangle 3788" o:spid="_x0000_s2118" style="position:absolute;left:41363;top:13760;width:1150;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" filled="f" stroked="f">
                  <v:textbox inset="0,0,0,0">
                    <w:txbxContent>
                      <w:p w:rsidR="00592680" w:rsidRDefault="00592680" w:rsidP="00592680"/>
                    </w:txbxContent>
                  </v:textbox>
                </v:rect>
                <v:group id="Group 3789" o:spid="_x0000_s2119" style="position:absolute;left:8362;top:4495;width:4769;height:4572" coordorigin="1364,676" coordsize="75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">
                  <v:shape id="Freeform 3790" o:spid="_x0000_s2120" style="position:absolute;left:1364;top:704;width:148;height:53;visibility:visible;mso-wrap-style:square;v-text-anchor:top" coordsize="14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" path="m148,l129,5r-18,6l92,16,74,22,55,28,37,34,18,40,,45r2,1l5,47r3,1l10,49r3,1l16,51r2,1l21,53,37,49,53,46,68,42,84,39r16,-4l116,32r16,-4l148,25r,-3l148,18r,-3l148,12r,-3l148,6r,-3l148,xe" fillcolor="#adaba1" stroked="f">
                    <v:path arrowok="t" o:connecttype="custom" o:connectlocs="148,0;129,5;111,11;92,16;74,22;55,28;37,34;18,40;0,45;2,46;5,47;8,48;10,49;13,50;16,51;18,52;21,53;37,49;53,46;68,42;84,39;100,35;116,32;132,28;148,25;148,22;148,18;148,15;148,12;148,9;148,6;148,3;148,0" o:connectangles="0,0,0,0,0,0,0,0,0,0,0,0,0,0,0,0,0,0,0,0,0,0,0,0,0,0,0,0,0,0,0,0,0"/>
                  </v:shape>
                  <v:shape id="Freeform 3791" o:spid="_x0000_s2121" style="position:absolute;left:1364;top:700;width:152;height:50;visibility:visible;mso-wrap-style:square;v-text-anchor:top" coordsize="1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" path="m,43l19,37,38,32,57,27,76,21,95,16r19,-6l133,5,152,r,2l152,4r,2l152,8r-19,5l114,18,95,23,76,29,57,34,38,39,19,45,,50,,48,,46,,45,,43xe" fillcolor="#fffffa" strokecolor="#bfbfbf" strokeweight=".05pt">
                    <v:path arrowok="t" o:connecttype="custom" o:connectlocs="0,43;19,37;38,32;57,27;76,21;95,16;114,10;133,5;152,0;152,2;152,4;152,6;152,8;133,13;114,18;95,23;76,29;57,34;38,39;19,45;0,50;0,48;0,46;0,45;0,43" o:connectangles="0,0,0,0,0,0,0,0,0,0,0,0,0,0,0,0,0,0,0,0,0,0,0,0,0"/>
                  </v:shape>
                  <v:shape id="Freeform 3792" o:spid="_x0000_s2122" style="position:absolute;left:1463;top:695;width:68;height:29;visibility:visible;mso-wrap-style:square;v-text-anchor:top" coordsize="6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" path="m28,l24,1,20,2,17,3,14,5,10,6,6,8,3,9,,11r3,2l7,15r4,1l14,18r4,2l22,22r4,2l29,27r5,l39,27r5,l49,28r4,l58,28r5,l68,29,62,25,58,21,52,17,48,14,43,10,38,7,32,3,28,xe" fillcolor="#87857a" stroked="f">
                    <v:path arrowok="t" o:connecttype="custom" o:connectlocs="28,0;24,1;20,2;17,3;14,5;10,6;6,8;3,9;0,11;3,13;7,15;11,16;14,18;18,20;22,22;26,24;29,27;34,27;39,27;44,27;49,28;53,28;58,28;63,28;68,29;62,25;58,21;52,17;48,14;43,10;38,7;32,3;28,0" o:connectangles="0,0,0,0,0,0,0,0,0,0,0,0,0,0,0,0,0,0,0,0,0,0,0,0,0,0,0,0,0,0,0,0,0"/>
                  </v:shape>
                  <v:shape id="Freeform 3793" o:spid="_x0000_s2123" style="position:absolute;left:1491;top:693;width:167;height:86;visibility:visible;mso-wrap-style:square;v-text-anchor:top" coordsize="16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" path="m12,34r10,3l32,40r10,4l52,47r10,4l72,54r9,3l91,61r9,3l109,67r9,3l127,73r9,3l145,80r9,3l162,86r1,-3l163,80r1,-3l165,74r,-3l166,69r1,-3l167,63r-9,-3l149,56,139,53,129,49,119,45,109,41,99,37,89,34,78,30,67,26,56,21,45,17,34,13,23,9,12,4,,,1,4,3,8r1,5l6,17r1,4l9,25r1,4l12,34xe" fillcolor="#87857a" stroked="f">
                    <v:path arrowok="t" o:connecttype="custom" o:connectlocs="12,34;22,37;32,40;42,44;52,47;62,51;72,54;81,57;91,61;100,64;109,67;118,70;127,73;136,76;145,80;154,83;162,86;163,83;163,80;164,77;165,74;165,71;166,69;167,66;167,63;158,60;149,56;139,53;129,49;119,45;109,41;99,37;89,34;78,30;67,26;56,21;45,17;34,13;23,9;12,4;0,0;1,4;3,8;4,13;6,17;7,21;9,25;10,29;12,34" o:connectangles="0,0,0,0,0,0,0,0,0,0,0,0,0,0,0,0,0,0,0,0,0,0,0,0,0,0,0,0,0,0,0,0,0,0,0,0,0,0,0,0,0,0,0,0,0,0,0,0,0"/>
                  </v:shape>
                  <v:shape id="Freeform 3794" o:spid="_x0000_s2124" style="position:absolute;left:1503;top:715;width:147;height:679;visibility:visible;mso-wrap-style:square;v-text-anchor:top" coordsize="147,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" path="m9,r9,3l27,6r9,3l45,13r9,3l63,19r9,4l81,26r8,3l97,32r8,3l114,38r7,3l129,44r8,3l145,50r,18l145,86r,18l146,122r,18l146,158r,19l146,195r,19l146,232r,19l146,270r,18l146,307r,19l146,345r,19l146,383r,20l146,422r,19l146,461r,20l147,501r,19l147,540r,20l147,580r,20l147,620r,20l147,660r-9,1l130,662r-9,1l113,665r-9,1l95,667r-9,1l78,669r-10,1l59,671r-10,1l39,674r-10,1l19,676,9,677,,679,,656,,634,,611,1,589r,-23l1,544r,-22l2,500r,-23l2,456,3,434r,-22l3,390,4,369r,-22l4,326r,-21l5,284r,-21l5,243,6,222r,-21l6,181,7,160r,-20l7,120r,-20l8,80,8,59,8,39,8,19,9,xe" fillcolor="#ccc9bf" stroked="f">
                    <v:path arrowok="t" o:connecttype="custom" o:connectlocs="18,3;36,9;54,16;72,23;89,29;105,35;121,41;137,47;145,68;145,104;146,140;146,177;146,214;146,251;146,288;146,326;146,364;146,403;146,441;146,481;147,520;147,560;147,600;147,640;138,661;121,663;104,666;86,668;68,670;49,672;29,675;9,677;0,656;0,611;1,566;1,522;2,477;3,434;3,390;4,347;4,305;5,263;6,222;6,181;7,140;7,100;8,59;8,19" o:connectangles="0,0,0,0,0,0,0,0,0,0,0,0,0,0,0,0,0,0,0,0,0,0,0,0,0,0,0,0,0,0,0,0,0,0,0,0,0,0,0,0,0,0,0,0,0,0,0,0"/>
                  </v:shape>
                  <v:shape id="Freeform 3795" o:spid="_x0000_s2125" style="position:absolute;left:1544;top:747;width:74;height:641;visibility:visible;mso-wrap-style:square;v-text-anchor:top" coordsize="74,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" path="m6,r4,1l15,3r4,1l23,6r5,1l32,9r4,2l41,12r4,2l49,15r4,1l57,18r4,1l65,21r4,1l74,24r,17l74,59r,18l74,96r,18l74,132r,18l74,169r,18l74,206r,18l74,243r,18l74,280r,19l74,318r-1,19l73,356r,19l73,395r,19l73,434r,19l73,473r,20l73,512r,20l73,552r,20l73,592r,20l73,633r-5,l64,634r-4,l56,635r-5,l46,636r-4,1l38,637r-5,1l28,638r-4,l19,639r-5,l10,640r-5,1l,641,,620,,599,1,578r,-21l1,535r,-21l1,494r,-21l1,452,2,431r,-20l2,390,3,370r,-21l3,329r,-20l3,289,4,269r,-20l4,230r,-20l4,191r,-20l5,152r,-19l5,114,5,94,5,75,5,56,6,37,6,18,6,xe" fillcolor="#4d4a40" stroked="f">
                    <v:path arrowok="t" o:connecttype="custom" o:connectlocs="10,1;19,4;28,7;36,11;45,14;53,16;61,19;69,22;74,41;74,77;74,114;74,150;74,187;74,224;74,261;74,299;73,337;73,375;73,414;73,453;73,493;73,532;73,572;73,612;68,633;60,634;51,635;42,637;33,638;24,638;14,639;5,641;0,620;1,578;1,535;1,494;1,452;2,411;3,370;3,329;3,289;4,249;4,210;4,171;5,133;5,94;5,56;6,18" o:connectangles="0,0,0,0,0,0,0,0,0,0,0,0,0,0,0,0,0,0,0,0,0,0,0,0,0,0,0,0,0,0,0,0,0,0,0,0,0,0,0,0,0,0,0,0,0,0,0,0"/>
                  </v:shape>
                  <v:shape id="Freeform 3796" o:spid="_x0000_s2126" style="position:absolute;left:1541;top:728;width:15;height:661;visibility:visible;mso-wrap-style:square;v-text-anchor:top" coordsize="15,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" path="m6,l9,r2,1l13,2r2,1l15,22r,20l15,61r,20l14,100r,20l14,139r,20l14,178r,20l13,218r,21l13,259r,20l13,299r,21l12,340r,20l12,381r,21l12,423r,21l11,465r,22l11,508r,22l11,551r,22l10,595r,21l10,638r,22l8,660r-3,l2,660,,661,,639,,617,,595,1,573r,-22l1,530r,-22l1,487r,-22l2,444r,-21l2,402r,-22l2,359,3,338r,-20l3,297r,-20l3,257,4,237r,-21l4,196r,-20l4,157r,-20l5,117,5,97,5,78,6,58,6,38,6,19,6,xe" fillcolor="#ccc9bf" stroked="f">
                    <v:path arrowok="t" o:connecttype="custom" o:connectlocs="9,0;13,2;15,22;15,61;14,100;14,139;14,178;13,218;13,259;13,299;12,340;12,381;12,423;11,465;11,508;11,551;10,595;10,638;8,660;2,660;0,639;0,595;1,551;1,508;1,465;2,423;2,380;3,338;3,297;3,257;4,216;4,176;4,137;5,97;6,58;6,19" o:connectangles="0,0,0,0,0,0,0,0,0,0,0,0,0,0,0,0,0,0,0,0,0,0,0,0,0,0,0,0,0,0,0,0,0,0,0,0"/>
                  </v:shape>
                  <v:shape id="Freeform 3797" o:spid="_x0000_s2127" style="position:absolute;left:1565;top:736;width:13;height:650;visibility:visible;mso-wrap-style:square;v-text-anchor:top" coordsize="13,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" path="m5,l7,1r2,l11,2r2,1l13,22r,19l13,60r,19l13,98r-1,19l12,137r,20l12,176r,20l12,215r,20l12,255r,19l12,294r,20l11,334r,21l11,375r,21l11,417r,20l10,458r,21l10,500r,21l10,542r,21l10,584r,22l10,627r,22l7,649r-2,l2,649,,650,,628,,607,,585,1,564r,-22l1,521r,-21l1,479r,-21l1,437,2,416r,-20l2,375r,-21l2,333r,-20l2,293r,-20l3,253r,-20l3,213r,-20l3,174r,-20l3,134,4,115,4,96,4,77,4,57,4,38,4,19,5,xe" fillcolor="#ccc9bf" stroked="f">
                    <v:path arrowok="t" o:connecttype="custom" o:connectlocs="7,1;11,2;13,22;13,60;13,98;12,137;12,176;12,215;12,255;12,294;11,334;11,375;11,417;10,458;10,500;10,542;10,584;10,627;7,649;2,649;0,628;0,585;1,542;1,500;1,458;2,416;2,375;2,333;2,293;3,253;3,213;3,174;3,134;4,96;4,57;4,19" o:connectangles="0,0,0,0,0,0,0,0,0,0,0,0,0,0,0,0,0,0,0,0,0,0,0,0,0,0,0,0,0,0,0,0,0,0,0,0"/>
                  </v:shape>
                  <v:shape id="Freeform 3798" o:spid="_x0000_s2128" style="position:absolute;left:1588;top:744;width:12;height:639;visibility:visible;mso-wrap-style:square;v-text-anchor:top" coordsize="12,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" path="m3,l5,1,7,2r2,l12,3,11,22r,18l11,59r,19l11,97r,19l11,135r,19l11,173r,19l11,211r,20l11,250r,20l11,289r,20l11,329r,20l10,369r,21l10,410r,20l10,450r,21l10,492r,20l10,533r,21l10,575r,21l10,617r,21l7,638r-2,1l3,639r-3,l,618,,597,,575,1,554r,-21l1,513r,-21l1,471r,-21l1,430r,-21l1,389r,-21l1,348,2,328r,-20l2,288r,-20l2,249r,-20l2,210r,-20l2,171r,-19l2,132r,-19l2,94,3,75,3,56,3,37,3,19,3,xe" fillcolor="#ccc9bf" stroked="f">
                    <v:path arrowok="t" o:connecttype="custom" o:connectlocs="5,1;9,2;11,22;11,59;11,97;11,135;11,173;11,211;11,250;11,289;11,329;10,369;10,410;10,450;10,492;10,533;10,575;10,617;7,638;3,639;0,618;0,575;1,533;1,492;1,450;1,409;1,368;2,328;2,288;2,249;2,210;2,171;2,132;2,94;3,56;3,19" o:connectangles="0,0,0,0,0,0,0,0,0,0,0,0,0,0,0,0,0,0,0,0,0,0,0,0,0,0,0,0,0,0,0,0,0,0,0,0"/>
                  </v:shape>
                  <v:shape id="Freeform 3799" o:spid="_x0000_s2129" style="position:absolute;left:1611;top:751;width:8;height:629;visibility:visible;mso-wrap-style:square;v-text-anchor:top" coordsize="8,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" path="m1,l3,1,5,2r1,l8,3r,18l8,40r,19l8,77r,19l8,115r,18l8,152r,19l8,190r,19l8,228r,19l8,266r,19l8,305r,20l8,344r,20l8,384r,20l8,424r,20l8,465r,20l8,505r,20l8,546r,20l8,587r,21l8,628r-2,1l4,629r-2,l,629,,608,,587,,567,,546,,526,,505,,485,,465,,444,,424,,403,,384,,363,,343,,324,,304,,284,,265,,245,1,226r,-19l1,188r,-19l1,150r,-19l1,112,1,93,1,75,1,56,1,37,1,19,1,xe" fillcolor="#ccc9bf" stroked="f">
                    <v:path arrowok="t" o:connecttype="custom" o:connectlocs="3,1;6,2;8,21;8,59;8,96;8,133;8,171;8,209;8,247;8,285;8,325;8,364;8,404;8,444;8,485;8,525;8,566;8,608;6,629;2,629;0,608;0,567;0,526;0,485;0,444;0,403;0,363;0,324;0,284;0,245;1,207;1,169;1,131;1,93;1,56;1,19" o:connectangles="0,0,0,0,0,0,0,0,0,0,0,0,0,0,0,0,0,0,0,0,0,0,0,0,0,0,0,0,0,0,0,0,0,0,0,0"/>
                  </v:shape>
                  <v:shape id="Freeform 3800" o:spid="_x0000_s2130" style="position:absolute;left:1516;top:765;width:133;height:66;visibility:visible;mso-wrap-style:square;v-text-anchor:top" coordsize="13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" path="m,l9,3r9,3l27,9r9,3l44,15r9,3l61,21r9,3l78,26r8,3l94,31r8,3l109,36r8,3l125,41r8,3l133,47r,3l133,52r,3l133,58r,2l133,63r,3l125,63r-8,-2l109,58r-7,-2l94,53,86,51,78,48,69,46,61,43,52,40,44,37,35,35,26,32,18,29,9,27,,24,,21,,18,,15,,12,,9,,6,,3,,xe" fillcolor="#ccc9bf" stroked="f">
                    <v:path arrowok="t" o:connecttype="custom" o:connectlocs="0,0;9,3;18,6;27,9;36,12;44,15;53,18;61,21;70,24;78,26;86,29;94,31;102,34;109,36;117,39;125,41;133,44;133,47;133,50;133,52;133,55;133,58;133,60;133,63;133,66;125,63;117,61;109,58;102,56;94,53;86,51;78,48;69,46;61,43;52,40;44,37;35,35;26,32;18,29;9,27;0,24;0,21;0,18;0,15;0,12;0,9;0,6;0,3;0,0" o:connectangles="0,0,0,0,0,0,0,0,0,0,0,0,0,0,0,0,0,0,0,0,0,0,0,0,0,0,0,0,0,0,0,0,0,0,0,0,0,0,0,0,0,0,0,0,0,0,0,0,0"/>
                  </v:shape>
                  <v:shape id="Freeform 3801" o:spid="_x0000_s2131" style="position:absolute;left:1515;top:817;width:134;height:66;visibility:visible;mso-wrap-style:square;v-text-anchor:top" coordsize="13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" path="m1,l9,3r9,2l27,8r9,3l45,13r8,3l62,18r8,3l79,23r8,3l95,28r8,3l110,33r8,2l126,37r8,2l134,42r,4l134,49r,4l134,55r,4l134,62r,4l126,63r-8,-2l110,59r-7,-2l95,54,87,53,79,50,70,48,62,46,53,43,45,41,36,39,27,36,18,34,9,31,,29,,25,,21,,18,,15,,11,,7,,4,1,xe" fillcolor="#ccc9bf" stroked="f">
                    <v:path arrowok="t" o:connecttype="custom" o:connectlocs="1,0;9,3;18,5;27,8;36,11;45,13;53,16;62,18;70,21;79,23;87,26;95,28;103,31;110,33;118,35;126,37;134,39;134,42;134,46;134,49;134,53;134,55;134,59;134,62;134,66;126,63;118,61;110,59;103,57;95,54;87,53;79,50;70,48;62,46;53,43;45,41;36,39;27,36;18,34;9,31;0,29;0,25;0,21;0,18;0,15;0,11;0,7;0,4;1,0" o:connectangles="0,0,0,0,0,0,0,0,0,0,0,0,0,0,0,0,0,0,0,0,0,0,0,0,0,0,0,0,0,0,0,0,0,0,0,0,0,0,0,0,0,0,0,0,0,0,0,0,0"/>
                  </v:shape>
                  <v:shape id="Freeform 3802" o:spid="_x0000_s2132" style="position:absolute;left:1514;top:875;width:135;height:60;visibility:visible;mso-wrap-style:square;v-text-anchor:top" coordsize="13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" path="m1,r9,2l19,4r8,3l37,9r8,2l54,13r9,2l71,18r9,2l88,22r8,2l104,26r7,2l119,30r8,2l135,34r,3l135,40r,4l135,47r,3l135,53r,3l135,60r-8,-2l119,56r-8,-2l104,53,96,51,88,49,79,47,71,45,62,43,54,41,45,39,37,37,27,35,18,33,9,31,,29,,25,,21,,18,1,14r,-4l1,7,1,3,1,xe" fillcolor="#ccc9bf" stroked="f">
                    <v:path arrowok="t" o:connecttype="custom" o:connectlocs="1,0;10,2;19,4;27,7;37,9;45,11;54,13;63,15;71,18;80,20;88,22;96,24;104,26;111,28;119,30;127,32;135,34;135,37;135,40;135,44;135,47;135,50;135,53;135,56;135,60;127,58;119,56;111,54;104,53;96,51;88,49;79,47;71,45;62,43;54,41;45,39;37,37;27,35;18,33;9,31;0,29;0,25;0,21;0,18;1,14;1,10;1,7;1,3;1,0" o:connectangles="0,0,0,0,0,0,0,0,0,0,0,0,0,0,0,0,0,0,0,0,0,0,0,0,0,0,0,0,0,0,0,0,0,0,0,0,0,0,0,0,0,0,0,0,0,0,0,0,0"/>
                  </v:shape>
                  <v:shape id="Freeform 3803" o:spid="_x0000_s2133" style="position:absolute;left:1514;top:933;width:135;height:55;visibility:visible;mso-wrap-style:square;v-text-anchor:top" coordsize="13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" path="m,l9,2r9,2l27,6r9,2l45,9r9,2l62,13r9,2l79,17r8,1l95,20r8,2l111,23r8,2l127,26r8,2l135,32r,3l135,38r,4l135,45r,3l135,51r,4l127,53r-8,-1l111,50r-8,-1l95,47,87,46,79,44,71,43,62,41,53,40,45,38,36,36,27,34,18,33,9,31,,29,,26,,22,,18,,15,,11,,7,,4,,xe" fillcolor="#ccc9bf" stroked="f">
                    <v:path arrowok="t" o:connecttype="custom" o:connectlocs="0,0;9,2;18,4;27,6;36,8;45,9;54,11;62,13;71,15;79,17;87,18;95,20;103,22;111,23;119,25;127,26;135,28;135,32;135,35;135,38;135,42;135,45;135,48;135,51;135,55;127,53;119,52;111,50;103,49;95,47;87,46;79,44;71,43;62,41;53,40;45,38;36,36;27,34;18,33;9,31;0,29;0,26;0,22;0,18;0,15;0,11;0,7;0,4;0,0" o:connectangles="0,0,0,0,0,0,0,0,0,0,0,0,0,0,0,0,0,0,0,0,0,0,0,0,0,0,0,0,0,0,0,0,0,0,0,0,0,0,0,0,0,0,0,0,0,0,0,0,0"/>
                  </v:shape>
                  <v:shape id="Freeform 3804" o:spid="_x0000_s2134" style="position:absolute;left:1513;top:993;width:136;height:49;visibility:visible;mso-wrap-style:square;v-text-anchor:top" coordsize="136,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" path="m,l9,1r9,1l27,3,37,5r8,2l54,8r9,2l72,12r8,1l88,14r8,1l104,17r8,1l120,19r8,1l136,22r,3l136,29r,3l136,36r,2l136,42r,3l136,49r-8,-1l120,46r-8,-1l104,44,96,43,88,42,80,41,72,40,63,38,54,37,45,36,36,34,27,33,18,32,9,30,,29,,25,,21,,18,,14,,10,,6,,3,,xe" fillcolor="#ccc9bf" stroked="f">
                    <v:path arrowok="t" o:connecttype="custom" o:connectlocs="0,0;9,1;18,2;27,3;37,5;45,7;54,8;63,10;72,12;80,13;88,14;96,15;104,17;112,18;120,19;128,20;136,22;136,25;136,29;136,32;136,36;136,38;136,42;136,45;136,49;128,48;120,46;112,45;104,44;96,43;88,42;80,41;72,40;63,38;54,37;45,36;36,34;27,33;18,32;9,30;0,29;0,25;0,21;0,18;0,14;0,10;0,6;0,3;0,0" o:connectangles="0,0,0,0,0,0,0,0,0,0,0,0,0,0,0,0,0,0,0,0,0,0,0,0,0,0,0,0,0,0,0,0,0,0,0,0,0,0,0,0,0,0,0,0,0,0,0,0,0"/>
                  </v:shape>
                  <v:shape id="Freeform 3805" o:spid="_x0000_s2135" style="position:absolute;left:1512;top:1052;width:138;height:44;visibility:visible;mso-wrap-style:square;v-text-anchor:top" coordsize="1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" path="m1,r9,1l19,2r9,1l37,4r9,1l55,7r9,1l72,9r9,1l89,11r8,1l105,13r8,1l121,15r8,1l137,17r,3l137,24r,3l137,31r,3l137,37r,3l138,44r-8,-1l121,42r-8,l105,41,97,40,89,39,81,38r-9,l64,37,55,36,46,35,37,34,28,33,19,32,9,31,,31,,27,,23,,19,,15,,11,,8,,4,1,xe" fillcolor="#ccc9bf" stroked="f">
                    <v:path arrowok="t" o:connecttype="custom" o:connectlocs="1,0;10,1;19,2;28,3;37,4;46,5;55,7;64,8;72,9;81,10;89,11;97,12;105,13;113,14;121,15;129,16;137,17;137,20;137,24;137,27;137,31;137,34;137,37;137,40;138,44;130,43;121,42;113,42;105,41;97,40;89,39;81,38;72,38;64,37;55,36;46,35;37,34;28,33;19,32;9,31;0,31;0,27;0,23;0,19;0,15;0,11;0,8;0,4;1,0" o:connectangles="0,0,0,0,0,0,0,0,0,0,0,0,0,0,0,0,0,0,0,0,0,0,0,0,0,0,0,0,0,0,0,0,0,0,0,0,0,0,0,0,0,0,0,0,0,0,0,0,0"/>
                  </v:shape>
                  <v:shape id="Freeform 3806" o:spid="_x0000_s2136" style="position:absolute;left:1512;top:1113;width:138;height:39;visibility:visible;mso-wrap-style:square;v-text-anchor:top" coordsize="13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" path="m,l9,1r9,l27,2,37,3r9,1l55,4r8,1l72,6r9,l89,7r8,l105,8r8,1l121,9r9,1l138,11r,3l138,18r,3l138,25r,3l138,32r,3l138,39r-8,-1l121,38r-8,-1l105,37,97,36r-8,l80,35r-8,l63,34r-9,l45,33r-9,l27,32r-9,l9,31,,31,,27,,23,,19,,15,,11,,7,,4,,xe" fillcolor="#ccc9bf" stroked="f">
                    <v:path arrowok="t" o:connecttype="custom" o:connectlocs="0,0;9,1;18,1;27,2;37,3;46,4;55,4;63,5;72,6;81,6;89,7;97,7;105,8;113,9;121,9;130,10;138,11;138,14;138,18;138,21;138,25;138,28;138,32;138,35;138,39;130,38;121,38;113,37;105,37;97,36;89,36;80,35;72,35;63,34;54,34;45,33;36,33;27,32;18,32;9,31;0,31;0,27;0,23;0,19;0,15;0,11;0,7;0,4;0,0" o:connectangles="0,0,0,0,0,0,0,0,0,0,0,0,0,0,0,0,0,0,0,0,0,0,0,0,0,0,0,0,0,0,0,0,0,0,0,0,0,0,0,0,0,0,0,0,0,0,0,0,0"/>
                  </v:shape>
                  <v:shape id="Freeform 3807" o:spid="_x0000_s2137" style="position:absolute;left:1511;top:1175;width:139;height:33;visibility:visible;mso-wrap-style:square;v-text-anchor:top" coordsize="139,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" path="m,l9,,19,1r9,l37,1r9,1l55,2r9,l73,3r8,l90,3r8,l106,4r8,l122,4r9,l139,5r,3l139,12r,3l139,19r,3l139,26r,3l139,33r-8,l122,33r-8,l106,33,98,32r-8,l81,32r-8,l64,32r-9,l46,32r-9,l27,32r-9,l9,32,,32,,28,,24,,20,,16,,12,,8,,4,,xe" fillcolor="#ccc9bf" stroked="f">
                    <v:path arrowok="t" o:connecttype="custom" o:connectlocs="0,0;9,0;19,1;28,1;37,1;46,2;55,2;64,2;73,3;81,3;90,3;98,3;106,4;114,4;122,4;131,4;139,5;139,8;139,12;139,15;139,19;139,22;139,26;139,29;139,33;131,33;122,33;114,33;106,33;98,32;90,32;81,32;73,32;64,32;55,32;46,32;37,32;27,32;18,32;9,32;0,32;0,28;0,24;0,20;0,16;0,12;0,8;0,4;0,0" o:connectangles="0,0,0,0,0,0,0,0,0,0,0,0,0,0,0,0,0,0,0,0,0,0,0,0,0,0,0,0,0,0,0,0,0,0,0,0,0,0,0,0,0,0,0,0,0,0,0,0,0"/>
                  </v:shape>
                  <v:shape id="Freeform 3808" o:spid="_x0000_s2138" style="position:absolute;left:1510;top:1237;width:140;height:33;visibility:visible;mso-wrap-style:square;v-text-anchor:top" coordsize="14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" path="m,1r10,l19,1r9,l38,1r9,l56,1r9,l74,1,82,r9,l99,r8,l115,r8,l132,r8,l140,3r,4l140,10r,4l140,17r,4l140,24r,4l132,28r-9,l115,29r-8,l99,29r-9,1l82,30r-8,1l65,31r-9,l47,31r-9,1l28,32r-9,l9,32,,33,,29,,25,,21,,17,,13,,9,,5,,1xe" fillcolor="#ccc9bf" stroked="f">
                    <v:path arrowok="t" o:connecttype="custom" o:connectlocs="0,1;10,1;19,1;28,1;38,1;47,1;56,1;65,1;74,1;82,0;91,0;99,0;107,0;115,0;123,0;132,0;140,0;140,3;140,7;140,10;140,14;140,17;140,21;140,24;140,28;132,28;123,28;115,29;107,29;99,29;90,30;82,30;74,31;65,31;56,31;47,31;38,32;28,32;19,32;9,32;0,33;0,29;0,25;0,21;0,17;0,13;0,9;0,5;0,1" o:connectangles="0,0,0,0,0,0,0,0,0,0,0,0,0,0,0,0,0,0,0,0,0,0,0,0,0,0,0,0,0,0,0,0,0,0,0,0,0,0,0,0,0,0,0,0,0,0,0,0,0"/>
                  </v:shape>
                  <v:shape id="Freeform 3809" o:spid="_x0000_s2139" style="position:absolute;left:1509;top:1295;width:141;height:39;visibility:visible;mso-wrap-style:square;v-text-anchor:top" coordsize="1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" path="m1,8l10,7,19,6r10,l38,5r9,l56,4r9,l74,3,83,2r8,l100,1r8,l116,1,124,r9,l141,r,3l141,7r,3l141,14r,3l141,21r,3l141,28r-8,1l124,29r-8,1l108,31r-8,1l91,32r-8,1l74,34r-9,l56,35r-9,1l38,37r-10,l19,38,9,38,,39,,35,,31,,27,,23,,19,,16,,12,1,8xe" fillcolor="#ccc9bf" stroked="f">
                    <v:path arrowok="t" o:connecttype="custom" o:connectlocs="1,8;10,7;19,6;29,6;38,5;47,5;56,4;65,4;74,3;83,2;91,2;100,1;108,1;116,1;124,0;133,0;141,0;141,3;141,7;141,10;141,14;141,17;141,21;141,24;141,28;133,29;124,29;116,30;108,31;100,32;91,32;83,33;74,34;65,34;56,35;47,36;38,37;28,37;19,38;9,38;0,39;0,35;0,31;0,27;0,23;0,19;0,16;0,12;1,8" o:connectangles="0,0,0,0,0,0,0,0,0,0,0,0,0,0,0,0,0,0,0,0,0,0,0,0,0,0,0,0,0,0,0,0,0,0,0,0,0,0,0,0,0,0,0,0,0,0,0,0,0"/>
                  </v:shape>
                  <v:shape id="Freeform 3810" o:spid="_x0000_s2140" style="position:absolute;left:1508;top:1353;width:142;height:40;visibility:visible;mso-wrap-style:square;v-text-anchor:top" coordsize="14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" path="m1,14r9,-1l20,12r9,-1l39,11r9,-1l57,9,66,8,75,7,84,6,92,5r9,-1l109,3r8,-1l125,1,134,r8,l142,2r,3l142,8r,3l142,14r,3l142,19r,3l134,23r-9,1l117,25r-8,1l101,27r-9,1l84,29r-9,2l66,32r-9,1l47,34r-9,1l28,36r-9,1l10,38,,40,,36,,33,,30,,27,,24,,20,,17,1,14xe" fillcolor="#ccc9bf" stroked="f">
                    <v:path arrowok="t" o:connecttype="custom" o:connectlocs="1,14;10,13;20,12;29,11;39,11;48,10;57,9;66,8;75,7;84,6;92,5;101,4;109,3;117,2;125,1;134,0;142,0;142,2;142,5;142,8;142,11;142,14;142,17;142,19;142,22;134,23;125,24;117,25;109,26;101,27;92,28;84,29;75,31;66,32;57,33;47,34;38,35;28,36;19,37;10,38;0,40;0,36;0,33;0,30;0,27;0,24;0,20;0,17;1,14" o:connectangles="0,0,0,0,0,0,0,0,0,0,0,0,0,0,0,0,0,0,0,0,0,0,0,0,0,0,0,0,0,0,0,0,0,0,0,0,0,0,0,0,0,0,0,0,0,0,0,0,0"/>
                  </v:shape>
                  <v:shape id="Freeform 3811" o:spid="_x0000_s2141" style="position:absolute;left:1510;top:1235;width:140;height:26;visibility:visible;mso-wrap-style:square;v-text-anchor:top" coordsize="14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" path="m,2l10,1r9,l28,1r10,l47,1r9,l65,1r9,l82,1r9,l99,1r8,l115,r8,l132,r8,l140,3r,3l140,8r,3l140,14r,3l140,20r,3l132,23r-9,l115,23r-8,1l99,24r-8,l82,24r-8,1l65,25r-9,l47,25r-9,l28,25r-9,1l9,26,,26,,23,,20,,17,,14,,10,,8,,5,,2xe" fillcolor="#ccc9bf" stroked="f">
                    <v:path arrowok="t" o:connecttype="custom" o:connectlocs="0,2;10,1;19,1;28,1;38,1;47,1;56,1;65,1;74,1;82,1;91,1;99,1;107,1;115,0;123,0;132,0;140,0;140,3;140,6;140,8;140,11;140,14;140,17;140,20;140,23;132,23;123,23;115,23;107,24;99,24;91,24;82,24;74,25;65,25;56,25;47,25;38,25;28,25;19,26;9,26;0,26;0,23;0,20;0,17;0,14;0,10;0,8;0,5;0,2" o:connectangles="0,0,0,0,0,0,0,0,0,0,0,0,0,0,0,0,0,0,0,0,0,0,0,0,0,0,0,0,0,0,0,0,0,0,0,0,0,0,0,0,0,0,0,0,0,0,0,0,0"/>
                  </v:shape>
                  <v:shape id="Freeform 3812" o:spid="_x0000_s2142" style="position:absolute;left:1491;top:677;width:167;height:81;visibility:visible;mso-wrap-style:square;v-text-anchor:top" coordsize="16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" path="m,l2,,4,1,6,2,8,3r,2l8,8r,2l8,12r3,1l13,14r2,1l18,16r,-2l18,11r,-2l18,7r2,l22,8r2,1l26,10r,2l26,15r,1l26,19r2,1l30,21r2,l35,22r,-2l35,18r,-3l35,13r2,1l38,15r2,l42,16r,2l42,21r,2l42,25r2,1l47,27r2,1l51,29r,-2l51,25r,-3l51,20r2,l55,21r2,l59,22r,3l59,27r,2l59,32r2,1l63,33r2,1l68,35r,-2l68,31r,-3l68,26r1,1l71,27r2,1l75,29r,2l75,33r,2l75,38r2,l79,39r2,1l83,41r,-2l83,37r,-3l83,32r2,1l87,33r1,1l90,35r,2l90,39r,2l90,44r2,1l94,46r2,l98,47r,-2l99,43r,-3l99,38r2,1l102,39r2,1l106,41r,2l106,45r,2l106,50r2,1l110,51r2,1l114,53r,-2l114,48r,-2l114,44r1,1l117,45r2,1l120,47r,2l120,51r,2l120,56r2,l124,57r2,1l129,59r,-3l129,54r,-2l129,50r1,l132,51r1,l135,52r,2l135,56r,3l135,61r2,1l139,62r2,1l143,64r,-2l143,60r,-2l143,56r1,l146,56r2,1l149,58r,2l149,62r,3l149,67r2,1l153,68r2,1l157,70r,-2l157,65r,-2l157,61r1,l160,62r2,1l163,63r,2l163,68r,2l163,72r2,1l167,73r,2l167,77r,2l167,81r-9,-4l149,73,139,70,129,66,119,62,109,59,99,55,89,51,78,47,67,43,56,39,45,34,34,30,23,26,12,22,,18,,15,,13,,11,,9,,6,,4,,2,,xe" fillcolor="#d9d9d4" strokecolor="#999" strokeweight=".05pt">
                    <v:path arrowok="t" o:connecttype="custom" o:connectlocs="6,2;8,10;15,15;18,9;24,9;26,16;32,21;35,15;40,15;42,23;49,28;51,22;57,21;59,29;65,34;68,28;73,28;75,35;81,40;83,34;88,34;90,41;96,46;99,40;104,40;106,47;112,52;114,46;119,46;120,53;126,58;129,52;133,51;135,59;141,63;143,58;148,57;149,65;155,69;157,63;162,63;163,70;167,75;158,77;119,62;78,47;34,30;0,15;0,6" o:connectangles="0,0,0,0,0,0,0,0,0,0,0,0,0,0,0,0,0,0,0,0,0,0,0,0,0,0,0,0,0,0,0,0,0,0,0,0,0,0,0,0,0,0,0,0,0,0,0,0,0"/>
                  </v:shape>
                  <v:shape id="Freeform 3813" o:spid="_x0000_s2143" style="position:absolute;left:1511;top:715;width:138;height:101;visibility:visible;mso-wrap-style:square;v-text-anchor:top" coordsize="138,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" path="m1,r9,3l19,6r9,3l37,13r9,3l55,19r9,4l73,26r8,3l89,32r8,3l106,38r7,3l121,44r8,3l137,50r,6l137,63r,6l138,75r,6l138,88r,6l138,101r-8,-3l122,95r-9,-2l105,90,97,87,89,84,81,82,72,79,63,76,55,73,46,70,37,67,28,65,19,62,9,59,,56,,48,,41,,34,,28,,20,1,13,1,7,1,xe" fillcolor="#bab8ad" stroked="f">
                    <v:path arrowok="t" o:connecttype="custom" o:connectlocs="1,0;10,3;19,6;28,9;37,13;46,16;55,19;64,23;73,26;81,29;89,32;97,35;106,38;113,41;121,44;129,47;137,50;137,56;137,63;137,69;138,75;138,81;138,88;138,94;138,101;130,98;122,95;113,93;105,90;97,87;89,84;81,82;72,79;63,76;55,73;46,70;37,67;28,65;19,62;9,59;0,56;0,48;0,41;0,34;0,28;0,20;1,13;1,7;1,0" o:connectangles="0,0,0,0,0,0,0,0,0,0,0,0,0,0,0,0,0,0,0,0,0,0,0,0,0,0,0,0,0,0,0,0,0,0,0,0,0,0,0,0,0,0,0,0,0,0,0,0,0"/>
                  </v:shape>
                  <v:shape id="Freeform 3814" o:spid="_x0000_s2144" style="position:absolute;left:1521;top:737;width:128;height:79;visibility:visible;mso-wrap-style:square;v-text-anchor:top" coordsize="12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" path="m1,l9,3r9,3l26,9r9,3l43,14r8,3l59,20r8,3l75,26r8,3l90,31r8,3l105,37r8,3l120,42r7,3l127,49r,4l127,57r1,5l128,65r,5l128,74r,5l120,76r-7,-2l105,71,98,69,90,66,82,64,75,61,67,59,59,56,51,53,42,51,34,48,26,45,17,43,9,40,,37,,32,,27,,23,1,18r,-5l1,9,1,4,1,xe" fillcolor="#3b382e" stroked="f">
                    <v:path arrowok="t" o:connecttype="custom" o:connectlocs="1,0;9,3;18,6;26,9;35,12;43,14;51,17;59,20;67,23;75,26;83,29;90,31;98,34;105,37;113,40;120,42;127,45;127,49;127,53;127,57;128,62;128,65;128,70;128,74;128,79;120,76;113,74;105,71;98,69;90,66;82,64;75,61;67,59;59,56;51,53;42,51;34,48;26,45;17,43;9,40;0,37;0,32;0,27;0,23;1,18;1,13;1,9;1,4;1,0" o:connectangles="0,0,0,0,0,0,0,0,0,0,0,0,0,0,0,0,0,0,0,0,0,0,0,0,0,0,0,0,0,0,0,0,0,0,0,0,0,0,0,0,0,0,0,0,0,0,0,0,0"/>
                  </v:shape>
                  <v:shape id="Freeform 3815" o:spid="_x0000_s2145" style="position:absolute;left:1516;top:716;width:18;height:62;visibility:visible;mso-wrap-style:square;v-text-anchor:top" coordsize="1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" path="m,l2,1,5,2r2,l9,3r2,1l13,5r2,1l18,7r-1,6l17,20r,7l17,34r,7l17,48r,7l17,62,15,61,13,60r-3,l8,59,6,58r-2,l2,57,,56,,49,,42,,35,,28,,21,,14,,7,,xe" fillcolor="#bab8ad" stroked="f">
                    <v:path arrowok="t" o:connecttype="custom" o:connectlocs="0,0;2,1;5,2;7,2;9,3;11,4;13,5;15,6;18,7;17,13;17,20;17,27;17,34;17,41;17,48;17,55;17,62;15,61;13,60;10,60;8,59;6,58;4,58;2,57;0,56;0,49;0,42;0,35;0,28;0,21;0,14;0,7;0,0" o:connectangles="0,0,0,0,0,0,0,0,0,0,0,0,0,0,0,0,0,0,0,0,0,0,0,0,0,0,0,0,0,0,0,0,0"/>
                  </v:shape>
                  <v:shape id="Freeform 3816" o:spid="_x0000_s2146" style="position:absolute;left:1558;top:732;width:17;height:60;visibility:visible;mso-wrap-style:square;v-text-anchor:top" coordsize="1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" path="m1,l3,,5,1,7,2,9,3r2,l13,4r2,1l17,6r,7l17,19r,7l17,33r,6l17,46r,7l17,60,14,59,12,58,10,57r-2,l6,56,4,55,2,54,,54,,47,,40,,33,,27,,20,,13,,6,1,xe" fillcolor="#bab8ad" stroked="f">
                    <v:path arrowok="t" o:connecttype="custom" o:connectlocs="1,0;3,0;5,1;7,2;9,3;11,3;13,4;15,5;17,6;17,13;17,19;17,26;17,33;17,39;17,46;17,53;17,60;14,59;12,58;10,57;8,57;6,56;4,55;2,54;0,54;0,47;0,40;0,33;0,27;0,20;0,13;0,6;1,0" o:connectangles="0,0,0,0,0,0,0,0,0,0,0,0,0,0,0,0,0,0,0,0,0,0,0,0,0,0,0,0,0,0,0,0,0"/>
                  </v:shape>
                  <v:shape id="Freeform 3817" o:spid="_x0000_s2147" style="position:absolute;left:1598;top:747;width:16;height:57;visibility:visible;mso-wrap-style:square;v-text-anchor:top" coordsize="1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" path="m,l2,,4,1r2,l8,2r2,1l12,4r1,l16,5r,6l16,18r,6l16,31r,6l16,44r,7l16,57,13,56r-1,l10,55r-2,l6,54,4,53,2,52,,52,,45,,39,,32,,26,,19,,13,,6,,xe" fillcolor="#bab8ad" stroked="f">
                    <v:path arrowok="t" o:connecttype="custom" o:connectlocs="0,0;2,0;4,1;6,1;8,2;10,3;12,4;13,4;16,5;16,11;16,18;16,24;16,31;16,37;16,44;16,51;16,57;13,56;12,56;10,55;8,55;6,54;4,53;2,52;0,52;0,45;0,39;0,32;0,26;0,19;0,13;0,6;0,0" o:connectangles="0,0,0,0,0,0,0,0,0,0,0,0,0,0,0,0,0,0,0,0,0,0,0,0,0,0,0,0,0,0,0,0,0"/>
                  </v:shape>
                  <v:shape id="Freeform 3818" o:spid="_x0000_s2148" style="position:absolute;left:1636;top:760;width:13;height:56;visibility:visible;mso-wrap-style:square;v-text-anchor:top" coordsize="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" path="m,l1,1r2,l4,2,6,3r2,l9,4r2,l12,5r,6l12,18r,6l13,30r,6l13,43r,6l13,56,11,55r-2,l8,54r-2,l5,53r-2,l1,52,,52,,45,,39,,32,,26,,19,,13,,6,,xe" fillcolor="#bab8ad" stroked="f">
                    <v:path arrowok="t" o:connecttype="custom" o:connectlocs="0,0;1,1;3,1;4,2;6,3;8,3;9,4;11,4;12,5;12,11;12,18;12,24;13,30;13,36;13,43;13,49;13,56;11,55;9,55;8,54;6,54;5,53;3,53;1,52;0,52;0,45;0,39;0,32;0,26;0,19;0,13;0,6;0,0" o:connectangles="0,0,0,0,0,0,0,0,0,0,0,0,0,0,0,0,0,0,0,0,0,0,0,0,0,0,0,0,0,0,0,0,0"/>
                  </v:shape>
                  <v:shape id="Freeform 3819" o:spid="_x0000_s2149" style="position:absolute;left:1623;top:756;width:4;height:53;visibility:visible;mso-wrap-style:square;v-text-anchor:top" coordsize="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" path="m,l2,,4,1r,6l4,14r,6l4,27r,6l4,40r,6l4,53,2,52,,51,,44,,38,,31,,25,,19,,12,,6,,xe" fillcolor="#bab8ad" stroked="f">
                    <v:path arrowok="t" o:connecttype="custom" o:connectlocs="0,0;2,0;4,1;4,7;4,14;4,20;4,27;4,33;4,40;4,46;4,53;2,52;0,51;0,44;0,38;0,31;0,25;0,19;0,12;0,6;0,0" o:connectangles="0,0,0,0,0,0,0,0,0,0,0,0,0,0,0,0,0,0,0,0,0"/>
                  </v:shape>
                  <v:shape id="Freeform 3820" o:spid="_x0000_s2150" style="position:absolute;left:1584;top:741;width:5;height:55;visibility:visible;mso-wrap-style:square;v-text-anchor:top" coordsize="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" path="m,l2,1,5,2r,6l5,15r,7l5,28r,7l5,42r,6l5,55r-3,l,54,,47,,40,,34,,27,,20,,13,,7,,xe" fillcolor="#bab8ad" stroked="f">
                    <v:path arrowok="t" o:connecttype="custom" o:connectlocs="0,0;2,1;5,2;5,8;5,15;5,22;5,28;5,35;5,42;5,48;5,55;2,55;0,54;0,47;0,40;0,34;0,27;0,20;0,13;0,7;0,0" o:connectangles="0,0,0,0,0,0,0,0,0,0,0,0,0,0,0,0,0,0,0,0,0"/>
                  </v:shape>
                  <v:shape id="Freeform 3821" o:spid="_x0000_s2151" style="position:absolute;left:1543;top:727;width:6;height:56;visibility:visible;mso-wrap-style:square;v-text-anchor:top" coordsize="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" path="m1,l3,,6,1r,7l6,15,5,21r,7l5,35r,7l5,49r,7l4,55r-1,l1,54,,54,,48,,41,,34,,27,,20,1,13,1,6,1,xe" fillcolor="#bab8ad" stroked="f">
                    <v:path arrowok="t" o:connecttype="custom" o:connectlocs="1,0;3,0;6,1;6,8;6,15;5,21;5,28;5,35;5,42;5,49;5,56;4,55;3,55;1,54;0,54;0,48;0,41;0,34;0,27;0,20;1,13;1,6;1,0" o:connectangles="0,0,0,0,0,0,0,0,0,0,0,0,0,0,0,0,0,0,0,0,0,0,0"/>
                  </v:shape>
                  <v:shape id="Freeform 3822" o:spid="_x0000_s2152" style="position:absolute;left:1511;top:765;width:138;height:55;visibility:visible;mso-wrap-style:square;v-text-anchor:top" coordsize="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" path="m,l9,3,19,6r9,3l37,13r9,3l55,18r8,3l72,25r9,2l89,30r8,3l105,35r8,3l122,40r8,3l138,46r,2l138,51r,1l138,55r-8,-3l122,50r-8,-3l106,45,97,42,89,39,81,37,73,34,64,31,55,28,46,25,37,22,27,19,18,16,9,14,,11,,8,,5,,3,,xe" fillcolor="#bab8ad" stroked="f">
                    <v:path arrowok="t" o:connecttype="custom" o:connectlocs="0,0;9,3;19,6;28,9;37,13;46,16;55,18;63,21;72,25;81,27;89,30;97,33;105,35;113,38;122,40;130,43;138,46;138,48;138,51;138,52;138,55;130,52;122,50;114,47;106,45;97,42;89,39;81,37;73,34;64,31;55,28;46,25;37,22;27,19;18,16;9,14;0,11;0,8;0,5;0,3;0,0" o:connectangles="0,0,0,0,0,0,0,0,0,0,0,0,0,0,0,0,0,0,0,0,0,0,0,0,0,0,0,0,0,0,0,0,0,0,0,0,0,0,0,0,0"/>
                  </v:shape>
                  <v:shape id="Freeform 3823" o:spid="_x0000_s2153" style="position:absolute;left:1990;top:799;width:117;height:63;visibility:visible;mso-wrap-style:square;v-text-anchor:top" coordsize="11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" path="m111,63r-7,-2l98,58,91,56,85,54,78,51,71,49,64,47,58,45,51,42,44,39,36,36,29,34,22,31,15,29,8,26,,24,,21,,18,,15,,12,,9,,6,,3,,,8,3r8,3l23,9r8,3l39,14r7,3l54,19r7,3l68,25r7,3l82,30r7,3l96,35r7,3l110,40r7,3l116,45r-1,3l114,50r,3l113,55r-1,3l111,60r,3xe" fillcolor="#87857a" stroked="f">
                    <v:path arrowok="t" o:connecttype="custom" o:connectlocs="111,63;104,61;98,58;91,56;85,54;78,51;71,49;64,47;58,45;51,42;44,39;36,36;29,34;22,31;15,29;8,26;0,24;0,21;0,18;0,15;0,12;0,9;0,6;0,3;0,0;8,3;16,6;23,9;31,12;39,14;46,17;54,19;61,22;68,25;75,28;82,30;89,33;96,35;103,38;110,40;117,43;116,45;115,48;114,50;114,53;113,55;112,58;111,60;111,63" o:connectangles="0,0,0,0,0,0,0,0,0,0,0,0,0,0,0,0,0,0,0,0,0,0,0,0,0,0,0,0,0,0,0,0,0,0,0,0,0,0,0,0,0,0,0,0,0,0,0,0,0"/>
                  </v:shape>
                  <v:shape id="Freeform 3824" o:spid="_x0000_s2154" style="position:absolute;left:1990;top:812;width:125;height:574;visibility:visible;mso-wrap-style:square;v-text-anchor:top" coordsize="125,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" path="m112,39r-7,-2l99,35,92,32,85,30,79,27,72,25,65,23,59,21,51,18,44,16,37,13,30,11,22,8,15,5,8,3,,,,17,1,35r,17l1,70,2,87r,17l2,121r1,18l3,156r,18l3,192r1,17l4,227r,18l4,263r1,18l5,298r,19l6,335r,18l6,371r1,18l7,407r1,19l8,444r,18l8,481r1,18l9,518r1,19l10,555r,19l18,573r7,-1l33,571r8,l48,570r8,-1l63,569r8,-1l77,567r7,l91,566r7,-1l105,564r7,l119,563r6,l125,546r-1,-17l124,512r,-17l123,478r,-17l122,445r,-17l121,412r,-17l120,378r,-17l119,345r,-17l119,312r,-16l118,279r-1,-16l117,247r,-16l116,214r,-15l115,182r,-16l114,150r,-16l114,118r-1,-15l113,87r,-16l112,55r,-16xe" fillcolor="#ccc9bf" stroked="f">
                    <v:path arrowok="t" o:connecttype="custom" o:connectlocs="105,37;92,32;79,27;65,23;51,18;37,13;22,8;8,3;0,17;1,52;2,87;2,121;3,156;3,192;4,227;4,263;5,298;6,335;6,371;7,407;8,444;8,481;9,518;10,555;18,573;33,571;48,570;63,569;77,567;91,566;105,564;119,563;125,546;124,512;123,478;122,445;121,412;120,378;119,345;119,312;118,279;117,247;116,214;115,182;114,150;114,118;113,87;112,55" o:connectangles="0,0,0,0,0,0,0,0,0,0,0,0,0,0,0,0,0,0,0,0,0,0,0,0,0,0,0,0,0,0,0,0,0,0,0,0,0,0,0,0,0,0,0,0,0,0,0,0"/>
                  </v:shape>
                  <v:shape id="Freeform 3825" o:spid="_x0000_s2155" style="position:absolute;left:1990;top:832;width:117;height:513;visibility:visible;mso-wrap-style:square;v-text-anchor:top" coordsize="117,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" path="m105,35l99,32,93,30,86,28,80,26,74,24,68,22,61,20,55,18,48,15,41,13,35,11,28,9,21,6,14,4,7,2,,,,15,1,30r,16l1,61,2,77r,16l2,109r1,15l3,140r,16l3,171r1,16l4,203r,16l4,235r1,16l5,267r,16l5,299r1,17l6,332r,16l7,364r,17l7,397r1,17l8,430r,17l9,463r,17l9,497r1,16l17,513r7,-1l31,512r7,l45,511r7,l59,510r7,l72,509r7,l85,508r7,l98,507r6,l111,507r6,-1l117,491r-1,-15l116,461r,-15l115,430r,-15l114,400r,-15l114,370r-1,-15l113,340r,-15l112,310r,-15l112,281r-1,-15l111,251r-1,-15l110,222r,-15l109,193r,-15l108,164r,-15l108,135r-1,-15l107,106r,-15l106,77r,-14l105,48r,-13xe" fillcolor="#4d4a40" stroked="f">
                    <v:path arrowok="t" o:connecttype="custom" o:connectlocs="99,32;86,28;74,24;61,20;48,15;35,11;21,6;7,2;0,15;1,46;2,77;2,109;3,140;3,171;4,203;4,235;5,267;5,299;6,332;7,364;7,397;8,430;9,463;9,497;17,513;31,512;45,511;59,510;72,509;85,508;98,507;111,507;117,491;116,461;115,430;114,400;114,370;113,340;112,310;112,281;111,251;110,222;109,193;108,164;108,135;107,106;106,77;105,48" o:connectangles="0,0,0,0,0,0,0,0,0,0,0,0,0,0,0,0,0,0,0,0,0,0,0,0,0,0,0,0,0,0,0,0,0,0,0,0,0,0,0,0,0,0,0,0,0,0,0,0"/>
                  </v:shape>
                  <v:shape id="Freeform 3826" o:spid="_x0000_s2156" style="position:absolute;left:2000;top:1344;width:108;height:31;visibility:visible;mso-wrap-style:square;v-text-anchor:top" coordsize="1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" path="m108,22r-7,l95,23r-6,l82,24r-6,l69,25r-6,l56,26r-7,l42,27r-7,1l28,29r-7,l14,30r-7,l,31,,28,,25,,22,,19,,16,,13,,10,,8,7,7,14,6r7,l28,6,35,5r7,l49,4r7,l62,3r7,l75,2r7,l88,1r7,l101,1,108,r,3l108,6r,2l108,11r,3l108,16r,3l108,22xe" fillcolor="#807d73" stroked="f">
                    <v:path arrowok="t" o:connecttype="custom" o:connectlocs="108,22;101,22;95,23;89,23;82,24;76,24;69,25;63,25;56,26;49,26;42,27;35,28;28,29;21,29;14,30;7,30;0,31;0,28;0,25;0,22;0,19;0,16;0,13;0,10;0,8;7,7;14,6;21,6;28,6;35,5;42,5;49,4;56,4;62,3;69,3;75,2;82,2;88,1;95,1;101,1;108,0;108,3;108,6;108,8;108,11;108,14;108,16;108,19;108,22" o:connectangles="0,0,0,0,0,0,0,0,0,0,0,0,0,0,0,0,0,0,0,0,0,0,0,0,0,0,0,0,0,0,0,0,0,0,0,0,0,0,0,0,0,0,0,0,0,0,0,0,0"/>
                  </v:shape>
                  <v:shape id="Freeform 3827" o:spid="_x0000_s2157" style="position:absolute;left:2086;top:846;width:26;height:520;visibility:visible;mso-wrap-style:square;v-text-anchor:top" coordsize="26,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" path="m13,4r-2,l10,3,8,3,7,2,5,2,4,1,2,,,,1,16r,15l2,47r,16l2,79,3,95r,16l4,127r,15l4,158r1,16l5,190r,16l6,222r,16l7,255r,16l8,288r,16l8,321r1,16l9,353r1,17l10,386r,17l11,420r,16l12,453r,17l12,486r1,17l13,520r2,l16,520r2,l20,520r1,l23,520r1,l26,520,25,503r,-17l24,469r,-16l24,436,23,420r,-17l23,387,22,370r,-16l21,338r,-17l20,305r,-16l20,273,19,257r,-17l18,224r,-16l18,193,17,177r,-16l16,145r,-15l15,114r,-16l14,82r,-15l14,51,13,35r,-15l13,4xe" fillcolor="#ccc9bf" stroked="f">
                    <v:path arrowok="t" o:connecttype="custom" o:connectlocs="11,4;8,3;5,2;2,0;1,16;2,47;2,79;3,111;4,142;5,174;5,206;6,238;7,271;8,304;9,337;10,370;10,403;11,436;12,470;13,503;15,520;18,520;21,520;24,520;25,503;24,469;24,436;23,403;22,370;21,338;20,305;20,273;19,240;18,208;17,177;16,145;15,114;14,82;14,51;13,20" o:connectangles="0,0,0,0,0,0,0,0,0,0,0,0,0,0,0,0,0,0,0,0,0,0,0,0,0,0,0,0,0,0,0,0,0,0,0,0,0,0,0,0"/>
                  </v:shape>
                  <v:shape id="Freeform 3828" o:spid="_x0000_s2158" style="position:absolute;left:2055;top:835;width:25;height:534;visibility:visible;mso-wrap-style:square;v-text-anchor:top" coordsize="25,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" path="m13,5l11,4,10,3,8,3,7,2,5,2,3,1,2,1,,,1,16r,17l1,49,2,65r,16l3,97r,16l3,130r1,16l4,162r,16l5,195r,17l5,228r1,17l6,262r,16l7,295r,17l8,329r,16l8,362r1,17l9,396r,17l10,431r,17l11,465r,17l12,499r,17l13,534r1,l16,534r1,-1l19,533r1,l22,533r2,l25,533r,-17l25,499,24,481r,-16l23,448r,-17l23,414,22,397r,-17l21,363r,-16l21,330,20,313r,-16l19,280r,-16l19,247,18,230r,-16l18,198,17,181r,-16l16,149r,-16l16,117,15,101r,-17l15,69,14,52r,-16l13,20,13,5xe" fillcolor="#ccc9bf" stroked="f">
                    <v:path arrowok="t" o:connecttype="custom" o:connectlocs="11,4;8,3;5,2;2,1;1,16;1,49;2,81;3,113;4,146;4,178;5,212;6,245;6,278;7,312;8,345;9,379;9,413;10,448;11,482;12,516;14,534;17,533;20,533;24,533;25,516;24,481;23,448;23,414;22,380;21,347;20,313;19,280;19,247;18,214;17,181;16,149;16,117;15,84;14,52;13,20" o:connectangles="0,0,0,0,0,0,0,0,0,0,0,0,0,0,0,0,0,0,0,0,0,0,0,0,0,0,0,0,0,0,0,0,0,0,0,0,0,0,0,0"/>
                  </v:shape>
                  <v:shape id="Freeform 3829" o:spid="_x0000_s2159" style="position:absolute;left:2023;top:824;width:25;height:548;visibility:visible;mso-wrap-style:square;v-text-anchor:top" coordsize="25,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" path="m13,5l11,4,10,3,8,2,6,2,5,1,3,1,1,,,,,16,,32,,49,1,66r,16l2,99r,17l2,133r,17l3,166r,17l4,200r,17l4,234r,17l5,268r,17l5,302r1,17l6,337r,17l7,372r,17l8,407r,17l8,442r1,18l9,477r,18l10,513r,17l10,548r2,l14,548r1,l17,548r2,-1l21,547r2,l25,547,24,529r,-17l23,494r,-18l22,459r,-18l22,424r,-17l21,390r,-17l20,355r,-17l20,321,19,304r,-17l18,270r,-17l18,236,17,220r,-17l17,186,16,170r,-17l16,136,15,119r,-16l15,86,14,70r,-17l14,37,13,21,13,5xe" fillcolor="#ccc9bf" stroked="f">
                    <v:path arrowok="t" o:connecttype="custom" o:connectlocs="11,4;8,2;5,1;1,0;0,16;0,49;1,82;2,116;2,150;3,183;4,217;4,251;5,285;6,319;6,354;7,389;8,424;9,460;9,495;10,530;12,548;15,548;19,547;23,547;24,529;23,494;22,459;22,424;21,390;20,355;20,321;19,287;18,253;17,220;17,186;16,153;15,119;15,86;14,53;13,21" o:connectangles="0,0,0,0,0,0,0,0,0,0,0,0,0,0,0,0,0,0,0,0,0,0,0,0,0,0,0,0,0,0,0,0,0,0,0,0,0,0,0,0"/>
                  </v:shape>
                  <v:shape id="Freeform 3830" o:spid="_x0000_s2160" style="position:absolute;left:1990;top:812;width:23;height:563;visibility:visible;mso-wrap-style:square;v-text-anchor:top" coordsize="23,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" path="m12,5l11,4,9,3,8,3,6,2,5,2,3,1,2,1,,,,17,1,34r,17l1,68,2,85r,17l2,119r1,18l3,154r,17l3,188r1,18l4,223r,17l4,258r1,17l5,293r,18l6,328r,18l6,364r1,18l7,400r1,18l8,436r,18l8,472r1,18l9,508r,18l10,545r,18l12,563r1,l15,563r1,l18,562r1,l21,562r2,l22,544r,-18l21,508r,-18l21,472,20,454r,-18l20,418,19,400r,-18l19,365r,-18l18,330r,-18l18,295r,-18l17,260r,-18l16,225r,-17l16,191r,-17l15,157r,-17l15,123,14,106r,-17l14,72,13,55r,-17l13,21,12,5xe" fillcolor="#ccc9bf" stroked="f">
                    <v:path arrowok="t" o:connecttype="custom" o:connectlocs="11,4;8,3;5,2;2,1;0,17;1,51;2,85;2,119;3,154;3,188;4,223;4,258;5,293;6,328;6,364;7,400;8,436;8,472;9,508;10,545;12,563;15,563;18,562;21,562;22,544;21,508;21,472;20,436;19,400;19,365;18,330;18,295;17,260;16,225;16,191;15,157;15,123;14,89;13,55;13,21" o:connectangles="0,0,0,0,0,0,0,0,0,0,0,0,0,0,0,0,0,0,0,0,0,0,0,0,0,0,0,0,0,0,0,0,0,0,0,0,0,0,0,0"/>
                  </v:shape>
                  <v:shape id="Freeform 3831" o:spid="_x0000_s2161" style="position:absolute;left:2011;top:819;width:12;height:458;visibility:visible;mso-wrap-style:square;v-text-anchor:top" coordsize="12,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" path="m4,2l2,1,,,,14,,28,,42,1,56r,14l1,84r,14l2,112r,14l2,140r,14l3,169r,13l3,197r,14l4,226r,14l4,254r,14l5,283r,14l5,312r1,14l6,341r,14l7,370r,15l7,399r,15l8,429r,14l8,458r2,l12,458r,-15l11,429r,-15l11,400,10,385r,-15l10,355r,-14l10,326,9,312r,-14l9,283,8,269r,-15l8,240r,-14l8,211,7,197r,-14l7,169,6,155r,-14l6,127r,-14l5,99,5,85,5,71,5,57,4,43,4,30,4,16,4,2xe" fillcolor="#ccc9bf" stroked="f">
                    <v:path arrowok="t" o:connecttype="custom" o:connectlocs="2,1;0,14;0,42;1,70;1,98;2,126;2,154;3,182;3,211;4,240;4,268;5,297;6,326;6,355;7,385;7,414;8,443;10,458;12,443;11,414;10,385;10,355;10,326;9,298;8,269;8,240;8,211;7,183;6,155;6,127;5,99;5,71;4,43;4,16" o:connectangles="0,0,0,0,0,0,0,0,0,0,0,0,0,0,0,0,0,0,0,0,0,0,0,0,0,0,0,0,0,0,0,0,0,0"/>
                  </v:shape>
                  <v:shape id="Freeform 3832" o:spid="_x0000_s2162" style="position:absolute;left:2044;top:832;width:14;height:445;visibility:visible;mso-wrap-style:square;v-text-anchor:top" coordsize="14,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" path="m4,1l2,,,,,13,1,26r,14l1,54,2,67r,14l2,94r1,14l3,122r,13l3,149r1,14l4,177r,13l4,204r1,14l5,232r1,14l6,260r,14l6,288r1,14l7,316r,15l7,345r1,14l8,373r,15l9,402r,14l9,430r1,15l11,445r3,l13,430r,-14l12,402r,-14l11,373r,-14l11,345r,-14l10,317r,-14l10,288r,-14l9,260r,-14l9,233,8,219r,-14l8,191,7,178r,-14l7,150r,-14l6,123r,-14l6,95,5,82,5,68,5,55,4,41,4,27,4,14,4,1xe" fillcolor="#ccc9bf" stroked="f">
                    <v:path arrowok="t" o:connecttype="custom" o:connectlocs="2,0;0,13;1,40;2,67;2,94;3,122;3,149;4,177;4,204;5,232;6,260;6,288;7,316;7,345;8,373;9,402;9,430;11,445;13,430;12,402;11,373;11,345;10,317;10,288;9,260;9,233;8,205;7,178;7,150;6,123;6,95;5,68;4,41;4,14" o:connectangles="0,0,0,0,0,0,0,0,0,0,0,0,0,0,0,0,0,0,0,0,0,0,0,0,0,0,0,0,0,0,0,0,0,0"/>
                  </v:shape>
                  <v:shape id="Freeform 3833" o:spid="_x0000_s2163" style="position:absolute;left:2076;top:843;width:14;height:434;visibility:visible;mso-wrap-style:square;v-text-anchor:top" coordsize="14,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" path="m3,1l1,,,,,12,,26,,39,1,52r,13l1,79,2,92r,13l2,118r1,14l3,145r,14l4,172r,14l4,199r1,14l5,226r,14l5,254r1,13l6,281r1,14l7,309r,13l7,336r1,14l8,364r1,14l9,391r,14l9,419r1,15l12,434r2,l13,420r,-14l12,392r,-14l12,364r,-14l11,336r,-14l10,309r,-14l10,281,9,268r,-14l9,240,8,227r,-13l8,200,7,186r,-13l7,159,6,146r,-13l6,119,5,106,5,93,5,80,4,66,4,53,4,40,4,27,3,13,3,1xe" fillcolor="#ccc9bf" stroked="f">
                    <v:path arrowok="t" o:connecttype="custom" o:connectlocs="1,0;0,12;0,39;1,65;2,92;2,118;3,145;4,172;4,199;5,226;5,254;6,281;7,309;7,336;8,364;9,391;9,419;12,434;13,420;12,392;12,364;11,336;10,309;10,281;9,254;8,227;8,200;7,173;6,146;6,119;5,93;4,66;4,40;3,13" o:connectangles="0,0,0,0,0,0,0,0,0,0,0,0,0,0,0,0,0,0,0,0,0,0,0,0,0,0,0,0,0,0,0,0,0,0"/>
                  </v:shape>
                  <v:shape id="Freeform 3834" o:spid="_x0000_s2164" style="position:absolute;left:1991;top:862;width:109;height:56;visibility:visible;mso-wrap-style:square;v-text-anchor:top" coordsize="10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" path="m108,34r-6,-2l95,30,89,28,83,26,76,24,70,22,63,20,57,18,49,16,43,14,36,11,29,9,21,7,14,5,7,2,,,,3,,6,,9r,3l,15r,3l,21r1,4l8,26r7,2l22,30r7,3l36,35r7,2l50,39r7,2l64,43r6,2l77,47r6,2l90,50r6,2l103,54r6,2l109,53r,-2l109,48r,-3l109,42r,-2l108,37r,-3xe" fillcolor="#ccc9bf" stroked="f">
                    <v:path arrowok="t" o:connecttype="custom" o:connectlocs="108,34;102,32;95,30;89,28;83,26;76,24;70,22;63,20;57,18;49,16;43,14;36,11;29,9;21,7;14,5;7,2;0,0;0,3;0,6;0,9;0,12;0,15;0,18;0,21;1,25;8,26;15,28;22,30;29,33;36,35;43,37;50,39;57,41;64,43;70,45;77,47;83,49;90,50;96,52;103,54;109,56;109,53;109,51;109,48;109,45;109,42;109,40;108,37;108,34" o:connectangles="0,0,0,0,0,0,0,0,0,0,0,0,0,0,0,0,0,0,0,0,0,0,0,0,0,0,0,0,0,0,0,0,0,0,0,0,0,0,0,0,0,0,0,0,0,0,0,0,0"/>
                  </v:shape>
                  <v:shape id="Freeform 3835" o:spid="_x0000_s2165" style="position:absolute;left:1992;top:915;width:110;height:57;visibility:visible;mso-wrap-style:square;v-text-anchor:top" coordsize="1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" path="m109,30r-7,-2l96,26,89,25,83,23,76,21,70,19,63,17,57,16,50,14,43,12,36,10,29,8,22,6,14,4,7,2,,,,4,,8r,3l,15r,4l,22r,4l1,30r7,1l15,33r7,2l29,37r7,1l43,40r7,2l57,44r7,1l70,47r7,1l84,50r6,1l97,53r6,2l110,57r-1,-4l109,50r,-4l109,43r,-3l109,36r,-3l109,30xe" fillcolor="#ccc9bf" stroked="f">
                    <v:path arrowok="t" o:connecttype="custom" o:connectlocs="109,30;102,28;96,26;89,25;83,23;76,21;70,19;63,17;57,16;50,14;43,12;36,10;29,8;22,6;14,4;7,2;0,0;0,4;0,8;0,11;0,15;0,19;0,22;0,26;1,30;8,31;15,33;22,35;29,37;36,38;43,40;50,42;57,44;64,45;70,47;77,48;84,50;90,51;97,53;103,55;110,57;109,53;109,50;109,46;109,43;109,40;109,36;109,33;109,30" o:connectangles="0,0,0,0,0,0,0,0,0,0,0,0,0,0,0,0,0,0,0,0,0,0,0,0,0,0,0,0,0,0,0,0,0,0,0,0,0,0,0,0,0,0,0,0,0,0,0,0,0"/>
                  </v:shape>
                  <v:shape id="Freeform 3836" o:spid="_x0000_s2166" style="position:absolute;left:1993;top:974;width:110;height:52;visibility:visible;mso-wrap-style:square;v-text-anchor:top" coordsize="1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" path="m109,24r-7,-2l96,21,89,20,83,19,77,17,70,16,63,14,57,13,50,11,43,9,36,7,29,6,22,4,15,3,7,1,,,,3,,7r,3l,14r,4l,21r,4l,29r8,1l15,32r7,1l29,35r7,1l43,38r7,1l58,40r6,2l71,43r6,1l84,46r6,1l97,49r6,1l110,52r-1,-4l109,45r,-4l109,38r,-4l109,31r,-4l109,24xe" fillcolor="#ccc9bf" stroked="f">
                    <v:path arrowok="t" o:connecttype="custom" o:connectlocs="109,24;102,22;96,21;89,20;83,19;77,17;70,16;63,14;57,13;50,11;43,9;36,7;29,6;22,4;15,3;7,1;0,0;0,3;0,7;0,10;0,14;0,18;0,21;0,25;0,29;8,30;15,32;22,33;29,35;36,36;43,38;50,39;58,40;64,42;71,43;77,44;84,46;90,47;97,49;103,50;110,52;109,48;109,45;109,41;109,38;109,34;109,31;109,27;109,24" o:connectangles="0,0,0,0,0,0,0,0,0,0,0,0,0,0,0,0,0,0,0,0,0,0,0,0,0,0,0,0,0,0,0,0,0,0,0,0,0,0,0,0,0,0,0,0,0,0,0,0,0"/>
                  </v:shape>
                  <v:shape id="Freeform 3837" o:spid="_x0000_s2167" style="position:absolute;left:1994;top:1033;width:110;height:47;visibility:visible;mso-wrap-style:square;v-text-anchor:top" coordsize="11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" path="m109,19r-6,-1l96,16,90,15r-7,l77,13,70,12,64,11,57,10,50,9,43,7,36,6,29,5,22,3,15,2,7,1,,,,3,,7r,4l,15r,3l,22r,3l,29r8,1l15,32r7,l30,34r7,1l44,36r7,1l58,38r7,1l71,40r7,1l84,42r6,1l97,44r7,1l110,47r,-4l110,40r,-4l110,33r-1,-4l109,26r,-4l109,19xe" fillcolor="#ccc9bf" stroked="f">
                    <v:path arrowok="t" o:connecttype="custom" o:connectlocs="109,19;103,18;96,16;90,15;83,15;77,13;70,12;64,11;57,10;50,9;43,7;36,6;29,5;22,3;15,2;7,1;0,0;0,3;0,7;0,11;0,15;0,18;0,22;0,25;0,29;8,30;15,32;22,32;30,34;37,35;44,36;51,37;58,38;65,39;71,40;78,41;84,42;90,43;97,44;104,45;110,47;110,43;110,40;110,36;110,33;109,29;109,26;109,22;109,19" o:connectangles="0,0,0,0,0,0,0,0,0,0,0,0,0,0,0,0,0,0,0,0,0,0,0,0,0,0,0,0,0,0,0,0,0,0,0,0,0,0,0,0,0,0,0,0,0,0,0,0,0"/>
                  </v:shape>
                  <v:shape id="Freeform 3838" o:spid="_x0000_s2168" style="position:absolute;left:1995;top:1092;width:111;height:42;visibility:visible;mso-wrap-style:square;v-text-anchor:top" coordsize="1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" path="m110,15r-7,-1l97,13,90,12,84,11,77,10,71,9r-7,l57,8,50,7,43,6,36,5,29,4,22,3,14,2,7,1,,,,4,,8r,3l,15r,4l,22r,4l1,30r7,1l15,31r7,1l30,33r7,1l44,35r7,l58,36r7,1l71,38r7,l84,39r7,1l98,41r6,l111,42r-1,-3l110,35r,-3l110,28r,-3l110,22r,-4l110,15xe" fillcolor="#ccc9bf" stroked="f">
                    <v:path arrowok="t" o:connecttype="custom" o:connectlocs="110,15;103,14;97,13;90,12;84,11;77,10;71,9;64,9;57,8;50,7;43,6;36,5;29,4;22,3;14,2;7,1;0,0;0,4;0,8;0,11;0,15;0,19;0,22;0,26;1,30;8,31;15,31;22,32;30,33;37,34;44,35;51,35;58,36;65,37;71,38;78,38;84,39;91,40;98,41;104,41;111,42;110,39;110,35;110,32;110,28;110,25;110,22;110,18;110,15" o:connectangles="0,0,0,0,0,0,0,0,0,0,0,0,0,0,0,0,0,0,0,0,0,0,0,0,0,0,0,0,0,0,0,0,0,0,0,0,0,0,0,0,0,0,0,0,0,0,0,0,0"/>
                  </v:shape>
                  <v:shape id="Freeform 3839" o:spid="_x0000_s2169" style="position:absolute;left:1996;top:1153;width:111;height:37;visibility:visible;mso-wrap-style:square;v-text-anchor:top" coordsize="11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" path="m110,9l104,8,97,7r-6,l84,6r-7,l71,5,64,4r-6,l51,3r-8,l36,2r-7,l22,1r-7,l7,,,,,3,,7r,4l,15r,3l,22r,4l1,30r7,l15,30r7,l30,31r7,l44,32r7,l58,33r7,l72,34r6,l85,35r6,l98,36r6,l111,37r,-4l111,29r,-3l111,22r-1,-3l110,16r,-4l110,9xe" fillcolor="#ccc9bf" stroked="f">
                    <v:path arrowok="t" o:connecttype="custom" o:connectlocs="110,9;104,8;97,7;91,7;84,6;77,6;71,5;64,4;58,4;51,3;43,3;36,2;29,2;22,1;15,1;7,0;0,0;0,3;0,7;0,11;0,15;0,18;0,22;0,26;1,30;8,30;15,30;22,30;30,31;37,31;44,32;51,32;58,33;65,33;72,34;78,34;85,35;91,35;98,36;104,36;111,37;111,33;111,29;111,26;111,22;110,19;110,16;110,12;110,9" o:connectangles="0,0,0,0,0,0,0,0,0,0,0,0,0,0,0,0,0,0,0,0,0,0,0,0,0,0,0,0,0,0,0,0,0,0,0,0,0,0,0,0,0,0,0,0,0,0,0,0,0"/>
                  </v:shape>
                  <v:shape id="Freeform 3840" o:spid="_x0000_s2170" style="position:absolute;left:1997;top:1213;width:112;height:32;visibility:visible;mso-wrap-style:square;v-text-anchor:top" coordsize="11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" path="m111,4r-7,l98,3r-7,l85,3r-7,l71,2r-7,l58,2r-7,l43,1r-7,l29,1,22,,15,,7,,,,,3,,7r,4l,15r,4l,23r,4l1,30r7,l15,30r8,l30,30r7,l44,30r7,l59,31r6,l72,31r6,l85,31r7,l98,31r7,l112,32r-1,-4l111,25r,-4l111,18r,-4l111,11r,-3l111,4xe" fillcolor="#ccc9bf" stroked="f">
                    <v:path arrowok="t" o:connecttype="custom" o:connectlocs="111,4;104,4;98,3;91,3;85,3;78,3;71,2;64,2;58,2;51,2;43,1;36,1;29,1;22,0;15,0;7,0;0,0;0,3;0,7;0,11;0,15;0,19;0,23;0,27;1,30;8,30;15,30;23,30;30,30;37,30;44,30;51,30;59,31;65,31;72,31;78,31;85,31;92,31;98,31;105,31;112,32;111,28;111,25;111,21;111,18;111,14;111,11;111,8;111,4" o:connectangles="0,0,0,0,0,0,0,0,0,0,0,0,0,0,0,0,0,0,0,0,0,0,0,0,0,0,0,0,0,0,0,0,0,0,0,0,0,0,0,0,0,0,0,0,0,0,0,0,0"/>
                  </v:shape>
                  <v:shape id="Freeform 3841" o:spid="_x0000_s2171" style="position:absolute;left:1998;top:1273;width:112;height:32;visibility:visible;mso-wrap-style:square;v-text-anchor:top" coordsize="11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" path="m111,r-6,l98,,92,,85,,78,,71,,65,1r-7,l51,1r-7,l37,1r-7,l22,1r-7,l8,1,,1,,5,,8r,4l1,16r,4l1,24r,4l1,32r7,l15,31r8,l30,31r7,l45,30r7,l59,30r6,l72,29r7,l86,29r6,l99,28r6,l112,28r,-3l112,21r-1,-3l111,14r,-4l111,7r,-4l111,xe" fillcolor="#ccc9bf" stroked="f">
                    <v:path arrowok="t" o:connecttype="custom" o:connectlocs="111,0;105,0;98,0;92,0;85,0;78,0;71,0;65,1;58,1;51,1;44,1;37,1;30,1;22,1;15,1;8,1;0,1;0,5;0,8;0,12;1,16;1,20;1,24;1,28;1,32;8,32;15,31;23,31;30,31;37,31;45,30;52,30;59,30;65,30;72,29;79,29;86,29;92,29;99,28;105,28;112,28;112,25;112,21;111,18;111,14;111,10;111,7;111,3;111,0" o:connectangles="0,0,0,0,0,0,0,0,0,0,0,0,0,0,0,0,0,0,0,0,0,0,0,0,0,0,0,0,0,0,0,0,0,0,0,0,0,0,0,0,0,0,0,0,0,0,0,0,0"/>
                  </v:shape>
                  <v:shape id="Freeform 3842" o:spid="_x0000_s2172" style="position:absolute;left:2000;top:1330;width:111;height:31;visibility:visible;mso-wrap-style:square;v-text-anchor:top" coordsize="11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" path="m111,r-7,l98,,91,1r-7,l78,1,71,2r-7,l58,2,50,3r-7,l36,4r-7,l21,5r-7,l7,5,,6,,9r,3l,15r,3l,21r,3l,27r,4l7,30r8,-1l22,28r7,l36,27r8,l51,26r7,l65,25r6,l78,24r7,l91,23r7,l104,22r7,l111,19r,-3l111,13r,-2l111,8r,-3l111,2r,-2xe" fillcolor="#ccc9bf" stroked="f">
                    <v:path arrowok="t" o:connecttype="custom" o:connectlocs="111,0;104,0;98,0;91,1;84,1;78,1;71,2;64,2;58,2;50,3;43,3;36,4;29,4;21,5;14,5;7,5;0,6;0,9;0,12;0,15;0,18;0,21;0,24;0,27;0,31;7,30;15,29;22,28;29,28;36,27;44,27;51,26;58,26;65,25;71,25;78,24;85,24;91,23;98,23;104,22;111,22;111,19;111,16;111,13;111,11;111,8;111,5;111,2;111,0" o:connectangles="0,0,0,0,0,0,0,0,0,0,0,0,0,0,0,0,0,0,0,0,0,0,0,0,0,0,0,0,0,0,0,0,0,0,0,0,0,0,0,0,0,0,0,0,0,0,0,0,0"/>
                  </v:shape>
                  <v:shape id="Freeform 3843" o:spid="_x0000_s2173" style="position:absolute;left:1998;top:1276;width:116;height:24;visibility:visible;mso-wrap-style:square;v-text-anchor:top" coordsize="11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" path="m116,r-7,l103,,96,,89,,82,,75,1r-7,l61,1r-7,l46,1r-8,l31,1r-8,l16,1,8,2,,2,,4,,7r,3l1,13r,3l1,19r,2l1,24r7,l16,23r7,l31,23r7,l46,22r8,l61,22r7,l75,22r6,-1l88,21r7,l102,20r7,l116,20r,-2l116,15r,-3l116,10r,-3l116,5r,-3l116,xe" fillcolor="#b3b0a6" stroked="f">
                    <v:path arrowok="t" o:connecttype="custom" o:connectlocs="116,0;109,0;103,0;96,0;89,0;82,0;75,1;68,1;61,1;54,1;46,1;38,1;31,1;23,1;16,1;8,2;0,2;0,4;0,7;0,10;1,13;1,16;1,19;1,21;1,24;8,24;16,23;23,23;31,23;38,23;46,22;54,22;61,22;68,22;75,22;81,21;88,21;95,21;102,20;109,20;116,20;116,18;116,15;116,12;116,10;116,7;116,5;116,2;116,0" o:connectangles="0,0,0,0,0,0,0,0,0,0,0,0,0,0,0,0,0,0,0,0,0,0,0,0,0,0,0,0,0,0,0,0,0,0,0,0,0,0,0,0,0,0,0,0,0,0,0,0,0"/>
                  </v:shape>
                  <v:shape id="Freeform 3844" o:spid="_x0000_s2174" style="position:absolute;left:1998;top:1278;width:116;height:10;visibility:visible;mso-wrap-style:square;v-text-anchor:top" coordsize="1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" path="m116,r-7,l103,,96,,89,,82,,75,,68,,61,,54,,46,,38,,31,1r-8,l16,1,8,1,,1,,3,,5,,7r1,3l8,9r8,l23,9r8,l38,8r8,l54,8r7,l68,8r7,l82,8r7,l96,7r7,l109,7r7,l116,5r,-2l116,1r,-1xe" fillcolor="#d9d9d4" strokecolor="#b8b8b8" strokeweight="0">
                    <v:path arrowok="t" o:connecttype="custom" o:connectlocs="116,0;109,0;103,0;96,0;89,0;82,0;75,0;68,0;61,0;54,0;46,0;38,0;31,1;23,1;16,1;8,1;0,1;0,3;0,5;0,7;1,10;8,9;16,9;23,9;31,9;38,8;46,8;54,8;61,8;68,8;75,8;82,8;89,8;96,7;103,7;109,7;116,7;116,5;116,3;116,1;116,0" o:connectangles="0,0,0,0,0,0,0,0,0,0,0,0,0,0,0,0,0,0,0,0,0,0,0,0,0,0,0,0,0,0,0,0,0,0,0,0,0,0,0,0,0"/>
                  </v:shape>
                  <v:shape id="Freeform 3845" o:spid="_x0000_s2175" style="position:absolute;left:1990;top:786;width:117;height:57;visibility:visible;mso-wrap-style:square;v-text-anchor:top" coordsize="1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" path="m117,43r-2,-1l112,41r,2l112,45r,2l112,49r-1,-1l110,47r-2,l107,47r,-2l107,43r,-2l107,39r-3,-1l102,37r,2l102,41r,2l102,45r-1,-1l99,44,98,43r-1,l96,41r,-2l96,37r,-2l94,34,92,33r,2l92,37r,2l92,41,90,40r-1,l88,39r-2,l86,37r,-2l86,33r,-2l85,31,84,30r-2,l81,30r,1l81,33r,2l82,37r-2,l79,36,77,35r-1,l76,33r,-2l76,29r,-2l73,26,71,25r,2l71,29r,2l71,33,69,32r-1,l66,32,65,31r,-2l65,27r,-2l65,23,64,22r-2,l61,22,60,21r,2l60,25r,2l60,30,59,29,57,28r-1,l54,27r,-2l54,23r,-2l54,19,53,18r-2,l50,17r-1,l49,19r,2l49,23r,2l48,25,46,24r-1,l43,23r,-2l43,19r,-2l43,15,42,14r-2,l39,13r-1,l38,15r,2l38,19r,2l36,20r-1,l33,19r-1,l32,17r,-2l32,13r,-2l30,10r-1,l28,9r-2,l26,11r1,2l27,15r,2l25,16r-2,l22,15r-1,l20,13r,-2l20,9r,-2l18,6,15,5r,2l15,9r,2l15,13,13,12r-1,l10,11r-1,l9,9,9,6,9,4,9,2,7,1,6,1,4,,3,r,2l3,4r,3l3,9,2,8,,7,,9r,2l,13r,2l8,17r8,3l23,23r8,3l39,28r7,3l54,34r7,3l68,39r7,3l82,44r7,3l96,49r7,3l110,54r7,3l117,55r,-2l117,51r,-2l117,46r,-3xe" fillcolor="#d9d9d4" strokecolor="#999" strokeweight=".05pt">
                    <v:path arrowok="t" o:connecttype="custom" o:connectlocs="112,41;112,47;110,47;107,45;107,39;102,39;102,45;98,43;96,39;94,34;92,37;90,40;86,39;86,33;84,30;81,31;82,37;77,35;76,31;73,26;71,29;69,32;65,31;65,25;62,22;60,23;60,30;56,28;54,23;53,18;49,17;49,23;46,24;43,21;43,15;39,13;38,17;36,20;32,19;32,13;29,10;26,11;27,17;22,15;20,11;18,6;15,9;13,12;9,11;9,4;6,1;3,2;3,9;0,9;0,15;23,23;46,31;68,39;89,47;110,54;117,53;117,46" o:connectangles="0,0,0,0,0,0,0,0,0,0,0,0,0,0,0,0,0,0,0,0,0,0,0,0,0,0,0,0,0,0,0,0,0,0,0,0,0,0,0,0,0,0,0,0,0,0,0,0,0,0,0,0,0,0,0,0,0,0,0,0,0,0"/>
                  </v:shape>
                  <v:shape id="Freeform 3846" o:spid="_x0000_s2176" style="position:absolute;left:1990;top:812;width:113;height:92;visibility:visible;mso-wrap-style:square;v-text-anchor:top" coordsize="11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" path="m112,39r-7,-2l99,35,92,32,85,30,79,27,72,25,65,23,59,21,51,18,44,16,37,13,30,11,22,8,15,5,8,3,,,,7r,7l,22r1,7l1,36r,7l1,50r,8l9,59r7,3l23,64r8,2l38,69r7,2l53,73r7,3l66,77r7,2l80,81r7,3l93,86r7,2l107,90r6,2l113,85r,-6l112,72r,-6l112,59r,-7l112,46r,-7xe" fillcolor="#bab8ad" stroked="f">
                    <v:path arrowok="t" o:connecttype="custom" o:connectlocs="112,39;105,37;99,35;92,32;85,30;79,27;72,25;65,23;59,21;51,18;44,16;37,13;30,11;22,8;15,5;8,3;0,0;0,7;0,14;0,22;1,29;1,36;1,43;1,50;1,58;9,59;16,62;23,64;31,66;38,69;45,71;53,73;60,76;66,77;73,79;80,81;87,84;93,86;100,88;107,90;113,92;113,85;113,79;112,72;112,66;112,59;112,52;112,46;112,39" o:connectangles="0,0,0,0,0,0,0,0,0,0,0,0,0,0,0,0,0,0,0,0,0,0,0,0,0,0,0,0,0,0,0,0,0,0,0,0,0,0,0,0,0,0,0,0,0,0,0,0,0"/>
                  </v:shape>
                  <v:shape id="Freeform 3847" o:spid="_x0000_s2177" style="position:absolute;left:1990;top:832;width:106;height:70;visibility:visible;mso-wrap-style:square;v-text-anchor:top" coordsize="1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" path="m105,35l99,32,93,30,86,28,80,26,74,24,68,22,61,20,55,18,48,15,41,13,35,11,28,9,21,6,14,4,7,2,,,,4,,9r,5l1,19r,4l1,28r,5l1,38r7,1l15,42r7,2l29,46r7,2l42,50r7,2l56,55r6,1l69,58r6,2l81,62r6,2l93,66r7,2l106,70r,-5l106,61r,-5l106,52r-1,-5l105,43r,-4l105,35xe" fillcolor="#3b382e" stroked="f">
                    <v:path arrowok="t" o:connecttype="custom" o:connectlocs="105,35;99,32;93,30;86,28;80,26;74,24;68,22;61,20;55,18;48,15;41,13;35,11;28,9;21,6;14,4;7,2;0,0;0,4;0,9;0,14;1,19;1,23;1,28;1,33;1,38;8,39;15,42;22,44;29,46;36,48;42,50;49,52;56,55;62,56;69,58;75,60;81,62;87,64;93,66;100,68;106,70;106,65;106,61;106,56;106,52;105,47;105,43;105,39;105,35" o:connectangles="0,0,0,0,0,0,0,0,0,0,0,0,0,0,0,0,0,0,0,0,0,0,0,0,0,0,0,0,0,0,0,0,0,0,0,0,0,0,0,0,0,0,0,0,0,0,0,0,0"/>
                  </v:shape>
                  <v:shape id="Freeform 3848" o:spid="_x0000_s2178" style="position:absolute;left:2086;top:846;width:14;height:57;visibility:visible;mso-wrap-style:square;v-text-anchor:top" coordsize="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" path="m13,4r-2,l10,3,8,3,7,2,5,2,4,1,2,,,,,6r,7l1,20r,6l1,33r1,7l2,46r,7l4,53r1,1l7,54r1,1l10,55r1,1l13,56r1,1l14,50r,-7l13,37r,-7l13,24r,-7l13,10r,-6xe" fillcolor="#bab8ad" stroked="f">
                    <v:path arrowok="t" o:connecttype="custom" o:connectlocs="13,4;11,4;10,3;8,3;7,2;5,2;4,1;2,0;0,0;0,6;0,13;1,20;1,26;1,33;2,40;2,46;2,53;4,53;5,54;7,54;8,55;10,55;11,56;13,56;14,57;14,50;14,43;13,37;13,30;13,24;13,17;13,10;13,4" o:connectangles="0,0,0,0,0,0,0,0,0,0,0,0,0,0,0,0,0,0,0,0,0,0,0,0,0,0,0,0,0,0,0,0,0"/>
                  </v:shape>
                  <v:shape id="Freeform 3849" o:spid="_x0000_s2179" style="position:absolute;left:2055;top:835;width:14;height:59;visibility:visible;mso-wrap-style:square;v-text-anchor:top" coordsize="1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" path="m13,5l11,4,10,3,8,3,7,2,5,2,3,1,2,1,,,,7r1,7l1,20r,7l1,34r,7l1,48r1,7l3,55r2,l6,56r2,l10,57r1,l13,58r1,1l14,52r,-7l14,38r,-6l13,25r,-7l13,11r,-6xe" fillcolor="#bab8ad" stroked="f">
                    <v:path arrowok="t" o:connecttype="custom" o:connectlocs="13,5;11,4;10,3;8,3;7,2;5,2;3,1;2,1;0,0;0,7;1,14;1,20;1,27;1,34;1,41;1,48;2,55;3,55;5,55;6,56;8,56;10,57;11,57;13,58;14,59;14,52;14,45;14,38;14,32;13,25;13,18;13,11;13,5" o:connectangles="0,0,0,0,0,0,0,0,0,0,0,0,0,0,0,0,0,0,0,0,0,0,0,0,0,0,0,0,0,0,0,0,0"/>
                  </v:shape>
                  <v:shape id="Freeform 3850" o:spid="_x0000_s2180" style="position:absolute;left:2023;top:824;width:14;height:60;visibility:visible;mso-wrap-style:square;v-text-anchor:top" coordsize="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" path="m13,5l11,4,10,3,8,2,6,2,5,1,3,1,1,,,,,7r,6l,20r,8l,34r,7l1,48r,8l2,56r2,l6,57r1,l9,58r2,l12,59r2,1l14,53r,-7l14,39r,-7l13,25r,-7l13,11r,-6xe" fillcolor="#bab8ad" stroked="f">
                    <v:path arrowok="t" o:connecttype="custom" o:connectlocs="13,5;11,4;10,3;8,2;6,2;5,1;3,1;1,0;0,0;0,7;0,13;0,20;0,28;0,34;0,41;1,48;1,56;2,56;4,56;6,57;7,57;9,58;11,58;12,59;14,60;14,53;14,46;14,39;14,32;13,25;13,18;13,11;13,5" o:connectangles="0,0,0,0,0,0,0,0,0,0,0,0,0,0,0,0,0,0,0,0,0,0,0,0,0,0,0,0,0,0,0,0,0"/>
                  </v:shape>
                  <v:shape id="Freeform 3851" o:spid="_x0000_s2181" style="position:absolute;left:1990;top:812;width:14;height:61;visibility:visible;mso-wrap-style:square;v-text-anchor:top" coordsize="1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" path="m12,5l11,4,9,3,8,3,6,2,5,2,3,1,2,1,,,,7r,7l,22r1,7l1,36r,7l1,50r,8l3,58r1,l6,59r1,l9,60r1,l12,61r2,l13,54r,-7l13,40r,-7l13,26r,-7l12,11r,-6xe" fillcolor="#bab8ad" stroked="f">
                    <v:path arrowok="t" o:connecttype="custom" o:connectlocs="12,5;11,4;9,3;8,3;6,2;5,2;3,1;2,1;0,0;0,7;0,14;0,22;1,29;1,36;1,43;1,50;1,58;3,58;4,58;6,59;7,59;9,60;10,60;12,61;14,61;13,54;13,47;13,40;13,33;13,26;13,19;12,11;12,5" o:connectangles="0,0,0,0,0,0,0,0,0,0,0,0,0,0,0,0,0,0,0,0,0,0,0,0,0,0,0,0,0,0,0,0,0"/>
                  </v:shape>
                  <v:shape id="Freeform 3852" o:spid="_x0000_s2182" style="position:absolute;left:2011;top:819;width:5;height:58;visibility:visible;mso-wrap-style:square;v-text-anchor:top" coordsize="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" path="m4,2l2,1,,,,7r,7l,21r,8l,35r1,7l1,50r,7l3,57r2,1l4,51r,-7l4,37r,-7l4,23r,-7l4,9,4,2xe" fillcolor="#bab8ad" stroked="f">
                    <v:path arrowok="t" o:connecttype="custom" o:connectlocs="4,2;2,1;0,0;0,7;0,14;0,21;0,29;0,35;1,42;1,50;1,57;3,57;5,58;4,51;4,44;4,37;4,30;4,23;4,16;4,9;4,2" o:connectangles="0,0,0,0,0,0,0,0,0,0,0,0,0,0,0,0,0,0,0,0,0"/>
                  </v:shape>
                  <v:shape id="Freeform 3853" o:spid="_x0000_s2183" style="position:absolute;left:2044;top:832;width:5;height:56;visibility:visible;mso-wrap-style:square;v-text-anchor:top" coordsize="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" path="m4,1l2,,,,,6r,7l1,20r,7l1,33r,7l1,47r,7l3,55r2,1l5,49r,-7l4,35r,-7l4,21r,-7l4,7,4,1xe" fillcolor="#bab8ad" stroked="f">
                    <v:path arrowok="t" o:connecttype="custom" o:connectlocs="4,1;2,0;0,0;0,6;0,13;1,20;1,27;1,33;1,40;1,47;1,54;3,55;5,56;5,49;5,42;4,35;4,28;4,21;4,14;4,7;4,1" o:connectangles="0,0,0,0,0,0,0,0,0,0,0,0,0,0,0,0,0,0,0,0,0"/>
                  </v:shape>
                  <v:shape id="Freeform 3854" o:spid="_x0000_s2184" style="position:absolute;left:2076;top:843;width:4;height:54;visibility:visible;mso-wrap-style:square;v-text-anchor:top" coordsize="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" path="m3,1l1,,,,,6r,7l,19r,7l,32r,7l1,46r,7l3,53r1,1l4,47r,-6l4,34r,-7l3,20r,-6l3,7,3,1xe" fillcolor="#bab8ad" stroked="f">
                    <v:path arrowok="t" o:connecttype="custom" o:connectlocs="3,1;1,0;0,0;0,6;0,13;0,19;0,26;0,32;0,39;1,46;1,53;3,53;4,54;4,47;4,41;4,34;4,27;3,20;3,14;3,7;3,1" o:connectangles="0,0,0,0,0,0,0,0,0,0,0,0,0,0,0,0,0,0,0,0,0"/>
                  </v:shape>
                  <v:shape id="Freeform 3855" o:spid="_x0000_s2185" style="position:absolute;left:1991;top:864;width:109;height:43;visibility:visible;mso-wrap-style:square;v-text-anchor:top" coordsize="10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" path="m108,34r-6,-2l95,30,89,28,83,26,76,24,70,22,63,20,57,18,49,15,43,13,36,11,29,9,21,6,14,5,7,2,,,,3,,5,,8r,2l7,12r8,3l22,17r7,2l36,21r7,2l50,25r7,3l63,29r7,2l76,33r7,2l89,37r7,2l102,41r7,2l109,41r,-2l108,36r,-2xe" fillcolor="#bab8ad" stroked="f">
                    <v:path arrowok="t" o:connecttype="custom" o:connectlocs="108,34;102,32;95,30;89,28;83,26;76,24;70,22;63,20;57,18;49,15;43,13;36,11;29,9;21,6;14,5;7,2;0,0;0,3;0,5;0,8;0,10;7,12;15,15;22,17;29,19;36,21;43,23;50,25;57,28;63,29;70,31;76,33;83,35;89,37;96,39;102,41;109,43;109,41;109,39;108,36;108,34" o:connectangles="0,0,0,0,0,0,0,0,0,0,0,0,0,0,0,0,0,0,0,0,0,0,0,0,0,0,0,0,0,0,0,0,0,0,0,0,0,0,0,0,0"/>
                  </v:shape>
                  <v:shape id="Freeform 3856" o:spid="_x0000_s2186" style="position:absolute;left:1991;top:869;width:112;height:40;visibility:visible;mso-wrap-style:square;v-text-anchor:top" coordsize="1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" path="m112,34r-6,-2l99,30,92,28,86,26,79,24,72,22,65,20,59,18,52,15,44,13,37,11,30,9,22,6,15,4,8,1,,,,1,,3,,5,1,7,8,9r7,2l23,13r7,3l37,18r7,2l52,22r7,3l66,27r6,2l79,31r7,2l92,35r7,2l106,38r6,2l112,39r,-2l112,36r,-2xe" fillcolor="#99968c" stroked="f">
                    <v:path arrowok="t" o:connecttype="custom" o:connectlocs="112,34;106,32;99,30;92,28;86,26;79,24;72,22;65,20;59,18;52,15;44,13;37,11;30,9;22,6;15,4;8,1;0,0;0,1;0,3;0,5;1,7;8,9;15,11;23,13;30,16;37,18;44,20;52,22;59,25;66,27;72,29;79,31;86,33;92,35;99,37;106,38;112,40;112,39;112,37;112,36;112,34" o:connectangles="0,0,0,0,0,0,0,0,0,0,0,0,0,0,0,0,0,0,0,0,0,0,0,0,0,0,0,0,0,0,0,0,0,0,0,0,0,0,0,0,0"/>
                  </v:shape>
                  <v:shape id="Freeform 3857" o:spid="_x0000_s2187" style="position:absolute;left:1626;top:800;width:374;height:110;visibility:visible;mso-wrap-style:square;v-text-anchor:top" coordsize="374,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" path="m11,110r19,-4l49,101,68,96,88,91r20,-4l128,82r21,-5l170,72r11,-3l192,66r11,-2l215,61r11,-3l238,55r12,-3l262,50r11,-3l286,44r12,-3l310,38r12,-3l334,32r13,-3l359,26r2,-3l363,19r1,-3l366,13r2,-3l370,6r2,-3l374,,360,3,346,6r-13,4l320,13r-14,3l293,19r-13,3l268,26r-13,3l243,32r-13,3l218,38r-12,3l193,44r-12,3l169,50r-22,5l125,60r-22,6l82,71,61,76,40,81,20,87,,92r1,2l2,96r2,2l5,101r1,2l8,106r1,2l11,110xe" fillcolor="#adaba1" stroked="f">
                    <v:path arrowok="t" o:connecttype="custom" o:connectlocs="30,106;68,96;108,87;149,77;181,69;203,64;226,58;250,52;273,47;298,41;322,35;347,29;361,23;364,16;368,10;372,3;360,3;333,10;306,16;280,22;255,29;230,35;206,41;181,47;147,55;103,66;61,76;20,87;1,94;4,98;6,103;9,108" o:connectangles="0,0,0,0,0,0,0,0,0,0,0,0,0,0,0,0,0,0,0,0,0,0,0,0,0,0,0,0,0,0,0,0"/>
                  </v:shape>
                  <v:shape id="Freeform 3858" o:spid="_x0000_s2188" style="position:absolute;left:1635;top:815;width:366;height:570;visibility:visible;mso-wrap-style:square;v-text-anchor:top" coordsize="366,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" path="m,85l19,81,38,76,58,71,78,67,99,61r20,-5l140,51r22,-5l173,43r12,-2l196,38r12,-3l219,32r12,-2l243,27r13,-3l268,21r12,-3l292,15r13,-3l318,9,330,6,343,3,356,r,18l356,35r,17l357,70r,17l357,105r1,18l358,140r,18l358,175r1,18l359,211r,17l360,246r,18l361,282r,17l361,317r,18l362,353r,18l362,389r1,18l363,425r,18l364,461r,18l364,498r1,18l365,534r,18l366,570r-14,l339,570r-13,-1l313,569r-13,l288,569r-13,l263,569r-13,-1l238,568r-13,l213,567r-12,l190,567r-12,-1l166,566r-22,l123,565r-21,l81,564r-21,l40,564,20,563,,563,,548,,533,,517,,502,,487,,472,,456,,442,,426,,411,,396,,381,,366,,351,,336,,321,,306,,292,,277,,262,,247,,233,,218,,203,,188,,174,,159,,144,,129,,115,,100,,85xe" fillcolor="#f2f0e6" stroked="f">
                    <v:path arrowok="t" o:connecttype="custom" o:connectlocs="19,81;58,71;99,61;140,51;173,43;196,38;219,32;243,27;268,21;292,15;318,9;343,3;356,18;356,52;357,87;358,123;358,158;359,193;359,228;360,264;361,299;361,335;362,371;363,407;363,443;364,479;365,516;365,552;352,570;326,569;300,569;275,569;250,568;225,568;201,567;178,566;144,566;102,565;60,564;20,563;0,548;0,517;0,487;0,456;0,426;0,396;0,366;0,336;0,306;0,277;0,247;0,218;0,188;0,159;0,129;0,100" o:connectangles="0,0,0,0,0,0,0,0,0,0,0,0,0,0,0,0,0,0,0,0,0,0,0,0,0,0,0,0,0,0,0,0,0,0,0,0,0,0,0,0,0,0,0,0,0,0,0,0,0,0,0,0,0,0,0,0"/>
                  </v:shape>
                  <v:shape id="Freeform 3859" o:spid="_x0000_s2189" style="position:absolute;left:1646;top:838;width:339;height:508;visibility:visible;mso-wrap-style:square;v-text-anchor:top" coordsize="339,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" path="m,76l17,72,36,68,54,63,73,59,92,54r19,-4l131,46r20,-5l172,36r22,-5l215,26r23,-5l260,15r23,-5l306,5,330,r,15l331,31r,15l331,62r,15l331,93r1,16l332,124r,16l332,156r,16l333,188r,15l333,219r1,16l334,251r,15l335,282r,16l335,315r,15l336,346r,16l336,378r,16l337,411r,16l337,443r1,16l338,476r,16l339,508r-25,l290,508r-23,l244,508r-23,l199,508r-22,l155,508r-20,-1l114,507r-19,l75,507r-19,l37,507r-19,l,507,,494,,480,,466,,452,,439,,425,,411,,398,,384,,370,,357,,343,,330,,316,,303,,289,,276,,262,,249,,236,,222,,209,,195,,182,,169,,156,,142,,129,,116,,103,,89,,76xe" fillcolor="#737066" stroked="f">
                    <v:path arrowok="t" o:connecttype="custom" o:connectlocs="17,72;54,63;92,54;131,46;172,36;215,26;260,15;306,5;330,15;331,46;331,77;332,109;332,140;332,172;333,203;334,235;334,266;335,298;335,330;336,362;336,394;337,427;338,459;338,492;314,508;267,508;221,508;177,508;135,507;95,507;56,507;18,507;0,494;0,466;0,439;0,411;0,384;0,357;0,330;0,303;0,276;0,249;0,222;0,195;0,169;0,142;0,116;0,89" o:connectangles="0,0,0,0,0,0,0,0,0,0,0,0,0,0,0,0,0,0,0,0,0,0,0,0,0,0,0,0,0,0,0,0,0,0,0,0,0,0,0,0,0,0,0,0,0,0,0,0"/>
                  </v:shape>
                  <v:shape id="Freeform 3860" o:spid="_x0000_s2190" style="position:absolute;left:1646;top:1350;width:339;height:25;visibility:visible;mso-wrap-style:square;v-text-anchor:top" coordsize="33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" path="m,19r18,l37,20r19,l75,20r20,1l114,21r21,l155,22r22,l199,23r22,l244,23r23,1l291,24r24,l339,25r,-3l339,19r,-3l339,14r,-3l339,8r,-3l339,2r-25,l291,2,267,1r-23,l221,1r-22,l177,1r-22,l135,1r-21,l95,,75,,56,,37,,18,,,,,2,,5,,7r,3l,12r,2l,17r,2xe" fillcolor="#a6a399" stroked="f">
                    <v:path arrowok="t" o:connecttype="custom" o:connectlocs="0,19;18,19;37,20;56,20;75,20;95,21;114,21;135,21;155,22;177,22;199,23;221,23;244,23;267,24;291,24;315,24;339,25;339,22;339,19;339,16;339,14;339,11;339,8;339,5;339,2;314,2;291,2;267,1;244,1;221,1;199,1;177,1;155,1;135,1;114,1;95,0;75,0;56,0;37,0;18,0;0,0;0,2;0,5;0,7;0,10;0,12;0,14;0,17;0,19" o:connectangles="0,0,0,0,0,0,0,0,0,0,0,0,0,0,0,0,0,0,0,0,0,0,0,0,0,0,0,0,0,0,0,0,0,0,0,0,0,0,0,0,0,0,0,0,0,0,0,0,0"/>
                  </v:shape>
                  <v:shape id="Freeform 3861" o:spid="_x0000_s2191" style="position:absolute;left:1639;top:895;width:20;height:475;visibility:visible;mso-wrap-style:square;v-text-anchor:top" coordsize="2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" path="m,4r3,l5,3,7,2r3,l12,1r2,l16,r3,l19,14r,15l19,43r,15l19,73r,14l19,102r,15l19,131r,15l19,161r,14l19,190r,15l19,220r,15l19,249r,15l19,279r,15l19,309r,15l19,339r,15l19,368r,16l19,399r1,15l20,429r,15l20,459r,16l17,474r-2,l13,474r-3,l8,474r-2,l3,474r-2,l1,459r,-15l1,429r,-15l1,399r,-15l1,369r,-14l1,340r,-15l1,310r,-15l1,281r,-15l1,251r,-14l1,222r,-15l1,192r,-14l1,163r,-14l1,135r,-15l,105,,91,,77,,62,,47,,33,,19,,4xe" fillcolor="#f2f0e6" stroked="f">
                    <v:path arrowok="t" o:connecttype="custom" o:connectlocs="3,4;7,2;12,1;16,0;19,14;19,43;19,73;19,102;19,131;19,161;19,190;19,220;19,249;19,279;19,309;19,339;19,368;19,399;20,429;20,459;17,474;13,474;8,474;3,474;1,459;1,429;1,399;1,369;1,340;1,310;1,281;1,251;1,222;1,192;1,163;1,135;0,105;0,77;0,47;0,19" o:connectangles="0,0,0,0,0,0,0,0,0,0,0,0,0,0,0,0,0,0,0,0,0,0,0,0,0,0,0,0,0,0,0,0,0,0,0,0,0,0,0,0"/>
                  </v:shape>
                  <v:shape id="Freeform 3862" o:spid="_x0000_s2192" style="position:absolute;left:1686;top:884;width:21;height:486;visibility:visible;mso-wrap-style:square;v-text-anchor:top" coordsize="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" path="m,4r2,l4,3,7,2r2,l12,1r2,l17,r2,l19,14r,15l19,44r,15l19,74r,15l20,104r,16l20,134r,15l20,164r,16l20,195r,15l20,225r1,15l21,255r,16l21,286r,15l21,316r,16l21,347r,15l21,378r,15l21,409r,15l21,440r,15l21,470r,16l19,486r-3,l14,486r-3,l9,486r-3,l4,486r-3,l1,470r,-15l1,440r,-15l1,409r,-15l1,379r,-15l1,348r,-15l1,318r,-15l1,288r,-15l1,258r,-15l,228,,213,,197,,182,,167,,152,,138,,123,,108,,93,,78,,63,,49,,34,,19,,4xe" fillcolor="#f2f0e6" stroked="f">
                    <v:path arrowok="t" o:connecttype="custom" o:connectlocs="2,4;7,2;12,1;17,0;19,14;19,44;19,74;20,104;20,134;20,164;20,195;20,225;21,255;21,286;21,316;21,347;21,378;21,409;21,440;21,470;19,486;14,486;9,486;4,486;1,470;1,440;1,409;1,379;1,348;1,318;1,288;1,258;0,228;0,197;0,167;0,138;0,108;0,78;0,49;0,19" o:connectangles="0,0,0,0,0,0,0,0,0,0,0,0,0,0,0,0,0,0,0,0,0,0,0,0,0,0,0,0,0,0,0,0,0,0,0,0,0,0,0,0"/>
                  </v:shape>
                  <v:shape id="Freeform 3863" o:spid="_x0000_s2193" style="position:absolute;left:1735;top:871;width:23;height:500;visibility:visible;mso-wrap-style:square;v-text-anchor:top" coordsize="2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" path="m,6l2,5,5,4,7,3r3,l12,2r3,l17,1,20,r,16l20,31r,15l20,62r,15l21,92r,16l21,123r,16l21,154r,15l21,185r,15l21,216r1,16l22,248r,15l22,279r,16l22,310r,16l22,341r,16l23,373r,16l23,405r,15l23,436r,16l23,468r,16l23,500r-2,l18,500r-3,l13,500r-3,l8,500r-3,l3,500,2,484r,-16l2,452r,-15l2,421r,-16l2,390r,-16l1,358r,-15l1,327r,-15l1,296r,-15l1,265r,-15l1,234r,-15l1,203r,-15l1,173r,-15l1,142r,-15l,111,,96,,81,,66,,51,,35,,20,,6xe" fillcolor="#f2f0e6" stroked="f">
                    <v:path arrowok="t" o:connecttype="custom" o:connectlocs="2,5;7,3;12,2;17,1;20,16;20,46;20,77;21,108;21,139;21,169;21,200;22,232;22,263;22,295;22,326;22,357;23,389;23,420;23,452;23,484;21,500;15,500;10,500;5,500;2,484;2,452;2,421;2,390;1,358;1,327;1,296;1,265;1,234;1,203;1,173;1,142;0,111;0,81;0,51;0,20" o:connectangles="0,0,0,0,0,0,0,0,0,0,0,0,0,0,0,0,0,0,0,0,0,0,0,0,0,0,0,0,0,0,0,0,0,0,0,0,0,0,0,0"/>
                  </v:shape>
                  <v:shape id="Freeform 3864" o:spid="_x0000_s2194" style="position:absolute;left:1786;top:859;width:26;height:513;visibility:visible;mso-wrap-style:square;v-text-anchor:top" coordsize="26,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" path="m,5l3,4r2,l8,3r3,l13,2,16,1,19,r3,l22,16r,15l22,47r,16l22,79r,15l22,110r1,16l23,142r,16l23,174r,16l23,206r1,15l24,237r,16l24,269r,16l24,301r,17l24,334r1,16l25,366r,17l25,399r,16l25,431r,17l25,464r1,16l26,497r,16l23,513r-3,l18,513r-3,l12,513r-3,l7,513r-3,l4,496r,-16l4,464r,-16l3,432r,-16l3,399r,-15l3,367r,-16l3,335r,-15l2,304r,-16l2,272r,-16l2,240r,-16l1,209r,-16l1,177r,-16l1,146r,-16l1,114,1,99,,83,,67,,52,,36,,21,,5xe" fillcolor="#f2f0e6" stroked="f">
                    <v:path arrowok="t" o:connecttype="custom" o:connectlocs="3,4;8,3;13,2;19,0;22,16;22,47;22,79;22,110;23,142;23,174;23,206;24,237;24,269;24,301;24,334;25,366;25,399;25,431;25,464;26,497;23,513;18,513;12,513;7,513;4,496;4,464;3,432;3,399;3,367;3,335;2,304;2,272;2,240;1,209;1,177;1,146;1,114;0,83;0,52;0,21" o:connectangles="0,0,0,0,0,0,0,0,0,0,0,0,0,0,0,0,0,0,0,0,0,0,0,0,0,0,0,0,0,0,0,0,0,0,0,0,0,0,0,0"/>
                  </v:shape>
                  <v:shape id="Freeform 3865" o:spid="_x0000_s2195" style="position:absolute;left:1840;top:846;width:30;height:527;visibility:visible;mso-wrap-style:square;v-text-anchor:top" coordsize="30,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" path="m,5l3,4r3,l9,3r3,l14,2,17,1,20,r3,l23,16r1,16l24,48r,16l24,80r,16l25,113r,17l25,146r,16l25,178r,17l25,211r1,16l26,243r,17l26,276r,17l27,310r,16l27,343r,17l28,376r,17l28,410r,16l28,443r1,17l29,476r,17l29,510r1,17l26,527r-3,l20,527r-3,l14,527r-3,l8,527r-2,l5,510r,-17l5,477r,-17l5,443,4,427r,-16l4,394r,-16l4,361r,-16l4,328,3,312r,-17l3,279r,-16l3,247r,-17l2,214r,-16l2,182r,-16l2,149r,-16l1,117r,-16l1,85,1,69,1,53,,37,,21,,5xe" fillcolor="#f2f0e6" stroked="f">
                    <v:path arrowok="t" o:connecttype="custom" o:connectlocs="3,4;9,3;14,2;20,0;23,16;24,48;24,80;25,113;25,146;25,178;25,211;26,243;26,276;27,310;27,343;28,376;28,410;28,443;29,476;29,510;26,527;20,527;14,527;8,527;5,510;5,477;5,443;4,411;4,378;4,345;3,312;3,279;3,247;2,214;2,182;2,149;1,117;1,85;1,53;0,21" o:connectangles="0,0,0,0,0,0,0,0,0,0,0,0,0,0,0,0,0,0,0,0,0,0,0,0,0,0,0,0,0,0,0,0,0,0,0,0,0,0,0,0"/>
                  </v:shape>
                  <v:shape id="Freeform 3866" o:spid="_x0000_s2196" style="position:absolute;left:1898;top:832;width:32;height:542;visibility:visible;mso-wrap-style:square;v-text-anchor:top" coordsize="3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" path="m,6l3,5,6,4,9,3r3,l15,2,18,1,21,r3,l24,16r1,17l25,49r,17l25,83r,16l26,116r,17l26,150r,16l26,183r1,17l27,217r,17l28,251r,17l28,285r,17l28,319r1,17l29,353r,17l29,387r1,17l30,421r,17l30,455r1,18l31,490r,17l31,524r1,18l29,542r-4,l22,542r-3,l16,542r-3,l10,542r-3,l6,524r,-17l6,490r,-17l5,456r,-17l5,422r,-17l4,388r,-17l4,354r,-17l4,320,3,304r,-17l3,270r,-17l2,237r,-17l2,204r,-17l2,170,1,154r,-17l1,121r,-17l1,88,,71,,55,,38,,22,,6xe" fillcolor="#f2f0e6" stroked="f">
                    <v:path arrowok="t" o:connecttype="custom" o:connectlocs="3,5;9,3;15,2;21,0;24,16;25,49;25,83;26,116;26,150;26,183;27,217;28,251;28,285;28,319;29,353;29,387;30,421;30,455;31,490;31,524;29,542;22,542;16,542;10,542;6,524;6,490;5,456;5,422;4,388;4,354;4,320;3,287;3,253;2,220;2,187;1,154;1,121;1,88;0,55;0,22" o:connectangles="0,0,0,0,0,0,0,0,0,0,0,0,0,0,0,0,0,0,0,0,0,0,0,0,0,0,0,0,0,0,0,0,0,0,0,0,0,0,0,0"/>
                  </v:shape>
                  <v:shape id="Freeform 3867" o:spid="_x0000_s2197" style="position:absolute;left:1959;top:817;width:34;height:558;visibility:visible;mso-wrap-style:square;v-text-anchor:top" coordsize="34,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" path="m,6l3,5,6,4,9,3r3,l15,2,18,1,22,r3,l25,17r1,17l26,51r,17l26,85r1,18l27,120r,17l27,154r1,17l28,188r,18l29,223r,17l29,258r1,18l30,293r,17l30,328r1,17l31,363r,18l32,398r,18l32,434r1,17l33,469r,18l33,505r1,17l34,540r,18l31,558r-3,l24,558r-3,l18,558r-3,l11,558r-3,l8,540,7,522r,-17l7,487r,-18l6,452r,-18l6,417r,-17l5,382r,-17l5,347,4,330r,-17l4,296r,-17l3,261r,-17l3,227r,-17l2,192r,-17l2,158r,-17l1,124r,-17l1,90,,73,,56,,39,,22,,6xe" fillcolor="#f2f0e6" stroked="f">
                    <v:path arrowok="t" o:connecttype="custom" o:connectlocs="3,5;9,3;15,2;22,0;25,17;26,51;26,85;27,120;27,154;28,188;29,223;29,258;30,293;30,328;31,363;32,398;32,434;33,469;33,505;34,540;31,558;24,558;18,558;11,558;8,540;7,505;7,469;6,434;6,400;5,365;4,330;4,296;3,261;3,227;2,192;2,158;1,124;1,90;0,56;0,22" o:connectangles="0,0,0,0,0,0,0,0,0,0,0,0,0,0,0,0,0,0,0,0,0,0,0,0,0,0,0,0,0,0,0,0,0,0,0,0,0,0,0,0"/>
                  </v:shape>
                  <v:shape id="Freeform 3868" o:spid="_x0000_s2198" style="position:absolute;left:1937;top:827;width:13;height:454;visibility:visible;mso-wrap-style:square;v-text-anchor:top" coordsize="13,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" path="m,1r1,l3,,5,,6,r,13l7,27r,14l7,55r,14l8,83r,14l8,112r,13l8,139r1,14l9,168r,14l9,196r1,14l10,224r,14l10,253r,14l11,281r,14l11,310r,14l12,339r,14l12,367r,14l12,396r,15l13,425r,14l13,454r-2,l10,454r-2,l6,454r,-15l6,425,5,411r,-14l5,382r,-14l5,353r,-14l4,325r,-15l4,296r,-14l3,268r,-14l3,239r,-14l3,211,2,197r,-14l2,169r,-14l1,141r,-14l1,113,1,98,1,84,,70,,57,,43,,29,,15,,1xe" fillcolor="#f2f0e6" stroked="f">
                    <v:path arrowok="t" o:connecttype="custom" o:connectlocs="1,1;5,0;6,13;7,41;7,69;8,97;8,125;9,153;9,182;10,210;10,238;10,267;11,295;11,324;12,353;12,381;12,411;13,439;11,454;8,454;6,439;5,411;5,382;5,353;4,325;4,296;3,268;3,239;3,211;2,183;2,155;1,127;1,98;0,70;0,43;0,15" o:connectangles="0,0,0,0,0,0,0,0,0,0,0,0,0,0,0,0,0,0,0,0,0,0,0,0,0,0,0,0,0,0,0,0,0,0,0,0"/>
                  </v:shape>
                  <v:shape id="Freeform 3869" o:spid="_x0000_s2199" style="position:absolute;left:1877;top:841;width:12;height:442;visibility:visible;mso-wrap-style:square;v-text-anchor:top" coordsize="12,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" path="m,2l2,1r1,l5,,7,r,13l7,27r,14l7,54r,14l8,81r,14l8,109r,13l8,136r,14l9,163r,14l9,191r,14l9,218r,14l10,246r,14l10,274r,14l10,302r,14l11,330r,14l11,357r,14l11,385r,14l12,413r,14l12,441r-2,l9,442r-2,l5,442r,-14l5,414r,-14l5,386,4,372r,-14l4,344r,-14l4,316,3,302r,-14l3,275r,-15l3,247r,-14l3,219,2,206r,-14l2,178r,-13l2,151,1,137r,-14l1,110,1,96,1,83,1,69,1,56,1,42,,29,,15,,2xe" fillcolor="#f2f0e6" stroked="f">
                    <v:path arrowok="t" o:connecttype="custom" o:connectlocs="2,1;5,0;7,13;7,41;7,68;8,95;8,122;8,150;9,177;9,205;9,232;10,260;10,288;10,316;11,344;11,371;11,399;12,427;10,441;7,442;5,428;5,400;4,372;4,344;4,316;3,288;3,260;3,233;2,206;2,178;2,151;1,123;1,96;1,69;1,42;0,15" o:connectangles="0,0,0,0,0,0,0,0,0,0,0,0,0,0,0,0,0,0,0,0,0,0,0,0,0,0,0,0,0,0,0,0,0,0,0,0"/>
                  </v:shape>
                  <v:shape id="Freeform 3870" o:spid="_x0000_s2200" style="position:absolute;left:1821;top:855;width:10;height:429;visibility:visible;mso-wrap-style:square;v-text-anchor:top" coordsize="10,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" path="m,1l1,,3,,4,,6,r,13l6,26r,13l6,52r,13l7,79r,13l7,105r,13l7,132r,13l8,158r,14l8,185r,14l8,212r,13l8,239r,13l9,266r,13l9,293r,13l9,320r,14l9,347r1,14l10,374r,14l10,402r,13l10,429r-1,l7,429r-2,l4,429r,-13l4,402,3,388r,-13l3,361r,-13l3,334r,-14l3,307r,-14l2,280r,-13l2,253r,-13l2,226r,-13l2,199,1,186r,-13l1,160r,-14l1,133r,-13l1,106,1,93,1,80,,67,,53,,40,,27,,14,,1xe" fillcolor="#f2f0e6" stroked="f">
                    <v:path arrowok="t" o:connecttype="custom" o:connectlocs="1,0;4,0;6,13;6,39;6,65;7,92;7,118;7,145;8,172;8,199;8,225;8,252;9,279;9,306;9,334;10,361;10,388;10,415;9,429;5,429;4,416;3,388;3,361;3,334;3,307;2,280;2,253;2,226;2,199;1,173;1,146;1,120;1,93;0,67;0,40;0,14" o:connectangles="0,0,0,0,0,0,0,0,0,0,0,0,0,0,0,0,0,0,0,0,0,0,0,0,0,0,0,0,0,0,0,0,0,0,0,0"/>
                  </v:shape>
                  <v:shape id="Freeform 3871" o:spid="_x0000_s2201" style="position:absolute;left:1768;top:867;width:9;height:419;visibility:visible;mso-wrap-style:square;v-text-anchor:top" coordsize="9,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" path="m,2l1,1r1,l4,,5,r,13l5,26r,13l6,52r,12l6,77r,14l6,104r,12l6,129r,13l7,155r,13l7,181r,13l7,207r,13l7,234r,13l7,260r,13l7,287r,13l8,313r,13l8,339r,13l8,366r,13l8,392r,13l9,419r-2,l5,419r-1,l2,419r,-14l2,392r,-13l2,366r,-14l2,339r,-13l2,313r,-13l1,287r,-14l1,261r,-14l1,234r,-13l1,208r,-13l1,182,,169,,156,,143,,130,,117,,105,,92,,78,,66,,53,,40,,27,,14,,2xe" fillcolor="#f2f0e6" stroked="f">
                    <v:path arrowok="t" o:connecttype="custom" o:connectlocs="1,1;4,0;5,13;5,39;6,64;6,91;6,116;6,142;7,168;7,194;7,220;7,247;7,273;7,300;8,326;8,352;8,379;8,405;7,419;4,419;2,405;2,379;2,352;2,326;2,300;1,273;1,247;1,221;1,195;0,169;0,143;0,117;0,92;0,66;0,40;0,14" o:connectangles="0,0,0,0,0,0,0,0,0,0,0,0,0,0,0,0,0,0,0,0,0,0,0,0,0,0,0,0,0,0,0,0,0,0,0,0"/>
                  </v:shape>
                  <v:shape id="Freeform 3872" o:spid="_x0000_s2202" style="position:absolute;left:1717;top:880;width:8;height:407;visibility:visible;mso-wrap-style:square;v-text-anchor:top" coordsize="8,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" path="m,1l1,,3,,4,,6,r,12l6,25r,12l6,50r,12l6,75r,12l6,100r,12l6,125r,13l6,150r,13l6,176r,13l6,202r,12l7,227r,12l7,252r,13l7,278r,13l7,304r,12l7,329r,13l7,355r,13l7,381r,13l8,407r-2,l5,407r-2,l2,407r,-13l2,381r,-13l2,355,1,343r,-13l1,317r,-13l1,291r,-13l1,266r,-13l1,240r,-13l1,215r,-13l1,189r,-12l1,164r,-13l1,139r,-13l1,113r,-12l,88,,76,,63,,51,,38,,26,,13,,1xe" fillcolor="#f2f0e6" stroked="f">
                    <v:path arrowok="t" o:connecttype="custom" o:connectlocs="1,0;4,0;6,12;6,37;6,62;6,87;6,112;6,138;6,163;6,189;6,214;7,239;7,265;7,291;7,316;7,342;7,368;7,394;6,407;3,407;2,394;2,368;1,343;1,317;1,291;1,266;1,240;1,215;1,189;1,164;1,139;1,113;0,88;0,63;0,38;0,13" o:connectangles="0,0,0,0,0,0,0,0,0,0,0,0,0,0,0,0,0,0,0,0,0,0,0,0,0,0,0,0,0,0,0,0,0,0,0,0"/>
                  </v:shape>
                  <v:shape id="Freeform 3873" o:spid="_x0000_s2203" style="position:absolute;left:1669;top:891;width:6;height:398;visibility:visible;mso-wrap-style:square;v-text-anchor:top" coordsize="6,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" path="m,1l1,,3,,4,,5,r,12l5,24r,12l5,49r,12l5,73r,13l6,98r,12l6,122r,13l6,147r,12l6,172r,12l6,197r,12l6,222r,12l6,246r,13l6,271r,13l6,297r,12l6,321r,13l6,347r,12l6,372r,13l6,397r-1,l4,397r-2,l1,398r,-13l1,372r,-13l1,347r,-13l1,322r,-13l1,297r,-13l1,272r,-12l1,247,,234,,222,,210,,198,,185,,173,,160,,148,,136,,123,,111,,99,,86,,74,,62,,50,,37,,25,,13,,1xe" fillcolor="#f2f0e6" stroked="f">
                    <v:path arrowok="t" o:connecttype="custom" o:connectlocs="1,0;4,0;5,12;5,36;5,61;5,86;6,110;6,135;6,159;6,184;6,209;6,234;6,259;6,284;6,309;6,334;6,359;6,385;5,397;2,397;1,385;1,359;1,334;1,309;1,284;1,260;0,234;0,210;0,185;0,160;0,136;0,111;0,86;0,62;0,37;0,13" o:connectangles="0,0,0,0,0,0,0,0,0,0,0,0,0,0,0,0,0,0,0,0,0,0,0,0,0,0,0,0,0,0,0,0,0,0,0,0"/>
                  </v:shape>
                  <v:shape id="Freeform 3874" o:spid="_x0000_s2204" style="position:absolute;left:1640;top:869;width:339;height:93;visibility:visible;mso-wrap-style:square;v-text-anchor:top" coordsize="33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" path="m,73l18,69,37,65,56,60,75,56,95,52r19,-4l134,44r21,-5l176,35r22,-5l221,25r23,-5l267,15r23,-5l314,5,338,r,2l338,5r,3l339,12r,3l339,18r,2l339,24r-24,4l291,33r-24,5l244,43r-23,5l199,52r-22,5l155,62r-20,4l115,70,95,73,75,78,56,82,37,86,18,90,,93,,90,,88,,85,,83,,80,,78,,75,,73xe" fillcolor="#f2f0e6" stroked="f">
                    <v:path arrowok="t" o:connecttype="custom" o:connectlocs="0,73;18,69;37,65;56,60;75,56;95,52;114,48;134,44;155,39;176,35;198,30;221,25;244,20;267,15;290,10;314,5;338,0;338,2;338,5;338,8;339,12;339,15;339,18;339,20;339,24;315,28;291,33;267,38;244,43;221,48;199,52;177,57;155,62;135,66;115,70;95,73;75,78;56,82;37,86;18,90;0,93;0,90;0,88;0,85;0,83;0,80;0,78;0,75;0,73" o:connectangles="0,0,0,0,0,0,0,0,0,0,0,0,0,0,0,0,0,0,0,0,0,0,0,0,0,0,0,0,0,0,0,0,0,0,0,0,0,0,0,0,0,0,0,0,0,0,0,0,0"/>
                  </v:shape>
                  <v:shape id="Freeform 3875" o:spid="_x0000_s2205" style="position:absolute;left:1640;top:922;width:340;height:90;visibility:visible;mso-wrap-style:square;v-text-anchor:top" coordsize="34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" path="m,65l18,61,37,57,56,54,76,50,95,46r20,-3l135,39r20,-4l177,31r22,-4l221,22r24,-4l268,14,291,9,315,4,339,r,3l339,7r,4l340,15r,3l340,21r,4l340,29r-24,4l291,37r-23,4l245,46r-23,4l199,54r-22,3l155,62r-20,3l115,69,95,72,76,76,56,79,37,83,18,86,,90,,87,,84,,80,,77,,74,,71,,68,,65xe" fillcolor="#f2f0e6" stroked="f">
                    <v:path arrowok="t" o:connecttype="custom" o:connectlocs="0,65;18,61;37,57;56,54;76,50;95,46;115,43;135,39;155,35;177,31;199,27;221,22;245,18;268,14;291,9;315,4;339,0;339,3;339,7;339,11;340,15;340,18;340,21;340,25;340,29;316,33;291,37;268,41;245,46;222,50;199,54;177,57;155,62;135,65;115,69;95,72;76,76;56,79;37,83;18,86;0,90;0,87;0,84;0,80;0,77;0,74;0,71;0,68;0,65" o:connectangles="0,0,0,0,0,0,0,0,0,0,0,0,0,0,0,0,0,0,0,0,0,0,0,0,0,0,0,0,0,0,0,0,0,0,0,0,0,0,0,0,0,0,0,0,0,0,0,0,0"/>
                  </v:shape>
                  <v:shape id="Freeform 3876" o:spid="_x0000_s2206" style="position:absolute;left:1640;top:980;width:341;height:81;visibility:visible;mso-wrap-style:square;v-text-anchor:top" coordsize="34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" path="m,56l18,53,37,50,56,47,76,44,95,40r20,-3l135,34r21,-3l178,27r22,-4l222,19r23,-3l268,12,292,8,316,4,340,r,4l340,7r,4l340,15r,3l340,22r1,4l341,30r-24,3l292,37r-23,3l246,44r-23,3l200,50r-22,4l156,57r-21,3l115,63,95,66,76,69,56,72,37,75,18,78,,81,,78,,75,,71,,68,,65,,62,,59,,56xe" fillcolor="#f2f0e6" stroked="f">
                    <v:path arrowok="t" o:connecttype="custom" o:connectlocs="0,56;18,53;37,50;56,47;76,44;95,40;115,37;135,34;156,31;178,27;200,23;222,19;245,16;268,12;292,8;316,4;340,0;340,4;340,7;340,11;340,15;340,18;340,22;341,26;341,30;317,33;292,37;269,40;246,44;223,47;200,50;178,54;156,57;135,60;115,63;95,66;76,69;56,72;37,75;18,78;0,81;0,78;0,75;0,71;0,68;0,65;0,62;0,59;0,56" o:connectangles="0,0,0,0,0,0,0,0,0,0,0,0,0,0,0,0,0,0,0,0,0,0,0,0,0,0,0,0,0,0,0,0,0,0,0,0,0,0,0,0,0,0,0,0,0,0,0,0,0"/>
                  </v:shape>
                  <v:shape id="Freeform 3877" o:spid="_x0000_s2207" style="position:absolute;left:1640;top:1039;width:342;height:71;visibility:visible;mso-wrap-style:square;v-text-anchor:top" coordsize="3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" path="m,47l19,44,37,42,56,39,76,36,96,33r19,-2l136,28r20,-3l178,22r22,-3l223,16r23,-3l269,9,293,6,317,3,341,r,3l341,7r,3l341,14r,4l341,22r,4l342,29r-25,3l293,35r-23,3l246,41r-23,3l201,46r-23,3l157,52r-21,3l116,57,96,60,76,62,57,64,37,67,19,69,,71,,68,,65,,62,,59,,56,,53,,50,,47xe" fillcolor="#f2f0e6" stroked="f">
                    <v:path arrowok="t" o:connecttype="custom" o:connectlocs="0,47;19,44;37,42;56,39;76,36;96,33;115,31;136,28;156,25;178,22;200,19;223,16;246,13;269,9;293,6;317,3;341,0;341,3;341,7;341,10;341,14;341,18;341,22;341,26;342,29;317,32;293,35;270,38;246,41;223,44;201,46;178,49;157,52;136,55;116,57;96,60;76,62;57,64;37,67;19,69;0,71;0,68;0,65;0,62;0,59;0,56;0,53;0,50;0,47" o:connectangles="0,0,0,0,0,0,0,0,0,0,0,0,0,0,0,0,0,0,0,0,0,0,0,0,0,0,0,0,0,0,0,0,0,0,0,0,0,0,0,0,0,0,0,0,0,0,0,0,0"/>
                  </v:shape>
                  <v:shape id="Freeform 3878" o:spid="_x0000_s2208" style="position:absolute;left:1640;top:1098;width:343;height:63;visibility:visible;mso-wrap-style:square;v-text-anchor:top" coordsize="3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" path="m,38l19,35,38,33,57,31,76,29,96,27r20,-3l136,22r21,-2l178,18r23,-3l223,13r24,-3l270,7,294,5,318,2,342,r,3l342,7r,4l342,15r,3l342,22r,3l343,29r-25,2l294,34r-24,2l247,38r-23,2l201,43r-22,2l157,48r-21,1l116,51,96,53,76,55,57,57,38,59,19,61,,63,,59,,56,,53,,50,,47,,44,,40,,38xe" fillcolor="#f2f0e6" stroked="f">
                    <v:path arrowok="t" o:connecttype="custom" o:connectlocs="0,38;19,35;38,33;57,31;76,29;96,27;116,24;136,22;157,20;178,18;201,15;223,13;247,10;270,7;294,5;318,2;342,0;342,3;342,7;342,11;342,15;342,18;342,22;342,25;343,29;318,31;294,34;270,36;247,38;224,40;201,43;179,45;157,48;136,49;116,51;96,53;76,55;57,57;38,59;19,61;0,63;0,59;0,56;0,53;0,50;0,47;0,44;0,40;0,38" o:connectangles="0,0,0,0,0,0,0,0,0,0,0,0,0,0,0,0,0,0,0,0,0,0,0,0,0,0,0,0,0,0,0,0,0,0,0,0,0,0,0,0,0,0,0,0,0,0,0,0,0"/>
                  </v:shape>
                  <v:shape id="Freeform 3879" o:spid="_x0000_s2209" style="position:absolute;left:1640;top:1157;width:344;height:54;visibility:visible;mso-wrap-style:square;v-text-anchor:top" coordsize="34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" path="m,29l19,27,38,25,57,24,76,22,96,20r20,-1l136,17r21,-2l179,14r22,-2l224,10,247,8,271,6,294,4,319,2,343,r,4l343,7r,4l343,15r,3l343,22r1,4l344,30r-25,2l295,33r-24,2l248,36r-24,2l202,40r-23,1l157,43r-21,1l116,46,96,47,76,48,57,50,38,51,19,52,,54,,51,,47,,44,,41,,38,,34,,32,,29xe" fillcolor="#f2f0e6" stroked="f">
                    <v:path arrowok="t" o:connecttype="custom" o:connectlocs="0,29;19,27;38,25;57,24;76,22;96,20;116,19;136,17;157,15;179,14;201,12;224,10;247,8;271,6;294,4;319,2;343,0;343,4;343,7;343,11;343,15;343,18;343,22;344,26;344,30;319,32;295,33;271,35;248,36;224,38;202,40;179,41;157,43;136,44;116,46;96,47;76,48;57,50;38,51;19,52;0,54;0,51;0,47;0,44;0,41;0,38;0,34;0,32;0,29" o:connectangles="0,0,0,0,0,0,0,0,0,0,0,0,0,0,0,0,0,0,0,0,0,0,0,0,0,0,0,0,0,0,0,0,0,0,0,0,0,0,0,0,0,0,0,0,0,0,0,0,0"/>
                  </v:shape>
                  <v:shape id="Freeform 3880" o:spid="_x0000_s2210" style="position:absolute;left:1641;top:1216;width:344;height:45;visibility:visible;mso-wrap-style:square;v-text-anchor:top" coordsize="34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" path="m,20l18,19,37,18,56,17,76,16,95,14r20,-1l136,12r20,-1l178,9r23,l224,7,247,6,270,4,294,3,318,2,343,r,4l343,8r,3l343,15r,4l343,23r,4l344,31r-25,1l295,33r-24,1l247,35r-23,1l201,37r-22,1l157,39r-21,l116,40,96,41,76,42,56,43r-19,l18,44,,45,,42,,39,,35,,32,,29,,26,,23,,20xe" fillcolor="#f2f0e6" stroked="f">
                    <v:path arrowok="t" o:connecttype="custom" o:connectlocs="0,20;18,19;37,18;56,17;76,16;95,14;115,13;136,12;156,11;178,9;201,9;224,7;247,6;270,4;294,3;318,2;343,0;343,4;343,8;343,11;343,15;343,19;343,23;343,27;344,31;319,32;295,33;271,34;247,35;224,36;201,37;179,38;157,39;136,39;116,40;96,41;76,42;56,43;37,43;18,44;0,45;0,42;0,39;0,35;0,32;0,29;0,26;0,23;0,20" o:connectangles="0,0,0,0,0,0,0,0,0,0,0,0,0,0,0,0,0,0,0,0,0,0,0,0,0,0,0,0,0,0,0,0,0,0,0,0,0,0,0,0,0,0,0,0,0,0,0,0,0"/>
                  </v:shape>
                  <v:shape id="Freeform 3881" o:spid="_x0000_s2211" style="position:absolute;left:1641;top:1277;width:345;height:35;visibility:visible;mso-wrap-style:square;v-text-anchor:top" coordsize="34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" path="m,9r18,l37,8,56,7r20,l96,6r20,l136,5r21,l179,4,201,3r23,l248,2r23,l295,1,320,r24,l344,3r,4l344,11r,4l344,18r,4l344,26r1,4l320,30r-25,l271,30r-23,1l225,31r-23,1l179,32r-22,1l136,33r-20,l96,33,76,34r-19,l37,34r-19,l,35,,32,,28,,25,,22,,19,,16,,12,,9xe" fillcolor="#f2f0e6" stroked="f">
                    <v:path arrowok="t" o:connecttype="custom" o:connectlocs="0,9;18,9;37,8;56,7;76,7;96,6;116,6;136,5;157,5;179,4;201,3;224,3;248,2;271,2;295,1;320,0;344,0;344,3;344,7;344,11;344,15;344,18;344,22;344,26;345,30;320,30;295,30;271,30;248,31;225,31;202,32;179,32;157,33;136,33;116,33;96,33;76,34;57,34;37,34;18,34;0,35;0,32;0,28;0,25;0,22;0,19;0,16;0,12;0,9" o:connectangles="0,0,0,0,0,0,0,0,0,0,0,0,0,0,0,0,0,0,0,0,0,0,0,0,0,0,0,0,0,0,0,0,0,0,0,0,0,0,0,0,0,0,0,0,0,0,0,0,0"/>
                  </v:shape>
                  <v:shape id="Freeform 3882" o:spid="_x0000_s2212" style="position:absolute;left:1641;top:1337;width:346;height:24;visibility:visible;mso-wrap-style:square;v-text-anchor:top" coordsize="3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" path="m,l18,,37,,57,,76,,96,r20,l137,r20,l179,r23,l225,r23,l272,r24,l320,r25,l345,3r,3l345,9r,3l345,15r,3l345,21r1,3l321,23r-25,l272,22r-23,l225,22r-23,l180,22r-22,l137,21r-21,l96,21r-20,l57,20r-20,l18,20,,20,,17,,15,,13,,10,,8,,5,,3,,xe" fillcolor="#f2f0e6" stroked="f">
                    <v:path arrowok="t" o:connecttype="custom" o:connectlocs="0,0;18,0;37,0;57,0;76,0;96,0;116,0;137,0;157,0;179,0;202,0;225,0;248,0;272,0;296,0;320,0;345,0;345,3;345,6;345,9;345,12;345,15;345,18;345,21;346,24;321,23;296,23;272,22;249,22;225,22;202,22;180,22;158,22;137,21;116,21;96,21;76,21;57,20;37,20;18,20;0,20;0,17;0,15;0,13;0,10;0,8;0,5;0,3;0,0" o:connectangles="0,0,0,0,0,0,0,0,0,0,0,0,0,0,0,0,0,0,0,0,0,0,0,0,0,0,0,0,0,0,0,0,0,0,0,0,0,0,0,0,0,0,0,0,0,0,0,0,0"/>
                  </v:shape>
                  <v:shape id="Freeform 3883" o:spid="_x0000_s2213" style="position:absolute;left:1633;top:1279;width:376;height:29;visibility:visible;mso-wrap-style:square;v-text-anchor:top" coordsize="37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" path="m,10l20,9r20,l61,8r21,l104,7r21,l148,6r22,l182,5r12,l206,5,219,4r12,l244,4,257,3r12,l282,2r13,l308,2,322,1r13,l348,1,362,r14,l374,3r-1,3l372,8r-2,3l369,14r-1,3l366,20r-1,3l352,23r-13,l326,23r-13,1l300,24r-12,l275,24r-12,l250,24r-12,1l226,25r-12,l202,25r-12,1l178,26r-11,l145,26r-21,1l103,27r-21,l61,27,41,28r-20,l1,29r,-3l1,24r,-3l1,19,,17,,15,,12,,10xe" fillcolor="#d9d6cc" stroked="f">
                    <v:path arrowok="t" o:connecttype="custom" o:connectlocs="20,9;61,8;104,7;148,6;182,5;206,5;231,4;257,3;282,2;308,2;335,1;362,0;374,3;372,8;369,14;366,20;352,23;326,23;300,24;275,24;250,24;226,25;202,25;178,26;145,26;103,27;61,27;21,28;1,26;1,21;0,17;0,12" o:connectangles="0,0,0,0,0,0,0,0,0,0,0,0,0,0,0,0,0,0,0,0,0,0,0,0,0,0,0,0,0,0,0,0"/>
                  </v:shape>
                  <v:shape id="Freeform 3884" o:spid="_x0000_s2214" style="position:absolute;left:1633;top:1280;width:375;height:17;visibility:visible;mso-wrap-style:square;v-text-anchor:top" coordsize="37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" path="m,11l20,10,41,9r20,l82,8r22,l125,7,147,6r23,l182,5r12,l206,5r13,l231,4r13,l256,3r13,l282,3r13,l308,2r13,l334,2,348,1r13,l375,r,2l375,5r,2l375,9r-14,l348,10r-14,l321,11r-13,l295,11r-13,l269,12r-13,l244,12r-13,l219,13r-13,l194,13r-12,1l170,14r-22,l125,15r-21,l82,16r-21,l41,16,20,17,,17,,16,,14,,12,,11xe" fillcolor="#fffffa" strokecolor="#dedede" strokeweight="0">
                    <v:path arrowok="t" o:connecttype="custom" o:connectlocs="0,11;20,10;41,9;61,9;82,8;104,8;125,7;147,6;170,6;182,5;194,5;206,5;219,5;231,4;244,4;256,3;269,3;282,3;295,3;308,2;321,2;334,2;348,1;361,1;375,0;375,2;375,5;375,7;375,9;361,9;348,10;334,10;321,11;308,11;295,11;282,11;269,12;256,12;244,12;231,12;219,13;206,13;194,13;182,14;170,14;148,14;125,15;104,15;82,16;61,16;41,16;20,17;0,17;0,16;0,14;0,12;0,11" o:connectangles="0,0,0,0,0,0,0,0,0,0,0,0,0,0,0,0,0,0,0,0,0,0,0,0,0,0,0,0,0,0,0,0,0,0,0,0,0,0,0,0,0,0,0,0,0,0,0,0,0,0,0,0,0,0,0,0,0"/>
                  </v:shape>
                  <v:shape id="Freeform 3885" o:spid="_x0000_s2215" style="position:absolute;left:1626;top:785;width:374;height:108;visibility:visible;mso-wrap-style:square;v-text-anchor:top" coordsize="374,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" path="m,94r2,l3,93r2,l7,93r,1l7,96r,2l7,100,9,99r2,l13,98r3,l16,96r,-2l16,92r,-2l17,90r2,-1l21,89r1,-1l22,90r,2l22,94r,2l24,95r3,l29,94r2,l31,92r,-2l31,88r,-2l33,86r2,-1l36,85r2,l38,86r,2l38,90r,2l40,91r2,l45,90r2,l47,88r,-2l47,84r,-1l48,82r2,l52,81r2,l54,82r,2l54,86r,2l56,87r2,l61,86r2,l63,84r,-2l63,80r,-2l65,78r1,l68,77r2,l70,79r,1l70,82r,2l72,83r3,l77,82r2,l79,80r,-2l79,76r,-2l81,74r2,-1l84,73r2,-1l86,74r,2l86,78r1,2l89,79r2,l93,78r3,l96,76r,-2l96,72r,-2l97,69r2,l102,68r2,l104,70r,2l104,74r,2l106,75r2,l110,74r3,-1l113,71r,-1l113,68r,-2l115,65r1,l118,64r3,l121,66r,2l121,69r,2l123,71r2,-1l127,70r3,-1l130,67r,-2l130,63r,-2l132,61r2,-1l135,60r2,l137,61r,2l137,65r,2l140,66r2,l145,65r2,l147,63r,-2l147,59r,-2l149,56r2,l153,55r2,l155,57r,2l155,61r,2l158,62r2,l163,61r2,l165,58r,-2l165,54r,-1l167,52r2,-1l171,51r2,l173,52r,2l173,56r,3l176,58r2,-1l181,56r2,l183,54r,-2l183,50r,-2l185,47r2,l189,46r3,l192,48r,2l192,52r,2l194,53r3,-1l198,52r1,l201,51r1,l202,49r,-2l202,45r,-1l204,43r2,-1l208,42r2,-1l210,43r,2l210,47r1,3l213,49r2,-1l217,48r1,-1l219,47r2,l221,45r,-2l221,41r,-2l223,38r2,-1l227,37r2,-1l229,38r,2l229,42r,3l232,44r2,-1l237,42r3,l240,40r,-2l240,36r,-2l242,33r2,l246,32r3,l249,33r,2l249,37r,3l251,39r3,-1l255,37r1,l258,37r1,l259,35r,-2l259,31r,-2l261,28r3,l266,27r2,l268,29r,2l268,32r1,3l271,34r3,-1l275,33r1,l278,32r1,l279,30r,-2l279,26r,-2l282,23r2,l286,22r3,-1l289,23r,3l289,28r,2l290,29r1,l293,29r1,-1l296,28r1,l299,27r1,l300,25r,-2l300,21r,-2l302,18r2,-1l307,17r2,l309,18r,2l309,23r,2l310,24r2,l313,24r2,-1l316,23r1,l319,22r1,l320,20r,-3l320,15r,-1l323,13r2,-1l327,12r3,-1l330,13r,2l330,17r,2l331,19r2,-1l334,18r2,l337,17r2,l340,17r2,l342,14r,-1l342,10r,-2l344,8r2,-1l349,6r2,l351,8r,2l351,12r,2l353,14r1,-1l356,13r1,l359,12r1,l362,11r1,l363,9r,-2l363,5r,-2l365,2r3,-1l369,1,370,r2,l374,r,2l374,4r,2l374,8r,2l374,12r,2l374,16r-14,3l346,22r-13,4l320,29r-14,3l293,35r-13,3l268,42r-13,3l243,48r-13,3l218,54r-12,3l193,60r-12,3l169,66r-22,5l125,77r-22,5l82,87,61,92,40,98r-20,5l,108r,-4l,101,,98,,94xe" fillcolor="#fffffa" strokecolor="#bfbfbf" strokeweight=".05pt">
                    <v:path arrowok="t" o:connecttype="custom" o:connectlocs="7,96;16,96;22,88;29,94;35,85;40,91;47,83;54,86;63,82;70,79;79,82;84,73;91,79;97,69;104,76;113,68;121,68;130,67;137,60;145,65;151,56;158,62;165,53;173,56;183,52;192,48;199,52;204,43;211,50;221,45;229,36;237,42;244,33;251,39;259,33;268,29;276,33;282,23;289,30;299,27;304,17;310,24;320,22;327,12;333,18;342,14;351,6;356,13;363,7;372,0;374,12;306,32;218,54;103,82;0,101" o:connectangles="0,0,0,0,0,0,0,0,0,0,0,0,0,0,0,0,0,0,0,0,0,0,0,0,0,0,0,0,0,0,0,0,0,0,0,0,0,0,0,0,0,0,0,0,0,0,0,0,0,0,0,0,0,0,0"/>
                  </v:shape>
                  <v:shape id="Freeform 3886" o:spid="_x0000_s2216" style="position:absolute;left:1635;top:815;width:357;height:134;visibility:visible;mso-wrap-style:square;v-text-anchor:top" coordsize="357,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" path="m,85l19,81,38,76,58,71,78,67,99,61r20,-5l140,51r22,-5l173,43r12,-2l196,38r12,-3l219,32r12,-2l243,27r13,-3l268,21r12,-3l292,15r13,-3l318,9,330,6,343,3,356,r,7l356,15r,6l356,29r,7l356,43r,8l357,58r-13,2l331,63r-13,3l306,69r-13,3l281,74r-13,3l256,80r-12,2l232,85r-12,2l208,90r-11,2l185,94r-12,3l162,99r-21,5l120,108r-21,4l78,117r-20,4l38,126r-19,4l,134r,-6l,122r,-7l,109r,-6l,97,,91,,85xe" fillcolor="#e0ded4" stroked="f">
                    <v:path arrowok="t" o:connecttype="custom" o:connectlocs="19,81;58,71;99,61;140,51;173,43;196,38;219,32;243,27;268,21;292,15;318,9;343,3;356,7;356,21;356,36;356,51;344,60;318,66;293,72;268,77;244,82;220,87;197,92;173,97;141,104;99,112;58,121;19,130;0,128;0,115;0,103;0,91" o:connectangles="0,0,0,0,0,0,0,0,0,0,0,0,0,0,0,0,0,0,0,0,0,0,0,0,0,0,0,0,0,0,0,0"/>
                  </v:shape>
                  <v:shape id="Freeform 3887" o:spid="_x0000_s2217" style="position:absolute;left:1645;top:838;width:332;height:109;visibility:visible;mso-wrap-style:square;v-text-anchor:top" coordsize="332,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" path="m1,76l18,72,37,68,55,63,74,59,93,54r19,-4l132,46r20,-5l173,36r22,-5l216,26r23,-5l261,15r23,-5l307,5,331,r,4l331,9r,5l331,19r,5l331,29r1,4l332,38r-24,5l285,48r-23,5l239,58r-22,4l195,67r-22,4l152,76r-20,4l112,85,93,89,74,93,55,97r-18,4l18,105,1,109,,104r,-3l,96,,92,,88,,84,,80,1,76xe" fillcolor="#615e54" stroked="f">
                    <v:path arrowok="t" o:connecttype="custom" o:connectlocs="1,76;18,72;37,68;55,63;74,59;93,54;112,50;132,46;152,41;173,36;195,31;216,26;239,21;261,15;284,10;307,5;331,0;331,4;331,9;331,14;331,19;331,24;331,29;332,33;332,38;308,43;285,48;262,53;239,58;217,62;195,67;173,71;152,76;132,80;112,85;93,89;74,93;55,97;37,101;18,105;1,109;0,104;0,101;0,96;0,92;0,88;0,84;0,80;1,76" o:connectangles="0,0,0,0,0,0,0,0,0,0,0,0,0,0,0,0,0,0,0,0,0,0,0,0,0,0,0,0,0,0,0,0,0,0,0,0,0,0,0,0,0,0,0,0,0,0,0,0,0"/>
                  </v:shape>
                  <v:shape id="Freeform 3888" o:spid="_x0000_s2218" style="position:absolute;left:1639;top:895;width:19;height:53;visibility:visible;mso-wrap-style:square;v-text-anchor:top" coordsize="1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" path="m,4r3,l5,3,7,2r3,l12,1r2,l16,r3,l19,6r,6l19,18r,7l19,30r,7l19,43r,6l17,49r-3,1l12,50r-2,1l7,51,5,52r-2,l1,53,,47,,41,,34,,28,,22,,16,,10,,4xe" fillcolor="#e0ded4" stroked="f">
                    <v:path arrowok="t" o:connecttype="custom" o:connectlocs="0,4;3,4;5,3;7,2;10,2;12,1;14,1;16,0;19,0;19,6;19,12;19,18;19,25;19,30;19,37;19,43;19,49;17,49;14,50;12,50;10,51;7,51;5,52;3,52;1,53;0,47;0,41;0,34;0,28;0,22;0,16;0,10;0,4" o:connectangles="0,0,0,0,0,0,0,0,0,0,0,0,0,0,0,0,0,0,0,0,0,0,0,0,0,0,0,0,0,0,0,0,0"/>
                  </v:shape>
                  <v:shape id="Freeform 3889" o:spid="_x0000_s2219" style="position:absolute;left:1686;top:884;width:19;height:54;visibility:visible;mso-wrap-style:square;v-text-anchor:top" coordsize="1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" path="m,4r2,l4,3,7,2r2,l12,1r2,l17,r2,l19,5r,7l19,18r,7l19,31r,7l19,44r,6l17,51r-3,l12,51r-2,1l7,52,5,53r-3,l,54,,48,,41,,35,,29,,23,,17,,10,,4xe" fillcolor="#e0ded4" stroked="f">
                    <v:path arrowok="t" o:connecttype="custom" o:connectlocs="0,4;2,4;4,3;7,2;9,2;12,1;14,1;17,0;19,0;19,5;19,12;19,18;19,25;19,31;19,38;19,44;19,50;17,51;14,51;12,51;10,52;7,52;5,53;2,53;0,54;0,48;0,41;0,35;0,29;0,23;0,17;0,10;0,4" o:connectangles="0,0,0,0,0,0,0,0,0,0,0,0,0,0,0,0,0,0,0,0,0,0,0,0,0,0,0,0,0,0,0,0,0"/>
                  </v:shape>
                  <v:shape id="Freeform 3890" o:spid="_x0000_s2220" style="position:absolute;left:1735;top:871;width:20;height:57;visibility:visible;mso-wrap-style:square;v-text-anchor:top" coordsize="2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" path="m,6l2,5,5,4,7,3r3,l12,2r3,l17,1,20,r,7l20,13r,7l20,26r,7l20,39r,7l20,52r-2,1l15,53r-2,1l10,54,7,55r-2,l2,56,,57,,50,,44,,37,,31,,24,,18,,12,,6xe" fillcolor="#e0ded4" stroked="f">
                    <v:path arrowok="t" o:connecttype="custom" o:connectlocs="0,6;2,5;5,4;7,3;10,3;12,2;15,2;17,1;20,0;20,7;20,13;20,20;20,26;20,33;20,39;20,46;20,52;18,53;15,53;13,54;10,54;7,55;5,55;2,56;0,57;0,50;0,44;0,37;0,31;0,24;0,18;0,12;0,6" o:connectangles="0,0,0,0,0,0,0,0,0,0,0,0,0,0,0,0,0,0,0,0,0,0,0,0,0,0,0,0,0,0,0,0,0"/>
                  </v:shape>
                  <v:shape id="Freeform 3891" o:spid="_x0000_s2221" style="position:absolute;left:1786;top:859;width:22;height:58;visibility:visible;mso-wrap-style:square;v-text-anchor:top" coordsize="2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" path="m,5l3,4r2,l8,3r3,l13,2,16,1,19,r3,l22,7r,6l22,20r,7l22,33r,7l22,47r,6l19,54r-2,l14,55r-3,l8,56r-2,l3,57,1,58,,51,,44,,38,,31,,25,,18,,11,,5xe" fillcolor="#e0ded4" stroked="f">
                    <v:path arrowok="t" o:connecttype="custom" o:connectlocs="0,5;3,4;5,4;8,3;11,3;13,2;16,1;19,0;22,0;22,7;22,13;22,20;22,27;22,33;22,40;22,47;22,53;19,54;17,54;14,55;11,55;8,56;6,56;3,57;1,58;0,51;0,44;0,38;0,31;0,25;0,18;0,11;0,5" o:connectangles="0,0,0,0,0,0,0,0,0,0,0,0,0,0,0,0,0,0,0,0,0,0,0,0,0,0,0,0,0,0,0,0,0"/>
                  </v:shape>
                  <v:shape id="Freeform 3892" o:spid="_x0000_s2222" style="position:absolute;left:1840;top:846;width:24;height:59;visibility:visible;mso-wrap-style:square;v-text-anchor:top" coordsize="2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" path="m,5l3,4r3,l9,3r3,l14,2,17,1,20,r3,l23,6r,7l23,20r1,7l24,34r,7l24,47r,7l21,55r-3,l15,56r-3,1l9,57,6,58,4,59r-3,l1,52r,-7l,39,,32,,25,,19,,12,,5xe" fillcolor="#e0ded4" stroked="f">
                    <v:path arrowok="t" o:connecttype="custom" o:connectlocs="0,5;3,4;6,4;9,3;12,3;14,2;17,1;20,0;23,0;23,6;23,13;23,20;24,27;24,34;24,41;24,47;24,54;21,55;18,55;15,56;12,57;9,57;6,58;4,59;1,59;1,52;1,45;0,39;0,32;0,25;0,19;0,12;0,5" o:connectangles="0,0,0,0,0,0,0,0,0,0,0,0,0,0,0,0,0,0,0,0,0,0,0,0,0,0,0,0,0,0,0,0,0"/>
                  </v:shape>
                  <v:shape id="Freeform 3893" o:spid="_x0000_s2223" style="position:absolute;left:1898;top:832;width:25;height:61;visibility:visible;mso-wrap-style:square;v-text-anchor:top" coordsize="2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" path="m,6l3,5,6,4,9,3r3,l15,2,18,1,21,r3,l24,7r,7l24,20r,8l24,35r1,6l25,49r,7l22,56r-3,1l16,57r-3,1l10,59r-4,l3,60,,61,,54,,47,,40,,33,,26,,20,,13,,6xe" fillcolor="#e0ded4" stroked="f">
                    <v:path arrowok="t" o:connecttype="custom" o:connectlocs="0,6;3,5;6,4;9,3;12,3;15,2;18,1;21,0;24,0;24,7;24,14;24,20;24,28;24,35;25,41;25,49;25,56;22,56;19,57;16,57;13,58;10,59;6,59;3,60;0,61;0,54;0,47;0,40;0,33;0,26;0,20;0,13;0,6" o:connectangles="0,0,0,0,0,0,0,0,0,0,0,0,0,0,0,0,0,0,0,0,0,0,0,0,0,0,0,0,0,0,0,0,0"/>
                  </v:shape>
                  <v:shape id="Freeform 3894" o:spid="_x0000_s2224" style="position:absolute;left:1959;top:817;width:26;height:63;visibility:visible;mso-wrap-style:square;v-text-anchor:top" coordsize="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" path="m,6l3,5,6,4,9,3r3,l15,2,18,1,22,r3,l25,6r,8l25,21r,7l25,35r1,8l26,50r,7l23,58r-4,1l16,59r-3,1l10,61r-3,l4,62,1,63,,55,,48,,41,,34,,27,,20,,13,,6xe" fillcolor="#e0ded4" stroked="f">
                    <v:path arrowok="t" o:connecttype="custom" o:connectlocs="0,6;3,5;6,4;9,3;12,3;15,2;18,1;22,0;25,0;25,6;25,14;25,21;25,28;25,35;26,43;26,50;26,57;23,58;19,59;16,59;13,60;10,61;7,61;4,62;1,63;0,55;0,48;0,41;0,34;0,27;0,20;0,13;0,6" o:connectangles="0,0,0,0,0,0,0,0,0,0,0,0,0,0,0,0,0,0,0,0,0,0,0,0,0,0,0,0,0,0,0,0,0"/>
                  </v:shape>
                  <v:shape id="Freeform 3895" o:spid="_x0000_s2225" style="position:absolute;left:1937;top:827;width:7;height:58;visibility:visible;mso-wrap-style:square;v-text-anchor:top" coordsize="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" path="m,1r1,l3,,5,,6,r,7l7,14r,7l7,28r,7l7,42r,7l7,56r-2,l4,57r-2,l1,58,,50,,43,,36,,29,,22,,15,,8,,1xe" fillcolor="#e0ded4" stroked="f">
                    <v:path arrowok="t" o:connecttype="custom" o:connectlocs="0,1;1,1;3,0;5,0;6,0;6,7;7,14;7,21;7,28;7,35;7,42;7,49;7,56;5,56;4,57;2,57;1,58;0,50;0,43;0,36;0,29;0,22;0,15;0,8;0,1" o:connectangles="0,0,0,0,0,0,0,0,0,0,0,0,0,0,0,0,0,0,0,0,0,0,0,0,0"/>
                  </v:shape>
                  <v:shape id="Freeform 3896" o:spid="_x0000_s2226" style="position:absolute;left:1877;top:841;width:7;height:57;visibility:visible;mso-wrap-style:square;v-text-anchor:top" coordsize="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" path="m,2l2,1r1,l5,,7,r,7l7,14r,7l7,28r,6l7,41r,7l7,55r-1,l4,56r-2,l1,57,,50,,43,,36,,29,,22,,15,,9,,2xe" fillcolor="#e0ded4" stroked="f">
                    <v:path arrowok="t" o:connecttype="custom" o:connectlocs="0,2;2,1;3,1;5,0;7,0;7,7;7,14;7,21;7,28;7,34;7,41;7,48;7,55;6,55;4,56;2,56;1,57;0,50;0,43;0,36;0,29;0,22;0,15;0,9;0,2" o:connectangles="0,0,0,0,0,0,0,0,0,0,0,0,0,0,0,0,0,0,0,0,0,0,0,0,0"/>
                  </v:shape>
                  <v:shape id="Freeform 3897" o:spid="_x0000_s2227" style="position:absolute;left:1821;top:855;width:7;height:54;visibility:visible;mso-wrap-style:square;v-text-anchor:top" coordsize="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" path="m,1l1,,3,,4,,6,r,6l6,13r,6l6,26r,7l6,39r,7l7,53r-2,l3,54r-1,l,54,,48,,41,,34,,28,,21,,14,,7,,1xe" fillcolor="#e0ded4" stroked="f">
                    <v:path arrowok="t" o:connecttype="custom" o:connectlocs="0,1;1,0;3,0;4,0;6,0;6,6;6,13;6,19;6,26;6,33;6,39;6,46;7,53;5,53;3,54;2,54;0,54;0,48;0,41;0,34;0,28;0,21;0,14;0,7;0,1" o:connectangles="0,0,0,0,0,0,0,0,0,0,0,0,0,0,0,0,0,0,0,0,0,0,0,0,0"/>
                  </v:shape>
                  <v:shape id="Freeform 3898" o:spid="_x0000_s2228" style="position:absolute;left:1768;top:867;width:6;height:54;visibility:visible;mso-wrap-style:square;v-text-anchor:top" coordsize="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" path="m,2l1,1r1,l4,,5,r,6l5,13r,7l6,26r,7l6,39r,7l6,53r-2,l3,53r-2,l,54,,47,,40,,34,,27,,21,,14,,8,,2xe" fillcolor="#e0ded4" stroked="f">
                    <v:path arrowok="t" o:connecttype="custom" o:connectlocs="0,2;1,1;2,1;4,0;5,0;5,6;5,13;5,20;6,26;6,33;6,39;6,46;6,53;4,53;3,53;1,53;0,54;0,47;0,40;0,34;0,27;0,21;0,14;0,8;0,2" o:connectangles="0,0,0,0,0,0,0,0,0,0,0,0,0,0,0,0,0,0,0,0,0,0,0,0,0"/>
                  </v:shape>
                  <v:shape id="Freeform 3899" o:spid="_x0000_s2229" style="position:absolute;left:1717;top:880;width:6;height:52;visibility:visible;mso-wrap-style:square;v-text-anchor:top" coordsize="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" path="m,1l1,,3,,4,,6,r,6l6,12r,6l6,25r,6l6,38r,6l6,50r-2,l3,51r-2,l,52,,45,,39,,32,,26,,20,,13,,7,,1xe" fillcolor="#e0ded4" stroked="f">
                    <v:path arrowok="t" o:connecttype="custom" o:connectlocs="0,1;1,0;3,0;4,0;6,0;6,6;6,12;6,18;6,25;6,31;6,38;6,44;6,50;4,50;3,51;1,51;0,52;0,45;0,39;0,32;0,26;0,20;0,13;0,7;0,1" o:connectangles="0,0,0,0,0,0,0,0,0,0,0,0,0,0,0,0,0,0,0,0,0,0,0,0,0"/>
                  </v:shape>
                  <v:shape id="Freeform 3900" o:spid="_x0000_s2230" style="position:absolute;left:1669;top:891;width:5;height:51;visibility:visible;mso-wrap-style:square;v-text-anchor:top" coordsize="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" path="m,1l1,,3,,4,,5,r,6l5,12r,6l5,25r,6l5,37r,6l5,50r-1,l3,50r-2,l,51,,44,,38,,32,,26,,19,,13,,7,,1xe" fillcolor="#e0ded4" stroked="f">
                    <v:path arrowok="t" o:connecttype="custom" o:connectlocs="0,1;1,0;3,0;4,0;5,0;5,6;5,12;5,18;5,25;5,31;5,37;5,43;5,50;4,50;3,50;1,50;0,51;0,44;0,38;0,32;0,26;0,19;0,13;0,7;0,1" o:connectangles="0,0,0,0,0,0,0,0,0,0,0,0,0,0,0,0,0,0,0,0,0,0,0,0,0"/>
                  </v:shape>
                  <v:shape id="Freeform 3901" o:spid="_x0000_s2231" style="position:absolute;left:1640;top:870;width:339;height:82;visibility:visible;mso-wrap-style:square;v-text-anchor:top" coordsize="33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" path="m,73l18,69,37,65,56,61,75,57,95,53r19,-5l134,44r21,-4l176,35r22,-5l221,25r23,-4l267,16r23,-5l314,5,338,r,3l338,5r,3l339,11r-25,5l290,20r-23,5l244,31r-23,4l199,40r-22,5l155,50r-20,3l114,58,95,62,75,66,56,70,37,74,18,78,,82,,80,,77,,75,,73xe" fillcolor="#e0ded4" stroked="f">
                    <v:path arrowok="t" o:connecttype="custom" o:connectlocs="0,73;18,69;37,65;56,61;75,57;95,53;114,48;134,44;155,40;176,35;198,30;221,25;244,21;267,16;290,11;314,5;338,0;338,3;338,5;338,8;339,11;314,16;290,20;267,25;244,31;221,35;199,40;177,45;155,50;135,53;114,58;95,62;75,66;56,70;37,74;18,78;0,82;0,80;0,77;0,75;0,73" o:connectangles="0,0,0,0,0,0,0,0,0,0,0,0,0,0,0,0,0,0,0,0,0,0,0,0,0,0,0,0,0,0,0,0,0,0,0,0,0,0,0,0,0"/>
                  </v:shape>
                  <v:shape id="Freeform 3902" o:spid="_x0000_s2232" style="position:absolute;left:1634;top:872;width:357;height:82;visibility:visible;mso-wrap-style:square;v-text-anchor:top" coordsize="35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" path="m,77l20,72,39,68,59,64,79,59r21,-4l120,51r21,-5l163,42r11,-3l186,37r11,-3l209,32r11,-3l232,27r12,-3l257,22r12,-3l281,16r12,-2l306,11,319,8,331,6,344,3,357,r,2l357,4r,2l357,8r-13,2l331,13r-12,3l306,18r-13,3l281,23r-12,3l257,29r-12,2l233,34r-13,2l209,39r-12,2l186,44r-12,2l163,49r-22,4l120,57r-20,4l79,66,59,70,39,74,20,78,,82,,79,,77xe" fillcolor="#bfbdb3" stroked="f">
                    <v:path arrowok="t" o:connecttype="custom" o:connectlocs="0,77;20,72;39,68;59,64;79,59;100,55;120,51;141,46;163,42;174,39;186,37;197,34;209,32;220,29;232,27;244,24;257,22;269,19;281,16;293,14;306,11;319,8;331,6;344,3;357,0;357,2;357,4;357,6;357,8;344,10;331,13;319,16;306,18;293,21;281,23;269,26;257,29;245,31;233,34;220,36;209,39;197,41;186,44;174,46;163,49;141,53;120,57;100,61;79,66;59,70;39,74;20,78;0,82;0,79;0,77" o:connectangles="0,0,0,0,0,0,0,0,0,0,0,0,0,0,0,0,0,0,0,0,0,0,0,0,0,0,0,0,0,0,0,0,0,0,0,0,0,0,0,0,0,0,0,0,0,0,0,0,0,0,0,0,0,0,0"/>
                  </v:shape>
                  <v:shape id="Freeform 3903" o:spid="_x0000_s2233" style="position:absolute;left:1368;top:714;width:147;height:680;visibility:visible;mso-wrap-style:square;v-text-anchor:top" coordsize="147,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" path="m11,38r8,-2l27,34r8,-2l43,29r9,-2l60,25r8,-3l76,20r9,-3l94,15r8,-2l111,10r9,-2l129,5r9,-2l147,r,21l146,42r,21l146,84r-1,21l145,126r,21l145,168r-1,21l144,210r,21l143,252r,21l143,295r-1,21l142,337r,21l142,379r-1,22l141,422r,21l140,464r,22l140,507r-1,22l139,550r,22l139,593r-1,22l138,636r-1,22l137,680r-9,-1l119,678r-9,-1l101,677r-9,-1l83,675r-9,l66,674r-9,l49,673r-9,-1l32,672r-8,-1l16,671,7,670r-7,l,649,,629,,609,1,589r,-20l2,549r,-20l3,510r,-20l3,470r,-20l4,430r,-19l4,391,5,371r,-19l5,332,6,312r,-20l7,273r,-20l7,233,8,214r,-20l8,174,9,155r,-20l10,116r,-20l10,77r,-19l11,38xe" fillcolor="#f2f0e6" stroked="f">
                    <v:path arrowok="t" o:connecttype="custom" o:connectlocs="19,36;35,32;52,27;68,22;85,17;102,13;120,8;138,3;147,21;146,63;145,105;145,147;144,189;144,231;143,273;142,316;142,358;141,401;141,443;140,486;139,529;139,572;138,615;137,658;128,679;110,677;92,676;74,675;57,674;40,672;24,671;7,670;0,649;0,609;1,569;2,529;3,490;3,450;4,411;5,371;5,332;6,292;7,253;8,214;8,174;9,135;10,96;10,58" o:connectangles="0,0,0,0,0,0,0,0,0,0,0,0,0,0,0,0,0,0,0,0,0,0,0,0,0,0,0,0,0,0,0,0,0,0,0,0,0,0,0,0,0,0,0,0,0,0,0,0"/>
                  </v:shape>
                  <v:shape id="Freeform 3904" o:spid="_x0000_s2234" style="position:absolute;left:1426;top:749;width:33;height:640;visibility:visible;mso-wrap-style:square;v-text-anchor:top" coordsize="33,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" path="m10,6l13,5r2,l18,4,21,3,24,2,27,1r3,l33,,32,20r,19l32,59r,20l31,99r,19l30,138r,20l30,178r,20l29,218r,20l28,257r,21l28,297r,20l27,337r,20l26,377r,21l26,418r,20l25,458r,20l25,498r-1,20l24,539r,20l23,579r,21l22,620r,20l19,640r-3,l13,640r-2,l8,639r-3,l2,639r-2,l,619,,599,,578,1,558r,-20l1,518,2,498r,-20l2,459,3,439r,-20l3,399,4,379r,-20l4,340,5,320r,-20l5,280,6,261r,-20l6,221,7,201r,-19l7,162,8,143r,-20l8,103,9,84,9,65,9,45,9,26,10,6xe" fillcolor="#737066" stroked="f">
                    <v:path arrowok="t" o:connecttype="custom" o:connectlocs="13,5;18,4;24,2;30,1;32,20;32,59;31,99;30,138;30,178;29,218;28,257;28,297;27,337;26,377;26,418;25,458;25,498;24,539;23,579;22,620;19,640;13,640;8,639;2,639;0,619;0,578;1,538;2,498;2,459;3,419;4,379;4,340;5,300;6,261;6,221;7,182;8,143;8,103;9,65;9,26" o:connectangles="0,0,0,0,0,0,0,0,0,0,0,0,0,0,0,0,0,0,0,0,0,0,0,0,0,0,0,0,0,0,0,0,0,0,0,0,0,0,0,0"/>
                  </v:shape>
                  <v:shape id="Freeform 3905" o:spid="_x0000_s2235" style="position:absolute;left:1434;top:733;width:16;height:656;visibility:visible;mso-wrap-style:square;v-text-anchor:top" coordsize="16,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" path="m11,1l14,r2,l15,20r,20l15,60,14,81r,20l14,121r-1,20l13,162r-1,20l12,202r,21l12,243r-1,20l11,284r-1,20l10,325r,20l10,366,9,386r,21l9,427,8,448r,21l8,490,7,510r,21l6,552r,21l6,593,5,614r,21l5,656r-2,l,655,1,634r,-20l1,593,2,572r,-20l3,531r,-21l3,490r,-21l4,449r,-21l4,407,5,387r,-21l5,346,6,325r,-20l6,284,7,264r,-20l7,223,8,203r,-21l9,162r,-20l9,122r,-20l10,82r,-21l11,41r,-20l11,1xe" fillcolor="#f2f0e6" stroked="f">
                    <v:path arrowok="t" o:connecttype="custom" o:connectlocs="14,0;15,20;15,60;14,101;13,141;12,182;12,223;11,263;10,304;10,345;9,386;9,427;8,469;7,510;6,552;6,593;5,635;3,656;1,634;1,593;2,552;3,510;3,469;4,428;5,387;5,346;6,305;7,264;7,223;8,182;9,142;9,102;10,61;11,21" o:connectangles="0,0,0,0,0,0,0,0,0,0,0,0,0,0,0,0,0,0,0,0,0,0,0,0,0,0,0,0,0,0,0,0,0,0"/>
                  </v:shape>
                  <v:shape id="Freeform 3906" o:spid="_x0000_s2236" style="position:absolute;left:1382;top:766;width:132;height:57;visibility:visible;mso-wrap-style:square;v-text-anchor:top" coordsize="13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" path="m1,34l8,32r8,-2l24,28r8,-2l40,24r8,-2l56,20r8,-2l72,15r9,-2l89,11,98,9r8,-2l115,5r9,-3l132,r,3l132,6r,3l132,13r,2l132,19r,3l132,25r-9,2l114,29r-8,2l97,33r-8,2l80,37r-8,2l63,41r-8,2l47,45r-8,2l31,49r-8,2l15,53,7,55,,57,,54,,51,,48,,45,,42,,39,,36,1,34xe" fillcolor="#f2f0e6" stroked="f">
                    <v:path arrowok="t" o:connecttype="custom" o:connectlocs="1,34;8,32;16,30;24,28;32,26;40,24;48,22;56,20;64,18;72,15;81,13;89,11;98,9;106,7;115,5;124,2;132,0;132,3;132,6;132,9;132,13;132,15;132,19;132,22;132,25;123,27;114,29;106,31;97,33;89,35;80,37;72,39;63,41;55,43;47,45;39,47;31,49;23,51;15,53;7,55;0,57;0,54;0,51;0,48;0,45;0,42;0,39;0,36;1,34" o:connectangles="0,0,0,0,0,0,0,0,0,0,0,0,0,0,0,0,0,0,0,0,0,0,0,0,0,0,0,0,0,0,0,0,0,0,0,0,0,0,0,0,0,0,0,0,0,0,0,0,0"/>
                  </v:shape>
                  <v:shape id="Freeform 3907" o:spid="_x0000_s2237" style="position:absolute;left:1381;top:821;width:133;height:57;visibility:visible;mso-wrap-style:square;v-text-anchor:top" coordsize="13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" path="m1,30l8,28r8,-2l24,24r8,-2l40,20r8,-1l56,17r8,-2l72,14r9,-2l89,10,98,8r8,-2l115,4r9,-2l133,r-1,3l132,7r,4l132,15r,3l132,22r,4l132,30r-9,1l115,33r-9,2l98,37r-9,1l81,40r-9,2l64,44r-8,2l47,47r-8,2l32,50r-9,2l16,54,8,55,,57,,54,,50,,47,,44,,40,,37,,33,1,30xe" fillcolor="#f2f0e6" stroked="f">
                    <v:path arrowok="t" o:connecttype="custom" o:connectlocs="1,30;8,28;16,26;24,24;32,22;40,20;48,19;56,17;64,15;72,14;81,12;89,10;98,8;106,6;115,4;124,2;133,0;132,3;132,7;132,11;132,15;132,18;132,22;132,26;132,30;123,31;115,33;106,35;98,37;89,38;81,40;72,42;64,44;56,46;47,47;39,49;32,50;23,52;16,54;8,55;0,57;0,54;0,50;0,47;0,44;0,40;0,37;0,33;1,30" o:connectangles="0,0,0,0,0,0,0,0,0,0,0,0,0,0,0,0,0,0,0,0,0,0,0,0,0,0,0,0,0,0,0,0,0,0,0,0,0,0,0,0,0,0,0,0,0,0,0,0,0"/>
                  </v:shape>
                  <v:shape id="Freeform 3908" o:spid="_x0000_s2238" style="position:absolute;left:1380;top:881;width:133;height:53;visibility:visible;mso-wrap-style:square;v-text-anchor:top" coordsize="13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" path="m,25l8,24r8,-2l24,20r8,-1l40,17r8,-1l56,14r8,-1l73,11r8,-1l89,8,98,7r8,-2l115,3r9,-2l133,r,3l133,7r,4l133,15r-1,3l132,22r,3l132,29r-9,2l115,32r-9,2l97,36r-8,1l80,39r-8,1l64,42r-9,1l47,45r-8,1l31,48r-8,1l15,50,8,52,,53,,50,,46,,42,,39,,35,,32,,28,,25xe" fillcolor="#f2f0e6" stroked="f">
                    <v:path arrowok="t" o:connecttype="custom" o:connectlocs="0,25;8,24;16,22;24,20;32,19;40,17;48,16;56,14;64,13;73,11;81,10;89,8;98,7;106,5;115,3;124,1;133,0;133,3;133,7;133,11;133,15;132,18;132,22;132,25;132,29;123,31;115,32;106,34;97,36;89,37;80,39;72,40;64,42;55,43;47,45;39,46;31,48;23,49;15,50;8,52;0,53;0,50;0,46;0,42;0,39;0,35;0,32;0,28;0,25" o:connectangles="0,0,0,0,0,0,0,0,0,0,0,0,0,0,0,0,0,0,0,0,0,0,0,0,0,0,0,0,0,0,0,0,0,0,0,0,0,0,0,0,0,0,0,0,0,0,0,0,0"/>
                  </v:shape>
                  <v:shape id="Freeform 3909" o:spid="_x0000_s2239" style="position:absolute;left:1379;top:941;width:133;height:50;visibility:visible;mso-wrap-style:square;v-text-anchor:top" coordsize="13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" path="m1,21l8,20r8,-2l24,17r8,-1l40,15r8,-2l56,12r8,-1l73,9,81,8,89,6,98,5r8,-1l115,2r9,-1l133,r,3l133,7r,4l133,15r,3l133,22r,4l133,30r-9,1l115,32r-9,1l98,35r-9,1l81,37r-9,1l64,40r-8,1l47,42r-8,1l32,45r-9,1l15,47,7,48,,50,,46,,42,,38,,35,,32,,28,,25,1,21xe" fillcolor="#f2f0e6" stroked="f">
                    <v:path arrowok="t" o:connecttype="custom" o:connectlocs="1,21;8,20;16,18;24,17;32,16;40,15;48,13;56,12;64,11;73,9;81,8;89,6;98,5;106,4;115,2;124,1;133,0;133,3;133,7;133,11;133,15;133,18;133,22;133,26;133,30;124,31;115,32;106,33;98,35;89,36;81,37;72,38;64,40;56,41;47,42;39,43;32,45;23,46;15,47;7,48;0,50;0,46;0,42;0,38;0,35;0,32;0,28;0,25;1,21" o:connectangles="0,0,0,0,0,0,0,0,0,0,0,0,0,0,0,0,0,0,0,0,0,0,0,0,0,0,0,0,0,0,0,0,0,0,0,0,0,0,0,0,0,0,0,0,0,0,0,0,0"/>
                  </v:shape>
                  <v:shape id="Freeform 3910" o:spid="_x0000_s2240" style="position:absolute;left:1378;top:1001;width:133;height:46;visibility:visible;mso-wrap-style:square;v-text-anchor:top" coordsize="1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" path="m1,17l8,16r8,-1l24,14r8,-1l40,12r8,-1l56,10,64,9,72,8,81,7,90,6,98,5r9,-2l115,2r9,-1l133,r,4l133,8r,3l133,15r,4l133,23r,3l133,30r-9,1l115,32r-9,1l98,34r-9,1l81,36r-9,1l64,38r-8,1l47,40r-8,1l31,42r-8,1l16,44,8,45,,46,,42,,38,,34,,31,,28,,24,,21,1,17xe" fillcolor="#f2f0e6" stroked="f">
                    <v:path arrowok="t" o:connecttype="custom" o:connectlocs="1,17;8,16;16,15;24,14;32,13;40,12;48,11;56,10;64,9;72,8;81,7;90,6;98,5;107,3;115,2;124,1;133,0;133,4;133,8;133,11;133,15;133,19;133,23;133,26;133,30;124,31;115,32;106,33;98,34;89,35;81,36;72,37;64,38;56,39;47,40;39,41;31,42;23,43;16,44;8,45;0,46;0,42;0,38;0,34;0,31;0,28;0,24;0,21;1,17" o:connectangles="0,0,0,0,0,0,0,0,0,0,0,0,0,0,0,0,0,0,0,0,0,0,0,0,0,0,0,0,0,0,0,0,0,0,0,0,0,0,0,0,0,0,0,0,0,0,0,0,0"/>
                  </v:shape>
                  <v:shape id="Freeform 3911" o:spid="_x0000_s2241" style="position:absolute;left:1377;top:1061;width:133;height:42;visibility:visible;mso-wrap-style:square;v-text-anchor:top" coordsize="13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" path="m1,13l8,12r8,l24,11r8,-1l40,9,48,8r8,l64,7,73,6,81,5,90,4r8,l107,3r8,-1l124,1,133,r,4l133,8r,3l133,15r,4l133,23r,4l133,31r-9,l115,32r-9,1l98,34r-9,l81,35r-9,1l64,37r-9,l47,38r-8,l31,39r-8,1l15,40,8,41,,42,,38,,35,,31,,27,,24,,20,,17,1,13xe" fillcolor="#f2f0e6" stroked="f">
                    <v:path arrowok="t" o:connecttype="custom" o:connectlocs="1,13;8,12;16,12;24,11;32,10;40,9;48,8;56,8;64,7;73,6;81,5;90,4;98,4;107,3;115,2;124,1;133,0;133,4;133,8;133,11;133,15;133,19;133,23;133,27;133,31;124,31;115,32;106,33;98,34;89,34;81,35;72,36;64,37;55,37;47,38;39,38;31,39;23,40;15,40;8,41;0,42;0,38;0,35;0,31;0,27;0,24;0,20;0,17;1,13" o:connectangles="0,0,0,0,0,0,0,0,0,0,0,0,0,0,0,0,0,0,0,0,0,0,0,0,0,0,0,0,0,0,0,0,0,0,0,0,0,0,0,0,0,0,0,0,0,0,0,0,0"/>
                  </v:shape>
                  <v:shape id="Freeform 3912" o:spid="_x0000_s2242" style="position:absolute;left:1376;top:1122;width:133;height:37;visibility:visible;mso-wrap-style:square;v-text-anchor:top" coordsize="13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" path="m,9l8,8r8,l24,7r8,l40,6r8,l56,5r8,l73,4,81,3r9,l98,2r9,-1l116,1,124,r9,l133,4r,4l133,11r,4l133,19r,4l133,27r,4l124,31r-9,l106,32r-8,l89,32r-8,1l72,33r-8,1l56,34r-9,l39,35r-8,l23,36r-8,l8,36,,37,,33,,30,,26,,23,,19,,16,,12,,9xe" fillcolor="#f2f0e6" stroked="f">
                    <v:path arrowok="t" o:connecttype="custom" o:connectlocs="0,9;8,8;16,8;24,7;32,7;40,6;48,6;56,5;64,5;73,4;81,3;90,3;98,2;107,1;116,1;124,0;133,0;133,4;133,8;133,11;133,15;133,19;133,23;133,27;133,31;124,31;115,31;106,32;98,32;89,32;81,33;72,33;64,34;56,34;47,34;39,35;31,35;23,36;15,36;8,36;0,37;0,33;0,30;0,26;0,23;0,19;0,16;0,12;0,9" o:connectangles="0,0,0,0,0,0,0,0,0,0,0,0,0,0,0,0,0,0,0,0,0,0,0,0,0,0,0,0,0,0,0,0,0,0,0,0,0,0,0,0,0,0,0,0,0,0,0,0,0"/>
                  </v:shape>
                  <v:shape id="Freeform 3913" o:spid="_x0000_s2243" style="position:absolute;left:1375;top:1184;width:133;height:32;visibility:visible;mso-wrap-style:square;v-text-anchor:top" coordsize="1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" path="m,5l8,4r8,l24,3r8,l40,3r8,l56,2r9,l73,2,81,1r9,l98,1,107,r9,l124,r9,l133,3r,4l133,11r,4l133,18r,4l133,26r,4l124,30r-9,l106,30r-8,1l89,31r-8,l72,31r-8,1l56,32r-9,l39,32r-8,l23,32r-8,l7,32,,32,,29,,25,,22,,18,,15,,11,,8,,5xe" fillcolor="#f2f0e6" stroked="f">
                    <v:path arrowok="t" o:connecttype="custom" o:connectlocs="0,5;8,4;16,4;24,3;32,3;40,3;48,3;56,2;65,2;73,2;81,1;90,1;98,1;107,0;116,0;124,0;133,0;133,3;133,7;133,11;133,15;133,18;133,22;133,26;133,30;124,30;115,30;106,30;98,31;89,31;81,31;72,31;64,32;56,32;47,32;39,32;31,32;23,32;15,32;7,32;0,32;0,29;0,25;0,22;0,18;0,15;0,11;0,8;0,5" o:connectangles="0,0,0,0,0,0,0,0,0,0,0,0,0,0,0,0,0,0,0,0,0,0,0,0,0,0,0,0,0,0,0,0,0,0,0,0,0,0,0,0,0,0,0,0,0,0,0,0,0"/>
                  </v:shape>
                  <v:shape id="Freeform 3914" o:spid="_x0000_s2244" style="position:absolute;left:1374;top:1245;width:133;height:31;visibility:visible;mso-wrap-style:square;v-text-anchor:top" coordsize="13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" path="m,1r8,l16,1r8,l32,1r8,l48,1r8,l64,1,73,r8,l90,r8,l107,r8,l124,r9,l133,4r,4l133,12r,4l133,19r,4l133,27r,4l124,31r-9,l106,31r-8,l89,30r-9,l72,30r-8,l56,30r-9,l39,30r-8,l23,29r-8,l7,29,,29,,25,,22,,18,,15,,11,,8,,4,,1xe" fillcolor="#f2f0e6" stroked="f">
                    <v:path arrowok="t" o:connecttype="custom" o:connectlocs="0,1;8,1;16,1;24,1;32,1;40,1;48,1;56,1;64,1;73,0;81,0;90,0;98,0;107,0;115,0;124,0;133,0;133,4;133,8;133,12;133,16;133,19;133,23;133,27;133,31;124,31;115,31;106,31;98,31;89,30;80,30;72,30;64,30;56,30;47,30;39,30;31,30;23,29;15,29;7,29;0,29;0,25;0,22;0,18;0,15;0,11;0,8;0,4;0,1" o:connectangles="0,0,0,0,0,0,0,0,0,0,0,0,0,0,0,0,0,0,0,0,0,0,0,0,0,0,0,0,0,0,0,0,0,0,0,0,0,0,0,0,0,0,0,0,0,0,0,0,0"/>
                  </v:shape>
                  <v:shape id="Freeform 3915" o:spid="_x0000_s2245" style="position:absolute;left:1373;top:1304;width:134;height:34;visibility:visible;mso-wrap-style:square;v-text-anchor:top" coordsize="13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" path="m,l8,r8,l24,r8,l40,r8,1l56,1r8,1l73,2r8,l90,2r9,l107,2r9,1l124,3r10,1l133,7r,4l133,15r,4l133,22r,4l133,30r,4l124,33r-9,l107,33,98,32r-9,l81,32,72,31r-8,l56,30r-9,l39,30,31,29r-8,l15,29,7,28,,28,,24,,21,,17,,14,,10,,7,,3,,xe" fillcolor="#f2f0e6" stroked="f">
                    <v:path arrowok="t" o:connecttype="custom" o:connectlocs="0,0;8,0;16,0;24,0;32,0;40,0;48,1;56,1;64,2;73,2;81,2;90,2;99,2;107,2;116,3;124,3;134,4;133,7;133,11;133,15;133,19;133,22;133,26;133,30;133,34;124,33;115,33;107,33;98,32;89,32;81,32;72,31;64,31;56,30;47,30;39,30;31,29;23,29;15,29;7,28;0,28;0,24;0,21;0,17;0,14;0,10;0,7;0,3;0,0" o:connectangles="0,0,0,0,0,0,0,0,0,0,0,0,0,0,0,0,0,0,0,0,0,0,0,0,0,0,0,0,0,0,0,0,0,0,0,0,0,0,0,0,0,0,0,0,0,0,0,0,0"/>
                  </v:shape>
                  <v:shape id="Freeform 3916" o:spid="_x0000_s2246" style="position:absolute;left:1372;top:1362;width:134;height:32;visibility:visible;mso-wrap-style:square;v-text-anchor:top" coordsize="1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" path="m,l8,r8,l24,1r8,l40,2r8,l56,3r8,1l73,4r8,1l90,5r9,l107,6r9,l124,7r10,1l133,11r,3l133,17r,3l133,23r,2l133,28r,4l124,31r-9,-1l107,29r-9,l89,28r-8,l72,27,64,26r-8,l47,25,39,24r-8,l23,23r-8,l7,22,,22,,19,,16,,13,,10,,7,,5,,2,,xe" fillcolor="#f2f0e6" stroked="f">
                    <v:path arrowok="t" o:connecttype="custom" o:connectlocs="0,0;8,0;16,0;24,1;32,1;40,2;48,2;56,3;64,4;73,4;81,5;90,5;99,5;107,6;116,6;124,7;134,8;133,11;133,14;133,17;133,20;133,23;133,25;133,28;133,32;124,31;115,30;107,29;98,29;89,28;81,28;72,27;64,26;56,26;47,25;39,24;31,24;23,23;15,23;7,22;0,22;0,19;0,16;0,13;0,10;0,7;0,5;0,2;0,0" o:connectangles="0,0,0,0,0,0,0,0,0,0,0,0,0,0,0,0,0,0,0,0,0,0,0,0,0,0,0,0,0,0,0,0,0,0,0,0,0,0,0,0,0,0,0,0,0,0,0,0,0"/>
                  </v:shape>
                  <v:shape id="Freeform 3917" o:spid="_x0000_s2247" style="position:absolute;left:1374;top:1244;width:133;height:24;visibility:visible;mso-wrap-style:square;v-text-anchor:top" coordsize="13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" path="m1,l8,r8,l24,r8,l40,r8,l56,r8,l73,r8,l90,r8,l107,r9,l124,r9,l133,3r,3l133,9r,3l133,15r,2l133,20r,4l124,23r-9,l107,23r-9,l89,23r-8,l72,23r-8,l56,23r-8,l40,23r-8,l23,23r-7,l8,23,,23,,20,,17,,14,,12,,9,,6,,3,1,xe" fillcolor="#f2f0e6" stroked="f">
                    <v:path arrowok="t" o:connecttype="custom" o:connectlocs="1,0;8,0;16,0;24,0;32,0;40,0;48,0;56,0;64,0;73,0;81,0;90,0;98,0;107,0;116,0;124,0;133,0;133,3;133,6;133,9;133,12;133,15;133,17;133,20;133,24;124,23;115,23;107,23;98,23;89,23;81,23;72,23;64,23;56,23;48,23;40,23;32,23;23,23;16,23;8,23;0,23;0,20;0,17;0,14;0,12;0,9;0,6;0,3;1,0" o:connectangles="0,0,0,0,0,0,0,0,0,0,0,0,0,0,0,0,0,0,0,0,0,0,0,0,0,0,0,0,0,0,0,0,0,0,0,0,0,0,0,0,0,0,0,0,0,0,0,0,0"/>
                  </v:shape>
                  <v:shape id="Freeform 3918" o:spid="_x0000_s2248" style="position:absolute;left:1378;top:714;width:137;height:93;visibility:visible;mso-wrap-style:square;v-text-anchor:top" coordsize="13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" path="m1,38l9,36r8,-2l25,32r8,-3l42,27r8,-2l58,22r8,-2l75,17r9,-2l92,13r9,-3l110,8r9,-3l128,3,137,r,8l137,15r,8l137,30r-1,7l136,45r,7l136,60r-9,2l118,64r-9,2l100,68r-9,3l83,73r-9,2l66,78r-9,2l49,82r-9,2l32,85r-8,2l16,89,8,91,,93,,86,,80,,73,,66,,59,1,52r,-7l1,38xe" fillcolor="#e0ded4" stroked="f">
                    <v:path arrowok="t" o:connecttype="custom" o:connectlocs="1,38;9,36;17,34;25,32;33,29;42,27;50,25;58,22;66,20;75,17;84,15;92,13;101,10;110,8;119,5;128,3;137,0;137,8;137,15;137,23;137,30;136,37;136,45;136,52;136,60;127,62;118,64;109,66;100,68;91,71;83,73;74,75;66,78;57,80;49,82;40,84;32,85;24,87;16,89;8,91;0,93;0,86;0,80;0,73;0,66;0,59;1,52;1,45;1,38" o:connectangles="0,0,0,0,0,0,0,0,0,0,0,0,0,0,0,0,0,0,0,0,0,0,0,0,0,0,0,0,0,0,0,0,0,0,0,0,0,0,0,0,0,0,0,0,0,0,0,0,0"/>
                  </v:shape>
                  <v:shape id="Freeform 3919" o:spid="_x0000_s2249" style="position:absolute;left:1387;top:734;width:128;height:71;visibility:visible;mso-wrap-style:square;v-text-anchor:top" coordsize="12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" path="m,34l8,32r7,-2l23,28r8,-2l38,24r8,-2l54,20r8,-2l70,16r8,-3l86,11,94,9r8,-2l111,4r8,-2l128,r,5l128,10r,5l128,20r-1,5l127,29r,5l127,40r-8,2l110,44r-8,2l94,48r-8,2l77,52r-8,2l61,56r-8,2l45,60r-7,2l30,64r-8,1l15,67,7,69,,71,,66,,62,,57,,53,,48,,44,,39,,34xe" fillcolor="#615e54" stroked="f">
                    <v:path arrowok="t" o:connecttype="custom" o:connectlocs="0,34;8,32;15,30;23,28;31,26;38,24;46,22;54,20;62,18;70,16;78,13;86,11;94,9;102,7;111,4;119,2;128,0;128,5;128,10;128,15;128,20;127,25;127,29;127,34;127,40;119,42;110,44;102,46;94,48;86,50;77,52;69,54;61,56;53,58;45,60;38,62;30,64;22,65;15,67;7,69;0,71;0,66;0,62;0,57;0,53;0,48;0,44;0,39;0,34" o:connectangles="0,0,0,0,0,0,0,0,0,0,0,0,0,0,0,0,0,0,0,0,0,0,0,0,0,0,0,0,0,0,0,0,0,0,0,0,0,0,0,0,0,0,0,0,0,0,0,0,0"/>
                  </v:shape>
                  <v:shape id="Freeform 3920" o:spid="_x0000_s2250" style="position:absolute;left:1382;top:747;width:16;height:59;visibility:visible;mso-wrap-style:square;v-text-anchor:top" coordsize="1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" path="m1,4r1,l4,3,6,2r2,l10,1r2,l14,r2,l15,7r,7l15,21r,7l15,35r,7l15,49r,7l13,56r-2,1l9,57,7,58r-2,l3,58,1,59,,59,,52,,46,,39,,32,,25,,18,,11,1,4xe" fillcolor="#e0ded4" stroked="f">
                    <v:path arrowok="t" o:connecttype="custom" o:connectlocs="1,4;2,4;4,3;6,2;8,2;10,1;12,1;14,0;16,0;15,7;15,14;15,21;15,28;15,35;15,42;15,49;15,56;13,56;11,57;9,57;7,58;5,58;3,58;1,59;0,59;0,52;0,46;0,39;0,32;0,25;0,18;0,11;1,4" o:connectangles="0,0,0,0,0,0,0,0,0,0,0,0,0,0,0,0,0,0,0,0,0,0,0,0,0,0,0,0,0,0,0,0,0"/>
                  </v:shape>
                  <v:shape id="Freeform 3921" o:spid="_x0000_s2251" style="position:absolute;left:1419;top:737;width:17;height:60;visibility:visible;mso-wrap-style:square;v-text-anchor:top" coordsize="1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" path="m1,4l3,3r2,l7,2r2,l11,1r2,l15,r2,l17,7r-1,7l16,21r,7l16,35r,7l16,49r,7l14,57r-2,l10,58r-2,l6,59r-2,l2,60,,60,,53,,46,1,39r,-7l1,25r,-7l1,11,1,4xe" fillcolor="#e0ded4" stroked="f">
                    <v:path arrowok="t" o:connecttype="custom" o:connectlocs="1,4;3,3;5,3;7,2;9,2;11,1;13,1;15,0;17,0;17,7;16,14;16,21;16,28;16,35;16,42;16,49;16,56;14,57;12,57;10,58;8,58;6,59;4,59;2,60;0,60;0,53;0,46;1,39;1,32;1,25;1,18;1,11;1,4" o:connectangles="0,0,0,0,0,0,0,0,0,0,0,0,0,0,0,0,0,0,0,0,0,0,0,0,0,0,0,0,0,0,0,0,0"/>
                  </v:shape>
                  <v:shape id="Freeform 3922" o:spid="_x0000_s2252" style="position:absolute;left:1459;top:726;width:17;height:62;visibility:visible;mso-wrap-style:square;v-text-anchor:top" coordsize="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" path="m1,4l2,3r2,l6,2r3,l11,1r2,l15,r2,l17,7r-1,7l16,21r,8l16,36r,7l16,50r,8l14,58r-2,l10,59r-2,l5,60r-2,l1,61,,62,,54,,47,,40,,33,,26,,19,,11,1,4xe" fillcolor="#e0ded4" stroked="f">
                    <v:path arrowok="t" o:connecttype="custom" o:connectlocs="1,4;2,3;4,3;6,2;9,2;11,1;13,1;15,0;17,0;17,7;16,14;16,21;16,29;16,36;16,43;16,50;16,58;14,58;12,58;10,59;8,59;5,60;3,60;1,61;0,62;0,54;0,47;0,40;0,33;0,26;0,19;0,11;1,4" o:connectangles="0,0,0,0,0,0,0,0,0,0,0,0,0,0,0,0,0,0,0,0,0,0,0,0,0,0,0,0,0,0,0,0,0"/>
                  </v:shape>
                  <v:shape id="Freeform 3923" o:spid="_x0000_s2253" style="position:absolute;left:1499;top:714;width:16;height:64;visibility:visible;mso-wrap-style:square;v-text-anchor:top" coordsize="1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" path="m1,5l3,4,5,3r2,l9,2r1,l12,1r2,l16,r,8l16,15r,8l16,30r-1,7l15,45r,7l15,60r-2,l12,61r-2,l8,62r-2,l4,63r-2,l,64,,56,,49,,41,1,34r,-7l1,19r,-7l1,5xe" fillcolor="#e0ded4" stroked="f">
                    <v:path arrowok="t" o:connecttype="custom" o:connectlocs="1,5;3,4;5,3;7,3;9,2;10,2;12,1;14,1;16,0;16,8;16,15;16,23;16,30;15,37;15,45;15,52;15,60;13,60;12,61;10,61;8,62;6,62;4,63;2,63;0,64;0,56;0,49;0,41;1,34;1,27;1,19;1,12;1,5" o:connectangles="0,0,0,0,0,0,0,0,0,0,0,0,0,0,0,0,0,0,0,0,0,0,0,0,0,0,0,0,0,0,0,0,0"/>
                  </v:shape>
                  <v:shape id="Freeform 3924" o:spid="_x0000_s2254" style="position:absolute;left:1485;top:722;width:5;height:59;visibility:visible;mso-wrap-style:square;v-text-anchor:top" coordsize="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" path="m1,1l3,,5,r,6l5,14r,7l5,29,4,36r,7l4,50r,8l2,59,,59,,52,,44,,37,,30,,22,,15,,8,1,1xe" fillcolor="#e0ded4" stroked="f">
                    <v:path arrowok="t" o:connecttype="custom" o:connectlocs="1,1;3,0;5,0;5,6;5,14;5,21;5,29;4,36;4,43;4,50;4,58;2,59;0,59;0,52;0,44;0,37;0,30;0,22;0,15;0,8;1,1" o:connectangles="0,0,0,0,0,0,0,0,0,0,0,0,0,0,0,0,0,0,0,0,0"/>
                  </v:shape>
                  <v:shape id="Freeform 3925" o:spid="_x0000_s2255" style="position:absolute;left:1444;top:733;width:6;height:58;visibility:visible;mso-wrap-style:square;v-text-anchor:top" coordsize="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" path="m1,1l4,,6,r,7l5,14r,7l5,28r,7l5,42r,7l5,57,3,58,,58,,51,1,44r,-8l1,30r,-8l1,15,1,8,1,1xe" fillcolor="#e0ded4" stroked="f">
                    <v:path arrowok="t" o:connecttype="custom" o:connectlocs="1,1;4,0;6,0;6,7;5,14;5,21;5,28;5,35;5,42;5,49;5,57;3,58;0,58;0,51;1,44;1,36;1,30;1,22;1,15;1,8;1,1" o:connectangles="0,0,0,0,0,0,0,0,0,0,0,0,0,0,0,0,0,0,0,0,0"/>
                  </v:shape>
                  <v:shape id="Freeform 3926" o:spid="_x0000_s2256" style="position:absolute;left:1406;top:744;width:5;height:57;visibility:visible;mso-wrap-style:square;v-text-anchor:top" coordsize="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" path="m1,1l3,,5,r,7l5,14r,6l5,28,4,35r,6l4,49r,7l2,56,,57,,50,,42,,36,,29,,21,,15,1,8,1,1xe" fillcolor="#e0ded4" stroked="f">
                    <v:path arrowok="t" o:connecttype="custom" o:connectlocs="1,1;3,0;5,0;5,7;5,14;5,20;5,28;4,35;4,41;4,49;4,56;2,56;0,57;0,50;0,42;0,36;0,29;0,21;0,15;1,8;1,1" o:connectangles="0,0,0,0,0,0,0,0,0,0,0,0,0,0,0,0,0,0,0,0,0"/>
                  </v:shape>
                  <v:shape id="Freeform 3927" o:spid="_x0000_s2257" style="position:absolute;left:1382;top:768;width:132;height:43;visibility:visible;mso-wrap-style:square;v-text-anchor:top" coordsize="13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" path="m1,34l8,31r8,-1l24,27r8,-2l40,23r8,-2l56,19r8,-2l72,15r9,-2l89,11,98,9r8,-2l115,5r9,-3l132,r,3l132,5r,3l132,11r-9,2l115,15r-9,2l97,19r-8,2l81,23r-9,3l64,28r-8,2l47,31r-8,2l32,35r-9,2l16,39,8,41,,43,,41,,38,,36,1,34xe" fillcolor="#e0ded4" stroked="f">
                    <v:path arrowok="t" o:connecttype="custom" o:connectlocs="1,34;8,31;16,30;24,27;32,25;40,23;48,21;56,19;64,17;72,15;81,13;89,11;98,9;106,7;115,5;124,2;132,0;132,3;132,5;132,8;132,11;123,13;115,15;106,17;97,19;89,21;81,23;72,26;64,28;56,30;47,31;39,33;32,35;23,37;16,39;8,41;0,43;0,41;0,38;0,36;1,34" o:connectangles="0,0,0,0,0,0,0,0,0,0,0,0,0,0,0,0,0,0,0,0,0,0,0,0,0,0,0,0,0,0,0,0,0,0,0,0,0,0,0,0,0"/>
                  </v:shape>
                  <v:shape id="Freeform 3928" o:spid="_x0000_s2258" style="position:absolute;left:1378;top:773;width:136;height:41;visibility:visible;mso-wrap-style:square;v-text-anchor:top" coordsize="13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" path="m,34l8,32r8,-2l24,28r8,-2l40,24r9,-2l57,20r9,-2l74,15r9,-2l91,11r9,-3l109,6r9,-2l127,2,136,r,1l136,3r,2l136,8r-9,1l118,11r-9,3l100,16r-9,2l83,20r-9,3l65,25r-8,2l49,29r-9,2l32,33r-8,2l16,37,8,39,,41,,37,,34xe" fillcolor="#bfbdb3" stroked="f">
                    <v:path arrowok="t" o:connecttype="custom" o:connectlocs="0,34;8,32;16,30;24,28;32,26;40,24;49,22;57,20;66,18;74,15;83,13;91,11;100,8;109,6;118,4;127,2;136,0;136,1;136,3;136,5;136,8;127,9;118,11;109,14;100,16;91,18;83,20;74,23;65,25;57,27;49,29;40,31;32,33;24,35;16,37;8,39;0,41;0,37;0,34" o:connectangles="0,0,0,0,0,0,0,0,0,0,0,0,0,0,0,0,0,0,0,0,0,0,0,0,0,0,0,0,0,0,0,0,0,0,0,0,0,0,0"/>
                  </v:shape>
                  <v:shape id="Freeform 3929" o:spid="_x0000_s2259" style="position:absolute;left:1463;top:676;width:28;height:30;visibility:visible;mso-wrap-style:square;v-text-anchor:top" coordsize="2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" path="m,12r,2l,16r,2l,20r,2l,25r,2l,30,4,28,7,27r3,-1l14,25r3,-1l21,22r3,-1l28,20,27,17r,-2l27,13r,-3l27,8r,-3l27,3,27,,24,1,21,3,17,4,14,6,10,7,7,9,4,10,,12xe" fillcolor="#fffffa" strokecolor="#bfbfbf" strokeweight=".05pt">
                    <v:path arrowok="t" o:connecttype="custom" o:connectlocs="0,12;0,14;0,16;0,18;0,20;0,22;0,25;0,27;0,30;4,28;7,27;10,26;14,25;17,24;21,22;24,21;28,20;27,17;27,15;27,13;27,10;27,8;27,5;27,3;27,0;24,1;21,3;17,4;14,6;10,7;7,9;4,10;0,12" o:connectangles="0,0,0,0,0,0,0,0,0,0,0,0,0,0,0,0,0,0,0,0,0,0,0,0,0,0,0,0,0,0,0,0,0"/>
                  </v:shape>
                </v:group>
                <v:rect id="Rectangle 3930" o:spid="_x0000_s2260" style="position:absolute;left:1930;top:1974;width:19056;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" filled="f" stroked="f">
                  <v:textbox inset="0,0,0,0">
                    <w:txbxContent>
                      <w:p w:rsidR="00592680" w:rsidRDefault="00592680" w:rsidP="00592680">
                        <w:pPr>
                          <w:spacing w:before="0"/>
                          <w:rPr>
                            <w:b/>
                            <w:sz w:val="22"/>
                            <w:szCs w:val="22"/>
                            <w:u w:val="single"/>
                          </w:rPr>
                        </w:pPr>
                        <w:r>
                          <w:rPr>
                            <w:b/>
                            <w:sz w:val="22"/>
                            <w:szCs w:val="22"/>
                            <w:u w:val="single"/>
                          </w:rPr>
                          <w:t>Government</w:t>
                        </w:r>
                        <w:r>
                          <w:rPr>
                            <w:rFonts w:hint="eastAsia"/>
                            <w:b/>
                            <w:sz w:val="22"/>
                            <w:szCs w:val="22"/>
                            <w:u w:val="single"/>
                          </w:rPr>
                          <w:t>/local government</w:t>
                        </w:r>
                      </w:p>
                    </w:txbxContent>
                  </v:textbox>
                </v:rect>
                <v:rect id="Rectangle 3931" o:spid="_x0000_s2261" style="position:absolute;left:40735;top:8223;width:818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" filled="f" stroked="f">
                  <v:textbox inset="0,0,0,0">
                    <w:txbxContent>
                      <w:p w:rsidR="00592680" w:rsidRDefault="00592680" w:rsidP="00592680">
                        <w:pPr>
                          <w:spacing w:before="0"/>
                          <w:rPr>
                            <w:b/>
                          </w:rPr>
                        </w:pPr>
                        <w:r>
                          <w:rPr>
                            <w:rFonts w:hint="eastAsia"/>
                            <w:b/>
                            <w:color w:val="000000"/>
                            <w:sz w:val="18"/>
                            <w:szCs w:val="18"/>
                          </w:rPr>
                          <w:t xml:space="preserve">- </w:t>
                        </w:r>
                        <w:r>
                          <w:rPr>
                            <w:rFonts w:hint="eastAsia"/>
                            <w:color w:val="000000"/>
                            <w:sz w:val="18"/>
                            <w:szCs w:val="18"/>
                          </w:rPr>
                          <w:t>Early Warning</w:t>
                        </w:r>
                      </w:p>
                    </w:txbxContent>
                  </v:textbox>
                </v:rect>
                <v:rect id="Rectangle 3932" o:spid="_x0000_s2262" style="position:absolute;left:12973;top:5194;width:8718;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" filled="f" stroked="f">
                  <v:textbox inset="0,0,0,0">
                    <w:txbxContent>
                      <w:p w:rsidR="00592680" w:rsidRDefault="00592680" w:rsidP="00592680">
                        <w:pPr>
                          <w:spacing w:before="0" w:line="220" w:lineRule="exact"/>
                          <w:ind w:left="110" w:hangingChars="50" w:hanging="110"/>
                          <w:rPr>
                            <w:b/>
                            <w:sz w:val="22"/>
                            <w:szCs w:val="22"/>
                          </w:rPr>
                        </w:pPr>
                        <w:r>
                          <w:rPr>
                            <w:rFonts w:hint="eastAsia"/>
                            <w:b/>
                            <w:color w:val="000000"/>
                            <w:sz w:val="22"/>
                            <w:szCs w:val="22"/>
                          </w:rPr>
                          <w:t xml:space="preserve">- </w:t>
                        </w:r>
                        <w:r>
                          <w:rPr>
                            <w:rFonts w:hint="eastAsia"/>
                            <w:color w:val="000000"/>
                            <w:sz w:val="22"/>
                            <w:szCs w:val="22"/>
                          </w:rPr>
                          <w:t>Relief</w:t>
                        </w:r>
                        <w:r>
                          <w:rPr>
                            <w:color w:val="000000"/>
                            <w:sz w:val="22"/>
                            <w:szCs w:val="22"/>
                          </w:rPr>
                          <w:br/>
                        </w:r>
                        <w:r>
                          <w:rPr>
                            <w:rFonts w:hint="eastAsia"/>
                            <w:color w:val="000000"/>
                            <w:sz w:val="22"/>
                            <w:szCs w:val="22"/>
                          </w:rPr>
                          <w:t xml:space="preserve"> information</w:t>
                        </w:r>
                      </w:p>
                    </w:txbxContent>
                  </v:textbox>
                </v:rect>
                <v:shape id="Picture 3933" o:spid="_x0000_s2263" type="#_x0000_t75" style="position:absolute;left:51479;top:4000;width:5048;height:4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">
                  <v:imagedata r:id="rId52" o:title=""/>
                </v:shape>
                <v:shape id="Freeform 3934" o:spid="_x0000_s2264" style="position:absolute;left:30575;top:7689;width:5886;height:3296;visibility:visible;mso-wrap-style:square;v-text-anchor:top" coordsize="469,1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" path="m469,7l60,909,45,902,454,r15,7xm116,920l6,1009,,868r116,52xe" fillcolor="#339" strokecolor="#339" strokeweight=".1pt">
                  <v:stroke joinstyle="bevel"/>
                  <v:path arrowok="t" o:connecttype="custom" o:connectlocs="588645,2286;75306,296902;56480,294616;569818,0;588645,2286;145592,300495;7531,329565;0,283511;145592,300495" o:connectangles="0,0,0,0,0,0,0,0,0"/>
                  <o:lock v:ext="edit" verticies="t"/>
                </v:shape>
                <v:rect id="Rectangle 3935" o:spid="_x0000_s2265" style="position:absolute;left:10007;top:12338;width:8719;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" filled="f" stroked="f">
                  <v:textbox inset="0,0,0,0">
                    <w:txbxContent>
                      <w:p w:rsidR="00592680" w:rsidRDefault="00592680" w:rsidP="00592680">
                        <w:pPr>
                          <w:spacing w:before="0" w:line="220" w:lineRule="exact"/>
                          <w:ind w:left="110" w:hangingChars="50" w:hanging="110"/>
                          <w:rPr>
                            <w:sz w:val="22"/>
                            <w:szCs w:val="22"/>
                          </w:rPr>
                        </w:pPr>
                        <w:r>
                          <w:rPr>
                            <w:rFonts w:hint="eastAsia"/>
                            <w:b/>
                            <w:color w:val="000000"/>
                            <w:sz w:val="22"/>
                            <w:szCs w:val="22"/>
                          </w:rPr>
                          <w:t xml:space="preserve">- </w:t>
                        </w:r>
                        <w:r>
                          <w:rPr>
                            <w:rFonts w:hint="eastAsia"/>
                            <w:color w:val="000000"/>
                            <w:sz w:val="22"/>
                            <w:szCs w:val="22"/>
                          </w:rPr>
                          <w:t>Traffic report</w:t>
                        </w:r>
                      </w:p>
                    </w:txbxContent>
                  </v:textbox>
                </v:rect>
                <v:shape id="Picture 3936" o:spid="_x0000_s2266" type="#_x0000_t75" style="position:absolute;left:48920;top:10941;width:4096;height:4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">
                  <v:imagedata r:id="rId53" o:title=""/>
                </v:shape>
                <v:shape id="Picture 3937" o:spid="_x0000_s2267" type="#_x0000_t75" style="position:absolute;left:50971;top:11328;width:4096;height:4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">
                  <v:imagedata r:id="rId53" o:title=""/>
                </v:shape>
                <v:shapetype id="_x0000_t32" coordsize="21600,21600" o:spt="32" o:oned="t" path="m,l21600,21600e" filled="f">
                  <v:path arrowok="t" fillok="f" o:connecttype="none"/>
                  <o:lock v:ext="edit" shapetype="t"/>
                </v:shapetype>
                <v:shape id="AutoShape 3938" o:spid="_x0000_s2268" type="#_x0000_t32" style="position:absolute;left:40239;top:13023;width:9640;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" stroked="f">
                  <v:stroke endarrow="block"/>
                </v:shape>
                <v:shape id="Picture 3939" o:spid="_x0000_s2269" type="#_x0000_t75" style="position:absolute;left:40246;top:12706;width:9544;height:1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">
                  <v:imagedata r:id="rId54" o:title=""/>
                </v:shape>
                <v:shape id="Text Box 3940" o:spid="_x0000_s2270" type="#_x0000_t202" style="position:absolute;left:39274;top:10483;width:1179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" filled="f" stroked="f">
                  <v:textbox inset="5.85pt,.7pt,5.85pt,.7pt">
                    <w:txbxContent>
                      <w:p w:rsidR="00592680" w:rsidRDefault="00592680" w:rsidP="00592680">
                        <w:pPr>
                          <w:rPr>
                            <w:sz w:val="20"/>
                          </w:rPr>
                        </w:pPr>
                        <w:r>
                          <w:rPr>
                            <w:rFonts w:hint="eastAsia"/>
                            <w:sz w:val="20"/>
                          </w:rPr>
                          <w:t>Relief Information</w:t>
                        </w:r>
                      </w:p>
                    </w:txbxContent>
                  </v:textbox>
                </v:shape>
                <v:rect id="Rectangle 3941" o:spid="_x0000_s2271" style="position:absolute;left:51168;top:9931;width:5518;height:2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" filled="f" stroked="f">
                  <v:textbox inset="0,0,0,0">
                    <w:txbxContent>
                      <w:p w:rsidR="00592680" w:rsidRDefault="00592680" w:rsidP="00592680">
                        <w:pPr>
                          <w:spacing w:before="0"/>
                          <w:rPr>
                            <w:u w:val="single"/>
                          </w:rPr>
                        </w:pPr>
                        <w:r>
                          <w:rPr>
                            <w:rFonts w:hint="eastAsia"/>
                            <w:u w:val="single"/>
                          </w:rPr>
                          <w:t>Internet</w:t>
                        </w:r>
                      </w:p>
                    </w:txbxContent>
                  </v:textbox>
                </v:rect>
                <w10:anchorlock/>
              </v:group>
            </w:pict>
          </mc:Fallback>
        </mc:AlternateContent>
      </w:r>
    </w:p>
    <w:p w:rsidR="00592680" w:rsidRPr="007F4E5B" w:rsidRDefault="00592680" w:rsidP="00592680">
      <w:pPr>
        <w:pStyle w:val="Figuretitle"/>
        <w:rPr>
          <w:lang w:eastAsia="ja-JP"/>
        </w:rPr>
      </w:pPr>
      <w:r w:rsidRPr="007F4E5B">
        <w:rPr>
          <w:rFonts w:hint="eastAsia"/>
        </w:rPr>
        <w:t>Figure</w:t>
      </w:r>
      <w:r w:rsidRPr="007F4E5B">
        <w:rPr>
          <w:rFonts w:hint="eastAsia"/>
          <w:lang w:eastAsia="ja-JP"/>
        </w:rPr>
        <w:t xml:space="preserve"> 3</w:t>
      </w:r>
      <w:r w:rsidRPr="007F4E5B">
        <w:rPr>
          <w:rFonts w:hint="eastAsia"/>
        </w:rPr>
        <w:t xml:space="preserve"> </w:t>
      </w:r>
      <w:r w:rsidRPr="007F4E5B">
        <w:rPr>
          <w:lang w:eastAsia="ja-JP"/>
        </w:rPr>
        <w:t>–</w:t>
      </w:r>
      <w:r w:rsidRPr="007F4E5B">
        <w:rPr>
          <w:rFonts w:hint="eastAsia"/>
          <w:lang w:eastAsia="ja-JP"/>
        </w:rPr>
        <w:t xml:space="preserve"> Digital </w:t>
      </w:r>
      <w:r w:rsidRPr="007F4E5B">
        <w:rPr>
          <w:lang w:eastAsia="ja-JP"/>
        </w:rPr>
        <w:t>s</w:t>
      </w:r>
      <w:r w:rsidRPr="007F4E5B">
        <w:rPr>
          <w:rFonts w:hint="eastAsia"/>
          <w:lang w:eastAsia="ja-JP"/>
        </w:rPr>
        <w:t xml:space="preserve">ignage </w:t>
      </w:r>
      <w:r w:rsidRPr="007F4E5B">
        <w:t>s</w:t>
      </w:r>
      <w:r w:rsidRPr="007F4E5B">
        <w:rPr>
          <w:rFonts w:hint="eastAsia"/>
        </w:rPr>
        <w:t xml:space="preserve">ystem </w:t>
      </w:r>
      <w:r w:rsidRPr="007F4E5B">
        <w:rPr>
          <w:rFonts w:hint="eastAsia"/>
          <w:lang w:eastAsia="ja-JP"/>
        </w:rPr>
        <w:t xml:space="preserve">for </w:t>
      </w:r>
      <w:r w:rsidRPr="007F4E5B">
        <w:t>d</w:t>
      </w:r>
      <w:r w:rsidRPr="007F4E5B">
        <w:rPr>
          <w:rFonts w:hint="eastAsia"/>
        </w:rPr>
        <w:t xml:space="preserve">isaster </w:t>
      </w:r>
      <w:r w:rsidRPr="007F4E5B">
        <w:rPr>
          <w:rFonts w:hint="eastAsia"/>
          <w:lang w:eastAsia="ja-JP"/>
        </w:rPr>
        <w:t xml:space="preserve">relief and </w:t>
      </w:r>
      <w:r w:rsidRPr="007F4E5B">
        <w:rPr>
          <w:lang w:eastAsia="ja-JP"/>
        </w:rPr>
        <w:t>e</w:t>
      </w:r>
      <w:r w:rsidRPr="007F4E5B">
        <w:rPr>
          <w:rFonts w:hint="eastAsia"/>
          <w:lang w:eastAsia="ja-JP"/>
        </w:rPr>
        <w:t xml:space="preserve">arly </w:t>
      </w:r>
      <w:r w:rsidRPr="007F4E5B">
        <w:rPr>
          <w:lang w:eastAsia="ja-JP"/>
        </w:rPr>
        <w:t>w</w:t>
      </w:r>
      <w:r w:rsidRPr="007F4E5B">
        <w:rPr>
          <w:rFonts w:hint="eastAsia"/>
          <w:lang w:eastAsia="ja-JP"/>
        </w:rPr>
        <w:t>arning</w:t>
      </w:r>
    </w:p>
    <w:p w:rsidR="00592680" w:rsidRPr="007229CA" w:rsidRDefault="00592680" w:rsidP="00592680">
      <w:pPr>
        <w:pStyle w:val="1"/>
        <w:ind w:left="960"/>
      </w:pPr>
    </w:p>
    <w:p w:rsidR="00592680" w:rsidRPr="007F4E5B" w:rsidRDefault="00592680" w:rsidP="00EA6019">
      <w:pPr>
        <w:pStyle w:val="Heading1"/>
        <w:numPr>
          <w:ilvl w:val="0"/>
          <w:numId w:val="18"/>
        </w:numPr>
      </w:pPr>
      <w:bookmarkStart w:id="53" w:name="_Toc393114335"/>
      <w:r w:rsidRPr="007F4E5B">
        <w:rPr>
          <w:rFonts w:hint="eastAsia"/>
          <w:lang w:eastAsia="ja-JP"/>
        </w:rPr>
        <w:t xml:space="preserve">Requirements for new </w:t>
      </w:r>
      <w:r w:rsidRPr="007F4E5B">
        <w:rPr>
          <w:lang w:eastAsia="ja-JP"/>
        </w:rPr>
        <w:t>d</w:t>
      </w:r>
      <w:r w:rsidRPr="007F4E5B">
        <w:rPr>
          <w:rFonts w:hint="eastAsia"/>
          <w:lang w:eastAsia="ja-JP"/>
        </w:rPr>
        <w:t xml:space="preserve">isaster </w:t>
      </w:r>
      <w:r w:rsidRPr="007F4E5B">
        <w:rPr>
          <w:lang w:eastAsia="ja-JP"/>
        </w:rPr>
        <w:t>r</w:t>
      </w:r>
      <w:r w:rsidRPr="007F4E5B">
        <w:rPr>
          <w:rFonts w:hint="eastAsia"/>
          <w:lang w:eastAsia="ja-JP"/>
        </w:rPr>
        <w:t xml:space="preserve">elief </w:t>
      </w:r>
      <w:r w:rsidRPr="007F4E5B">
        <w:rPr>
          <w:lang w:eastAsia="ja-JP"/>
        </w:rPr>
        <w:t>systems</w:t>
      </w:r>
      <w:bookmarkEnd w:id="53"/>
    </w:p>
    <w:p w:rsidR="00592680" w:rsidRPr="007F4E5B" w:rsidRDefault="00592680" w:rsidP="00592680">
      <w:pPr>
        <w:pStyle w:val="Textjustified"/>
        <w:rPr>
          <w:lang w:eastAsia="ja-JP"/>
        </w:rPr>
      </w:pPr>
      <w:r w:rsidRPr="007F4E5B">
        <w:rPr>
          <w:rFonts w:hint="eastAsia"/>
          <w:lang w:eastAsia="ja-JP"/>
        </w:rPr>
        <w:t xml:space="preserve">Disaster relief notification is important and should be effective </w:t>
      </w:r>
      <w:r w:rsidRPr="007F4E5B">
        <w:rPr>
          <w:lang w:eastAsia="ja-JP"/>
        </w:rPr>
        <w:t>in relation to, for example,</w:t>
      </w:r>
      <w:r w:rsidRPr="007F4E5B">
        <w:rPr>
          <w:rFonts w:hint="eastAsia"/>
          <w:lang w:eastAsia="ja-JP"/>
        </w:rPr>
        <w:t xml:space="preserve"> rescue, evacuation, safety confirmation, </w:t>
      </w:r>
      <w:r w:rsidRPr="007F4E5B">
        <w:rPr>
          <w:lang w:eastAsia="ja-JP"/>
        </w:rPr>
        <w:t xml:space="preserve">and </w:t>
      </w:r>
      <w:r w:rsidRPr="007F4E5B">
        <w:rPr>
          <w:rFonts w:hint="eastAsia"/>
          <w:lang w:eastAsia="ja-JP"/>
        </w:rPr>
        <w:t xml:space="preserve">life </w:t>
      </w:r>
      <w:r w:rsidRPr="007F4E5B">
        <w:rPr>
          <w:lang w:eastAsia="ja-JP"/>
        </w:rPr>
        <w:t>sustainability</w:t>
      </w:r>
      <w:r w:rsidRPr="007F4E5B">
        <w:rPr>
          <w:rFonts w:hint="eastAsia"/>
          <w:lang w:eastAsia="ja-JP"/>
        </w:rPr>
        <w:t>. In clause-6.3.2, five new disaster relief systems are</w:t>
      </w:r>
      <w:r>
        <w:rPr>
          <w:rFonts w:hint="eastAsia"/>
          <w:lang w:eastAsia="ja-JP"/>
        </w:rPr>
        <w:t xml:space="preserve"> introduced</w:t>
      </w:r>
      <w:r w:rsidRPr="007F4E5B">
        <w:rPr>
          <w:rFonts w:hint="eastAsia"/>
          <w:lang w:eastAsia="ja-JP"/>
        </w:rPr>
        <w:t xml:space="preserve">; </w:t>
      </w:r>
      <w:r w:rsidRPr="007F4E5B">
        <w:rPr>
          <w:lang w:eastAsia="ja-JP"/>
        </w:rPr>
        <w:t xml:space="preserve">“Disaster </w:t>
      </w:r>
      <w:r w:rsidRPr="007F4E5B">
        <w:rPr>
          <w:rFonts w:hint="eastAsia"/>
          <w:lang w:eastAsia="ja-JP"/>
        </w:rPr>
        <w:t>m</w:t>
      </w:r>
      <w:r w:rsidRPr="007F4E5B">
        <w:rPr>
          <w:lang w:eastAsia="ja-JP"/>
        </w:rPr>
        <w:t xml:space="preserve">essage </w:t>
      </w:r>
      <w:r w:rsidRPr="007F4E5B">
        <w:rPr>
          <w:rFonts w:hint="eastAsia"/>
          <w:lang w:eastAsia="ja-JP"/>
        </w:rPr>
        <w:t>b</w:t>
      </w:r>
      <w:r w:rsidRPr="007F4E5B">
        <w:rPr>
          <w:lang w:eastAsia="ja-JP"/>
        </w:rPr>
        <w:t xml:space="preserve">oard </w:t>
      </w:r>
      <w:r w:rsidRPr="007F4E5B">
        <w:rPr>
          <w:rFonts w:hint="eastAsia"/>
          <w:lang w:eastAsia="ja-JP"/>
        </w:rPr>
        <w:t>s</w:t>
      </w:r>
      <w:r w:rsidRPr="007F4E5B">
        <w:rPr>
          <w:lang w:eastAsia="ja-JP"/>
        </w:rPr>
        <w:t>ystem”</w:t>
      </w:r>
      <w:r w:rsidRPr="007F4E5B">
        <w:rPr>
          <w:rFonts w:hint="eastAsia"/>
          <w:lang w:eastAsia="ja-JP"/>
        </w:rPr>
        <w:t xml:space="preserve">, </w:t>
      </w:r>
      <w:r w:rsidRPr="007F4E5B">
        <w:rPr>
          <w:lang w:eastAsia="ja-JP"/>
        </w:rPr>
        <w:t xml:space="preserve">“ Disaster </w:t>
      </w:r>
      <w:r w:rsidRPr="007F4E5B">
        <w:rPr>
          <w:rFonts w:hint="eastAsia"/>
          <w:lang w:eastAsia="ja-JP"/>
        </w:rPr>
        <w:t>v</w:t>
      </w:r>
      <w:r w:rsidRPr="007F4E5B">
        <w:rPr>
          <w:lang w:eastAsia="ja-JP"/>
        </w:rPr>
        <w:t xml:space="preserve">oice </w:t>
      </w:r>
      <w:r w:rsidRPr="007F4E5B">
        <w:rPr>
          <w:rFonts w:hint="eastAsia"/>
          <w:lang w:eastAsia="ja-JP"/>
        </w:rPr>
        <w:t>d</w:t>
      </w:r>
      <w:r w:rsidRPr="007F4E5B">
        <w:rPr>
          <w:lang w:eastAsia="ja-JP"/>
        </w:rPr>
        <w:t xml:space="preserve">elivery </w:t>
      </w:r>
      <w:r w:rsidRPr="007F4E5B">
        <w:rPr>
          <w:rFonts w:hint="eastAsia"/>
          <w:lang w:eastAsia="ja-JP"/>
        </w:rPr>
        <w:t>s</w:t>
      </w:r>
      <w:r w:rsidRPr="007F4E5B">
        <w:rPr>
          <w:lang w:eastAsia="ja-JP"/>
        </w:rPr>
        <w:t>ystem”</w:t>
      </w:r>
      <w:r w:rsidRPr="007F4E5B">
        <w:rPr>
          <w:rFonts w:hint="eastAsia"/>
          <w:lang w:eastAsia="ja-JP"/>
        </w:rPr>
        <w:t xml:space="preserve">,  </w:t>
      </w:r>
      <w:r w:rsidRPr="007F4E5B">
        <w:rPr>
          <w:lang w:eastAsia="ja-JP"/>
        </w:rPr>
        <w:t xml:space="preserve">“Disaster </w:t>
      </w:r>
      <w:r w:rsidRPr="007F4E5B">
        <w:rPr>
          <w:rFonts w:hint="eastAsia"/>
          <w:lang w:eastAsia="ja-JP"/>
        </w:rPr>
        <w:t>r</w:t>
      </w:r>
      <w:r w:rsidRPr="007F4E5B">
        <w:rPr>
          <w:lang w:eastAsia="ja-JP"/>
        </w:rPr>
        <w:t xml:space="preserve">elief </w:t>
      </w:r>
      <w:r w:rsidRPr="007F4E5B">
        <w:rPr>
          <w:rFonts w:hint="eastAsia"/>
          <w:lang w:eastAsia="ja-JP"/>
        </w:rPr>
        <w:t>g</w:t>
      </w:r>
      <w:r w:rsidRPr="007F4E5B">
        <w:rPr>
          <w:lang w:eastAsia="ja-JP"/>
        </w:rPr>
        <w:t xml:space="preserve">uidance </w:t>
      </w:r>
      <w:r w:rsidRPr="007F4E5B">
        <w:rPr>
          <w:rFonts w:hint="eastAsia"/>
          <w:lang w:eastAsia="ja-JP"/>
        </w:rPr>
        <w:t>s</w:t>
      </w:r>
      <w:r w:rsidRPr="007F4E5B">
        <w:rPr>
          <w:lang w:eastAsia="ja-JP"/>
        </w:rPr>
        <w:t>ystem”</w:t>
      </w:r>
      <w:r w:rsidRPr="007F4E5B">
        <w:rPr>
          <w:rFonts w:hint="eastAsia"/>
          <w:lang w:eastAsia="ja-JP"/>
        </w:rPr>
        <w:t xml:space="preserve">,  </w:t>
      </w:r>
      <w:r w:rsidRPr="007F4E5B">
        <w:rPr>
          <w:lang w:eastAsia="ja-JP"/>
        </w:rPr>
        <w:t>“</w:t>
      </w:r>
      <w:r w:rsidRPr="007F4E5B">
        <w:rPr>
          <w:rStyle w:val="hps"/>
          <w:rFonts w:hint="eastAsia"/>
          <w:szCs w:val="24"/>
          <w:lang w:eastAsia="ja-JP"/>
        </w:rPr>
        <w:t xml:space="preserve">Disaster relief </w:t>
      </w:r>
      <w:r w:rsidRPr="007F4E5B">
        <w:rPr>
          <w:rStyle w:val="hps"/>
          <w:szCs w:val="24"/>
          <w:lang w:eastAsia="ja-JP"/>
        </w:rPr>
        <w:t xml:space="preserve">by </w:t>
      </w:r>
      <w:r w:rsidRPr="007F4E5B">
        <w:rPr>
          <w:rStyle w:val="hps"/>
          <w:rFonts w:hint="eastAsia"/>
          <w:szCs w:val="24"/>
          <w:lang w:eastAsia="ja-JP"/>
        </w:rPr>
        <w:t>d</w:t>
      </w:r>
      <w:r w:rsidRPr="007F4E5B">
        <w:rPr>
          <w:rStyle w:val="hps"/>
          <w:szCs w:val="24"/>
          <w:lang w:eastAsia="ja-JP"/>
        </w:rPr>
        <w:t xml:space="preserve">igital </w:t>
      </w:r>
      <w:r w:rsidRPr="007F4E5B">
        <w:rPr>
          <w:rStyle w:val="hps"/>
          <w:rFonts w:hint="eastAsia"/>
          <w:szCs w:val="24"/>
          <w:lang w:eastAsia="ja-JP"/>
        </w:rPr>
        <w:t>si</w:t>
      </w:r>
      <w:r w:rsidRPr="007F4E5B">
        <w:rPr>
          <w:rStyle w:val="hps"/>
          <w:szCs w:val="24"/>
          <w:lang w:eastAsia="ja-JP"/>
        </w:rPr>
        <w:t>gnage</w:t>
      </w:r>
      <w:r w:rsidRPr="007F4E5B">
        <w:rPr>
          <w:rStyle w:val="hps"/>
          <w:rFonts w:hint="eastAsia"/>
          <w:szCs w:val="24"/>
          <w:lang w:eastAsia="ja-JP"/>
        </w:rPr>
        <w:t xml:space="preserve"> system</w:t>
      </w:r>
      <w:r w:rsidRPr="007F4E5B">
        <w:rPr>
          <w:rStyle w:val="hps"/>
          <w:szCs w:val="24"/>
          <w:lang w:eastAsia="ja-JP"/>
        </w:rPr>
        <w:t>”</w:t>
      </w:r>
      <w:r w:rsidRPr="007F4E5B">
        <w:rPr>
          <w:rStyle w:val="hps"/>
          <w:rFonts w:hint="eastAsia"/>
          <w:szCs w:val="24"/>
          <w:lang w:eastAsia="ja-JP"/>
        </w:rPr>
        <w:t xml:space="preserve"> and</w:t>
      </w:r>
      <w:r w:rsidRPr="007F4E5B">
        <w:rPr>
          <w:rFonts w:hint="eastAsia"/>
          <w:lang w:eastAsia="ja-JP"/>
        </w:rPr>
        <w:t xml:space="preserve">  </w:t>
      </w:r>
      <w:r w:rsidRPr="007F4E5B">
        <w:rPr>
          <w:lang w:eastAsia="ja-JP"/>
        </w:rPr>
        <w:t>“</w:t>
      </w:r>
      <w:r w:rsidRPr="007F4E5B">
        <w:rPr>
          <w:szCs w:val="24"/>
          <w:lang w:eastAsia="ja-JP"/>
        </w:rPr>
        <w:t xml:space="preserve">Safety </w:t>
      </w:r>
      <w:r w:rsidRPr="007F4E5B">
        <w:rPr>
          <w:rFonts w:hint="eastAsia"/>
          <w:szCs w:val="24"/>
          <w:lang w:eastAsia="ja-JP"/>
        </w:rPr>
        <w:t>c</w:t>
      </w:r>
      <w:r w:rsidRPr="007F4E5B">
        <w:rPr>
          <w:szCs w:val="24"/>
          <w:lang w:eastAsia="ja-JP"/>
        </w:rPr>
        <w:t xml:space="preserve">onfirmation and </w:t>
      </w:r>
      <w:r w:rsidRPr="007F4E5B">
        <w:rPr>
          <w:rFonts w:hint="eastAsia"/>
          <w:szCs w:val="24"/>
          <w:lang w:eastAsia="ja-JP"/>
        </w:rPr>
        <w:t>m</w:t>
      </w:r>
      <w:r w:rsidRPr="007F4E5B">
        <w:rPr>
          <w:szCs w:val="24"/>
          <w:lang w:eastAsia="ja-JP"/>
        </w:rPr>
        <w:t xml:space="preserve">essage </w:t>
      </w:r>
      <w:r w:rsidRPr="007F4E5B">
        <w:rPr>
          <w:rFonts w:hint="eastAsia"/>
          <w:szCs w:val="24"/>
          <w:lang w:eastAsia="ja-JP"/>
        </w:rPr>
        <w:t>b</w:t>
      </w:r>
      <w:r w:rsidRPr="007F4E5B">
        <w:rPr>
          <w:szCs w:val="24"/>
          <w:lang w:eastAsia="ja-JP"/>
        </w:rPr>
        <w:t xml:space="preserve">roadcast </w:t>
      </w:r>
      <w:r w:rsidRPr="007F4E5B">
        <w:rPr>
          <w:rFonts w:hint="eastAsia"/>
          <w:szCs w:val="24"/>
          <w:lang w:eastAsia="ja-JP"/>
        </w:rPr>
        <w:t>system</w:t>
      </w:r>
      <w:r w:rsidRPr="007F4E5B">
        <w:rPr>
          <w:szCs w:val="24"/>
          <w:lang w:eastAsia="ja-JP"/>
        </w:rPr>
        <w:t>”</w:t>
      </w:r>
      <w:r w:rsidRPr="007F4E5B">
        <w:rPr>
          <w:rFonts w:hint="eastAsia"/>
          <w:lang w:eastAsia="ja-JP"/>
        </w:rPr>
        <w:t xml:space="preserve">. </w:t>
      </w:r>
      <w:r w:rsidRPr="007F4E5B">
        <w:rPr>
          <w:lang w:eastAsia="ja-JP"/>
        </w:rPr>
        <w:t>T</w:t>
      </w:r>
      <w:r w:rsidRPr="007F4E5B">
        <w:rPr>
          <w:rFonts w:hint="eastAsia"/>
          <w:lang w:eastAsia="ja-JP"/>
        </w:rPr>
        <w:t>he key factor is mobil</w:t>
      </w:r>
      <w:r w:rsidRPr="007F4E5B">
        <w:rPr>
          <w:lang w:eastAsia="ja-JP"/>
        </w:rPr>
        <w:t>ity</w:t>
      </w:r>
      <w:r w:rsidRPr="007F4E5B">
        <w:rPr>
          <w:rFonts w:hint="eastAsia"/>
          <w:lang w:eastAsia="ja-JP"/>
        </w:rPr>
        <w:t xml:space="preserve">, because most victims </w:t>
      </w:r>
      <w:r w:rsidRPr="007F4E5B">
        <w:rPr>
          <w:lang w:eastAsia="ja-JP"/>
        </w:rPr>
        <w:t>escape from danger with</w:t>
      </w:r>
      <w:r w:rsidRPr="007F4E5B">
        <w:rPr>
          <w:rFonts w:hint="eastAsia"/>
          <w:lang w:eastAsia="ja-JP"/>
        </w:rPr>
        <w:t xml:space="preserve"> their mobile phones. This clause describes the requirements for these five systems</w:t>
      </w:r>
      <w:r w:rsidRPr="007F4E5B">
        <w:rPr>
          <w:rFonts w:hint="eastAsia"/>
          <w:szCs w:val="24"/>
          <w:lang w:eastAsia="ja-JP"/>
        </w:rPr>
        <w:t>.</w:t>
      </w:r>
    </w:p>
    <w:p w:rsidR="00592680" w:rsidRPr="005659CB" w:rsidRDefault="00592680" w:rsidP="00EA6019">
      <w:pPr>
        <w:pStyle w:val="Heading2"/>
        <w:numPr>
          <w:ilvl w:val="1"/>
          <w:numId w:val="18"/>
        </w:numPr>
        <w:rPr>
          <w:rStyle w:val="longtext1"/>
          <w:sz w:val="24"/>
          <w:szCs w:val="24"/>
          <w:lang w:eastAsia="ja-JP"/>
        </w:rPr>
      </w:pPr>
      <w:bookmarkStart w:id="54" w:name="_Toc393114336"/>
      <w:r w:rsidRPr="005659CB">
        <w:rPr>
          <w:szCs w:val="24"/>
          <w:lang w:eastAsia="ja-JP"/>
        </w:rPr>
        <w:t>Disaster m</w:t>
      </w:r>
      <w:r w:rsidRPr="005659CB">
        <w:rPr>
          <w:rFonts w:hint="eastAsia"/>
          <w:szCs w:val="24"/>
          <w:lang w:eastAsia="ja-JP"/>
        </w:rPr>
        <w:t xml:space="preserve">essage </w:t>
      </w:r>
      <w:r w:rsidRPr="005659CB">
        <w:rPr>
          <w:szCs w:val="24"/>
          <w:lang w:eastAsia="ja-JP"/>
        </w:rPr>
        <w:t>b</w:t>
      </w:r>
      <w:r w:rsidRPr="005659CB">
        <w:rPr>
          <w:rFonts w:hint="eastAsia"/>
          <w:szCs w:val="24"/>
          <w:lang w:eastAsia="ja-JP"/>
        </w:rPr>
        <w:t xml:space="preserve">oard </w:t>
      </w:r>
      <w:r w:rsidRPr="005659CB">
        <w:rPr>
          <w:szCs w:val="24"/>
          <w:lang w:eastAsia="ja-JP"/>
        </w:rPr>
        <w:t>s</w:t>
      </w:r>
      <w:r w:rsidRPr="005659CB">
        <w:rPr>
          <w:rFonts w:hint="eastAsia"/>
          <w:szCs w:val="24"/>
          <w:lang w:eastAsia="ja-JP"/>
        </w:rPr>
        <w:t>ystem</w:t>
      </w:r>
      <w:bookmarkEnd w:id="54"/>
    </w:p>
    <w:p w:rsidR="00592680" w:rsidRPr="005659CB" w:rsidRDefault="00592680" w:rsidP="00592680">
      <w:pPr>
        <w:tabs>
          <w:tab w:val="left" w:pos="1418"/>
        </w:tabs>
        <w:rPr>
          <w:b/>
          <w:bCs/>
          <w:shd w:val="clear" w:color="auto" w:fill="FFFFFF"/>
        </w:rPr>
      </w:pPr>
      <w:r>
        <w:rPr>
          <w:rStyle w:val="longtext1"/>
          <w:rFonts w:eastAsia="MS Mincho" w:hint="eastAsia"/>
          <w:sz w:val="24"/>
          <w:szCs w:val="24"/>
          <w:shd w:val="clear" w:color="auto" w:fill="FFFFFF"/>
        </w:rPr>
        <w:t>The</w:t>
      </w:r>
      <w:r w:rsidRPr="005659CB">
        <w:rPr>
          <w:rStyle w:val="longtext1"/>
          <w:rFonts w:eastAsia="Times New Roman"/>
          <w:sz w:val="24"/>
          <w:szCs w:val="24"/>
          <w:shd w:val="clear" w:color="auto" w:fill="FFFFFF"/>
        </w:rPr>
        <w:t xml:space="preserve"> </w:t>
      </w:r>
      <w:r w:rsidRPr="005659CB">
        <w:rPr>
          <w:rStyle w:val="longtext1"/>
          <w:rFonts w:hint="eastAsia"/>
          <w:sz w:val="24"/>
          <w:szCs w:val="24"/>
          <w:shd w:val="clear" w:color="auto" w:fill="FFFFFF"/>
        </w:rPr>
        <w:t>r</w:t>
      </w:r>
      <w:r w:rsidRPr="005659CB">
        <w:rPr>
          <w:rStyle w:val="longtext1"/>
          <w:rFonts w:eastAsia="Times New Roman"/>
          <w:sz w:val="24"/>
          <w:szCs w:val="24"/>
          <w:shd w:val="clear" w:color="auto" w:fill="FFFFFF"/>
        </w:rPr>
        <w:t>equirement</w:t>
      </w:r>
      <w:r w:rsidRPr="005659CB">
        <w:rPr>
          <w:rStyle w:val="longtext1"/>
          <w:rFonts w:hint="eastAsia"/>
          <w:sz w:val="24"/>
          <w:szCs w:val="24"/>
          <w:shd w:val="clear" w:color="auto" w:fill="FFFFFF"/>
        </w:rPr>
        <w:t>s</w:t>
      </w:r>
      <w:r w:rsidRPr="005659CB">
        <w:rPr>
          <w:rStyle w:val="longtext1"/>
          <w:rFonts w:eastAsia="Times New Roman"/>
          <w:sz w:val="24"/>
          <w:szCs w:val="24"/>
          <w:shd w:val="clear" w:color="auto" w:fill="FFFFFF"/>
        </w:rPr>
        <w:t xml:space="preserve"> for Disaster Message Board Service</w:t>
      </w:r>
      <w:r>
        <w:rPr>
          <w:rStyle w:val="longtext1"/>
          <w:rFonts w:eastAsia="MS Mincho" w:hint="eastAsia"/>
          <w:sz w:val="24"/>
          <w:szCs w:val="24"/>
          <w:shd w:val="clear" w:color="auto" w:fill="FFFFFF"/>
        </w:rPr>
        <w:t xml:space="preserve"> are detailed in [ITU-T E.108]</w:t>
      </w:r>
      <w:r w:rsidRPr="005659CB">
        <w:rPr>
          <w:rStyle w:val="longtext1"/>
          <w:rFonts w:eastAsia="Times New Roman"/>
          <w:sz w:val="24"/>
          <w:szCs w:val="24"/>
          <w:shd w:val="clear" w:color="auto" w:fill="FFFFFF"/>
        </w:rPr>
        <w:t xml:space="preserve">. </w:t>
      </w:r>
    </w:p>
    <w:p w:rsidR="00592680" w:rsidRPr="005659CB" w:rsidRDefault="00592680" w:rsidP="00EA6019">
      <w:pPr>
        <w:pStyle w:val="Heading2"/>
        <w:numPr>
          <w:ilvl w:val="1"/>
          <w:numId w:val="18"/>
        </w:numPr>
        <w:rPr>
          <w:rStyle w:val="longtext1"/>
          <w:sz w:val="24"/>
          <w:szCs w:val="24"/>
        </w:rPr>
      </w:pPr>
      <w:bookmarkStart w:id="55" w:name="_Toc388863088"/>
      <w:bookmarkStart w:id="56" w:name="_Toc388863240"/>
      <w:bookmarkStart w:id="57" w:name="_Toc388863602"/>
      <w:bookmarkStart w:id="58" w:name="_Toc388863659"/>
      <w:bookmarkStart w:id="59" w:name="_Toc393114337"/>
      <w:bookmarkEnd w:id="55"/>
      <w:bookmarkEnd w:id="56"/>
      <w:bookmarkEnd w:id="57"/>
      <w:bookmarkEnd w:id="58"/>
      <w:r w:rsidRPr="005659CB">
        <w:rPr>
          <w:rStyle w:val="longtext1"/>
          <w:sz w:val="24"/>
          <w:szCs w:val="24"/>
        </w:rPr>
        <w:t>Disaster voice delivery s</w:t>
      </w:r>
      <w:r w:rsidRPr="005659CB">
        <w:rPr>
          <w:rStyle w:val="longtext1"/>
          <w:rFonts w:hint="eastAsia"/>
          <w:sz w:val="24"/>
          <w:szCs w:val="24"/>
        </w:rPr>
        <w:t>ystem</w:t>
      </w:r>
      <w:bookmarkEnd w:id="59"/>
    </w:p>
    <w:p w:rsidR="00592680" w:rsidRPr="005659CB" w:rsidRDefault="00592680" w:rsidP="00592680">
      <w:pPr>
        <w:pStyle w:val="Textjustified"/>
        <w:rPr>
          <w:bCs/>
          <w:szCs w:val="24"/>
          <w:lang w:eastAsia="ja-JP"/>
        </w:rPr>
      </w:pPr>
      <w:r>
        <w:rPr>
          <w:rFonts w:hint="eastAsia"/>
          <w:bCs/>
          <w:szCs w:val="24"/>
          <w:lang w:eastAsia="ja-JP"/>
        </w:rPr>
        <w:t xml:space="preserve">The </w:t>
      </w:r>
      <w:r w:rsidRPr="005659CB">
        <w:rPr>
          <w:rFonts w:hint="eastAsia"/>
          <w:szCs w:val="24"/>
          <w:lang w:eastAsia="ja-JP"/>
        </w:rPr>
        <w:t>r</w:t>
      </w:r>
      <w:r w:rsidRPr="005659CB">
        <w:rPr>
          <w:szCs w:val="24"/>
        </w:rPr>
        <w:t>equirement</w:t>
      </w:r>
      <w:r w:rsidRPr="005659CB">
        <w:rPr>
          <w:rFonts w:hint="eastAsia"/>
          <w:szCs w:val="24"/>
          <w:lang w:eastAsia="ja-JP"/>
        </w:rPr>
        <w:t>s</w:t>
      </w:r>
      <w:r w:rsidRPr="005659CB">
        <w:rPr>
          <w:szCs w:val="24"/>
        </w:rPr>
        <w:t xml:space="preserve"> for Disaster Voice Delivery Service</w:t>
      </w:r>
      <w:r>
        <w:rPr>
          <w:rStyle w:val="longtext1"/>
          <w:rFonts w:hint="eastAsia"/>
          <w:sz w:val="24"/>
          <w:szCs w:val="24"/>
          <w:shd w:val="clear" w:color="auto" w:fill="FFFFFF"/>
        </w:rPr>
        <w:t xml:space="preserve"> are detailed in [ITU-T E.108]</w:t>
      </w:r>
      <w:r w:rsidRPr="005659CB">
        <w:rPr>
          <w:rFonts w:hint="eastAsia"/>
          <w:szCs w:val="24"/>
          <w:lang w:eastAsia="ja-JP"/>
        </w:rPr>
        <w:t>.</w:t>
      </w:r>
    </w:p>
    <w:p w:rsidR="00592680" w:rsidRPr="005659CB" w:rsidRDefault="00592680" w:rsidP="00EA6019">
      <w:pPr>
        <w:pStyle w:val="Heading2"/>
        <w:numPr>
          <w:ilvl w:val="1"/>
          <w:numId w:val="18"/>
        </w:numPr>
        <w:rPr>
          <w:szCs w:val="24"/>
        </w:rPr>
      </w:pPr>
      <w:bookmarkStart w:id="60" w:name="_Toc388863090"/>
      <w:bookmarkStart w:id="61" w:name="_Toc388863242"/>
      <w:bookmarkStart w:id="62" w:name="_Toc388863604"/>
      <w:bookmarkStart w:id="63" w:name="_Toc388863661"/>
      <w:bookmarkStart w:id="64" w:name="_Toc393114338"/>
      <w:bookmarkEnd w:id="60"/>
      <w:bookmarkEnd w:id="61"/>
      <w:bookmarkEnd w:id="62"/>
      <w:bookmarkEnd w:id="63"/>
      <w:r w:rsidRPr="005659CB">
        <w:rPr>
          <w:szCs w:val="24"/>
        </w:rPr>
        <w:t>Disaster relief</w:t>
      </w:r>
      <w:r w:rsidRPr="005659CB">
        <w:rPr>
          <w:rFonts w:hint="eastAsia"/>
          <w:szCs w:val="24"/>
        </w:rPr>
        <w:t xml:space="preserve"> </w:t>
      </w:r>
      <w:r w:rsidRPr="005659CB">
        <w:rPr>
          <w:szCs w:val="24"/>
        </w:rPr>
        <w:t>guidance</w:t>
      </w:r>
      <w:r w:rsidRPr="005659CB">
        <w:rPr>
          <w:rFonts w:hint="eastAsia"/>
          <w:szCs w:val="24"/>
        </w:rPr>
        <w:t xml:space="preserve"> </w:t>
      </w:r>
      <w:r w:rsidRPr="005659CB">
        <w:rPr>
          <w:szCs w:val="24"/>
        </w:rPr>
        <w:t>s</w:t>
      </w:r>
      <w:r w:rsidRPr="005659CB">
        <w:rPr>
          <w:rFonts w:hint="eastAsia"/>
          <w:szCs w:val="24"/>
        </w:rPr>
        <w:t>ystem</w:t>
      </w:r>
      <w:bookmarkEnd w:id="64"/>
    </w:p>
    <w:p w:rsidR="00592680" w:rsidRDefault="00592680" w:rsidP="00592680">
      <w:pPr>
        <w:pStyle w:val="Textjustified"/>
        <w:rPr>
          <w:rStyle w:val="longtext1"/>
          <w:sz w:val="24"/>
          <w:szCs w:val="24"/>
          <w:lang w:eastAsia="ja-JP"/>
        </w:rPr>
      </w:pPr>
      <w:r w:rsidRPr="005659CB">
        <w:rPr>
          <w:rStyle w:val="longtext1"/>
          <w:sz w:val="24"/>
          <w:szCs w:val="24"/>
          <w:lang w:eastAsia="ja-JP"/>
        </w:rPr>
        <w:t>During and after a disaster, victims want to go to evacuation shelters, hospitals and their homes. However, they do not normally know the locations of these shelters and hospitals. And public transportation may have stopped operating. Therefore, they will want to know the route to take when walking to these destinations. The Disaster Relief Guidance service can provide a graphic showing the route to these destinations via the display of a mobile terminal.</w:t>
      </w:r>
    </w:p>
    <w:p w:rsidR="00592680" w:rsidRPr="005659CB" w:rsidRDefault="00592680" w:rsidP="00592680">
      <w:pPr>
        <w:pStyle w:val="Textjustified"/>
        <w:rPr>
          <w:bCs/>
          <w:szCs w:val="24"/>
          <w:lang w:eastAsia="ja-JP"/>
        </w:rPr>
      </w:pPr>
      <w:r>
        <w:rPr>
          <w:rFonts w:hint="eastAsia"/>
          <w:bCs/>
          <w:szCs w:val="24"/>
          <w:lang w:eastAsia="ja-JP"/>
        </w:rPr>
        <w:lastRenderedPageBreak/>
        <w:t xml:space="preserve">The </w:t>
      </w:r>
      <w:r w:rsidRPr="005659CB">
        <w:rPr>
          <w:rFonts w:hint="eastAsia"/>
          <w:szCs w:val="24"/>
          <w:lang w:eastAsia="ja-JP"/>
        </w:rPr>
        <w:t>r</w:t>
      </w:r>
      <w:r w:rsidRPr="005659CB">
        <w:rPr>
          <w:szCs w:val="24"/>
        </w:rPr>
        <w:t>equirement</w:t>
      </w:r>
      <w:r w:rsidRPr="005659CB">
        <w:rPr>
          <w:rFonts w:hint="eastAsia"/>
          <w:szCs w:val="24"/>
          <w:lang w:eastAsia="ja-JP"/>
        </w:rPr>
        <w:t>s</w:t>
      </w:r>
      <w:r w:rsidRPr="005659CB">
        <w:rPr>
          <w:szCs w:val="24"/>
        </w:rPr>
        <w:t xml:space="preserve"> for </w:t>
      </w:r>
      <w:r>
        <w:rPr>
          <w:rFonts w:hint="eastAsia"/>
          <w:szCs w:val="24"/>
          <w:lang w:eastAsia="ja-JP"/>
        </w:rPr>
        <w:t xml:space="preserve">disaster relief guidance system </w:t>
      </w:r>
      <w:r>
        <w:rPr>
          <w:rStyle w:val="longtext1"/>
          <w:rFonts w:hint="eastAsia"/>
          <w:sz w:val="24"/>
          <w:szCs w:val="24"/>
          <w:shd w:val="clear" w:color="auto" w:fill="FFFFFF"/>
        </w:rPr>
        <w:t xml:space="preserve">are detailed in </w:t>
      </w:r>
      <w:r w:rsidR="000C76A4">
        <w:rPr>
          <w:rStyle w:val="longtext1"/>
          <w:sz w:val="24"/>
          <w:szCs w:val="24"/>
          <w:shd w:val="clear" w:color="auto" w:fill="FFFFFF"/>
          <w:lang w:eastAsia="ja-JP"/>
        </w:rPr>
        <w:t>Appendix I</w:t>
      </w:r>
      <w:r w:rsidRPr="005659CB">
        <w:rPr>
          <w:rFonts w:hint="eastAsia"/>
          <w:szCs w:val="24"/>
          <w:lang w:eastAsia="ja-JP"/>
        </w:rPr>
        <w:t>.</w:t>
      </w:r>
    </w:p>
    <w:p w:rsidR="00592680" w:rsidRPr="007229CA" w:rsidRDefault="00592680" w:rsidP="00EA6019">
      <w:pPr>
        <w:pStyle w:val="Heading2"/>
        <w:numPr>
          <w:ilvl w:val="1"/>
          <w:numId w:val="18"/>
        </w:numPr>
        <w:rPr>
          <w:rStyle w:val="hps"/>
        </w:rPr>
      </w:pPr>
      <w:bookmarkStart w:id="65" w:name="_Toc388863094"/>
      <w:bookmarkStart w:id="66" w:name="_Toc388863246"/>
      <w:bookmarkStart w:id="67" w:name="_Toc388863608"/>
      <w:bookmarkStart w:id="68" w:name="_Toc388863665"/>
      <w:bookmarkStart w:id="69" w:name="_Toc393114341"/>
      <w:bookmarkEnd w:id="65"/>
      <w:bookmarkEnd w:id="66"/>
      <w:bookmarkEnd w:id="67"/>
      <w:bookmarkEnd w:id="68"/>
      <w:r w:rsidRPr="007229CA">
        <w:rPr>
          <w:rStyle w:val="hps"/>
          <w:rFonts w:hint="eastAsia"/>
        </w:rPr>
        <w:t xml:space="preserve">Disaster </w:t>
      </w:r>
      <w:r w:rsidRPr="007229CA">
        <w:rPr>
          <w:rStyle w:val="hps"/>
        </w:rPr>
        <w:t>r</w:t>
      </w:r>
      <w:r w:rsidRPr="007229CA">
        <w:rPr>
          <w:rStyle w:val="hps"/>
          <w:rFonts w:hint="eastAsia"/>
        </w:rPr>
        <w:t xml:space="preserve">elief </w:t>
      </w:r>
      <w:r w:rsidRPr="007229CA">
        <w:rPr>
          <w:rStyle w:val="hps"/>
        </w:rPr>
        <w:t>by digital signage</w:t>
      </w:r>
      <w:r w:rsidRPr="007229CA">
        <w:rPr>
          <w:rStyle w:val="hps"/>
          <w:rFonts w:hint="eastAsia"/>
        </w:rPr>
        <w:t xml:space="preserve"> </w:t>
      </w:r>
      <w:r w:rsidRPr="007229CA">
        <w:rPr>
          <w:rStyle w:val="hps"/>
        </w:rPr>
        <w:t>s</w:t>
      </w:r>
      <w:r w:rsidRPr="007229CA">
        <w:rPr>
          <w:rStyle w:val="hps"/>
          <w:rFonts w:hint="eastAsia"/>
        </w:rPr>
        <w:t>ystem</w:t>
      </w:r>
      <w:bookmarkEnd w:id="69"/>
    </w:p>
    <w:p w:rsidR="00592680" w:rsidRPr="007F4E5B" w:rsidRDefault="00592680" w:rsidP="00592680">
      <w:pPr>
        <w:pStyle w:val="Textjustified"/>
        <w:rPr>
          <w:rStyle w:val="hps"/>
          <w:szCs w:val="24"/>
          <w:lang w:eastAsia="ja-JP"/>
        </w:rPr>
      </w:pPr>
      <w:r w:rsidRPr="007F4E5B">
        <w:rPr>
          <w:rStyle w:val="hps"/>
          <w:rFonts w:hint="eastAsia"/>
          <w:szCs w:val="24"/>
          <w:lang w:eastAsia="ja-JP"/>
        </w:rPr>
        <w:t>As shown in Figure</w:t>
      </w:r>
      <w:r w:rsidRPr="007F4E5B">
        <w:rPr>
          <w:rStyle w:val="hps"/>
          <w:szCs w:val="24"/>
          <w:lang w:eastAsia="ja-JP"/>
        </w:rPr>
        <w:t xml:space="preserve"> </w:t>
      </w:r>
      <w:r w:rsidRPr="007F4E5B">
        <w:rPr>
          <w:rStyle w:val="hps"/>
          <w:rFonts w:hint="eastAsia"/>
          <w:szCs w:val="24"/>
          <w:lang w:eastAsia="ja-JP"/>
        </w:rPr>
        <w:t xml:space="preserve">3 in Clause 7.3, </w:t>
      </w:r>
      <w:r w:rsidRPr="007F4E5B">
        <w:rPr>
          <w:rStyle w:val="hps"/>
          <w:szCs w:val="24"/>
          <w:lang w:eastAsia="ja-JP"/>
        </w:rPr>
        <w:t xml:space="preserve">a DS platform aggregates </w:t>
      </w:r>
      <w:r w:rsidRPr="007F4E5B">
        <w:rPr>
          <w:rStyle w:val="hps"/>
          <w:rFonts w:hint="eastAsia"/>
          <w:szCs w:val="24"/>
          <w:lang w:eastAsia="ja-JP"/>
        </w:rPr>
        <w:t xml:space="preserve">disaster relief </w:t>
      </w:r>
      <w:r w:rsidRPr="007F4E5B">
        <w:rPr>
          <w:rStyle w:val="hps"/>
          <w:szCs w:val="24"/>
          <w:lang w:eastAsia="ja-JP"/>
        </w:rPr>
        <w:t>information from multiple sources and delivers the information to various DS terminals. Details of the information should be processed</w:t>
      </w:r>
      <w:r w:rsidRPr="007F4E5B">
        <w:rPr>
          <w:rStyle w:val="hps"/>
          <w:rFonts w:hint="eastAsia"/>
          <w:szCs w:val="24"/>
          <w:lang w:eastAsia="ja-JP"/>
        </w:rPr>
        <w:t xml:space="preserve"> </w:t>
      </w:r>
      <w:r w:rsidRPr="007F4E5B">
        <w:rPr>
          <w:rStyle w:val="hps"/>
          <w:szCs w:val="24"/>
          <w:lang w:eastAsia="ja-JP"/>
        </w:rPr>
        <w:t>according to the requests or needs of the recipients. For example, the refugees may request information about the nearest evacuation point as soon as possible.</w:t>
      </w:r>
    </w:p>
    <w:p w:rsidR="00592680" w:rsidRPr="007F4E5B" w:rsidRDefault="00592680" w:rsidP="00592680">
      <w:pPr>
        <w:pStyle w:val="Textjustified"/>
        <w:rPr>
          <w:rStyle w:val="hps"/>
          <w:szCs w:val="24"/>
          <w:lang w:eastAsia="ja-JP"/>
        </w:rPr>
      </w:pPr>
      <w:r w:rsidRPr="007F4E5B">
        <w:rPr>
          <w:rStyle w:val="hps"/>
          <w:szCs w:val="24"/>
          <w:lang w:eastAsia="ja-JP"/>
        </w:rPr>
        <w:t>DS services usually use rich content such as high-definition video</w:t>
      </w:r>
      <w:r w:rsidRPr="007F4E5B">
        <w:rPr>
          <w:rStyle w:val="hps"/>
          <w:rFonts w:hint="eastAsia"/>
          <w:szCs w:val="24"/>
          <w:lang w:eastAsia="ja-JP"/>
        </w:rPr>
        <w:t xml:space="preserve"> carried t</w:t>
      </w:r>
      <w:r w:rsidRPr="007F4E5B">
        <w:rPr>
          <w:rStyle w:val="hps"/>
          <w:szCs w:val="24"/>
          <w:lang w:eastAsia="ja-JP"/>
        </w:rPr>
        <w:t>hrough</w:t>
      </w:r>
      <w:r w:rsidRPr="007F4E5B">
        <w:rPr>
          <w:rStyle w:val="hps"/>
          <w:rFonts w:hint="eastAsia"/>
          <w:szCs w:val="24"/>
          <w:lang w:eastAsia="ja-JP"/>
        </w:rPr>
        <w:t xml:space="preserve"> fixed or wireless network</w:t>
      </w:r>
      <w:r w:rsidRPr="007F4E5B">
        <w:rPr>
          <w:rStyle w:val="hps"/>
          <w:szCs w:val="24"/>
          <w:lang w:eastAsia="ja-JP"/>
        </w:rPr>
        <w:t>s</w:t>
      </w:r>
      <w:r w:rsidRPr="007F4E5B">
        <w:rPr>
          <w:rStyle w:val="hps"/>
          <w:rFonts w:hint="eastAsia"/>
          <w:szCs w:val="24"/>
          <w:lang w:eastAsia="ja-JP"/>
        </w:rPr>
        <w:t xml:space="preserve">. During or after </w:t>
      </w:r>
      <w:r w:rsidRPr="007F4E5B">
        <w:rPr>
          <w:rStyle w:val="hps"/>
          <w:szCs w:val="24"/>
          <w:lang w:eastAsia="ja-JP"/>
        </w:rPr>
        <w:t xml:space="preserve">a </w:t>
      </w:r>
      <w:r w:rsidRPr="007F4E5B">
        <w:rPr>
          <w:rStyle w:val="hps"/>
          <w:rFonts w:hint="eastAsia"/>
          <w:szCs w:val="24"/>
          <w:lang w:eastAsia="ja-JP"/>
        </w:rPr>
        <w:t>disaster</w:t>
      </w:r>
      <w:r w:rsidRPr="007F4E5B">
        <w:rPr>
          <w:rStyle w:val="hps"/>
          <w:szCs w:val="24"/>
          <w:lang w:eastAsia="ja-JP"/>
        </w:rPr>
        <w:t xml:space="preserve"> </w:t>
      </w:r>
      <w:r w:rsidRPr="007F4E5B">
        <w:rPr>
          <w:rStyle w:val="hps"/>
          <w:rFonts w:hint="eastAsia"/>
          <w:szCs w:val="24"/>
          <w:lang w:eastAsia="ja-JP"/>
        </w:rPr>
        <w:t xml:space="preserve">the network </w:t>
      </w:r>
      <w:r w:rsidRPr="007F4E5B">
        <w:rPr>
          <w:rStyle w:val="hps"/>
          <w:szCs w:val="24"/>
          <w:lang w:eastAsia="ja-JP"/>
        </w:rPr>
        <w:t>capacity</w:t>
      </w:r>
      <w:r w:rsidRPr="007F4E5B">
        <w:rPr>
          <w:rStyle w:val="hps"/>
          <w:rFonts w:hint="eastAsia"/>
          <w:szCs w:val="24"/>
          <w:lang w:eastAsia="ja-JP"/>
        </w:rPr>
        <w:t xml:space="preserve"> may be </w:t>
      </w:r>
      <w:r w:rsidRPr="007F4E5B">
        <w:rPr>
          <w:rStyle w:val="hps"/>
          <w:szCs w:val="24"/>
          <w:lang w:eastAsia="ja-JP"/>
        </w:rPr>
        <w:t>reduced</w:t>
      </w:r>
      <w:r w:rsidRPr="007F4E5B">
        <w:rPr>
          <w:rStyle w:val="hps"/>
          <w:rFonts w:hint="eastAsia"/>
          <w:szCs w:val="24"/>
          <w:lang w:eastAsia="ja-JP"/>
        </w:rPr>
        <w:t xml:space="preserve"> due to partial failure or </w:t>
      </w:r>
      <w:r w:rsidRPr="007F4E5B">
        <w:rPr>
          <w:rStyle w:val="hps"/>
          <w:szCs w:val="24"/>
          <w:lang w:eastAsia="ja-JP"/>
        </w:rPr>
        <w:t>traffic</w:t>
      </w:r>
      <w:r w:rsidRPr="007F4E5B">
        <w:rPr>
          <w:rStyle w:val="hps"/>
          <w:rFonts w:hint="eastAsia"/>
          <w:szCs w:val="24"/>
          <w:lang w:eastAsia="ja-JP"/>
        </w:rPr>
        <w:t xml:space="preserve"> congestion</w:t>
      </w:r>
      <w:r w:rsidRPr="007F4E5B">
        <w:rPr>
          <w:rStyle w:val="hps"/>
          <w:szCs w:val="24"/>
          <w:lang w:eastAsia="ja-JP"/>
        </w:rPr>
        <w:t>. Therefore, alteration of the data format or the data itself should be considered in advance (e.g., the replacement of large size data with small size data, the use of pre-stored graphics or representations such as scale vector graphics (SVG))</w:t>
      </w:r>
    </w:p>
    <w:p w:rsidR="00592680" w:rsidRPr="007F4E5B" w:rsidRDefault="00592680" w:rsidP="00592680">
      <w:pPr>
        <w:pStyle w:val="Textjustified"/>
        <w:rPr>
          <w:rStyle w:val="hps"/>
          <w:szCs w:val="24"/>
          <w:lang w:eastAsia="ja-JP"/>
        </w:rPr>
      </w:pPr>
      <w:r w:rsidRPr="007F4E5B">
        <w:rPr>
          <w:rStyle w:val="hps"/>
          <w:rFonts w:hint="eastAsia"/>
          <w:szCs w:val="24"/>
          <w:lang w:eastAsia="ja-JP"/>
        </w:rPr>
        <w:t xml:space="preserve">In </w:t>
      </w:r>
      <w:r w:rsidRPr="007F4E5B">
        <w:rPr>
          <w:rStyle w:val="hps"/>
          <w:szCs w:val="24"/>
          <w:lang w:eastAsia="ja-JP"/>
        </w:rPr>
        <w:t>addition</w:t>
      </w:r>
      <w:r w:rsidRPr="007F4E5B">
        <w:rPr>
          <w:rStyle w:val="hps"/>
          <w:rFonts w:hint="eastAsia"/>
          <w:szCs w:val="24"/>
          <w:lang w:eastAsia="ja-JP"/>
        </w:rPr>
        <w:t xml:space="preserve"> to </w:t>
      </w:r>
      <w:r w:rsidRPr="007F4E5B">
        <w:rPr>
          <w:rStyle w:val="hps"/>
          <w:szCs w:val="24"/>
          <w:lang w:eastAsia="ja-JP"/>
        </w:rPr>
        <w:t xml:space="preserve">a </w:t>
      </w:r>
      <w:r w:rsidRPr="007F4E5B">
        <w:rPr>
          <w:rStyle w:val="hps"/>
          <w:rFonts w:hint="eastAsia"/>
          <w:szCs w:val="24"/>
          <w:lang w:eastAsia="ja-JP"/>
        </w:rPr>
        <w:t xml:space="preserve">one-way delivery function (push mode), DS is required to distribute or retrieve disaster relief </w:t>
      </w:r>
      <w:r w:rsidRPr="007F4E5B">
        <w:rPr>
          <w:rStyle w:val="hps"/>
          <w:szCs w:val="24"/>
          <w:lang w:eastAsia="ja-JP"/>
        </w:rPr>
        <w:t>information</w:t>
      </w:r>
      <w:r w:rsidRPr="007F4E5B">
        <w:rPr>
          <w:rStyle w:val="hps"/>
          <w:rFonts w:hint="eastAsia"/>
          <w:szCs w:val="24"/>
          <w:lang w:eastAsia="ja-JP"/>
        </w:rPr>
        <w:t xml:space="preserve"> such as safe</w:t>
      </w:r>
      <w:r w:rsidRPr="007F4E5B">
        <w:rPr>
          <w:rStyle w:val="hps"/>
          <w:szCs w:val="24"/>
          <w:lang w:eastAsia="ja-JP"/>
        </w:rPr>
        <w:t>ty</w:t>
      </w:r>
      <w:r w:rsidRPr="007F4E5B">
        <w:rPr>
          <w:rStyle w:val="hps"/>
          <w:rFonts w:hint="eastAsia"/>
          <w:szCs w:val="24"/>
          <w:lang w:eastAsia="ja-JP"/>
        </w:rPr>
        <w:t xml:space="preserve"> </w:t>
      </w:r>
      <w:r w:rsidRPr="007F4E5B">
        <w:rPr>
          <w:rStyle w:val="hps"/>
          <w:szCs w:val="24"/>
          <w:lang w:eastAsia="ja-JP"/>
        </w:rPr>
        <w:t>confirmation</w:t>
      </w:r>
      <w:r w:rsidRPr="007F4E5B">
        <w:rPr>
          <w:rStyle w:val="hps"/>
          <w:rFonts w:hint="eastAsia"/>
          <w:szCs w:val="24"/>
          <w:lang w:eastAsia="ja-JP"/>
        </w:rPr>
        <w:t xml:space="preserve"> or dedicated news </w:t>
      </w:r>
      <w:r w:rsidRPr="007F4E5B">
        <w:rPr>
          <w:rStyle w:val="hps"/>
          <w:szCs w:val="24"/>
          <w:lang w:eastAsia="ja-JP"/>
        </w:rPr>
        <w:t>in response</w:t>
      </w:r>
      <w:r w:rsidRPr="007F4E5B">
        <w:rPr>
          <w:rStyle w:val="hps"/>
          <w:rFonts w:hint="eastAsia"/>
          <w:szCs w:val="24"/>
          <w:lang w:eastAsia="ja-JP"/>
        </w:rPr>
        <w:t xml:space="preserve"> to request</w:t>
      </w:r>
      <w:r w:rsidRPr="007F4E5B">
        <w:rPr>
          <w:rStyle w:val="hps"/>
          <w:szCs w:val="24"/>
          <w:lang w:eastAsia="ja-JP"/>
        </w:rPr>
        <w:t>s</w:t>
      </w:r>
      <w:r w:rsidRPr="007F4E5B">
        <w:rPr>
          <w:rStyle w:val="hps"/>
          <w:rFonts w:hint="eastAsia"/>
          <w:szCs w:val="24"/>
          <w:lang w:eastAsia="ja-JP"/>
        </w:rPr>
        <w:t xml:space="preserve"> from victims or refugees (pull mode).</w:t>
      </w:r>
    </w:p>
    <w:p w:rsidR="00592680" w:rsidRPr="007F4E5B" w:rsidRDefault="00592680" w:rsidP="00592680">
      <w:pPr>
        <w:pStyle w:val="Textjustified"/>
        <w:rPr>
          <w:lang w:eastAsia="ja-JP"/>
        </w:rPr>
      </w:pPr>
      <w:r w:rsidRPr="007F4E5B">
        <w:rPr>
          <w:rStyle w:val="hps"/>
          <w:rFonts w:hint="eastAsia"/>
          <w:szCs w:val="24"/>
          <w:lang w:eastAsia="ja-JP"/>
        </w:rPr>
        <w:t xml:space="preserve">Furthermore, DS </w:t>
      </w:r>
      <w:r w:rsidRPr="007F4E5B">
        <w:rPr>
          <w:rStyle w:val="hps"/>
          <w:szCs w:val="24"/>
          <w:lang w:eastAsia="ja-JP"/>
        </w:rPr>
        <w:t>must</w:t>
      </w:r>
      <w:r w:rsidRPr="007F4E5B">
        <w:rPr>
          <w:rStyle w:val="hps"/>
          <w:rFonts w:hint="eastAsia"/>
          <w:szCs w:val="24"/>
          <w:lang w:eastAsia="ja-JP"/>
        </w:rPr>
        <w:t xml:space="preserve"> meet the accessibility requirement for </w:t>
      </w:r>
      <w:r w:rsidRPr="007F4E5B">
        <w:rPr>
          <w:lang w:eastAsia="ja-JP"/>
        </w:rPr>
        <w:t>people</w:t>
      </w:r>
      <w:r w:rsidRPr="007F4E5B">
        <w:rPr>
          <w:rFonts w:hint="eastAsia"/>
          <w:lang w:eastAsia="ja-JP"/>
        </w:rPr>
        <w:t xml:space="preserve"> with </w:t>
      </w:r>
      <w:r w:rsidRPr="007F4E5B">
        <w:rPr>
          <w:lang w:eastAsia="ja-JP"/>
        </w:rPr>
        <w:t>disabilit</w:t>
      </w:r>
      <w:r w:rsidRPr="007F4E5B">
        <w:rPr>
          <w:rFonts w:hint="eastAsia"/>
          <w:lang w:eastAsia="ja-JP"/>
        </w:rPr>
        <w:t xml:space="preserve">ies such as </w:t>
      </w:r>
      <w:r w:rsidRPr="007F4E5B">
        <w:rPr>
          <w:lang w:eastAsia="ja-JP"/>
        </w:rPr>
        <w:t xml:space="preserve">the </w:t>
      </w:r>
      <w:r w:rsidRPr="007F4E5B">
        <w:rPr>
          <w:rFonts w:hint="eastAsia"/>
          <w:lang w:eastAsia="ja-JP"/>
        </w:rPr>
        <w:t xml:space="preserve">visually and aurally impaired, and even by foreigners </w:t>
      </w:r>
      <w:r w:rsidRPr="007F4E5B">
        <w:rPr>
          <w:lang w:eastAsia="ko-KR"/>
        </w:rPr>
        <w:t>(e.g., a narration function for the visually impaired or a sign language function for the hearing impaired</w:t>
      </w:r>
      <w:r w:rsidRPr="007F4E5B">
        <w:t xml:space="preserve">, and a translation </w:t>
      </w:r>
      <w:r w:rsidRPr="007F4E5B">
        <w:rPr>
          <w:rFonts w:hint="eastAsia"/>
          <w:lang w:eastAsia="ja-JP"/>
        </w:rPr>
        <w:t xml:space="preserve">or multi-language function </w:t>
      </w:r>
      <w:r w:rsidRPr="007F4E5B">
        <w:t>for foreign visitors</w:t>
      </w:r>
      <w:r w:rsidRPr="007F4E5B">
        <w:rPr>
          <w:lang w:eastAsia="ko-KR"/>
        </w:rPr>
        <w:t>)</w:t>
      </w:r>
      <w:r w:rsidRPr="007F4E5B">
        <w:rPr>
          <w:rFonts w:hint="eastAsia"/>
          <w:lang w:eastAsia="ja-JP"/>
        </w:rPr>
        <w:t>.</w:t>
      </w:r>
    </w:p>
    <w:p w:rsidR="00592680" w:rsidRPr="007F4E5B" w:rsidRDefault="00592680" w:rsidP="00592680">
      <w:pPr>
        <w:pStyle w:val="Textjustified"/>
        <w:rPr>
          <w:lang w:eastAsia="ja-JP"/>
        </w:rPr>
      </w:pPr>
      <w:r w:rsidRPr="007F4E5B">
        <w:rPr>
          <w:rFonts w:hint="eastAsia"/>
          <w:lang w:eastAsia="ja-JP"/>
        </w:rPr>
        <w:t>The r</w:t>
      </w:r>
      <w:r w:rsidRPr="007F4E5B">
        <w:rPr>
          <w:lang w:eastAsia="ja-JP"/>
        </w:rPr>
        <w:t>equirement</w:t>
      </w:r>
      <w:r>
        <w:rPr>
          <w:rFonts w:hint="eastAsia"/>
          <w:lang w:eastAsia="ja-JP"/>
        </w:rPr>
        <w:t>s</w:t>
      </w:r>
      <w:r w:rsidRPr="007F4E5B">
        <w:rPr>
          <w:lang w:eastAsia="ja-JP"/>
        </w:rPr>
        <w:t xml:space="preserve"> of </w:t>
      </w:r>
      <w:r w:rsidRPr="007F4E5B">
        <w:rPr>
          <w:rFonts w:hint="eastAsia"/>
          <w:lang w:eastAsia="ja-JP"/>
        </w:rPr>
        <w:t>disaster relief for digital signage is under study in ITU-T SG16</w:t>
      </w:r>
      <w:r>
        <w:rPr>
          <w:rFonts w:hint="eastAsia"/>
          <w:lang w:eastAsia="ja-JP"/>
        </w:rPr>
        <w:t xml:space="preserve"> and </w:t>
      </w:r>
      <w:r w:rsidRPr="007F4E5B">
        <w:rPr>
          <w:rFonts w:hint="eastAsia"/>
          <w:lang w:eastAsia="ja-JP"/>
        </w:rPr>
        <w:t xml:space="preserve">are </w:t>
      </w:r>
      <w:r w:rsidRPr="007F4E5B">
        <w:rPr>
          <w:lang w:eastAsia="ja-JP"/>
        </w:rPr>
        <w:t>detailed</w:t>
      </w:r>
      <w:r w:rsidRPr="007F4E5B">
        <w:rPr>
          <w:rFonts w:hint="eastAsia"/>
          <w:lang w:eastAsia="ja-JP"/>
        </w:rPr>
        <w:t xml:space="preserve"> in </w:t>
      </w:r>
      <w:r>
        <w:rPr>
          <w:rFonts w:hint="eastAsia"/>
          <w:lang w:eastAsia="ja-JP"/>
        </w:rPr>
        <w:t>[ITU-T H.780] and [ITU-T H.785.0].</w:t>
      </w:r>
    </w:p>
    <w:p w:rsidR="00592680" w:rsidRPr="007F4E5B" w:rsidRDefault="00592680" w:rsidP="00EA6019">
      <w:pPr>
        <w:pStyle w:val="Heading2"/>
        <w:numPr>
          <w:ilvl w:val="1"/>
          <w:numId w:val="18"/>
        </w:numPr>
        <w:rPr>
          <w:lang w:eastAsia="ja-JP"/>
        </w:rPr>
      </w:pPr>
      <w:bookmarkStart w:id="70" w:name="_Toc388863096"/>
      <w:bookmarkStart w:id="71" w:name="_Toc388863248"/>
      <w:bookmarkStart w:id="72" w:name="_Toc388863610"/>
      <w:bookmarkStart w:id="73" w:name="_Toc388863667"/>
      <w:bookmarkStart w:id="74" w:name="_Toc393114342"/>
      <w:bookmarkEnd w:id="70"/>
      <w:bookmarkEnd w:id="71"/>
      <w:bookmarkEnd w:id="72"/>
      <w:bookmarkEnd w:id="73"/>
      <w:r w:rsidRPr="007F4E5B">
        <w:rPr>
          <w:lang w:eastAsia="ja-JP"/>
        </w:rPr>
        <w:t>Safety confirmation and message broadcast s</w:t>
      </w:r>
      <w:r w:rsidRPr="007F4E5B">
        <w:rPr>
          <w:rFonts w:hint="eastAsia"/>
          <w:lang w:eastAsia="ja-JP"/>
        </w:rPr>
        <w:t>ystem</w:t>
      </w:r>
      <w:bookmarkEnd w:id="74"/>
      <w:r w:rsidRPr="007F4E5B">
        <w:rPr>
          <w:rFonts w:hint="eastAsia"/>
          <w:lang w:eastAsia="ja-JP"/>
        </w:rPr>
        <w:t xml:space="preserve"> </w:t>
      </w:r>
    </w:p>
    <w:p w:rsidR="00592680" w:rsidRPr="007F4E5B" w:rsidRDefault="00592680" w:rsidP="00592680">
      <w:pPr>
        <w:pStyle w:val="Textjustified"/>
        <w:rPr>
          <w:lang w:eastAsia="ja-JP"/>
        </w:rPr>
      </w:pPr>
      <w:r w:rsidRPr="007F4E5B">
        <w:rPr>
          <w:lang w:eastAsia="ja-JP"/>
        </w:rPr>
        <w:t xml:space="preserve">To allow business to </w:t>
      </w:r>
      <w:r w:rsidRPr="007F4E5B">
        <w:rPr>
          <w:rFonts w:hint="eastAsia"/>
          <w:lang w:eastAsia="ja-JP"/>
        </w:rPr>
        <w:t xml:space="preserve">continue even </w:t>
      </w:r>
      <w:r w:rsidRPr="007F4E5B">
        <w:rPr>
          <w:lang w:eastAsia="ja-JP"/>
        </w:rPr>
        <w:t xml:space="preserve">in the event of a disaster, the Safety Confirmation and Broadcast Message Service realized by using Cloud Computing is suitable for confirming the safety of </w:t>
      </w:r>
      <w:r w:rsidRPr="007F4E5B">
        <w:rPr>
          <w:rFonts w:hint="eastAsia"/>
          <w:lang w:eastAsia="ja-JP"/>
        </w:rPr>
        <w:t>public</w:t>
      </w:r>
      <w:r w:rsidRPr="007F4E5B">
        <w:rPr>
          <w:lang w:eastAsia="ja-JP"/>
        </w:rPr>
        <w:t xml:space="preserve"> agency staff and dispatching available staff to undertake required work. </w:t>
      </w:r>
    </w:p>
    <w:p w:rsidR="00592680" w:rsidRDefault="00592680" w:rsidP="00592680">
      <w:pPr>
        <w:pStyle w:val="Textjustified"/>
        <w:rPr>
          <w:lang w:eastAsia="ja-JP"/>
        </w:rPr>
      </w:pPr>
      <w:r w:rsidRPr="007F4E5B">
        <w:rPr>
          <w:rFonts w:hint="eastAsia"/>
          <w:lang w:eastAsia="ja-JP"/>
        </w:rPr>
        <w:t xml:space="preserve">The requirements are </w:t>
      </w:r>
      <w:r w:rsidRPr="007F4E5B">
        <w:rPr>
          <w:lang w:eastAsia="ja-JP"/>
        </w:rPr>
        <w:t>detailed</w:t>
      </w:r>
      <w:r w:rsidRPr="007F4E5B">
        <w:rPr>
          <w:rFonts w:hint="eastAsia"/>
          <w:lang w:eastAsia="ja-JP"/>
        </w:rPr>
        <w:t xml:space="preserve"> in</w:t>
      </w:r>
      <w:r>
        <w:rPr>
          <w:rFonts w:hint="eastAsia"/>
          <w:lang w:eastAsia="ja-JP"/>
        </w:rPr>
        <w:t xml:space="preserve"> [ITU-T E.119]</w:t>
      </w:r>
      <w:r w:rsidRPr="007F4E5B">
        <w:rPr>
          <w:rFonts w:hint="eastAsia"/>
          <w:lang w:eastAsia="ja-JP"/>
        </w:rPr>
        <w:t>.</w:t>
      </w:r>
    </w:p>
    <w:p w:rsidR="00592680" w:rsidRPr="007F4E5B" w:rsidRDefault="00592680" w:rsidP="00EA6019">
      <w:pPr>
        <w:pStyle w:val="Heading2"/>
        <w:numPr>
          <w:ilvl w:val="1"/>
          <w:numId w:val="18"/>
        </w:numPr>
        <w:rPr>
          <w:lang w:eastAsia="ja-JP"/>
        </w:rPr>
      </w:pPr>
      <w:r>
        <w:rPr>
          <w:rFonts w:eastAsia="MS Mincho" w:hint="eastAsia"/>
          <w:lang w:eastAsia="ja-JP"/>
        </w:rPr>
        <w:t>Disaster information sharing system</w:t>
      </w:r>
    </w:p>
    <w:p w:rsidR="00592680" w:rsidRDefault="00592680" w:rsidP="00592680">
      <w:pPr>
        <w:pStyle w:val="Textjustified"/>
        <w:rPr>
          <w:lang w:eastAsia="ja-JP"/>
        </w:rPr>
      </w:pPr>
      <w:r>
        <w:rPr>
          <w:rFonts w:hint="eastAsia"/>
          <w:lang w:eastAsia="ja-JP"/>
        </w:rPr>
        <w:t>By using DISS, t</w:t>
      </w:r>
      <w:r>
        <w:rPr>
          <w:rFonts w:hint="eastAsia"/>
        </w:rPr>
        <w:t>he information providers</w:t>
      </w:r>
      <w:r>
        <w:rPr>
          <w:rFonts w:hint="eastAsia"/>
          <w:lang w:eastAsia="ja-JP"/>
        </w:rPr>
        <w:t>, such as local governments,</w:t>
      </w:r>
      <w:r>
        <w:rPr>
          <w:rFonts w:hint="eastAsia"/>
        </w:rPr>
        <w:t xml:space="preserve"> can provide the common platform with the disaster information immediately when it is obtained so that the information collection can be performed effectively. The information is centrally managed at the common platform so that the information communicators can take necessary information out of the common platform </w:t>
      </w:r>
      <w:r>
        <w:t>accurately</w:t>
      </w:r>
      <w:r>
        <w:rPr>
          <w:rFonts w:hint="eastAsia"/>
        </w:rPr>
        <w:t xml:space="preserve"> and immediately and distribute the information to the residents through the media they operate.</w:t>
      </w:r>
      <w:r>
        <w:rPr>
          <w:rFonts w:hint="eastAsia"/>
          <w:lang w:eastAsia="ja-JP"/>
        </w:rPr>
        <w:t xml:space="preserve"> </w:t>
      </w:r>
    </w:p>
    <w:p w:rsidR="00592680" w:rsidRPr="00862CF0" w:rsidRDefault="00592680" w:rsidP="00592680">
      <w:pPr>
        <w:pStyle w:val="Textjustified"/>
        <w:rPr>
          <w:lang w:eastAsia="ja-JP"/>
        </w:rPr>
      </w:pPr>
      <w:r>
        <w:rPr>
          <w:rFonts w:hint="eastAsia"/>
          <w:lang w:eastAsia="ja-JP"/>
        </w:rPr>
        <w:t xml:space="preserve">The </w:t>
      </w:r>
      <w:r>
        <w:rPr>
          <w:lang w:eastAsia="ja-JP"/>
        </w:rPr>
        <w:t>requirement</w:t>
      </w:r>
      <w:r>
        <w:rPr>
          <w:rFonts w:hint="eastAsia"/>
          <w:lang w:eastAsia="ja-JP"/>
        </w:rPr>
        <w:t xml:space="preserve">s are detailed in </w:t>
      </w:r>
      <w:r w:rsidR="000C76A4">
        <w:rPr>
          <w:lang w:eastAsia="ja-JP"/>
        </w:rPr>
        <w:t>Appendix II</w:t>
      </w:r>
      <w:r>
        <w:rPr>
          <w:rFonts w:hint="eastAsia"/>
          <w:lang w:eastAsia="ja-JP"/>
        </w:rPr>
        <w:t>.</w:t>
      </w:r>
    </w:p>
    <w:p w:rsidR="00592680" w:rsidRPr="004564DF" w:rsidRDefault="00592680" w:rsidP="00592680">
      <w:pPr>
        <w:pStyle w:val="Textjustified"/>
        <w:rPr>
          <w:lang w:eastAsia="ja-JP"/>
        </w:rPr>
      </w:pPr>
    </w:p>
    <w:p w:rsidR="00592680" w:rsidRDefault="00592680" w:rsidP="00592680">
      <w:pPr>
        <w:spacing w:before="0" w:after="160" w:line="259" w:lineRule="auto"/>
        <w:rPr>
          <w:rFonts w:eastAsia="MS Mincho"/>
          <w:szCs w:val="20"/>
        </w:rPr>
      </w:pPr>
      <w:r>
        <w:br w:type="page"/>
      </w:r>
    </w:p>
    <w:p w:rsidR="00592680" w:rsidRPr="001A7217" w:rsidRDefault="00FE0548" w:rsidP="00592680">
      <w:pPr>
        <w:keepNext/>
        <w:keepLines/>
        <w:pageBreakBefore/>
        <w:tabs>
          <w:tab w:val="left" w:pos="794"/>
          <w:tab w:val="left" w:pos="1191"/>
          <w:tab w:val="left" w:pos="1588"/>
          <w:tab w:val="left" w:pos="1985"/>
        </w:tabs>
        <w:overflowPunct w:val="0"/>
        <w:autoSpaceDE w:val="0"/>
        <w:autoSpaceDN w:val="0"/>
        <w:spacing w:before="480"/>
        <w:jc w:val="center"/>
        <w:rPr>
          <w:rFonts w:eastAsia="MS Mincho"/>
          <w:b/>
          <w:sz w:val="28"/>
        </w:rPr>
      </w:pPr>
      <w:r>
        <w:rPr>
          <w:rFonts w:eastAsia="MS Mincho"/>
          <w:b/>
          <w:sz w:val="28"/>
        </w:rPr>
        <w:lastRenderedPageBreak/>
        <w:t>Appendix I</w:t>
      </w:r>
      <w:r w:rsidR="00592680" w:rsidRPr="001A7217">
        <w:rPr>
          <w:rFonts w:eastAsia="MS Mincho"/>
          <w:b/>
          <w:sz w:val="28"/>
          <w:lang w:eastAsia="en-US"/>
        </w:rPr>
        <w:br/>
      </w:r>
      <w:r w:rsidR="00592680" w:rsidRPr="001A7217">
        <w:rPr>
          <w:rFonts w:eastAsia="MS Mincho"/>
          <w:b/>
          <w:sz w:val="28"/>
          <w:lang w:eastAsia="en-US"/>
        </w:rPr>
        <w:br/>
      </w:r>
      <w:r w:rsidR="00592680" w:rsidRPr="009E0C69">
        <w:rPr>
          <w:rFonts w:eastAsia="MS Mincho"/>
          <w:b/>
          <w:sz w:val="28"/>
        </w:rPr>
        <w:t>Requirements</w:t>
      </w:r>
      <w:r w:rsidR="00592680" w:rsidRPr="009E0C69">
        <w:rPr>
          <w:rFonts w:eastAsia="MS Mincho" w:hint="eastAsia"/>
          <w:b/>
          <w:sz w:val="28"/>
        </w:rPr>
        <w:t xml:space="preserve"> for d</w:t>
      </w:r>
      <w:r w:rsidR="00592680" w:rsidRPr="009E0C69">
        <w:rPr>
          <w:b/>
          <w:sz w:val="28"/>
        </w:rPr>
        <w:t>isaster relief</w:t>
      </w:r>
      <w:r w:rsidR="00592680" w:rsidRPr="009E0C69">
        <w:rPr>
          <w:rFonts w:hint="eastAsia"/>
          <w:b/>
          <w:sz w:val="28"/>
        </w:rPr>
        <w:t xml:space="preserve"> </w:t>
      </w:r>
      <w:r w:rsidR="00592680" w:rsidRPr="009E0C69">
        <w:rPr>
          <w:b/>
          <w:sz w:val="28"/>
        </w:rPr>
        <w:t>guidance</w:t>
      </w:r>
      <w:r w:rsidR="00592680" w:rsidRPr="009E0C69">
        <w:rPr>
          <w:rFonts w:hint="eastAsia"/>
          <w:b/>
          <w:sz w:val="28"/>
        </w:rPr>
        <w:t xml:space="preserve"> </w:t>
      </w:r>
      <w:r w:rsidR="00592680" w:rsidRPr="009E0C69">
        <w:rPr>
          <w:b/>
          <w:sz w:val="28"/>
        </w:rPr>
        <w:t>s</w:t>
      </w:r>
      <w:r w:rsidR="00592680" w:rsidRPr="009E0C69">
        <w:rPr>
          <w:rFonts w:hint="eastAsia"/>
          <w:b/>
          <w:sz w:val="28"/>
        </w:rPr>
        <w:t>ystem</w:t>
      </w:r>
    </w:p>
    <w:p w:rsidR="00592680" w:rsidRPr="001A7217" w:rsidRDefault="00592680" w:rsidP="00592680">
      <w:pPr>
        <w:overflowPunct w:val="0"/>
        <w:autoSpaceDE w:val="0"/>
        <w:autoSpaceDN w:val="0"/>
        <w:jc w:val="center"/>
        <w:rPr>
          <w:rFonts w:eastAsia="MS Mincho"/>
          <w:lang w:eastAsia="en-US"/>
        </w:rPr>
      </w:pPr>
      <w:r w:rsidRPr="001A7217">
        <w:rPr>
          <w:rFonts w:eastAsia="MS Mincho"/>
          <w:lang w:eastAsia="en-US"/>
        </w:rPr>
        <w:br/>
      </w:r>
    </w:p>
    <w:p w:rsidR="00592680" w:rsidRPr="00B83539" w:rsidRDefault="00FE0548" w:rsidP="00592680">
      <w:pPr>
        <w:pStyle w:val="Textjustified"/>
        <w:rPr>
          <w:rStyle w:val="longtext1"/>
          <w:b/>
          <w:sz w:val="24"/>
          <w:szCs w:val="24"/>
          <w:lang w:eastAsia="ja-JP"/>
        </w:rPr>
      </w:pPr>
      <w:r>
        <w:rPr>
          <w:rStyle w:val="longtext1"/>
          <w:b/>
          <w:sz w:val="24"/>
          <w:szCs w:val="24"/>
          <w:lang w:eastAsia="ja-JP"/>
        </w:rPr>
        <w:t>I</w:t>
      </w:r>
      <w:r w:rsidR="00592680" w:rsidRPr="00B83539">
        <w:rPr>
          <w:rStyle w:val="longtext1"/>
          <w:rFonts w:hint="eastAsia"/>
          <w:b/>
          <w:sz w:val="24"/>
          <w:szCs w:val="24"/>
          <w:lang w:eastAsia="ja-JP"/>
        </w:rPr>
        <w:t>.1 Introduction</w:t>
      </w:r>
    </w:p>
    <w:p w:rsidR="00592680" w:rsidRPr="005659CB" w:rsidRDefault="00592680" w:rsidP="00592680">
      <w:pPr>
        <w:pStyle w:val="Textjustified"/>
        <w:rPr>
          <w:b/>
          <w:bCs/>
          <w:szCs w:val="24"/>
          <w:lang w:eastAsia="ja-JP"/>
        </w:rPr>
      </w:pPr>
      <w:r w:rsidRPr="005659CB">
        <w:rPr>
          <w:rStyle w:val="longtext1"/>
          <w:sz w:val="24"/>
          <w:szCs w:val="24"/>
          <w:lang w:eastAsia="ja-JP"/>
        </w:rPr>
        <w:t>During and after a disaster, victims want to go to evacuation shelters, hospitals and their homes. However, they do not normally know the locations of these shelters and hospitals. And public transportation may have stopped operating. Therefore, they will want to know the route to take when walking to these destinations. The Disaster Relief Guidance service can provide a graphic showing the route to these destinations via the display of a mobile terminal.</w:t>
      </w:r>
    </w:p>
    <w:p w:rsidR="00592680" w:rsidRPr="005659CB" w:rsidRDefault="00592680" w:rsidP="00592680">
      <w:pPr>
        <w:pStyle w:val="Textjustified"/>
        <w:rPr>
          <w:bCs/>
          <w:szCs w:val="24"/>
          <w:lang w:eastAsia="ja-JP"/>
        </w:rPr>
      </w:pPr>
      <w:r w:rsidRPr="005659CB">
        <w:rPr>
          <w:bCs/>
          <w:szCs w:val="24"/>
          <w:lang w:eastAsia="ja-JP"/>
        </w:rPr>
        <w:t>Most victims carry a mobile</w:t>
      </w:r>
      <w:r w:rsidRPr="005659CB">
        <w:rPr>
          <w:rFonts w:hint="eastAsia"/>
          <w:bCs/>
          <w:szCs w:val="24"/>
          <w:lang w:eastAsia="ja-JP"/>
        </w:rPr>
        <w:t xml:space="preserve"> terminal </w:t>
      </w:r>
      <w:r w:rsidRPr="005659CB">
        <w:rPr>
          <w:bCs/>
          <w:szCs w:val="24"/>
          <w:lang w:eastAsia="ja-JP"/>
        </w:rPr>
        <w:t xml:space="preserve">such as </w:t>
      </w:r>
      <w:r w:rsidRPr="005659CB">
        <w:rPr>
          <w:rFonts w:hint="eastAsia"/>
          <w:bCs/>
          <w:szCs w:val="24"/>
          <w:lang w:eastAsia="ja-JP"/>
        </w:rPr>
        <w:t xml:space="preserve">a </w:t>
      </w:r>
      <w:r w:rsidRPr="005659CB">
        <w:rPr>
          <w:bCs/>
          <w:szCs w:val="24"/>
          <w:lang w:eastAsia="ja-JP"/>
        </w:rPr>
        <w:t xml:space="preserve">mobile phone, smart phone or tablet with them when escaping from a </w:t>
      </w:r>
      <w:r w:rsidRPr="005659CB">
        <w:rPr>
          <w:rFonts w:hint="eastAsia"/>
          <w:bCs/>
          <w:szCs w:val="24"/>
          <w:lang w:eastAsia="ja-JP"/>
        </w:rPr>
        <w:t>disaster</w:t>
      </w:r>
      <w:r w:rsidRPr="005659CB">
        <w:rPr>
          <w:bCs/>
          <w:szCs w:val="24"/>
          <w:lang w:eastAsia="ja-JP"/>
        </w:rPr>
        <w:t>.</w:t>
      </w:r>
      <w:r w:rsidRPr="005659CB">
        <w:rPr>
          <w:rFonts w:hint="eastAsia"/>
          <w:bCs/>
          <w:szCs w:val="24"/>
          <w:lang w:eastAsia="ja-JP"/>
        </w:rPr>
        <w:t xml:space="preserve"> </w:t>
      </w:r>
      <w:r w:rsidRPr="005659CB">
        <w:rPr>
          <w:szCs w:val="24"/>
          <w:shd w:val="clear" w:color="auto" w:fill="FFFFFF"/>
          <w:lang w:eastAsia="ja-JP"/>
        </w:rPr>
        <w:t xml:space="preserve">A mobile </w:t>
      </w:r>
      <w:r w:rsidRPr="005659CB">
        <w:rPr>
          <w:rFonts w:hint="eastAsia"/>
          <w:szCs w:val="24"/>
          <w:shd w:val="clear" w:color="auto" w:fill="FFFFFF"/>
          <w:lang w:eastAsia="ja-JP"/>
        </w:rPr>
        <w:t xml:space="preserve">terminal </w:t>
      </w:r>
      <w:r w:rsidRPr="005659CB">
        <w:rPr>
          <w:szCs w:val="24"/>
          <w:shd w:val="clear" w:color="auto" w:fill="FFFFFF"/>
          <w:lang w:eastAsia="ja-JP"/>
        </w:rPr>
        <w:t xml:space="preserve">with </w:t>
      </w:r>
      <w:r>
        <w:rPr>
          <w:szCs w:val="24"/>
          <w:shd w:val="clear" w:color="auto" w:fill="FFFFFF"/>
          <w:lang w:eastAsia="ja-JP"/>
        </w:rPr>
        <w:t>GNSS</w:t>
      </w:r>
      <w:r w:rsidRPr="005659CB">
        <w:rPr>
          <w:szCs w:val="24"/>
          <w:shd w:val="clear" w:color="auto" w:fill="FFFFFF"/>
          <w:lang w:eastAsia="ja-JP"/>
        </w:rPr>
        <w:t xml:space="preserve"> </w:t>
      </w:r>
      <w:r w:rsidRPr="005659CB">
        <w:rPr>
          <w:rFonts w:hint="eastAsia"/>
          <w:szCs w:val="24"/>
          <w:shd w:val="clear" w:color="auto" w:fill="FFFFFF"/>
          <w:lang w:eastAsia="ja-JP"/>
        </w:rPr>
        <w:t xml:space="preserve">can </w:t>
      </w:r>
      <w:r w:rsidRPr="005659CB">
        <w:rPr>
          <w:szCs w:val="24"/>
          <w:shd w:val="clear" w:color="auto" w:fill="FFFFFF"/>
          <w:lang w:eastAsia="ja-JP"/>
        </w:rPr>
        <w:t>identify the geographical position of a victim</w:t>
      </w:r>
      <w:r w:rsidRPr="005659CB">
        <w:rPr>
          <w:rFonts w:hint="eastAsia"/>
          <w:szCs w:val="24"/>
          <w:shd w:val="clear" w:color="auto" w:fill="FFFFFF"/>
          <w:lang w:eastAsia="ja-JP"/>
        </w:rPr>
        <w:t xml:space="preserve">. If </w:t>
      </w:r>
      <w:r w:rsidRPr="005659CB">
        <w:rPr>
          <w:szCs w:val="24"/>
          <w:shd w:val="clear" w:color="auto" w:fill="FFFFFF"/>
          <w:lang w:eastAsia="ja-JP"/>
        </w:rPr>
        <w:t>graphical</w:t>
      </w:r>
      <w:r w:rsidRPr="005659CB">
        <w:rPr>
          <w:rFonts w:hint="eastAsia"/>
          <w:szCs w:val="24"/>
          <w:shd w:val="clear" w:color="auto" w:fill="FFFFFF"/>
          <w:lang w:eastAsia="ja-JP"/>
        </w:rPr>
        <w:t xml:space="preserve"> route guidance to </w:t>
      </w:r>
      <w:r w:rsidRPr="005659CB">
        <w:rPr>
          <w:bCs/>
          <w:szCs w:val="24"/>
          <w:lang w:eastAsia="ja-JP"/>
        </w:rPr>
        <w:t>evacuation shelters</w:t>
      </w:r>
      <w:r w:rsidRPr="005659CB">
        <w:rPr>
          <w:rFonts w:hint="eastAsia"/>
          <w:bCs/>
          <w:szCs w:val="24"/>
          <w:lang w:eastAsia="ja-JP"/>
        </w:rPr>
        <w:t>, hospitals</w:t>
      </w:r>
      <w:r w:rsidRPr="005659CB">
        <w:rPr>
          <w:bCs/>
          <w:szCs w:val="24"/>
          <w:lang w:eastAsia="ja-JP"/>
        </w:rPr>
        <w:t xml:space="preserve"> and </w:t>
      </w:r>
      <w:r w:rsidRPr="005659CB">
        <w:rPr>
          <w:rFonts w:hint="eastAsia"/>
          <w:bCs/>
          <w:szCs w:val="24"/>
          <w:lang w:eastAsia="ja-JP"/>
        </w:rPr>
        <w:t xml:space="preserve">their </w:t>
      </w:r>
      <w:r w:rsidRPr="005659CB">
        <w:rPr>
          <w:bCs/>
          <w:szCs w:val="24"/>
          <w:lang w:eastAsia="ja-JP"/>
        </w:rPr>
        <w:t>home</w:t>
      </w:r>
      <w:r w:rsidRPr="005659CB">
        <w:rPr>
          <w:rFonts w:hint="eastAsia"/>
          <w:bCs/>
          <w:szCs w:val="24"/>
          <w:lang w:eastAsia="ja-JP"/>
        </w:rPr>
        <w:t xml:space="preserve">s is shown on a display of a mobile terminal, a victim can easily </w:t>
      </w:r>
      <w:r w:rsidRPr="005659CB">
        <w:rPr>
          <w:bCs/>
          <w:szCs w:val="24"/>
          <w:lang w:eastAsia="ja-JP"/>
        </w:rPr>
        <w:t>and quick</w:t>
      </w:r>
      <w:r w:rsidRPr="005659CB">
        <w:rPr>
          <w:rFonts w:hint="eastAsia"/>
          <w:bCs/>
          <w:szCs w:val="24"/>
          <w:lang w:eastAsia="ja-JP"/>
        </w:rPr>
        <w:t xml:space="preserve">ly </w:t>
      </w:r>
      <w:r w:rsidRPr="005659CB">
        <w:rPr>
          <w:bCs/>
          <w:szCs w:val="24"/>
          <w:lang w:eastAsia="ja-JP"/>
        </w:rPr>
        <w:t>understand</w:t>
      </w:r>
      <w:r w:rsidRPr="005659CB">
        <w:rPr>
          <w:rFonts w:hint="eastAsia"/>
          <w:bCs/>
          <w:szCs w:val="24"/>
          <w:lang w:eastAsia="ja-JP"/>
        </w:rPr>
        <w:t xml:space="preserve"> the route.</w:t>
      </w:r>
    </w:p>
    <w:p w:rsidR="00592680" w:rsidRPr="005659CB" w:rsidRDefault="00592680" w:rsidP="00592680">
      <w:pPr>
        <w:pStyle w:val="Textjustified"/>
        <w:rPr>
          <w:szCs w:val="24"/>
          <w:lang w:eastAsia="ja-JP"/>
        </w:rPr>
      </w:pPr>
      <w:r w:rsidRPr="005659CB">
        <w:rPr>
          <w:bCs/>
          <w:szCs w:val="24"/>
          <w:lang w:eastAsia="ja-JP"/>
        </w:rPr>
        <w:t>It</w:t>
      </w:r>
      <w:r w:rsidRPr="005659CB">
        <w:rPr>
          <w:rFonts w:hint="eastAsia"/>
          <w:bCs/>
          <w:szCs w:val="24"/>
          <w:lang w:eastAsia="ja-JP"/>
        </w:rPr>
        <w:t xml:space="preserve"> should be noted that t</w:t>
      </w:r>
      <w:r w:rsidRPr="005659CB">
        <w:rPr>
          <w:rFonts w:hint="eastAsia"/>
          <w:szCs w:val="24"/>
          <w:lang w:eastAsia="ja-JP"/>
        </w:rPr>
        <w:t>he network capacity may be reduced</w:t>
      </w:r>
      <w:r w:rsidRPr="005659CB">
        <w:rPr>
          <w:rFonts w:hint="eastAsia"/>
          <w:bCs/>
          <w:szCs w:val="24"/>
          <w:lang w:eastAsia="ja-JP"/>
        </w:rPr>
        <w:t xml:space="preserve"> </w:t>
      </w:r>
      <w:r w:rsidRPr="005659CB">
        <w:rPr>
          <w:bCs/>
          <w:szCs w:val="24"/>
          <w:lang w:eastAsia="ja-JP"/>
        </w:rPr>
        <w:t>d</w:t>
      </w:r>
      <w:r w:rsidRPr="005659CB">
        <w:rPr>
          <w:rFonts w:hint="eastAsia"/>
          <w:bCs/>
          <w:szCs w:val="24"/>
          <w:lang w:eastAsia="ja-JP"/>
        </w:rPr>
        <w:t>uring and after a disaster</w:t>
      </w:r>
      <w:r w:rsidRPr="005659CB">
        <w:rPr>
          <w:rFonts w:hint="eastAsia"/>
          <w:szCs w:val="24"/>
          <w:lang w:eastAsia="ja-JP"/>
        </w:rPr>
        <w:t xml:space="preserve">, and the local network in disaster area might be isolated from the other main </w:t>
      </w:r>
      <w:r w:rsidRPr="005659CB">
        <w:rPr>
          <w:szCs w:val="24"/>
          <w:lang w:eastAsia="ja-JP"/>
        </w:rPr>
        <w:t xml:space="preserve">parts of the </w:t>
      </w:r>
      <w:r w:rsidRPr="005659CB">
        <w:rPr>
          <w:rFonts w:hint="eastAsia"/>
          <w:szCs w:val="24"/>
          <w:lang w:eastAsia="ja-JP"/>
        </w:rPr>
        <w:t>network. Moreover, radio access network</w:t>
      </w:r>
      <w:r w:rsidRPr="005659CB">
        <w:rPr>
          <w:szCs w:val="24"/>
          <w:lang w:eastAsia="ja-JP"/>
        </w:rPr>
        <w:t>s</w:t>
      </w:r>
      <w:r w:rsidRPr="005659CB">
        <w:rPr>
          <w:rFonts w:hint="eastAsia"/>
          <w:szCs w:val="24"/>
          <w:lang w:eastAsia="ja-JP"/>
        </w:rPr>
        <w:t xml:space="preserve"> from base</w:t>
      </w:r>
      <w:r w:rsidRPr="005659CB">
        <w:rPr>
          <w:szCs w:val="24"/>
          <w:lang w:eastAsia="ja-JP"/>
        </w:rPr>
        <w:t xml:space="preserve"> </w:t>
      </w:r>
      <w:r w:rsidRPr="005659CB">
        <w:rPr>
          <w:rFonts w:hint="eastAsia"/>
          <w:szCs w:val="24"/>
          <w:lang w:eastAsia="ja-JP"/>
        </w:rPr>
        <w:t>station</w:t>
      </w:r>
      <w:r w:rsidRPr="005659CB">
        <w:rPr>
          <w:szCs w:val="24"/>
          <w:lang w:eastAsia="ja-JP"/>
        </w:rPr>
        <w:t>s</w:t>
      </w:r>
      <w:r w:rsidRPr="005659CB">
        <w:rPr>
          <w:rFonts w:hint="eastAsia"/>
          <w:szCs w:val="24"/>
          <w:lang w:eastAsia="ja-JP"/>
        </w:rPr>
        <w:t xml:space="preserve"> to mobile terminals may be stopped after a disaster.</w:t>
      </w:r>
    </w:p>
    <w:p w:rsidR="00592680" w:rsidRPr="005659CB" w:rsidRDefault="00592680" w:rsidP="00592680">
      <w:pPr>
        <w:pStyle w:val="Textjustified"/>
        <w:rPr>
          <w:rStyle w:val="longtext1"/>
          <w:sz w:val="24"/>
          <w:szCs w:val="24"/>
          <w:lang w:eastAsia="ja-JP"/>
        </w:rPr>
      </w:pPr>
      <w:r w:rsidRPr="005659CB">
        <w:rPr>
          <w:rFonts w:hint="eastAsia"/>
          <w:szCs w:val="24"/>
          <w:lang w:eastAsia="ja-JP"/>
        </w:rPr>
        <w:t xml:space="preserve">Therefore, this service </w:t>
      </w:r>
      <w:r w:rsidRPr="005659CB">
        <w:rPr>
          <w:rStyle w:val="longtext1"/>
          <w:rFonts w:hint="eastAsia"/>
          <w:sz w:val="24"/>
          <w:szCs w:val="24"/>
          <w:lang w:eastAsia="ja-JP"/>
        </w:rPr>
        <w:t xml:space="preserve">must </w:t>
      </w:r>
      <w:r w:rsidRPr="005659CB">
        <w:rPr>
          <w:rStyle w:val="longtext1"/>
          <w:sz w:val="24"/>
          <w:szCs w:val="24"/>
          <w:lang w:eastAsia="ja-JP"/>
        </w:rPr>
        <w:t>operate even with an isolated local network or when there are no radio</w:t>
      </w:r>
      <w:r w:rsidRPr="005659CB">
        <w:rPr>
          <w:rStyle w:val="longtext1"/>
          <w:rFonts w:hint="eastAsia"/>
          <w:sz w:val="24"/>
          <w:szCs w:val="24"/>
          <w:lang w:eastAsia="ja-JP"/>
        </w:rPr>
        <w:t xml:space="preserve"> signal</w:t>
      </w:r>
      <w:r w:rsidRPr="005659CB">
        <w:rPr>
          <w:rStyle w:val="longtext1"/>
          <w:sz w:val="24"/>
          <w:szCs w:val="24"/>
          <w:lang w:eastAsia="ja-JP"/>
        </w:rPr>
        <w:t>s</w:t>
      </w:r>
      <w:r w:rsidRPr="005659CB">
        <w:rPr>
          <w:rStyle w:val="longtext1"/>
          <w:rFonts w:hint="eastAsia"/>
          <w:sz w:val="24"/>
          <w:szCs w:val="24"/>
          <w:lang w:eastAsia="ja-JP"/>
        </w:rPr>
        <w:t xml:space="preserve"> from a mobile base</w:t>
      </w:r>
      <w:r w:rsidRPr="005659CB">
        <w:rPr>
          <w:rStyle w:val="longtext1"/>
          <w:sz w:val="24"/>
          <w:szCs w:val="24"/>
          <w:lang w:eastAsia="ja-JP"/>
        </w:rPr>
        <w:t xml:space="preserve"> </w:t>
      </w:r>
      <w:r w:rsidRPr="005659CB">
        <w:rPr>
          <w:rStyle w:val="longtext1"/>
          <w:rFonts w:hint="eastAsia"/>
          <w:sz w:val="24"/>
          <w:szCs w:val="24"/>
          <w:lang w:eastAsia="ja-JP"/>
        </w:rPr>
        <w:t>station.</w:t>
      </w:r>
    </w:p>
    <w:p w:rsidR="00592680" w:rsidRPr="005659CB" w:rsidRDefault="00592680" w:rsidP="00592680">
      <w:pPr>
        <w:pStyle w:val="Textjustified"/>
        <w:rPr>
          <w:szCs w:val="24"/>
          <w:lang w:eastAsia="ja-JP"/>
        </w:rPr>
      </w:pPr>
      <w:r w:rsidRPr="005659CB">
        <w:rPr>
          <w:rStyle w:val="longtext1"/>
          <w:rFonts w:hint="eastAsia"/>
          <w:sz w:val="24"/>
          <w:szCs w:val="24"/>
          <w:lang w:eastAsia="ja-JP"/>
        </w:rPr>
        <w:t xml:space="preserve">In </w:t>
      </w:r>
      <w:r w:rsidRPr="005659CB">
        <w:rPr>
          <w:rStyle w:val="longtext1"/>
          <w:sz w:val="24"/>
          <w:szCs w:val="24"/>
          <w:lang w:eastAsia="ja-JP"/>
        </w:rPr>
        <w:t>addition</w:t>
      </w:r>
      <w:r w:rsidRPr="005659CB">
        <w:rPr>
          <w:rStyle w:val="longtext1"/>
          <w:rFonts w:hint="eastAsia"/>
          <w:sz w:val="24"/>
          <w:szCs w:val="24"/>
          <w:lang w:eastAsia="ja-JP"/>
        </w:rPr>
        <w:t xml:space="preserve"> to these points, </w:t>
      </w:r>
      <w:r w:rsidRPr="005659CB">
        <w:rPr>
          <w:rStyle w:val="longtext1"/>
          <w:sz w:val="24"/>
          <w:szCs w:val="24"/>
          <w:lang w:eastAsia="ja-JP"/>
        </w:rPr>
        <w:t xml:space="preserve">a </w:t>
      </w:r>
      <w:r w:rsidRPr="005659CB">
        <w:rPr>
          <w:rStyle w:val="longtext1"/>
          <w:rFonts w:hint="eastAsia"/>
          <w:sz w:val="24"/>
          <w:szCs w:val="24"/>
          <w:lang w:eastAsia="ja-JP"/>
        </w:rPr>
        <w:t>g</w:t>
      </w:r>
      <w:r w:rsidRPr="005659CB">
        <w:rPr>
          <w:rStyle w:val="longtext1"/>
          <w:sz w:val="24"/>
          <w:szCs w:val="24"/>
          <w:lang w:eastAsia="ja-JP"/>
        </w:rPr>
        <w:t xml:space="preserve">raphical </w:t>
      </w:r>
      <w:r w:rsidRPr="005659CB">
        <w:rPr>
          <w:rStyle w:val="longtext1"/>
          <w:rFonts w:hint="eastAsia"/>
          <w:sz w:val="24"/>
          <w:szCs w:val="24"/>
          <w:lang w:eastAsia="ja-JP"/>
        </w:rPr>
        <w:t xml:space="preserve">map can </w:t>
      </w:r>
      <w:r w:rsidRPr="005659CB">
        <w:rPr>
          <w:rStyle w:val="longtext1"/>
          <w:sz w:val="24"/>
          <w:szCs w:val="24"/>
          <w:lang w:eastAsia="ja-JP"/>
        </w:rPr>
        <w:t>be easily and quickly created even by non-IT experts such as local government staff and rescue teams</w:t>
      </w:r>
      <w:r w:rsidRPr="005659CB">
        <w:rPr>
          <w:rStyle w:val="longtext1"/>
          <w:rFonts w:hint="eastAsia"/>
          <w:sz w:val="24"/>
          <w:szCs w:val="24"/>
          <w:lang w:eastAsia="ja-JP"/>
        </w:rPr>
        <w:t xml:space="preserve">, because the locations of evacuation shelters and dangerous </w:t>
      </w:r>
      <w:r w:rsidRPr="005659CB">
        <w:rPr>
          <w:rStyle w:val="longtext1"/>
          <w:sz w:val="24"/>
          <w:szCs w:val="24"/>
          <w:lang w:eastAsia="ja-JP"/>
        </w:rPr>
        <w:t>locations</w:t>
      </w:r>
      <w:r w:rsidRPr="005659CB">
        <w:rPr>
          <w:rStyle w:val="longtext1"/>
          <w:rFonts w:hint="eastAsia"/>
          <w:sz w:val="24"/>
          <w:szCs w:val="24"/>
          <w:lang w:eastAsia="ja-JP"/>
        </w:rPr>
        <w:t xml:space="preserve"> </w:t>
      </w:r>
      <w:r w:rsidRPr="005659CB">
        <w:rPr>
          <w:rStyle w:val="longtext1"/>
          <w:sz w:val="24"/>
          <w:szCs w:val="24"/>
          <w:lang w:eastAsia="ja-JP"/>
        </w:rPr>
        <w:t>must be</w:t>
      </w:r>
      <w:r w:rsidRPr="005659CB">
        <w:rPr>
          <w:rStyle w:val="longtext1"/>
          <w:rFonts w:hint="eastAsia"/>
          <w:sz w:val="24"/>
          <w:szCs w:val="24"/>
          <w:lang w:eastAsia="ja-JP"/>
        </w:rPr>
        <w:t xml:space="preserve"> updated </w:t>
      </w:r>
      <w:r w:rsidRPr="005659CB">
        <w:rPr>
          <w:rStyle w:val="longtext1"/>
          <w:sz w:val="24"/>
          <w:szCs w:val="24"/>
          <w:lang w:eastAsia="ja-JP"/>
        </w:rPr>
        <w:t xml:space="preserve">in a timely manner </w:t>
      </w:r>
      <w:r w:rsidRPr="005659CB">
        <w:rPr>
          <w:rStyle w:val="longtext1"/>
          <w:rFonts w:hint="eastAsia"/>
          <w:sz w:val="24"/>
          <w:szCs w:val="24"/>
          <w:lang w:eastAsia="ja-JP"/>
        </w:rPr>
        <w:t xml:space="preserve">depending on </w:t>
      </w:r>
      <w:r w:rsidRPr="005659CB">
        <w:rPr>
          <w:rStyle w:val="longtext1"/>
          <w:sz w:val="24"/>
          <w:szCs w:val="24"/>
          <w:lang w:eastAsia="ja-JP"/>
        </w:rPr>
        <w:t>the</w:t>
      </w:r>
      <w:r w:rsidRPr="005659CB">
        <w:rPr>
          <w:rStyle w:val="longtext1"/>
          <w:rFonts w:hint="eastAsia"/>
          <w:sz w:val="24"/>
          <w:szCs w:val="24"/>
          <w:lang w:eastAsia="ja-JP"/>
        </w:rPr>
        <w:t xml:space="preserve"> situation.</w:t>
      </w:r>
    </w:p>
    <w:p w:rsidR="00592680" w:rsidRPr="007F4E5B" w:rsidRDefault="00FE0548" w:rsidP="00592680">
      <w:pPr>
        <w:pStyle w:val="Heading3"/>
        <w:ind w:left="0" w:firstLine="0"/>
      </w:pPr>
      <w:r>
        <w:rPr>
          <w:rFonts w:eastAsia="MS Mincho"/>
          <w:lang w:eastAsia="ja-JP"/>
        </w:rPr>
        <w:t>I</w:t>
      </w:r>
      <w:r w:rsidR="00592680">
        <w:rPr>
          <w:rFonts w:eastAsia="MS Mincho" w:hint="eastAsia"/>
          <w:lang w:eastAsia="ja-JP"/>
        </w:rPr>
        <w:t xml:space="preserve">.2 </w:t>
      </w:r>
      <w:r w:rsidR="00592680" w:rsidRPr="007F4E5B">
        <w:rPr>
          <w:rFonts w:hint="eastAsia"/>
          <w:lang w:eastAsia="ja-JP"/>
        </w:rPr>
        <w:t>Example procedures</w:t>
      </w:r>
    </w:p>
    <w:p w:rsidR="00592680" w:rsidRPr="007F4E5B" w:rsidRDefault="00592680" w:rsidP="00592680">
      <w:pPr>
        <w:pStyle w:val="Textjustified"/>
        <w:rPr>
          <w:szCs w:val="24"/>
          <w:shd w:val="clear" w:color="auto" w:fill="FFFFFF"/>
          <w:lang w:eastAsia="ja-JP"/>
        </w:rPr>
      </w:pPr>
      <w:r w:rsidRPr="007F4E5B">
        <w:rPr>
          <w:rFonts w:hint="eastAsia"/>
          <w:lang w:eastAsia="ja-JP"/>
        </w:rPr>
        <w:t xml:space="preserve">When a victim starts the software for </w:t>
      </w:r>
      <w:r w:rsidRPr="007F4E5B">
        <w:rPr>
          <w:lang w:eastAsia="ja-JP"/>
        </w:rPr>
        <w:t>“</w:t>
      </w:r>
      <w:r w:rsidRPr="007F4E5B">
        <w:rPr>
          <w:rFonts w:hint="eastAsia"/>
          <w:lang w:eastAsia="ja-JP"/>
        </w:rPr>
        <w:t>Guidance service for Disaster Relief</w:t>
      </w:r>
      <w:r w:rsidRPr="007F4E5B">
        <w:rPr>
          <w:lang w:eastAsia="ja-JP"/>
        </w:rPr>
        <w:t>”</w:t>
      </w:r>
      <w:r w:rsidRPr="007F4E5B">
        <w:rPr>
          <w:rFonts w:hint="eastAsia"/>
          <w:lang w:eastAsia="ja-JP"/>
        </w:rPr>
        <w:t xml:space="preserve"> in his mobile terminal, the </w:t>
      </w:r>
      <w:r w:rsidRPr="007F4E5B">
        <w:rPr>
          <w:lang w:eastAsia="ja-JP"/>
        </w:rPr>
        <w:t>terminal</w:t>
      </w:r>
      <w:r w:rsidRPr="007F4E5B">
        <w:rPr>
          <w:rFonts w:hint="eastAsia"/>
          <w:lang w:eastAsia="ja-JP"/>
        </w:rPr>
        <w:t xml:space="preserve"> displays the map showing the </w:t>
      </w:r>
      <w:r w:rsidRPr="007F4E5B">
        <w:rPr>
          <w:lang w:eastAsia="ja-JP"/>
        </w:rPr>
        <w:t>site</w:t>
      </w:r>
      <w:r w:rsidRPr="007F4E5B">
        <w:rPr>
          <w:rFonts w:hint="eastAsia"/>
          <w:lang w:eastAsia="ja-JP"/>
        </w:rPr>
        <w:t xml:space="preserve"> of </w:t>
      </w:r>
      <w:r w:rsidRPr="007F4E5B">
        <w:rPr>
          <w:lang w:eastAsia="ja-JP"/>
        </w:rPr>
        <w:t>evacuation shelters</w:t>
      </w:r>
      <w:r w:rsidRPr="007F4E5B">
        <w:rPr>
          <w:rFonts w:hint="eastAsia"/>
          <w:lang w:eastAsia="ja-JP"/>
        </w:rPr>
        <w:t>,</w:t>
      </w:r>
      <w:r w:rsidRPr="007F4E5B">
        <w:rPr>
          <w:lang w:eastAsia="ja-JP"/>
        </w:rPr>
        <w:t xml:space="preserve"> hospitals</w:t>
      </w:r>
      <w:r w:rsidRPr="007F4E5B">
        <w:rPr>
          <w:rFonts w:hint="eastAsia"/>
          <w:lang w:eastAsia="ja-JP"/>
        </w:rPr>
        <w:t xml:space="preserve"> and other relief </w:t>
      </w:r>
      <w:r w:rsidRPr="007F4E5B">
        <w:rPr>
          <w:lang w:eastAsia="ja-JP"/>
        </w:rPr>
        <w:t>locations</w:t>
      </w:r>
      <w:r w:rsidRPr="007F4E5B">
        <w:rPr>
          <w:rFonts w:hint="eastAsia"/>
          <w:lang w:eastAsia="ja-JP"/>
        </w:rPr>
        <w:t xml:space="preserve">.  </w:t>
      </w:r>
      <w:r w:rsidRPr="007F4E5B">
        <w:rPr>
          <w:lang w:eastAsia="ja-JP"/>
        </w:rPr>
        <w:t>Once</w:t>
      </w:r>
      <w:r w:rsidRPr="007F4E5B">
        <w:rPr>
          <w:rFonts w:hint="eastAsia"/>
          <w:lang w:eastAsia="ja-JP"/>
        </w:rPr>
        <w:t xml:space="preserve"> the victim </w:t>
      </w:r>
      <w:r w:rsidRPr="007F4E5B">
        <w:rPr>
          <w:lang w:eastAsia="ja-JP"/>
        </w:rPr>
        <w:t xml:space="preserve">has </w:t>
      </w:r>
      <w:r w:rsidRPr="007F4E5B">
        <w:rPr>
          <w:rFonts w:hint="eastAsia"/>
          <w:lang w:eastAsia="ja-JP"/>
        </w:rPr>
        <w:t>select</w:t>
      </w:r>
      <w:r w:rsidRPr="007F4E5B">
        <w:rPr>
          <w:lang w:eastAsia="ja-JP"/>
        </w:rPr>
        <w:t>ed</w:t>
      </w:r>
      <w:r w:rsidRPr="007F4E5B">
        <w:rPr>
          <w:rFonts w:hint="eastAsia"/>
          <w:lang w:eastAsia="ja-JP"/>
        </w:rPr>
        <w:t xml:space="preserve"> one of </w:t>
      </w:r>
      <w:r w:rsidRPr="007F4E5B">
        <w:rPr>
          <w:lang w:eastAsia="ja-JP"/>
        </w:rPr>
        <w:t xml:space="preserve">the </w:t>
      </w:r>
      <w:r w:rsidRPr="007F4E5B">
        <w:rPr>
          <w:rFonts w:hint="eastAsia"/>
          <w:lang w:eastAsia="ja-JP"/>
        </w:rPr>
        <w:t xml:space="preserve">locations, the terminal displays </w:t>
      </w:r>
      <w:r w:rsidRPr="007F4E5B">
        <w:rPr>
          <w:lang w:eastAsia="ja-JP"/>
        </w:rPr>
        <w:t>a</w:t>
      </w:r>
      <w:r w:rsidRPr="007F4E5B">
        <w:rPr>
          <w:rFonts w:hint="eastAsia"/>
          <w:lang w:eastAsia="ja-JP"/>
        </w:rPr>
        <w:t xml:space="preserve"> </w:t>
      </w:r>
      <w:r w:rsidRPr="007F4E5B">
        <w:rPr>
          <w:szCs w:val="24"/>
          <w:shd w:val="clear" w:color="auto" w:fill="FFFFFF"/>
          <w:lang w:eastAsia="ja-JP"/>
        </w:rPr>
        <w:t>graphical</w:t>
      </w:r>
      <w:r w:rsidRPr="007F4E5B">
        <w:rPr>
          <w:rFonts w:hint="eastAsia"/>
          <w:szCs w:val="24"/>
          <w:shd w:val="clear" w:color="auto" w:fill="FFFFFF"/>
          <w:lang w:eastAsia="ja-JP"/>
        </w:rPr>
        <w:t xml:space="preserve"> route </w:t>
      </w:r>
      <w:r w:rsidRPr="007F4E5B">
        <w:rPr>
          <w:szCs w:val="24"/>
          <w:shd w:val="clear" w:color="auto" w:fill="FFFFFF"/>
          <w:lang w:eastAsia="ja-JP"/>
        </w:rPr>
        <w:t>showing directions</w:t>
      </w:r>
      <w:r w:rsidRPr="007F4E5B">
        <w:rPr>
          <w:rFonts w:hint="eastAsia"/>
          <w:szCs w:val="24"/>
          <w:shd w:val="clear" w:color="auto" w:fill="FFFFFF"/>
          <w:lang w:eastAsia="ja-JP"/>
        </w:rPr>
        <w:t xml:space="preserve"> to it. Then </w:t>
      </w:r>
      <w:r w:rsidRPr="007F4E5B">
        <w:rPr>
          <w:szCs w:val="24"/>
          <w:shd w:val="clear" w:color="auto" w:fill="FFFFFF"/>
          <w:lang w:eastAsia="ja-JP"/>
        </w:rPr>
        <w:t>the victim</w:t>
      </w:r>
      <w:r w:rsidRPr="007F4E5B">
        <w:rPr>
          <w:rFonts w:hint="eastAsia"/>
          <w:szCs w:val="24"/>
          <w:shd w:val="clear" w:color="auto" w:fill="FFFFFF"/>
          <w:lang w:eastAsia="ja-JP"/>
        </w:rPr>
        <w:t xml:space="preserve"> can easily identify the walking route to the selected location. </w:t>
      </w:r>
    </w:p>
    <w:p w:rsidR="00592680" w:rsidRPr="007F4E5B" w:rsidRDefault="00592680" w:rsidP="00592680">
      <w:pPr>
        <w:pStyle w:val="Textjustified"/>
        <w:rPr>
          <w:szCs w:val="24"/>
          <w:shd w:val="clear" w:color="auto" w:fill="FFFFFF"/>
          <w:lang w:eastAsia="ja-JP"/>
        </w:rPr>
      </w:pPr>
      <w:r w:rsidRPr="007F4E5B">
        <w:rPr>
          <w:rFonts w:hint="eastAsia"/>
          <w:szCs w:val="24"/>
          <w:shd w:val="clear" w:color="auto" w:fill="FFFFFF"/>
          <w:lang w:eastAsia="ja-JP"/>
        </w:rPr>
        <w:t xml:space="preserve">The concept of </w:t>
      </w:r>
      <w:r w:rsidRPr="007F4E5B">
        <w:rPr>
          <w:szCs w:val="24"/>
          <w:shd w:val="clear" w:color="auto" w:fill="FFFFFF"/>
          <w:lang w:eastAsia="ja-JP"/>
        </w:rPr>
        <w:t xml:space="preserve">“Guidance Service </w:t>
      </w:r>
      <w:r w:rsidRPr="007F4E5B">
        <w:rPr>
          <w:rFonts w:hint="eastAsia"/>
          <w:szCs w:val="24"/>
          <w:shd w:val="clear" w:color="auto" w:fill="FFFFFF"/>
          <w:lang w:eastAsia="ja-JP"/>
        </w:rPr>
        <w:t xml:space="preserve">for </w:t>
      </w:r>
      <w:r w:rsidRPr="007F4E5B">
        <w:rPr>
          <w:szCs w:val="24"/>
          <w:shd w:val="clear" w:color="auto" w:fill="FFFFFF"/>
          <w:lang w:eastAsia="ja-JP"/>
        </w:rPr>
        <w:t>Disaster Relief”</w:t>
      </w:r>
      <w:r w:rsidRPr="007F4E5B">
        <w:rPr>
          <w:rFonts w:hint="eastAsia"/>
          <w:szCs w:val="24"/>
          <w:shd w:val="clear" w:color="auto" w:fill="FFFFFF"/>
          <w:lang w:eastAsia="ja-JP"/>
        </w:rPr>
        <w:t xml:space="preserve"> is shown in Figure</w:t>
      </w:r>
      <w:r w:rsidRPr="007F4E5B">
        <w:rPr>
          <w:szCs w:val="24"/>
          <w:shd w:val="clear" w:color="auto" w:fill="FFFFFF"/>
          <w:lang w:eastAsia="ja-JP"/>
        </w:rPr>
        <w:t xml:space="preserve"> </w:t>
      </w:r>
      <w:r w:rsidR="00FE0548">
        <w:rPr>
          <w:szCs w:val="24"/>
          <w:shd w:val="clear" w:color="auto" w:fill="FFFFFF"/>
          <w:lang w:eastAsia="ja-JP"/>
        </w:rPr>
        <w:t>I.1</w:t>
      </w:r>
      <w:r w:rsidRPr="007F4E5B">
        <w:rPr>
          <w:rFonts w:hint="eastAsia"/>
          <w:szCs w:val="24"/>
          <w:shd w:val="clear" w:color="auto" w:fill="FFFFFF"/>
          <w:lang w:eastAsia="ja-JP"/>
        </w:rPr>
        <w:t>.</w:t>
      </w:r>
    </w:p>
    <w:p w:rsidR="00592680" w:rsidRPr="007F4E5B" w:rsidRDefault="00592680" w:rsidP="00592680">
      <w:pPr>
        <w:pStyle w:val="Textjustified"/>
        <w:rPr>
          <w:szCs w:val="24"/>
          <w:shd w:val="clear" w:color="auto" w:fill="FFFFFF"/>
          <w:lang w:eastAsia="ja-JP"/>
        </w:rPr>
      </w:pPr>
      <w:r w:rsidRPr="007F4E5B">
        <w:rPr>
          <w:rFonts w:hint="eastAsia"/>
          <w:szCs w:val="24"/>
          <w:shd w:val="clear" w:color="auto" w:fill="FFFFFF"/>
          <w:lang w:eastAsia="ja-JP"/>
        </w:rPr>
        <w:t>The key element of the service is the map</w:t>
      </w:r>
      <w:r w:rsidRPr="007F4E5B">
        <w:rPr>
          <w:szCs w:val="24"/>
          <w:shd w:val="clear" w:color="auto" w:fill="FFFFFF"/>
          <w:lang w:eastAsia="ja-JP"/>
        </w:rPr>
        <w:t>,</w:t>
      </w:r>
      <w:r w:rsidRPr="007F4E5B">
        <w:rPr>
          <w:rFonts w:hint="eastAsia"/>
          <w:szCs w:val="24"/>
          <w:shd w:val="clear" w:color="auto" w:fill="FFFFFF"/>
          <w:lang w:eastAsia="ja-JP"/>
        </w:rPr>
        <w:t xml:space="preserve"> which consists of a base map and relief </w:t>
      </w:r>
      <w:r w:rsidRPr="007F4E5B">
        <w:rPr>
          <w:szCs w:val="24"/>
          <w:shd w:val="clear" w:color="auto" w:fill="FFFFFF"/>
          <w:lang w:eastAsia="ja-JP"/>
        </w:rPr>
        <w:t>locations</w:t>
      </w:r>
      <w:r w:rsidRPr="007F4E5B">
        <w:rPr>
          <w:rFonts w:hint="eastAsia"/>
          <w:szCs w:val="24"/>
          <w:shd w:val="clear" w:color="auto" w:fill="FFFFFF"/>
          <w:lang w:eastAsia="ja-JP"/>
        </w:rPr>
        <w:t xml:space="preserve"> such as evacuation shelter</w:t>
      </w:r>
      <w:r w:rsidRPr="007F4E5B">
        <w:rPr>
          <w:szCs w:val="24"/>
          <w:shd w:val="clear" w:color="auto" w:fill="FFFFFF"/>
          <w:lang w:eastAsia="ja-JP"/>
        </w:rPr>
        <w:t>s</w:t>
      </w:r>
      <w:r w:rsidRPr="007F4E5B">
        <w:rPr>
          <w:rFonts w:hint="eastAsia"/>
          <w:szCs w:val="24"/>
          <w:shd w:val="clear" w:color="auto" w:fill="FFFFFF"/>
          <w:lang w:eastAsia="ja-JP"/>
        </w:rPr>
        <w:t xml:space="preserve"> and hospitals. The maps are stored in the </w:t>
      </w:r>
      <w:r w:rsidRPr="007F4E5B">
        <w:rPr>
          <w:szCs w:val="24"/>
          <w:shd w:val="clear" w:color="auto" w:fill="FFFFFF"/>
          <w:lang w:eastAsia="ja-JP"/>
        </w:rPr>
        <w:t>terminal</w:t>
      </w:r>
      <w:r w:rsidRPr="007F4E5B">
        <w:rPr>
          <w:rFonts w:hint="eastAsia"/>
          <w:szCs w:val="24"/>
          <w:shd w:val="clear" w:color="auto" w:fill="FFFFFF"/>
          <w:lang w:eastAsia="ja-JP"/>
        </w:rPr>
        <w:t xml:space="preserve"> in advance, because the mobile terminal may not </w:t>
      </w:r>
      <w:r w:rsidRPr="007F4E5B">
        <w:rPr>
          <w:szCs w:val="24"/>
          <w:shd w:val="clear" w:color="auto" w:fill="FFFFFF"/>
          <w:lang w:eastAsia="ja-JP"/>
        </w:rPr>
        <w:t xml:space="preserve">be able to </w:t>
      </w:r>
      <w:r w:rsidRPr="007F4E5B">
        <w:rPr>
          <w:rFonts w:hint="eastAsia"/>
          <w:szCs w:val="24"/>
          <w:shd w:val="clear" w:color="auto" w:fill="FFFFFF"/>
          <w:lang w:eastAsia="ja-JP"/>
        </w:rPr>
        <w:t xml:space="preserve">access the map servers within a network due to network outage and heavy traffic congestion. The service </w:t>
      </w:r>
      <w:r w:rsidRPr="007F4E5B">
        <w:rPr>
          <w:szCs w:val="24"/>
          <w:shd w:val="clear" w:color="auto" w:fill="FFFFFF"/>
          <w:lang w:eastAsia="ja-JP"/>
        </w:rPr>
        <w:t>must</w:t>
      </w:r>
      <w:r w:rsidRPr="007F4E5B">
        <w:rPr>
          <w:rFonts w:hint="eastAsia"/>
          <w:szCs w:val="24"/>
          <w:shd w:val="clear" w:color="auto" w:fill="FFFFFF"/>
          <w:lang w:eastAsia="ja-JP"/>
        </w:rPr>
        <w:t xml:space="preserve"> operate even </w:t>
      </w:r>
      <w:r w:rsidRPr="007F4E5B">
        <w:rPr>
          <w:szCs w:val="24"/>
          <w:shd w:val="clear" w:color="auto" w:fill="FFFFFF"/>
          <w:lang w:eastAsia="ja-JP"/>
        </w:rPr>
        <w:t>when there are</w:t>
      </w:r>
      <w:r w:rsidRPr="007F4E5B">
        <w:rPr>
          <w:rFonts w:hint="eastAsia"/>
          <w:szCs w:val="24"/>
          <w:shd w:val="clear" w:color="auto" w:fill="FFFFFF"/>
          <w:lang w:eastAsia="ja-JP"/>
        </w:rPr>
        <w:t xml:space="preserve"> no</w:t>
      </w:r>
      <w:r w:rsidRPr="007F4E5B">
        <w:rPr>
          <w:szCs w:val="24"/>
          <w:shd w:val="clear" w:color="auto" w:fill="FFFFFF"/>
          <w:lang w:eastAsia="ja-JP"/>
        </w:rPr>
        <w:t xml:space="preserve"> </w:t>
      </w:r>
      <w:r w:rsidRPr="007F4E5B">
        <w:rPr>
          <w:rFonts w:hint="eastAsia"/>
          <w:szCs w:val="24"/>
          <w:shd w:val="clear" w:color="auto" w:fill="FFFFFF"/>
          <w:lang w:eastAsia="ja-JP"/>
        </w:rPr>
        <w:t>radio signals from mobile base</w:t>
      </w:r>
      <w:r w:rsidRPr="007F4E5B">
        <w:rPr>
          <w:szCs w:val="24"/>
          <w:shd w:val="clear" w:color="auto" w:fill="FFFFFF"/>
          <w:lang w:eastAsia="ja-JP"/>
        </w:rPr>
        <w:t xml:space="preserve"> </w:t>
      </w:r>
      <w:r w:rsidRPr="007F4E5B">
        <w:rPr>
          <w:rFonts w:hint="eastAsia"/>
          <w:szCs w:val="24"/>
          <w:shd w:val="clear" w:color="auto" w:fill="FFFFFF"/>
          <w:lang w:eastAsia="ja-JP"/>
        </w:rPr>
        <w:t xml:space="preserve">stations. </w:t>
      </w:r>
    </w:p>
    <w:p w:rsidR="00592680" w:rsidRPr="007F4E5B" w:rsidRDefault="00592680" w:rsidP="00592680">
      <w:pPr>
        <w:pStyle w:val="Textjustified"/>
        <w:rPr>
          <w:lang w:eastAsia="ja-JP"/>
        </w:rPr>
      </w:pPr>
      <w:r w:rsidRPr="007F4E5B">
        <w:rPr>
          <w:rFonts w:hint="eastAsia"/>
          <w:szCs w:val="24"/>
          <w:shd w:val="clear" w:color="auto" w:fill="FFFFFF"/>
          <w:lang w:eastAsia="ja-JP"/>
        </w:rPr>
        <w:t xml:space="preserve">The </w:t>
      </w:r>
      <w:r w:rsidRPr="007F4E5B">
        <w:rPr>
          <w:szCs w:val="24"/>
          <w:shd w:val="clear" w:color="auto" w:fill="FFFFFF"/>
          <w:lang w:eastAsia="ja-JP"/>
        </w:rPr>
        <w:t>m</w:t>
      </w:r>
      <w:r w:rsidRPr="007F4E5B">
        <w:rPr>
          <w:rFonts w:hint="eastAsia"/>
          <w:szCs w:val="24"/>
          <w:shd w:val="clear" w:color="auto" w:fill="FFFFFF"/>
          <w:lang w:eastAsia="ja-JP"/>
        </w:rPr>
        <w:t xml:space="preserve">ap is </w:t>
      </w:r>
      <w:r w:rsidRPr="007F4E5B">
        <w:rPr>
          <w:szCs w:val="24"/>
          <w:shd w:val="clear" w:color="auto" w:fill="FFFFFF"/>
          <w:lang w:eastAsia="ja-JP"/>
        </w:rPr>
        <w:t>regularly</w:t>
      </w:r>
      <w:r w:rsidRPr="007F4E5B">
        <w:rPr>
          <w:rFonts w:hint="eastAsia"/>
          <w:szCs w:val="24"/>
          <w:shd w:val="clear" w:color="auto" w:fill="FFFFFF"/>
          <w:lang w:eastAsia="ja-JP"/>
        </w:rPr>
        <w:t xml:space="preserve"> updated </w:t>
      </w:r>
      <w:r w:rsidRPr="007F4E5B">
        <w:rPr>
          <w:szCs w:val="24"/>
          <w:shd w:val="clear" w:color="auto" w:fill="FFFFFF"/>
          <w:lang w:eastAsia="ja-JP"/>
        </w:rPr>
        <w:t>under</w:t>
      </w:r>
      <w:r w:rsidRPr="007F4E5B">
        <w:rPr>
          <w:rFonts w:hint="eastAsia"/>
          <w:szCs w:val="24"/>
          <w:shd w:val="clear" w:color="auto" w:fill="FFFFFF"/>
          <w:lang w:eastAsia="ja-JP"/>
        </w:rPr>
        <w:t xml:space="preserve"> normal </w:t>
      </w:r>
      <w:r w:rsidRPr="007F4E5B">
        <w:rPr>
          <w:szCs w:val="24"/>
          <w:shd w:val="clear" w:color="auto" w:fill="FFFFFF"/>
          <w:lang w:eastAsia="ja-JP"/>
        </w:rPr>
        <w:t>conditions</w:t>
      </w:r>
      <w:r w:rsidRPr="007F4E5B">
        <w:rPr>
          <w:rFonts w:hint="eastAsia"/>
          <w:szCs w:val="24"/>
          <w:shd w:val="clear" w:color="auto" w:fill="FFFFFF"/>
          <w:lang w:eastAsia="ja-JP"/>
        </w:rPr>
        <w:t xml:space="preserve"> and it </w:t>
      </w:r>
      <w:r w:rsidRPr="007F4E5B">
        <w:rPr>
          <w:szCs w:val="24"/>
          <w:shd w:val="clear" w:color="auto" w:fill="FFFFFF"/>
          <w:lang w:eastAsia="ja-JP"/>
        </w:rPr>
        <w:t>must</w:t>
      </w:r>
      <w:r w:rsidRPr="007F4E5B">
        <w:rPr>
          <w:rFonts w:hint="eastAsia"/>
          <w:szCs w:val="24"/>
          <w:shd w:val="clear" w:color="auto" w:fill="FFFFFF"/>
          <w:lang w:eastAsia="ja-JP"/>
        </w:rPr>
        <w:t xml:space="preserve"> also </w:t>
      </w:r>
      <w:r w:rsidRPr="007F4E5B">
        <w:rPr>
          <w:szCs w:val="24"/>
          <w:shd w:val="clear" w:color="auto" w:fill="FFFFFF"/>
          <w:lang w:eastAsia="ja-JP"/>
        </w:rPr>
        <w:t>be capable of being</w:t>
      </w:r>
      <w:r w:rsidRPr="007F4E5B">
        <w:rPr>
          <w:rFonts w:hint="eastAsia"/>
          <w:szCs w:val="24"/>
          <w:shd w:val="clear" w:color="auto" w:fill="FFFFFF"/>
          <w:lang w:eastAsia="ja-JP"/>
        </w:rPr>
        <w:t xml:space="preserve"> easily and quickly updated after </w:t>
      </w:r>
      <w:r w:rsidRPr="007F4E5B">
        <w:rPr>
          <w:szCs w:val="24"/>
          <w:shd w:val="clear" w:color="auto" w:fill="FFFFFF"/>
          <w:lang w:eastAsia="ja-JP"/>
        </w:rPr>
        <w:t xml:space="preserve">a </w:t>
      </w:r>
      <w:r w:rsidRPr="007F4E5B">
        <w:rPr>
          <w:rFonts w:hint="eastAsia"/>
          <w:szCs w:val="24"/>
          <w:shd w:val="clear" w:color="auto" w:fill="FFFFFF"/>
          <w:lang w:eastAsia="ja-JP"/>
        </w:rPr>
        <w:t xml:space="preserve">disaster. And the maps are stored in both a central server and local servers because the </w:t>
      </w:r>
      <w:r w:rsidRPr="007F4E5B">
        <w:rPr>
          <w:szCs w:val="24"/>
          <w:shd w:val="clear" w:color="auto" w:fill="FFFFFF"/>
          <w:lang w:eastAsia="ja-JP"/>
        </w:rPr>
        <w:t>connection</w:t>
      </w:r>
      <w:r w:rsidRPr="007F4E5B">
        <w:rPr>
          <w:rFonts w:hint="eastAsia"/>
          <w:szCs w:val="24"/>
          <w:shd w:val="clear" w:color="auto" w:fill="FFFFFF"/>
          <w:lang w:eastAsia="ja-JP"/>
        </w:rPr>
        <w:t xml:space="preserve"> to the </w:t>
      </w:r>
      <w:r w:rsidRPr="007F4E5B">
        <w:rPr>
          <w:szCs w:val="24"/>
          <w:shd w:val="clear" w:color="auto" w:fill="FFFFFF"/>
          <w:lang w:eastAsia="ja-JP"/>
        </w:rPr>
        <w:t>central</w:t>
      </w:r>
      <w:r w:rsidRPr="007F4E5B">
        <w:rPr>
          <w:rFonts w:hint="eastAsia"/>
          <w:szCs w:val="24"/>
          <w:shd w:val="clear" w:color="auto" w:fill="FFFFFF"/>
          <w:lang w:eastAsia="ja-JP"/>
        </w:rPr>
        <w:t xml:space="preserve"> server may be </w:t>
      </w:r>
      <w:r w:rsidRPr="007F4E5B">
        <w:rPr>
          <w:szCs w:val="24"/>
          <w:shd w:val="clear" w:color="auto" w:fill="FFFFFF"/>
          <w:lang w:eastAsia="ja-JP"/>
        </w:rPr>
        <w:t>shut down</w:t>
      </w:r>
      <w:r w:rsidRPr="007F4E5B">
        <w:rPr>
          <w:rFonts w:hint="eastAsia"/>
          <w:szCs w:val="24"/>
          <w:shd w:val="clear" w:color="auto" w:fill="FFFFFF"/>
          <w:lang w:eastAsia="ja-JP"/>
        </w:rPr>
        <w:t xml:space="preserve"> after disasters.</w:t>
      </w:r>
    </w:p>
    <w:p w:rsidR="00592680" w:rsidRPr="007F4E5B" w:rsidRDefault="00592680" w:rsidP="00592680">
      <w:pPr>
        <w:pStyle w:val="Textjustified"/>
        <w:rPr>
          <w:b/>
          <w:lang w:eastAsia="ja-JP"/>
        </w:rPr>
      </w:pPr>
    </w:p>
    <w:p w:rsidR="00592680" w:rsidRPr="007F4E5B" w:rsidRDefault="00592680" w:rsidP="00592680">
      <w:pPr>
        <w:tabs>
          <w:tab w:val="left" w:pos="284"/>
          <w:tab w:val="left" w:pos="426"/>
          <w:tab w:val="left" w:pos="567"/>
        </w:tabs>
        <w:spacing w:before="0"/>
        <w:jc w:val="center"/>
        <w:rPr>
          <w:rStyle w:val="longtext1"/>
        </w:rPr>
      </w:pPr>
      <w:r>
        <w:rPr>
          <w:noProof/>
          <w:sz w:val="16"/>
          <w:szCs w:val="16"/>
          <w:lang w:eastAsia="zh-CN"/>
        </w:rPr>
        <w:lastRenderedPageBreak/>
        <mc:AlternateContent>
          <mc:Choice Requires="wpc">
            <w:drawing>
              <wp:inline distT="0" distB="0" distL="0" distR="0" wp14:anchorId="447278C4" wp14:editId="768FDB14">
                <wp:extent cx="5143500" cy="3691255"/>
                <wp:effectExtent l="0" t="4445" r="1270" b="0"/>
                <wp:docPr id="3828" name="キャンバス 382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5" name="Text Box 2680"/>
                        <wps:cNvSpPr txBox="1">
                          <a:spLocks noChangeArrowheads="1"/>
                        </wps:cNvSpPr>
                        <wps:spPr bwMode="auto">
                          <a:xfrm>
                            <a:off x="3543151" y="114079"/>
                            <a:ext cx="1600349" cy="4000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pPr>
                                <w:spacing w:before="0" w:line="220" w:lineRule="atLeast"/>
                                <w:jc w:val="center"/>
                              </w:pPr>
                              <w:r>
                                <w:rPr>
                                  <w:rFonts w:hint="eastAsia"/>
                                </w:rPr>
                                <w:t xml:space="preserve">Location of </w:t>
                              </w:r>
                              <w:r>
                                <w:br/>
                              </w:r>
                              <w:r>
                                <w:rPr>
                                  <w:rFonts w:hint="eastAsia"/>
                                </w:rPr>
                                <w:t>shelter and hospital</w:t>
                              </w:r>
                            </w:p>
                          </w:txbxContent>
                        </wps:txbx>
                        <wps:bodyPr rot="0" vert="horz" wrap="square" lIns="74295" tIns="8890" rIns="74295" bIns="8890" anchor="t" anchorCtr="0" upright="1">
                          <a:noAutofit/>
                        </wps:bodyPr>
                      </wps:wsp>
                      <wps:wsp>
                        <wps:cNvPr id="26" name="Text Box 2681"/>
                        <wps:cNvSpPr txBox="1">
                          <a:spLocks noChangeArrowheads="1"/>
                        </wps:cNvSpPr>
                        <wps:spPr bwMode="auto">
                          <a:xfrm>
                            <a:off x="2057698" y="171859"/>
                            <a:ext cx="1257151" cy="3422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pPr>
                                <w:spacing w:before="0" w:line="220" w:lineRule="exact"/>
                                <w:jc w:val="center"/>
                              </w:pPr>
                              <w:r>
                                <w:t>Terminal location</w:t>
                              </w:r>
                            </w:p>
                            <w:p w:rsidR="00592680" w:rsidRDefault="00592680" w:rsidP="00592680">
                              <w:pPr>
                                <w:spacing w:before="0" w:line="220" w:lineRule="exact"/>
                                <w:jc w:val="center"/>
                              </w:pPr>
                              <w:r>
                                <w:rPr>
                                  <w:rFonts w:hint="eastAsia"/>
                                </w:rPr>
                                <w:t>(GNSS)</w:t>
                              </w:r>
                            </w:p>
                          </w:txbxContent>
                        </wps:txbx>
                        <wps:bodyPr rot="0" vert="horz" wrap="square" lIns="74295" tIns="8890" rIns="74295" bIns="8890" anchor="t" anchorCtr="0" upright="1">
                          <a:noAutofit/>
                        </wps:bodyPr>
                      </wps:wsp>
                      <wpg:wgp>
                        <wpg:cNvPr id="27" name="Group 2682"/>
                        <wpg:cNvGrpSpPr>
                          <a:grpSpLocks/>
                        </wpg:cNvGrpSpPr>
                        <wpg:grpSpPr bwMode="auto">
                          <a:xfrm>
                            <a:off x="228302" y="228898"/>
                            <a:ext cx="4686897" cy="2971968"/>
                            <a:chOff x="2643" y="3782"/>
                            <a:chExt cx="6282" cy="4012"/>
                          </a:xfrm>
                        </wpg:grpSpPr>
                        <wps:wsp>
                          <wps:cNvPr id="28" name="Rectangle 2683"/>
                          <wps:cNvSpPr>
                            <a:spLocks noChangeArrowheads="1"/>
                          </wps:cNvSpPr>
                          <wps:spPr bwMode="auto">
                            <a:xfrm>
                              <a:off x="4941" y="4091"/>
                              <a:ext cx="1839" cy="138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92680" w:rsidRDefault="00592680" w:rsidP="00592680">
                                <w:pPr>
                                  <w:jc w:val="center"/>
                                </w:pPr>
                              </w:p>
                              <w:p w:rsidR="00592680" w:rsidRDefault="00592680" w:rsidP="00592680">
                                <w:pPr>
                                  <w:jc w:val="both"/>
                                </w:pPr>
                                <w:r>
                                  <w:rPr>
                                    <w:noProof/>
                                    <w:lang w:eastAsia="zh-CN"/>
                                  </w:rPr>
                                  <w:drawing>
                                    <wp:inline distT="0" distB="0" distL="0" distR="0" wp14:anchorId="2D724501" wp14:editId="13CE00CC">
                                      <wp:extent cx="198755" cy="357505"/>
                                      <wp:effectExtent l="0" t="0" r="0" b="4445"/>
                                      <wp:docPr id="3829" name="図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8755" cy="357505"/>
                                              </a:xfrm>
                                              <a:prstGeom prst="rect">
                                                <a:avLst/>
                                              </a:prstGeom>
                                              <a:noFill/>
                                              <a:ln>
                                                <a:noFill/>
                                              </a:ln>
                                            </pic:spPr>
                                          </pic:pic>
                                        </a:graphicData>
                                      </a:graphic>
                                    </wp:inline>
                                  </w:drawing>
                                </w:r>
                              </w:p>
                              <w:p w:rsidR="00592680" w:rsidRDefault="00592680" w:rsidP="00592680">
                                <w:pPr>
                                  <w:jc w:val="center"/>
                                </w:pPr>
                              </w:p>
                              <w:p w:rsidR="00592680" w:rsidRDefault="00592680" w:rsidP="00592680">
                                <w:pPr>
                                  <w:jc w:val="center"/>
                                </w:pPr>
                              </w:p>
                            </w:txbxContent>
                          </wps:txbx>
                          <wps:bodyPr rot="0" vert="horz" wrap="square" lIns="74295" tIns="8890" rIns="74295" bIns="8890" anchor="t" anchorCtr="0" upright="1">
                            <a:noAutofit/>
                          </wps:bodyPr>
                        </wps:wsp>
                        <pic:pic xmlns:pic="http://schemas.openxmlformats.org/drawingml/2006/picture">
                          <pic:nvPicPr>
                            <pic:cNvPr id="29" name="Picture 268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2643" y="4091"/>
                              <a:ext cx="1856" cy="138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0" name="Rectangle 2685"/>
                          <wps:cNvSpPr>
                            <a:spLocks noChangeArrowheads="1"/>
                          </wps:cNvSpPr>
                          <wps:spPr bwMode="auto">
                            <a:xfrm>
                              <a:off x="7086" y="4091"/>
                              <a:ext cx="1839" cy="138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92680" w:rsidRDefault="00592680" w:rsidP="00592680">
                                <w:pPr>
                                  <w:spacing w:before="0"/>
                                  <w:jc w:val="center"/>
                                </w:pPr>
                                <w:r>
                                  <w:rPr>
                                    <w:rFonts w:hint="eastAsia"/>
                                  </w:rPr>
                                  <w:t xml:space="preserve">　　　</w:t>
                                </w:r>
                                <w:r>
                                  <w:rPr>
                                    <w:noProof/>
                                    <w:lang w:eastAsia="zh-CN"/>
                                  </w:rPr>
                                  <w:drawing>
                                    <wp:inline distT="0" distB="0" distL="0" distR="0" wp14:anchorId="4C302CE2" wp14:editId="6F36BCB4">
                                      <wp:extent cx="270510" cy="207010"/>
                                      <wp:effectExtent l="0" t="0" r="0" b="2540"/>
                                      <wp:docPr id="3830" name="図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0510" cy="207010"/>
                                              </a:xfrm>
                                              <a:prstGeom prst="rect">
                                                <a:avLst/>
                                              </a:prstGeom>
                                              <a:noFill/>
                                              <a:ln>
                                                <a:noFill/>
                                              </a:ln>
                                            </pic:spPr>
                                          </pic:pic>
                                        </a:graphicData>
                                      </a:graphic>
                                    </wp:inline>
                                  </w:drawing>
                                </w:r>
                              </w:p>
                              <w:p w:rsidR="00592680" w:rsidRDefault="00592680" w:rsidP="00592680">
                                <w:pPr>
                                  <w:spacing w:before="0"/>
                                  <w:jc w:val="center"/>
                                </w:pPr>
                              </w:p>
                              <w:p w:rsidR="00592680" w:rsidRDefault="00592680" w:rsidP="00592680">
                                <w:pPr>
                                  <w:spacing w:before="0"/>
                                  <w:jc w:val="center"/>
                                </w:pPr>
                              </w:p>
                              <w:p w:rsidR="00592680" w:rsidRDefault="00592680" w:rsidP="00592680">
                                <w:pPr>
                                  <w:spacing w:before="0"/>
                                  <w:jc w:val="center"/>
                                </w:pPr>
                                <w:r>
                                  <w:rPr>
                                    <w:rFonts w:hint="eastAsia"/>
                                  </w:rPr>
                                  <w:t xml:space="preserve">　　　　　</w:t>
                                </w:r>
                                <w:r>
                                  <w:rPr>
                                    <w:noProof/>
                                    <w:lang w:eastAsia="zh-CN"/>
                                  </w:rPr>
                                  <w:drawing>
                                    <wp:inline distT="0" distB="0" distL="0" distR="0" wp14:anchorId="21F24718" wp14:editId="669E2761">
                                      <wp:extent cx="309880" cy="182880"/>
                                      <wp:effectExtent l="0" t="0" r="0" b="7620"/>
                                      <wp:docPr id="3831" name="図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9880" cy="182880"/>
                                              </a:xfrm>
                                              <a:prstGeom prst="rect">
                                                <a:avLst/>
                                              </a:prstGeom>
                                              <a:noFill/>
                                              <a:ln>
                                                <a:noFill/>
                                              </a:ln>
                                            </pic:spPr>
                                          </pic:pic>
                                        </a:graphicData>
                                      </a:graphic>
                                    </wp:inline>
                                  </w:drawing>
                                </w:r>
                              </w:p>
                              <w:p w:rsidR="00592680" w:rsidRDefault="00592680" w:rsidP="00592680">
                                <w:pPr>
                                  <w:jc w:val="center"/>
                                </w:pPr>
                              </w:p>
                            </w:txbxContent>
                          </wps:txbx>
                          <wps:bodyPr rot="0" vert="horz" wrap="square" lIns="74295" tIns="8890" rIns="74295" bIns="8890" anchor="t" anchorCtr="0" upright="1">
                            <a:noAutofit/>
                          </wps:bodyPr>
                        </wps:wsp>
                        <pic:pic xmlns:pic="http://schemas.openxmlformats.org/drawingml/2006/picture">
                          <pic:nvPicPr>
                            <pic:cNvPr id="31" name="Picture 268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4941" y="6405"/>
                              <a:ext cx="1839" cy="137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818" name="Rectangle 2687"/>
                          <wps:cNvSpPr>
                            <a:spLocks noChangeArrowheads="1"/>
                          </wps:cNvSpPr>
                          <wps:spPr bwMode="auto">
                            <a:xfrm>
                              <a:off x="4941" y="6405"/>
                              <a:ext cx="1839" cy="138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92680" w:rsidRDefault="00592680" w:rsidP="00592680">
                                <w:pPr>
                                  <w:jc w:val="center"/>
                                </w:pPr>
                              </w:p>
                              <w:p w:rsidR="00592680" w:rsidRDefault="00592680" w:rsidP="00592680">
                                <w:pPr>
                                  <w:jc w:val="both"/>
                                </w:pPr>
                                <w:r>
                                  <w:rPr>
                                    <w:noProof/>
                                    <w:lang w:eastAsia="zh-CN"/>
                                  </w:rPr>
                                  <w:drawing>
                                    <wp:inline distT="0" distB="0" distL="0" distR="0" wp14:anchorId="62980D7D" wp14:editId="7E4A69E6">
                                      <wp:extent cx="198755" cy="357505"/>
                                      <wp:effectExtent l="0" t="0" r="0" b="4445"/>
                                      <wp:docPr id="3832" name="図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8755" cy="357505"/>
                                              </a:xfrm>
                                              <a:prstGeom prst="rect">
                                                <a:avLst/>
                                              </a:prstGeom>
                                              <a:noFill/>
                                              <a:ln>
                                                <a:noFill/>
                                              </a:ln>
                                            </pic:spPr>
                                          </pic:pic>
                                        </a:graphicData>
                                      </a:graphic>
                                    </wp:inline>
                                  </w:drawing>
                                </w:r>
                              </w:p>
                              <w:p w:rsidR="00592680" w:rsidRDefault="00592680" w:rsidP="00592680">
                                <w:pPr>
                                  <w:jc w:val="center"/>
                                </w:pPr>
                              </w:p>
                              <w:p w:rsidR="00592680" w:rsidRDefault="00592680" w:rsidP="00592680">
                                <w:pPr>
                                  <w:jc w:val="center"/>
                                </w:pPr>
                              </w:p>
                            </w:txbxContent>
                          </wps:txbx>
                          <wps:bodyPr rot="0" vert="horz" wrap="square" lIns="74295" tIns="8890" rIns="74295" bIns="8890" anchor="t" anchorCtr="0" upright="1">
                            <a:noAutofit/>
                          </wps:bodyPr>
                        </wps:wsp>
                        <wps:wsp>
                          <wps:cNvPr id="3819" name="Rectangle 2688"/>
                          <wps:cNvSpPr>
                            <a:spLocks noChangeArrowheads="1"/>
                          </wps:cNvSpPr>
                          <wps:spPr bwMode="auto">
                            <a:xfrm>
                              <a:off x="4941" y="6405"/>
                              <a:ext cx="1839" cy="138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92680" w:rsidRDefault="00592680" w:rsidP="00592680">
                                <w:pPr>
                                  <w:spacing w:before="0"/>
                                  <w:jc w:val="center"/>
                                </w:pPr>
                                <w:r>
                                  <w:rPr>
                                    <w:rFonts w:hint="eastAsia"/>
                                  </w:rPr>
                                  <w:t xml:space="preserve">　　　　</w:t>
                                </w:r>
                                <w:r>
                                  <w:rPr>
                                    <w:noProof/>
                                    <w:lang w:eastAsia="zh-CN"/>
                                  </w:rPr>
                                  <w:drawing>
                                    <wp:inline distT="0" distB="0" distL="0" distR="0" wp14:anchorId="4FA908B3" wp14:editId="22BF9578">
                                      <wp:extent cx="270510" cy="207010"/>
                                      <wp:effectExtent l="0" t="0" r="0" b="2540"/>
                                      <wp:docPr id="3833" name="図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0510" cy="207010"/>
                                              </a:xfrm>
                                              <a:prstGeom prst="rect">
                                                <a:avLst/>
                                              </a:prstGeom>
                                              <a:noFill/>
                                              <a:ln>
                                                <a:noFill/>
                                              </a:ln>
                                            </pic:spPr>
                                          </pic:pic>
                                        </a:graphicData>
                                      </a:graphic>
                                    </wp:inline>
                                  </w:drawing>
                                </w:r>
                                <w:r>
                                  <w:rPr>
                                    <w:rFonts w:hint="eastAsia"/>
                                  </w:rPr>
                                  <w:t xml:space="preserve">　</w:t>
                                </w:r>
                              </w:p>
                              <w:p w:rsidR="00592680" w:rsidRDefault="00592680" w:rsidP="00592680">
                                <w:pPr>
                                  <w:spacing w:before="0"/>
                                  <w:jc w:val="center"/>
                                </w:pPr>
                              </w:p>
                              <w:p w:rsidR="00592680" w:rsidRDefault="00592680" w:rsidP="00592680">
                                <w:pPr>
                                  <w:spacing w:before="0"/>
                                  <w:jc w:val="center"/>
                                </w:pPr>
                              </w:p>
                              <w:p w:rsidR="00592680" w:rsidRDefault="00592680" w:rsidP="00592680">
                                <w:pPr>
                                  <w:spacing w:before="0"/>
                                  <w:jc w:val="center"/>
                                </w:pPr>
                                <w:r>
                                  <w:rPr>
                                    <w:rFonts w:hint="eastAsia"/>
                                  </w:rPr>
                                  <w:t xml:space="preserve">　　　　　</w:t>
                                </w:r>
                                <w:r>
                                  <w:rPr>
                                    <w:noProof/>
                                    <w:lang w:eastAsia="zh-CN"/>
                                  </w:rPr>
                                  <w:drawing>
                                    <wp:inline distT="0" distB="0" distL="0" distR="0" wp14:anchorId="2AD5D94A" wp14:editId="68FDA44D">
                                      <wp:extent cx="309880" cy="182880"/>
                                      <wp:effectExtent l="0" t="0" r="0" b="7620"/>
                                      <wp:docPr id="3834" name="図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9880" cy="182880"/>
                                              </a:xfrm>
                                              <a:prstGeom prst="rect">
                                                <a:avLst/>
                                              </a:prstGeom>
                                              <a:noFill/>
                                              <a:ln>
                                                <a:noFill/>
                                              </a:ln>
                                            </pic:spPr>
                                          </pic:pic>
                                        </a:graphicData>
                                      </a:graphic>
                                    </wp:inline>
                                  </w:drawing>
                                </w:r>
                              </w:p>
                              <w:p w:rsidR="00592680" w:rsidRDefault="00592680" w:rsidP="00592680">
                                <w:pPr>
                                  <w:jc w:val="center"/>
                                </w:pPr>
                              </w:p>
                            </w:txbxContent>
                          </wps:txbx>
                          <wps:bodyPr rot="0" vert="horz" wrap="square" lIns="74295" tIns="8890" rIns="74295" bIns="8890" anchor="t" anchorCtr="0" upright="1">
                            <a:noAutofit/>
                          </wps:bodyPr>
                        </wps:wsp>
                        <wps:wsp>
                          <wps:cNvPr id="3820" name="Oval 2689"/>
                          <wps:cNvSpPr>
                            <a:spLocks noChangeArrowheads="1"/>
                          </wps:cNvSpPr>
                          <wps:spPr bwMode="auto">
                            <a:xfrm>
                              <a:off x="4390" y="5942"/>
                              <a:ext cx="3064" cy="309"/>
                            </a:xfrm>
                            <a:prstGeom prst="ellipse">
                              <a:avLst/>
                            </a:prstGeom>
                            <a:solidFill>
                              <a:srgbClr val="FFFFFF"/>
                            </a:solidFill>
                            <a:ln w="9525">
                              <a:solidFill>
                                <a:srgbClr val="000000"/>
                              </a:solidFill>
                              <a:round/>
                              <a:headEnd/>
                              <a:tailEnd/>
                            </a:ln>
                          </wps:spPr>
                          <wps:txbx>
                            <w:txbxContent>
                              <w:p w:rsidR="00592680" w:rsidRDefault="00592680" w:rsidP="00592680">
                                <w:pPr>
                                  <w:spacing w:before="0" w:line="220" w:lineRule="exact"/>
                                  <w:jc w:val="center"/>
                                  <w:rPr>
                                    <w:sz w:val="20"/>
                                  </w:rPr>
                                </w:pPr>
                                <w:r>
                                  <w:rPr>
                                    <w:sz w:val="20"/>
                                  </w:rPr>
                                  <w:t xml:space="preserve">Superimpose </w:t>
                                </w:r>
                              </w:p>
                            </w:txbxContent>
                          </wps:txbx>
                          <wps:bodyPr rot="0" vert="horz" wrap="square" lIns="74295" tIns="0" rIns="74295" bIns="1800" anchor="t" anchorCtr="0" upright="1">
                            <a:noAutofit/>
                          </wps:bodyPr>
                        </wps:wsp>
                        <wps:wsp>
                          <wps:cNvPr id="3821" name="Line 2690"/>
                          <wps:cNvCnPr/>
                          <wps:spPr bwMode="auto">
                            <a:xfrm>
                              <a:off x="5861" y="5479"/>
                              <a:ext cx="1" cy="46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22" name="Line 2691"/>
                          <wps:cNvCnPr/>
                          <wps:spPr bwMode="auto">
                            <a:xfrm>
                              <a:off x="3869" y="5479"/>
                              <a:ext cx="1072" cy="46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23" name="Line 2692"/>
                          <wps:cNvCnPr/>
                          <wps:spPr bwMode="auto">
                            <a:xfrm flipH="1">
                              <a:off x="6780" y="5479"/>
                              <a:ext cx="766" cy="46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24" name="Line 2693"/>
                          <wps:cNvCnPr/>
                          <wps:spPr bwMode="auto">
                            <a:xfrm>
                              <a:off x="5861" y="6251"/>
                              <a:ext cx="0" cy="15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25" name="Text Box 2694"/>
                          <wps:cNvSpPr txBox="1">
                            <a:spLocks noChangeArrowheads="1"/>
                          </wps:cNvSpPr>
                          <wps:spPr bwMode="auto">
                            <a:xfrm>
                              <a:off x="2705" y="3782"/>
                              <a:ext cx="1777" cy="30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92680" w:rsidRDefault="00592680" w:rsidP="00592680">
                                <w:pPr>
                                  <w:spacing w:before="0"/>
                                  <w:ind w:firstLineChars="100" w:firstLine="240"/>
                                </w:pPr>
                                <w:r>
                                  <w:t>Baseline Map</w:t>
                                </w:r>
                              </w:p>
                            </w:txbxContent>
                          </wps:txbx>
                          <wps:bodyPr rot="0" vert="horz" wrap="square" lIns="74295" tIns="8890" rIns="74295" bIns="8890" anchor="t" anchorCtr="0" upright="1">
                            <a:noAutofit/>
                          </wps:bodyPr>
                        </wps:wsp>
                      </wpg:wgp>
                      <pic:pic xmlns:pic="http://schemas.openxmlformats.org/drawingml/2006/picture">
                        <pic:nvPicPr>
                          <pic:cNvPr id="3826" name="Picture 269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46904" y="2340091"/>
                            <a:ext cx="762497" cy="90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27" name="AutoShape 2696"/>
                        <wps:cNvSpPr>
                          <a:spLocks noChangeArrowheads="1"/>
                        </wps:cNvSpPr>
                        <wps:spPr bwMode="auto">
                          <a:xfrm>
                            <a:off x="275305" y="1828960"/>
                            <a:ext cx="1256405" cy="511131"/>
                          </a:xfrm>
                          <a:prstGeom prst="wedgeRoundRectCallout">
                            <a:avLst>
                              <a:gd name="adj1" fmla="val 20273"/>
                              <a:gd name="adj2" fmla="val 67889"/>
                              <a:gd name="adj3" fmla="val 16667"/>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92680" w:rsidRDefault="00592680" w:rsidP="00592680">
                              <w:pPr>
                                <w:spacing w:before="0" w:line="220" w:lineRule="exact"/>
                              </w:pPr>
                              <w:r>
                                <w:rPr>
                                  <w:rFonts w:hint="eastAsia"/>
                                </w:rPr>
                                <w:t xml:space="preserve">I </w:t>
                              </w:r>
                              <w:r>
                                <w:t>know</w:t>
                              </w:r>
                              <w:r>
                                <w:rPr>
                                  <w:rFonts w:hint="eastAsia"/>
                                </w:rPr>
                                <w:t xml:space="preserve"> the route to a shelter.</w:t>
                              </w:r>
                              <w:r>
                                <w:br/>
                              </w:r>
                              <w:r>
                                <w:rPr>
                                  <w:rFonts w:hint="eastAsia"/>
                                </w:rPr>
                                <w:t>Let</w:t>
                              </w:r>
                              <w:r>
                                <w:t>’</w:t>
                              </w:r>
                              <w:r>
                                <w:rPr>
                                  <w:rFonts w:hint="eastAsia"/>
                                </w:rPr>
                                <w:t>s go!</w:t>
                              </w:r>
                            </w:p>
                          </w:txbxContent>
                        </wps:txbx>
                        <wps:bodyPr rot="0" vert="horz" wrap="square" lIns="15840" tIns="20520" rIns="12240" bIns="20520" anchor="t" anchorCtr="0" upright="1">
                          <a:noAutofit/>
                        </wps:bodyPr>
                      </wps:wsp>
                    </wpc:wpc>
                  </a:graphicData>
                </a:graphic>
              </wp:inline>
            </w:drawing>
          </mc:Choice>
          <mc:Fallback>
            <w:pict>
              <v:group w14:anchorId="447278C4" id="キャンバス 3828" o:spid="_x0000_s2272" editas="canvas" style="width:405pt;height:290.65pt;mso-position-horizontal-relative:char;mso-position-vertical-relative:line" coordsize="51435,369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">
                <v:shape id="_x0000_s2273" type="#_x0000_t75" style="position:absolute;width:51435;height:36912;visibility:visible;mso-wrap-style:square">
                  <v:fill o:detectmouseclick="t"/>
                  <v:path o:connecttype="none"/>
                </v:shape>
                <v:shape id="Text Box 2680" o:spid="_x0000_s2274" type="#_x0000_t202" style="position:absolute;left:35431;top:1140;width:16004;height:4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" stroked="f">
                  <v:textbox inset="5.85pt,.7pt,5.85pt,.7pt">
                    <w:txbxContent>
                      <w:p w:rsidR="00592680" w:rsidRDefault="00592680" w:rsidP="00592680">
                        <w:pPr>
                          <w:spacing w:before="0" w:line="220" w:lineRule="atLeast"/>
                          <w:jc w:val="center"/>
                        </w:pPr>
                        <w:r>
                          <w:rPr>
                            <w:rFonts w:hint="eastAsia"/>
                          </w:rPr>
                          <w:t xml:space="preserve">Location of </w:t>
                        </w:r>
                        <w:r>
                          <w:br/>
                        </w:r>
                        <w:r>
                          <w:rPr>
                            <w:rFonts w:hint="eastAsia"/>
                          </w:rPr>
                          <w:t>shelter and hospital</w:t>
                        </w:r>
                      </w:p>
                    </w:txbxContent>
                  </v:textbox>
                </v:shape>
                <v:shape id="Text Box 2681" o:spid="_x0000_s2275" type="#_x0000_t202" style="position:absolute;left:20576;top:1718;width:12572;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" stroked="f">
                  <v:textbox inset="5.85pt,.7pt,5.85pt,.7pt">
                    <w:txbxContent>
                      <w:p w:rsidR="00592680" w:rsidRDefault="00592680" w:rsidP="00592680">
                        <w:pPr>
                          <w:spacing w:before="0" w:line="220" w:lineRule="exact"/>
                          <w:jc w:val="center"/>
                        </w:pPr>
                        <w:r>
                          <w:t>Terminal location</w:t>
                        </w:r>
                      </w:p>
                      <w:p w:rsidR="00592680" w:rsidRDefault="00592680" w:rsidP="00592680">
                        <w:pPr>
                          <w:spacing w:before="0" w:line="220" w:lineRule="exact"/>
                          <w:jc w:val="center"/>
                        </w:pPr>
                        <w:r>
                          <w:rPr>
                            <w:rFonts w:hint="eastAsia"/>
                          </w:rPr>
                          <w:t>(GNSS)</w:t>
                        </w:r>
                      </w:p>
                    </w:txbxContent>
                  </v:textbox>
                </v:shape>
                <v:group id="Group 2682" o:spid="_x0000_s2276" style="position:absolute;left:2283;top:2288;width:46868;height:29720" coordorigin="2643,3782" coordsize="6282,4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2683" o:spid="_x0000_s2277" style="position:absolute;left:4941;top:4091;width:1839;height:1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" filled="f">
                    <v:textbox inset="5.85pt,.7pt,5.85pt,.7pt">
                      <w:txbxContent>
                        <w:p w:rsidR="00592680" w:rsidRDefault="00592680" w:rsidP="00592680">
                          <w:pPr>
                            <w:jc w:val="center"/>
                          </w:pPr>
                        </w:p>
                        <w:p w:rsidR="00592680" w:rsidRDefault="00592680" w:rsidP="00592680">
                          <w:pPr>
                            <w:jc w:val="both"/>
                          </w:pPr>
                          <w:r>
                            <w:rPr>
                              <w:noProof/>
                              <w:lang w:eastAsia="zh-CN"/>
                            </w:rPr>
                            <w:drawing>
                              <wp:inline distT="0" distB="0" distL="0" distR="0" wp14:anchorId="2D724501" wp14:editId="13CE00CC">
                                <wp:extent cx="198755" cy="357505"/>
                                <wp:effectExtent l="0" t="0" r="0" b="4445"/>
                                <wp:docPr id="3829" name="図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8755" cy="357505"/>
                                        </a:xfrm>
                                        <a:prstGeom prst="rect">
                                          <a:avLst/>
                                        </a:prstGeom>
                                        <a:noFill/>
                                        <a:ln>
                                          <a:noFill/>
                                        </a:ln>
                                      </pic:spPr>
                                    </pic:pic>
                                  </a:graphicData>
                                </a:graphic>
                              </wp:inline>
                            </w:drawing>
                          </w:r>
                        </w:p>
                        <w:p w:rsidR="00592680" w:rsidRDefault="00592680" w:rsidP="00592680">
                          <w:pPr>
                            <w:jc w:val="center"/>
                          </w:pPr>
                        </w:p>
                        <w:p w:rsidR="00592680" w:rsidRDefault="00592680" w:rsidP="00592680">
                          <w:pPr>
                            <w:jc w:val="center"/>
                          </w:pPr>
                        </w:p>
                      </w:txbxContent>
                    </v:textbox>
                  </v:rect>
                  <v:shape id="Picture 2684" o:spid="_x0000_s2278" type="#_x0000_t75" style="position:absolute;left:2643;top:4091;width:1856;height:1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" stroked="t">
                    <v:imagedata r:id="rId60" o:title=""/>
                  </v:shape>
                  <v:rect id="Rectangle 2685" o:spid="_x0000_s2279" style="position:absolute;left:7086;top:4091;width:1839;height:1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" filled="f">
                    <v:textbox inset="5.85pt,.7pt,5.85pt,.7pt">
                      <w:txbxContent>
                        <w:p w:rsidR="00592680" w:rsidRDefault="00592680" w:rsidP="00592680">
                          <w:pPr>
                            <w:spacing w:before="0"/>
                            <w:jc w:val="center"/>
                          </w:pPr>
                          <w:r>
                            <w:rPr>
                              <w:rFonts w:hint="eastAsia"/>
                            </w:rPr>
                            <w:t xml:space="preserve">　　　</w:t>
                          </w:r>
                          <w:r>
                            <w:rPr>
                              <w:noProof/>
                              <w:lang w:eastAsia="zh-CN"/>
                            </w:rPr>
                            <w:drawing>
                              <wp:inline distT="0" distB="0" distL="0" distR="0" wp14:anchorId="4C302CE2" wp14:editId="6F36BCB4">
                                <wp:extent cx="270510" cy="207010"/>
                                <wp:effectExtent l="0" t="0" r="0" b="2540"/>
                                <wp:docPr id="3830" name="図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0510" cy="207010"/>
                                        </a:xfrm>
                                        <a:prstGeom prst="rect">
                                          <a:avLst/>
                                        </a:prstGeom>
                                        <a:noFill/>
                                        <a:ln>
                                          <a:noFill/>
                                        </a:ln>
                                      </pic:spPr>
                                    </pic:pic>
                                  </a:graphicData>
                                </a:graphic>
                              </wp:inline>
                            </w:drawing>
                          </w:r>
                        </w:p>
                        <w:p w:rsidR="00592680" w:rsidRDefault="00592680" w:rsidP="00592680">
                          <w:pPr>
                            <w:spacing w:before="0"/>
                            <w:jc w:val="center"/>
                          </w:pPr>
                        </w:p>
                        <w:p w:rsidR="00592680" w:rsidRDefault="00592680" w:rsidP="00592680">
                          <w:pPr>
                            <w:spacing w:before="0"/>
                            <w:jc w:val="center"/>
                          </w:pPr>
                        </w:p>
                        <w:p w:rsidR="00592680" w:rsidRDefault="00592680" w:rsidP="00592680">
                          <w:pPr>
                            <w:spacing w:before="0"/>
                            <w:jc w:val="center"/>
                          </w:pPr>
                          <w:r>
                            <w:rPr>
                              <w:rFonts w:hint="eastAsia"/>
                            </w:rPr>
                            <w:t xml:space="preserve">　　　　　</w:t>
                          </w:r>
                          <w:r>
                            <w:rPr>
                              <w:noProof/>
                              <w:lang w:eastAsia="zh-CN"/>
                            </w:rPr>
                            <w:drawing>
                              <wp:inline distT="0" distB="0" distL="0" distR="0" wp14:anchorId="21F24718" wp14:editId="669E2761">
                                <wp:extent cx="309880" cy="182880"/>
                                <wp:effectExtent l="0" t="0" r="0" b="7620"/>
                                <wp:docPr id="3831" name="図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9880" cy="182880"/>
                                        </a:xfrm>
                                        <a:prstGeom prst="rect">
                                          <a:avLst/>
                                        </a:prstGeom>
                                        <a:noFill/>
                                        <a:ln>
                                          <a:noFill/>
                                        </a:ln>
                                      </pic:spPr>
                                    </pic:pic>
                                  </a:graphicData>
                                </a:graphic>
                              </wp:inline>
                            </w:drawing>
                          </w:r>
                        </w:p>
                        <w:p w:rsidR="00592680" w:rsidRDefault="00592680" w:rsidP="00592680">
                          <w:pPr>
                            <w:jc w:val="center"/>
                          </w:pPr>
                        </w:p>
                      </w:txbxContent>
                    </v:textbox>
                  </v:rect>
                  <v:shape id="Picture 2686" o:spid="_x0000_s2280" type="#_x0000_t75" style="position:absolute;left:4941;top:6405;width:1839;height:1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" stroked="t">
                    <v:imagedata r:id="rId60" o:title=""/>
                  </v:shape>
                  <v:rect id="Rectangle 2687" o:spid="_x0000_s2281" style="position:absolute;left:4941;top:6405;width:1839;height:1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" filled="f">
                    <v:textbox inset="5.85pt,.7pt,5.85pt,.7pt">
                      <w:txbxContent>
                        <w:p w:rsidR="00592680" w:rsidRDefault="00592680" w:rsidP="00592680">
                          <w:pPr>
                            <w:jc w:val="center"/>
                          </w:pPr>
                        </w:p>
                        <w:p w:rsidR="00592680" w:rsidRDefault="00592680" w:rsidP="00592680">
                          <w:pPr>
                            <w:jc w:val="both"/>
                          </w:pPr>
                          <w:r>
                            <w:rPr>
                              <w:noProof/>
                              <w:lang w:eastAsia="zh-CN"/>
                            </w:rPr>
                            <w:drawing>
                              <wp:inline distT="0" distB="0" distL="0" distR="0" wp14:anchorId="62980D7D" wp14:editId="7E4A69E6">
                                <wp:extent cx="198755" cy="357505"/>
                                <wp:effectExtent l="0" t="0" r="0" b="4445"/>
                                <wp:docPr id="3832" name="図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8755" cy="357505"/>
                                        </a:xfrm>
                                        <a:prstGeom prst="rect">
                                          <a:avLst/>
                                        </a:prstGeom>
                                        <a:noFill/>
                                        <a:ln>
                                          <a:noFill/>
                                        </a:ln>
                                      </pic:spPr>
                                    </pic:pic>
                                  </a:graphicData>
                                </a:graphic>
                              </wp:inline>
                            </w:drawing>
                          </w:r>
                        </w:p>
                        <w:p w:rsidR="00592680" w:rsidRDefault="00592680" w:rsidP="00592680">
                          <w:pPr>
                            <w:jc w:val="center"/>
                          </w:pPr>
                        </w:p>
                        <w:p w:rsidR="00592680" w:rsidRDefault="00592680" w:rsidP="00592680">
                          <w:pPr>
                            <w:jc w:val="center"/>
                          </w:pPr>
                        </w:p>
                      </w:txbxContent>
                    </v:textbox>
                  </v:rect>
                  <v:rect id="Rectangle 2688" o:spid="_x0000_s2282" style="position:absolute;left:4941;top:6405;width:1839;height:1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" filled="f">
                    <v:textbox inset="5.85pt,.7pt,5.85pt,.7pt">
                      <w:txbxContent>
                        <w:p w:rsidR="00592680" w:rsidRDefault="00592680" w:rsidP="00592680">
                          <w:pPr>
                            <w:spacing w:before="0"/>
                            <w:jc w:val="center"/>
                          </w:pPr>
                          <w:r>
                            <w:rPr>
                              <w:rFonts w:hint="eastAsia"/>
                            </w:rPr>
                            <w:t xml:space="preserve">　　　　</w:t>
                          </w:r>
                          <w:r>
                            <w:rPr>
                              <w:noProof/>
                              <w:lang w:eastAsia="zh-CN"/>
                            </w:rPr>
                            <w:drawing>
                              <wp:inline distT="0" distB="0" distL="0" distR="0" wp14:anchorId="4FA908B3" wp14:editId="22BF9578">
                                <wp:extent cx="270510" cy="207010"/>
                                <wp:effectExtent l="0" t="0" r="0" b="2540"/>
                                <wp:docPr id="3833" name="図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0510" cy="207010"/>
                                        </a:xfrm>
                                        <a:prstGeom prst="rect">
                                          <a:avLst/>
                                        </a:prstGeom>
                                        <a:noFill/>
                                        <a:ln>
                                          <a:noFill/>
                                        </a:ln>
                                      </pic:spPr>
                                    </pic:pic>
                                  </a:graphicData>
                                </a:graphic>
                              </wp:inline>
                            </w:drawing>
                          </w:r>
                          <w:r>
                            <w:rPr>
                              <w:rFonts w:hint="eastAsia"/>
                            </w:rPr>
                            <w:t xml:space="preserve">　</w:t>
                          </w:r>
                        </w:p>
                        <w:p w:rsidR="00592680" w:rsidRDefault="00592680" w:rsidP="00592680">
                          <w:pPr>
                            <w:spacing w:before="0"/>
                            <w:jc w:val="center"/>
                          </w:pPr>
                        </w:p>
                        <w:p w:rsidR="00592680" w:rsidRDefault="00592680" w:rsidP="00592680">
                          <w:pPr>
                            <w:spacing w:before="0"/>
                            <w:jc w:val="center"/>
                          </w:pPr>
                        </w:p>
                        <w:p w:rsidR="00592680" w:rsidRDefault="00592680" w:rsidP="00592680">
                          <w:pPr>
                            <w:spacing w:before="0"/>
                            <w:jc w:val="center"/>
                          </w:pPr>
                          <w:r>
                            <w:rPr>
                              <w:rFonts w:hint="eastAsia"/>
                            </w:rPr>
                            <w:t xml:space="preserve">　　　　　</w:t>
                          </w:r>
                          <w:r>
                            <w:rPr>
                              <w:noProof/>
                              <w:lang w:eastAsia="zh-CN"/>
                            </w:rPr>
                            <w:drawing>
                              <wp:inline distT="0" distB="0" distL="0" distR="0" wp14:anchorId="2AD5D94A" wp14:editId="68FDA44D">
                                <wp:extent cx="309880" cy="182880"/>
                                <wp:effectExtent l="0" t="0" r="0" b="7620"/>
                                <wp:docPr id="3834" name="図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9880" cy="182880"/>
                                        </a:xfrm>
                                        <a:prstGeom prst="rect">
                                          <a:avLst/>
                                        </a:prstGeom>
                                        <a:noFill/>
                                        <a:ln>
                                          <a:noFill/>
                                        </a:ln>
                                      </pic:spPr>
                                    </pic:pic>
                                  </a:graphicData>
                                </a:graphic>
                              </wp:inline>
                            </w:drawing>
                          </w:r>
                        </w:p>
                        <w:p w:rsidR="00592680" w:rsidRDefault="00592680" w:rsidP="00592680">
                          <w:pPr>
                            <w:jc w:val="center"/>
                          </w:pPr>
                        </w:p>
                      </w:txbxContent>
                    </v:textbox>
                  </v:rect>
                  <v:oval id="Oval 2689" o:spid="_x0000_s2283" style="position:absolute;left:4390;top:5942;width:306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">
                    <v:textbox inset="5.85pt,0,5.85pt,.05mm">
                      <w:txbxContent>
                        <w:p w:rsidR="00592680" w:rsidRDefault="00592680" w:rsidP="00592680">
                          <w:pPr>
                            <w:spacing w:before="0" w:line="220" w:lineRule="exact"/>
                            <w:jc w:val="center"/>
                            <w:rPr>
                              <w:sz w:val="20"/>
                            </w:rPr>
                          </w:pPr>
                          <w:r>
                            <w:rPr>
                              <w:sz w:val="20"/>
                            </w:rPr>
                            <w:t xml:space="preserve">Superimpose </w:t>
                          </w:r>
                        </w:p>
                      </w:txbxContent>
                    </v:textbox>
                  </v:oval>
                  <v:line id="Line 2690" o:spid="_x0000_s2284" style="position:absolute;visibility:visible;mso-wrap-style:square" from="5861,5479" to="5862,5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">
                    <v:stroke endarrow="block"/>
                  </v:line>
                  <v:line id="Line 2691" o:spid="_x0000_s2285" style="position:absolute;visibility:visible;mso-wrap-style:square" from="3869,5479" to="4941,5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">
                    <v:stroke endarrow="block"/>
                  </v:line>
                  <v:line id="Line 2692" o:spid="_x0000_s2286" style="position:absolute;flip:x;visibility:visible;mso-wrap-style:square" from="6780,5479" to="7546,5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">
                    <v:stroke endarrow="block"/>
                  </v:line>
                  <v:line id="Line 2693" o:spid="_x0000_s2287" style="position:absolute;visibility:visible;mso-wrap-style:square" from="5861,6251" to="5861,64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">
                    <v:stroke endarrow="block"/>
                  </v:line>
                  <v:shape id="Text Box 2694" o:spid="_x0000_s2288" type="#_x0000_t202" style="position:absolute;left:2705;top:3782;width:1777;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" stroked="f">
                    <v:textbox inset="5.85pt,.7pt,5.85pt,.7pt">
                      <w:txbxContent>
                        <w:p w:rsidR="00592680" w:rsidRDefault="00592680" w:rsidP="00592680">
                          <w:pPr>
                            <w:spacing w:before="0"/>
                            <w:ind w:firstLineChars="100" w:firstLine="240"/>
                          </w:pPr>
                          <w:r>
                            <w:t>Baseline Map</w:t>
                          </w:r>
                        </w:p>
                      </w:txbxContent>
                    </v:textbox>
                  </v:shape>
                </v:group>
                <v:shape id="Picture 2695" o:spid="_x0000_s2289" type="#_x0000_t75" style="position:absolute;left:4469;top:23400;width:7625;height:90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">
                  <v:imagedata r:id="rId61" o:title=""/>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2696" o:spid="_x0000_s2290" type="#_x0000_t62" style="position:absolute;left:2753;top:18289;width:12564;height:5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" adj="15179,25464" strokeweight="1pt">
                  <v:textbox inset=".44mm,.57mm,.34mm,.57mm">
                    <w:txbxContent>
                      <w:p w:rsidR="00592680" w:rsidRDefault="00592680" w:rsidP="00592680">
                        <w:pPr>
                          <w:spacing w:before="0" w:line="220" w:lineRule="exact"/>
                        </w:pPr>
                        <w:r>
                          <w:rPr>
                            <w:rFonts w:hint="eastAsia"/>
                          </w:rPr>
                          <w:t xml:space="preserve">I </w:t>
                        </w:r>
                        <w:r>
                          <w:t>know</w:t>
                        </w:r>
                        <w:r>
                          <w:rPr>
                            <w:rFonts w:hint="eastAsia"/>
                          </w:rPr>
                          <w:t xml:space="preserve"> the route to a shelter.</w:t>
                        </w:r>
                        <w:r>
                          <w:br/>
                        </w:r>
                        <w:r>
                          <w:rPr>
                            <w:rFonts w:hint="eastAsia"/>
                          </w:rPr>
                          <w:t>Let</w:t>
                        </w:r>
                        <w:r>
                          <w:t>’</w:t>
                        </w:r>
                        <w:r>
                          <w:rPr>
                            <w:rFonts w:hint="eastAsia"/>
                          </w:rPr>
                          <w:t>s go!</w:t>
                        </w:r>
                      </w:p>
                    </w:txbxContent>
                  </v:textbox>
                </v:shape>
                <w10:anchorlock/>
              </v:group>
            </w:pict>
          </mc:Fallback>
        </mc:AlternateContent>
      </w:r>
    </w:p>
    <w:p w:rsidR="00592680" w:rsidRPr="007F4E5B" w:rsidRDefault="00592680" w:rsidP="00592680">
      <w:pPr>
        <w:pStyle w:val="Figuretitle"/>
        <w:rPr>
          <w:lang w:eastAsia="ja-JP"/>
        </w:rPr>
      </w:pPr>
      <w:r w:rsidRPr="007F4E5B">
        <w:rPr>
          <w:rFonts w:hint="eastAsia"/>
          <w:lang w:eastAsia="ja-JP"/>
        </w:rPr>
        <w:t>Figure</w:t>
      </w:r>
      <w:r w:rsidRPr="007F4E5B">
        <w:rPr>
          <w:lang w:eastAsia="ja-JP"/>
        </w:rPr>
        <w:t xml:space="preserve"> </w:t>
      </w:r>
      <w:r w:rsidR="00FE0548">
        <w:rPr>
          <w:lang w:eastAsia="ja-JP"/>
        </w:rPr>
        <w:t>I</w:t>
      </w:r>
      <w:r>
        <w:rPr>
          <w:rFonts w:hint="eastAsia"/>
          <w:lang w:eastAsia="ja-JP"/>
        </w:rPr>
        <w:t>.1</w:t>
      </w:r>
      <w:r w:rsidRPr="007F4E5B">
        <w:rPr>
          <w:rFonts w:hint="eastAsia"/>
          <w:lang w:eastAsia="ja-JP"/>
        </w:rPr>
        <w:t xml:space="preserve"> </w:t>
      </w:r>
      <w:r w:rsidRPr="007F4E5B">
        <w:rPr>
          <w:lang w:eastAsia="ja-JP"/>
        </w:rPr>
        <w:t>–</w:t>
      </w:r>
      <w:r w:rsidRPr="007F4E5B">
        <w:rPr>
          <w:rFonts w:hint="eastAsia"/>
          <w:lang w:eastAsia="ja-JP"/>
        </w:rPr>
        <w:t xml:space="preserve"> Guidance </w:t>
      </w:r>
      <w:r>
        <w:rPr>
          <w:rFonts w:hint="eastAsia"/>
          <w:lang w:eastAsia="ja-JP"/>
        </w:rPr>
        <w:t>s</w:t>
      </w:r>
      <w:r w:rsidRPr="007F4E5B">
        <w:rPr>
          <w:rFonts w:hint="eastAsia"/>
          <w:lang w:eastAsia="ja-JP"/>
        </w:rPr>
        <w:t xml:space="preserve">ervice for </w:t>
      </w:r>
      <w:r>
        <w:rPr>
          <w:rFonts w:hint="eastAsia"/>
          <w:lang w:eastAsia="ja-JP"/>
        </w:rPr>
        <w:t>d</w:t>
      </w:r>
      <w:r w:rsidRPr="007F4E5B">
        <w:rPr>
          <w:rFonts w:hint="eastAsia"/>
          <w:lang w:eastAsia="ja-JP"/>
        </w:rPr>
        <w:t xml:space="preserve">isaster </w:t>
      </w:r>
      <w:r>
        <w:rPr>
          <w:rFonts w:hint="eastAsia"/>
          <w:lang w:eastAsia="ja-JP"/>
        </w:rPr>
        <w:t>r</w:t>
      </w:r>
      <w:r w:rsidRPr="007F4E5B">
        <w:rPr>
          <w:rFonts w:hint="eastAsia"/>
          <w:lang w:eastAsia="ja-JP"/>
        </w:rPr>
        <w:t xml:space="preserve">elief </w:t>
      </w:r>
    </w:p>
    <w:p w:rsidR="00592680" w:rsidRPr="007F4E5B" w:rsidRDefault="00592680" w:rsidP="00592680">
      <w:pPr>
        <w:tabs>
          <w:tab w:val="left" w:pos="284"/>
          <w:tab w:val="left" w:pos="426"/>
          <w:tab w:val="left" w:pos="567"/>
        </w:tabs>
        <w:spacing w:before="0"/>
        <w:rPr>
          <w:b/>
          <w:bCs/>
        </w:rPr>
      </w:pPr>
    </w:p>
    <w:p w:rsidR="00592680" w:rsidRPr="005D783C" w:rsidRDefault="00FE0548" w:rsidP="00592680">
      <w:pPr>
        <w:pStyle w:val="Heading3"/>
        <w:rPr>
          <w:rStyle w:val="longtext1"/>
          <w:sz w:val="24"/>
          <w:szCs w:val="24"/>
        </w:rPr>
      </w:pPr>
      <w:r>
        <w:rPr>
          <w:rStyle w:val="longtext1"/>
          <w:rFonts w:eastAsia="MS Mincho"/>
          <w:sz w:val="24"/>
          <w:szCs w:val="24"/>
          <w:lang w:eastAsia="ja-JP"/>
        </w:rPr>
        <w:t>I</w:t>
      </w:r>
      <w:r w:rsidR="00592680">
        <w:rPr>
          <w:rStyle w:val="longtext1"/>
          <w:rFonts w:eastAsia="MS Mincho" w:hint="eastAsia"/>
          <w:sz w:val="24"/>
          <w:szCs w:val="24"/>
          <w:lang w:eastAsia="ja-JP"/>
        </w:rPr>
        <w:t xml:space="preserve">.3 </w:t>
      </w:r>
      <w:r w:rsidR="00592680" w:rsidRPr="005D783C">
        <w:rPr>
          <w:rStyle w:val="longtext1"/>
          <w:rFonts w:hint="eastAsia"/>
          <w:sz w:val="24"/>
          <w:szCs w:val="24"/>
        </w:rPr>
        <w:t>Requirement</w:t>
      </w:r>
      <w:r w:rsidR="00592680" w:rsidRPr="005D783C">
        <w:rPr>
          <w:rStyle w:val="longtext1"/>
          <w:rFonts w:hint="eastAsia"/>
          <w:sz w:val="24"/>
          <w:szCs w:val="24"/>
          <w:lang w:eastAsia="ja-JP"/>
        </w:rPr>
        <w:t>s</w:t>
      </w:r>
    </w:p>
    <w:p w:rsidR="00592680" w:rsidRPr="005D783C" w:rsidRDefault="00592680" w:rsidP="00592680">
      <w:pPr>
        <w:tabs>
          <w:tab w:val="left" w:pos="709"/>
          <w:tab w:val="left" w:pos="1191"/>
          <w:tab w:val="left" w:pos="1588"/>
        </w:tabs>
        <w:rPr>
          <w:rStyle w:val="longtext1"/>
          <w:sz w:val="24"/>
          <w:szCs w:val="24"/>
        </w:rPr>
      </w:pPr>
      <w:r w:rsidRPr="005D783C">
        <w:rPr>
          <w:rStyle w:val="longtext1"/>
          <w:rFonts w:hint="eastAsia"/>
          <w:sz w:val="24"/>
          <w:szCs w:val="24"/>
        </w:rPr>
        <w:t xml:space="preserve">Guidance </w:t>
      </w:r>
      <w:r>
        <w:rPr>
          <w:rStyle w:val="longtext1"/>
          <w:rFonts w:eastAsia="MS Mincho" w:hint="eastAsia"/>
          <w:sz w:val="24"/>
          <w:szCs w:val="24"/>
        </w:rPr>
        <w:t>s</w:t>
      </w:r>
      <w:r w:rsidRPr="005D783C">
        <w:rPr>
          <w:rStyle w:val="longtext1"/>
          <w:rFonts w:hint="eastAsia"/>
          <w:sz w:val="24"/>
          <w:szCs w:val="24"/>
        </w:rPr>
        <w:t xml:space="preserve">ervice for </w:t>
      </w:r>
      <w:r>
        <w:rPr>
          <w:rStyle w:val="longtext1"/>
          <w:rFonts w:eastAsia="MS Mincho" w:hint="eastAsia"/>
          <w:sz w:val="24"/>
          <w:szCs w:val="24"/>
        </w:rPr>
        <w:t>d</w:t>
      </w:r>
      <w:r w:rsidRPr="005D783C">
        <w:rPr>
          <w:rStyle w:val="longtext1"/>
          <w:rFonts w:hint="eastAsia"/>
          <w:sz w:val="24"/>
          <w:szCs w:val="24"/>
        </w:rPr>
        <w:t xml:space="preserve">isaster </w:t>
      </w:r>
      <w:r>
        <w:rPr>
          <w:rStyle w:val="longtext1"/>
          <w:rFonts w:eastAsia="MS Mincho" w:hint="eastAsia"/>
          <w:sz w:val="24"/>
          <w:szCs w:val="24"/>
        </w:rPr>
        <w:t>r</w:t>
      </w:r>
      <w:r w:rsidRPr="005D783C">
        <w:rPr>
          <w:rStyle w:val="longtext1"/>
          <w:rFonts w:hint="eastAsia"/>
          <w:sz w:val="24"/>
          <w:szCs w:val="24"/>
        </w:rPr>
        <w:t>elief is required to</w:t>
      </w:r>
      <w:r w:rsidRPr="005D783C">
        <w:rPr>
          <w:rStyle w:val="longtext1"/>
          <w:sz w:val="24"/>
          <w:szCs w:val="24"/>
        </w:rPr>
        <w:t xml:space="preserve"> provide</w:t>
      </w:r>
      <w:r w:rsidRPr="005D783C">
        <w:rPr>
          <w:rStyle w:val="longtext1"/>
          <w:rFonts w:hint="eastAsia"/>
          <w:sz w:val="24"/>
          <w:szCs w:val="24"/>
        </w:rPr>
        <w:t xml:space="preserve"> the following </w:t>
      </w:r>
      <w:r w:rsidRPr="005D783C">
        <w:rPr>
          <w:rStyle w:val="longtext1"/>
          <w:sz w:val="24"/>
          <w:szCs w:val="24"/>
        </w:rPr>
        <w:t xml:space="preserve">basic </w:t>
      </w:r>
      <w:r w:rsidRPr="005D783C">
        <w:rPr>
          <w:rStyle w:val="longtext1"/>
          <w:rFonts w:hint="eastAsia"/>
          <w:sz w:val="24"/>
          <w:szCs w:val="24"/>
        </w:rPr>
        <w:t>functions.</w:t>
      </w:r>
    </w:p>
    <w:p w:rsidR="00592680" w:rsidRPr="005D783C" w:rsidRDefault="00FE0548" w:rsidP="00592680">
      <w:pPr>
        <w:pStyle w:val="Heading4"/>
        <w:ind w:left="0" w:firstLine="0"/>
        <w:rPr>
          <w:rStyle w:val="longtext1"/>
          <w:sz w:val="24"/>
          <w:szCs w:val="24"/>
        </w:rPr>
      </w:pPr>
      <w:r>
        <w:rPr>
          <w:rStyle w:val="longtext1"/>
          <w:rFonts w:eastAsia="MS Mincho"/>
          <w:sz w:val="24"/>
          <w:szCs w:val="24"/>
          <w:lang w:eastAsia="ja-JP"/>
        </w:rPr>
        <w:t>I</w:t>
      </w:r>
      <w:r w:rsidR="00592680">
        <w:rPr>
          <w:rStyle w:val="longtext1"/>
          <w:rFonts w:eastAsia="MS Mincho" w:hint="eastAsia"/>
          <w:sz w:val="24"/>
          <w:szCs w:val="24"/>
          <w:lang w:eastAsia="ja-JP"/>
        </w:rPr>
        <w:t xml:space="preserve">.3.1 </w:t>
      </w:r>
      <w:r w:rsidR="00592680" w:rsidRPr="005D783C">
        <w:rPr>
          <w:rStyle w:val="longtext1"/>
          <w:rFonts w:hint="eastAsia"/>
          <w:sz w:val="24"/>
          <w:szCs w:val="24"/>
        </w:rPr>
        <w:t xml:space="preserve">Guidance </w:t>
      </w:r>
      <w:r w:rsidR="00592680" w:rsidRPr="005D783C">
        <w:rPr>
          <w:rStyle w:val="longtext1"/>
          <w:sz w:val="24"/>
          <w:szCs w:val="24"/>
        </w:rPr>
        <w:t>m</w:t>
      </w:r>
      <w:r w:rsidR="00592680" w:rsidRPr="005D783C">
        <w:rPr>
          <w:rStyle w:val="longtext1"/>
          <w:rFonts w:hint="eastAsia"/>
          <w:sz w:val="24"/>
          <w:szCs w:val="24"/>
        </w:rPr>
        <w:t>ap</w:t>
      </w:r>
      <w:r w:rsidR="00592680" w:rsidRPr="005D783C">
        <w:rPr>
          <w:rStyle w:val="longtext1"/>
          <w:sz w:val="24"/>
          <w:szCs w:val="24"/>
        </w:rPr>
        <w:t xml:space="preserve"> </w:t>
      </w:r>
    </w:p>
    <w:p w:rsidR="00592680" w:rsidRPr="005D783C" w:rsidRDefault="00592680" w:rsidP="00592680">
      <w:pPr>
        <w:pStyle w:val="Textjustified"/>
        <w:rPr>
          <w:rStyle w:val="longtext1"/>
          <w:sz w:val="24"/>
          <w:szCs w:val="24"/>
          <w:lang w:eastAsia="ja-JP"/>
        </w:rPr>
      </w:pPr>
      <w:r w:rsidRPr="005D783C">
        <w:rPr>
          <w:rStyle w:val="longtext1"/>
          <w:rFonts w:hint="eastAsia"/>
          <w:sz w:val="24"/>
          <w:szCs w:val="24"/>
          <w:lang w:eastAsia="ja-JP"/>
        </w:rPr>
        <w:t xml:space="preserve">A route guidance map is created by </w:t>
      </w:r>
      <w:r w:rsidRPr="005D783C">
        <w:rPr>
          <w:rStyle w:val="longtext1"/>
          <w:sz w:val="24"/>
          <w:szCs w:val="24"/>
          <w:lang w:eastAsia="ja-JP"/>
        </w:rPr>
        <w:t>superimposing</w:t>
      </w:r>
      <w:r w:rsidRPr="005D783C">
        <w:rPr>
          <w:rStyle w:val="longtext1"/>
          <w:rFonts w:hint="eastAsia"/>
          <w:sz w:val="24"/>
          <w:szCs w:val="24"/>
          <w:lang w:eastAsia="ja-JP"/>
        </w:rPr>
        <w:t xml:space="preserve"> several maps/graphics and is stored in a central server within </w:t>
      </w:r>
      <w:r w:rsidRPr="005D783C">
        <w:rPr>
          <w:rStyle w:val="longtext1"/>
          <w:sz w:val="24"/>
          <w:szCs w:val="24"/>
          <w:lang w:eastAsia="ja-JP"/>
        </w:rPr>
        <w:t xml:space="preserve">the </w:t>
      </w:r>
      <w:r w:rsidRPr="005D783C">
        <w:rPr>
          <w:rStyle w:val="longtext1"/>
          <w:rFonts w:hint="eastAsia"/>
          <w:sz w:val="24"/>
          <w:szCs w:val="24"/>
          <w:lang w:eastAsia="ja-JP"/>
        </w:rPr>
        <w:t xml:space="preserve">network. </w:t>
      </w:r>
    </w:p>
    <w:p w:rsidR="00592680" w:rsidRPr="005D783C" w:rsidRDefault="00FE0548" w:rsidP="00FE0548">
      <w:pPr>
        <w:pStyle w:val="Bullets"/>
        <w:numPr>
          <w:ilvl w:val="0"/>
          <w:numId w:val="0"/>
        </w:numPr>
        <w:ind w:left="-4"/>
        <w:rPr>
          <w:rStyle w:val="longtext1"/>
          <w:sz w:val="24"/>
          <w:szCs w:val="24"/>
        </w:rPr>
      </w:pPr>
      <w:r>
        <w:rPr>
          <w:rStyle w:val="longtext1"/>
          <w:sz w:val="24"/>
          <w:szCs w:val="24"/>
        </w:rPr>
        <w:t xml:space="preserve">(1) </w:t>
      </w:r>
      <w:r w:rsidR="00592680" w:rsidRPr="005D783C">
        <w:rPr>
          <w:rStyle w:val="longtext1"/>
          <w:rFonts w:hint="eastAsia"/>
          <w:sz w:val="24"/>
          <w:szCs w:val="24"/>
        </w:rPr>
        <w:t>Type</w:t>
      </w:r>
      <w:r w:rsidR="00592680" w:rsidRPr="005D783C">
        <w:rPr>
          <w:rStyle w:val="longtext1"/>
          <w:sz w:val="24"/>
          <w:szCs w:val="24"/>
        </w:rPr>
        <w:t>s</w:t>
      </w:r>
      <w:r w:rsidR="00592680" w:rsidRPr="005D783C">
        <w:rPr>
          <w:rStyle w:val="longtext1"/>
          <w:rFonts w:hint="eastAsia"/>
          <w:sz w:val="24"/>
          <w:szCs w:val="24"/>
        </w:rPr>
        <w:t xml:space="preserve"> of maps</w:t>
      </w:r>
    </w:p>
    <w:p w:rsidR="00592680" w:rsidRPr="005D783C" w:rsidRDefault="00592680" w:rsidP="00EA6019">
      <w:pPr>
        <w:numPr>
          <w:ilvl w:val="0"/>
          <w:numId w:val="17"/>
        </w:numPr>
        <w:tabs>
          <w:tab w:val="left" w:pos="794"/>
          <w:tab w:val="left" w:pos="1191"/>
          <w:tab w:val="left" w:pos="1588"/>
          <w:tab w:val="left" w:pos="1985"/>
        </w:tabs>
        <w:overflowPunct w:val="0"/>
        <w:autoSpaceDE w:val="0"/>
        <w:autoSpaceDN w:val="0"/>
        <w:adjustRightInd w:val="0"/>
        <w:textAlignment w:val="baseline"/>
        <w:rPr>
          <w:rStyle w:val="longtext1"/>
          <w:sz w:val="24"/>
          <w:szCs w:val="24"/>
        </w:rPr>
      </w:pPr>
      <w:r w:rsidRPr="005D783C">
        <w:rPr>
          <w:rStyle w:val="longtext1"/>
          <w:sz w:val="24"/>
          <w:szCs w:val="24"/>
        </w:rPr>
        <w:t>Baseline</w:t>
      </w:r>
      <w:r w:rsidRPr="005D783C">
        <w:rPr>
          <w:rStyle w:val="longtext1"/>
          <w:rFonts w:hint="eastAsia"/>
          <w:sz w:val="24"/>
          <w:szCs w:val="24"/>
        </w:rPr>
        <w:t xml:space="preserve"> map</w:t>
      </w:r>
    </w:p>
    <w:p w:rsidR="00592680" w:rsidRPr="005D783C" w:rsidRDefault="00592680" w:rsidP="00EA6019">
      <w:pPr>
        <w:numPr>
          <w:ilvl w:val="0"/>
          <w:numId w:val="17"/>
        </w:numPr>
        <w:tabs>
          <w:tab w:val="left" w:pos="794"/>
          <w:tab w:val="left" w:pos="1191"/>
          <w:tab w:val="left" w:pos="1588"/>
          <w:tab w:val="left" w:pos="1985"/>
        </w:tabs>
        <w:overflowPunct w:val="0"/>
        <w:autoSpaceDE w:val="0"/>
        <w:autoSpaceDN w:val="0"/>
        <w:adjustRightInd w:val="0"/>
        <w:textAlignment w:val="baseline"/>
        <w:rPr>
          <w:rStyle w:val="longtext1"/>
          <w:sz w:val="24"/>
          <w:szCs w:val="24"/>
        </w:rPr>
      </w:pPr>
      <w:r w:rsidRPr="005D783C">
        <w:rPr>
          <w:rStyle w:val="longtext1"/>
          <w:rFonts w:hint="eastAsia"/>
          <w:sz w:val="24"/>
          <w:szCs w:val="24"/>
        </w:rPr>
        <w:t>Location of evacuation shelter</w:t>
      </w:r>
    </w:p>
    <w:p w:rsidR="00592680" w:rsidRPr="005D783C" w:rsidRDefault="00592680" w:rsidP="00EA6019">
      <w:pPr>
        <w:numPr>
          <w:ilvl w:val="0"/>
          <w:numId w:val="17"/>
        </w:numPr>
        <w:tabs>
          <w:tab w:val="left" w:pos="794"/>
          <w:tab w:val="left" w:pos="1191"/>
          <w:tab w:val="left" w:pos="1588"/>
          <w:tab w:val="left" w:pos="1985"/>
        </w:tabs>
        <w:overflowPunct w:val="0"/>
        <w:autoSpaceDE w:val="0"/>
        <w:autoSpaceDN w:val="0"/>
        <w:adjustRightInd w:val="0"/>
        <w:textAlignment w:val="baseline"/>
        <w:rPr>
          <w:rStyle w:val="longtext1"/>
          <w:sz w:val="24"/>
          <w:szCs w:val="24"/>
        </w:rPr>
      </w:pPr>
      <w:r w:rsidRPr="005D783C">
        <w:rPr>
          <w:rStyle w:val="longtext1"/>
          <w:rFonts w:hint="eastAsia"/>
          <w:sz w:val="24"/>
          <w:szCs w:val="24"/>
        </w:rPr>
        <w:t xml:space="preserve">Location of public </w:t>
      </w:r>
      <w:r w:rsidRPr="005D783C">
        <w:rPr>
          <w:rStyle w:val="longtext1"/>
          <w:sz w:val="24"/>
          <w:szCs w:val="24"/>
        </w:rPr>
        <w:t>service</w:t>
      </w:r>
      <w:r w:rsidRPr="005D783C">
        <w:rPr>
          <w:rStyle w:val="longtext1"/>
          <w:rFonts w:hint="eastAsia"/>
          <w:sz w:val="24"/>
          <w:szCs w:val="24"/>
        </w:rPr>
        <w:t xml:space="preserve"> organization such as hospital</w:t>
      </w:r>
      <w:r w:rsidRPr="005D783C">
        <w:rPr>
          <w:rStyle w:val="longtext1"/>
          <w:sz w:val="24"/>
          <w:szCs w:val="24"/>
        </w:rPr>
        <w:t>s</w:t>
      </w:r>
      <w:r w:rsidRPr="005D783C">
        <w:rPr>
          <w:rStyle w:val="longtext1"/>
          <w:rFonts w:hint="eastAsia"/>
          <w:sz w:val="24"/>
          <w:szCs w:val="24"/>
        </w:rPr>
        <w:t xml:space="preserve">, local </w:t>
      </w:r>
      <w:r w:rsidRPr="005D783C">
        <w:rPr>
          <w:rStyle w:val="longtext1"/>
          <w:sz w:val="24"/>
          <w:szCs w:val="24"/>
        </w:rPr>
        <w:t>government offices</w:t>
      </w:r>
    </w:p>
    <w:p w:rsidR="00592680" w:rsidRPr="005D783C" w:rsidRDefault="00592680" w:rsidP="00EA6019">
      <w:pPr>
        <w:numPr>
          <w:ilvl w:val="0"/>
          <w:numId w:val="17"/>
        </w:numPr>
        <w:tabs>
          <w:tab w:val="left" w:pos="794"/>
          <w:tab w:val="left" w:pos="1191"/>
          <w:tab w:val="left" w:pos="1588"/>
          <w:tab w:val="left" w:pos="1985"/>
        </w:tabs>
        <w:overflowPunct w:val="0"/>
        <w:autoSpaceDE w:val="0"/>
        <w:autoSpaceDN w:val="0"/>
        <w:adjustRightInd w:val="0"/>
        <w:textAlignment w:val="baseline"/>
        <w:rPr>
          <w:rStyle w:val="longtext1"/>
          <w:sz w:val="24"/>
          <w:szCs w:val="24"/>
        </w:rPr>
      </w:pPr>
      <w:r w:rsidRPr="005D783C">
        <w:rPr>
          <w:rStyle w:val="longtext1"/>
          <w:rFonts w:hint="eastAsia"/>
          <w:sz w:val="24"/>
          <w:szCs w:val="24"/>
        </w:rPr>
        <w:t xml:space="preserve">Location of dangerous/hazardous </w:t>
      </w:r>
      <w:r w:rsidRPr="005D783C">
        <w:rPr>
          <w:rStyle w:val="longtext1"/>
          <w:sz w:val="24"/>
          <w:szCs w:val="24"/>
        </w:rPr>
        <w:t>sites</w:t>
      </w:r>
    </w:p>
    <w:p w:rsidR="00592680" w:rsidRPr="005D783C" w:rsidRDefault="00592680" w:rsidP="00EA6019">
      <w:pPr>
        <w:numPr>
          <w:ilvl w:val="0"/>
          <w:numId w:val="17"/>
        </w:numPr>
        <w:tabs>
          <w:tab w:val="left" w:pos="794"/>
          <w:tab w:val="left" w:pos="1191"/>
          <w:tab w:val="left" w:pos="1588"/>
          <w:tab w:val="left" w:pos="1985"/>
        </w:tabs>
        <w:overflowPunct w:val="0"/>
        <w:autoSpaceDE w:val="0"/>
        <w:autoSpaceDN w:val="0"/>
        <w:adjustRightInd w:val="0"/>
        <w:textAlignment w:val="baseline"/>
        <w:rPr>
          <w:rStyle w:val="longtext1"/>
          <w:sz w:val="24"/>
          <w:szCs w:val="24"/>
        </w:rPr>
      </w:pPr>
      <w:r w:rsidRPr="005D783C">
        <w:rPr>
          <w:rStyle w:val="longtext1"/>
          <w:rFonts w:hint="eastAsia"/>
          <w:sz w:val="24"/>
          <w:szCs w:val="24"/>
        </w:rPr>
        <w:t xml:space="preserve">Location of other relief </w:t>
      </w:r>
      <w:r w:rsidRPr="005D783C">
        <w:rPr>
          <w:rStyle w:val="longtext1"/>
          <w:sz w:val="24"/>
          <w:szCs w:val="24"/>
        </w:rPr>
        <w:t>sites</w:t>
      </w:r>
    </w:p>
    <w:p w:rsidR="00592680" w:rsidRPr="005D783C" w:rsidRDefault="00FE0548" w:rsidP="00FE0548">
      <w:pPr>
        <w:pStyle w:val="Bullets"/>
        <w:numPr>
          <w:ilvl w:val="0"/>
          <w:numId w:val="0"/>
        </w:numPr>
        <w:rPr>
          <w:rStyle w:val="longtext1"/>
          <w:sz w:val="24"/>
          <w:szCs w:val="24"/>
        </w:rPr>
      </w:pPr>
      <w:r>
        <w:rPr>
          <w:rStyle w:val="longtext1"/>
          <w:sz w:val="24"/>
          <w:szCs w:val="24"/>
        </w:rPr>
        <w:t xml:space="preserve">(2) </w:t>
      </w:r>
      <w:r w:rsidR="00592680" w:rsidRPr="005D783C">
        <w:rPr>
          <w:rStyle w:val="longtext1"/>
          <w:rFonts w:hint="eastAsia"/>
          <w:sz w:val="24"/>
          <w:szCs w:val="24"/>
        </w:rPr>
        <w:t>Superimposi</w:t>
      </w:r>
      <w:r w:rsidR="00592680" w:rsidRPr="005D783C">
        <w:rPr>
          <w:rStyle w:val="longtext1"/>
          <w:sz w:val="24"/>
          <w:szCs w:val="24"/>
        </w:rPr>
        <w:t>tion</w:t>
      </w:r>
      <w:r w:rsidR="00592680" w:rsidRPr="005D783C">
        <w:rPr>
          <w:rStyle w:val="longtext1"/>
          <w:rFonts w:hint="eastAsia"/>
          <w:sz w:val="24"/>
          <w:szCs w:val="24"/>
        </w:rPr>
        <w:t xml:space="preserve"> </w:t>
      </w:r>
    </w:p>
    <w:p w:rsidR="00592680" w:rsidRPr="005D783C" w:rsidRDefault="00592680" w:rsidP="00592680">
      <w:pPr>
        <w:pStyle w:val="Textjustified"/>
        <w:rPr>
          <w:rStyle w:val="longtext1"/>
          <w:sz w:val="24"/>
          <w:szCs w:val="24"/>
          <w:lang w:eastAsia="ja-JP"/>
        </w:rPr>
      </w:pPr>
      <w:r w:rsidRPr="005D783C">
        <w:rPr>
          <w:rStyle w:val="longtext1"/>
          <w:rFonts w:hint="eastAsia"/>
          <w:sz w:val="24"/>
          <w:szCs w:val="24"/>
          <w:lang w:eastAsia="ja-JP"/>
        </w:rPr>
        <w:t>S</w:t>
      </w:r>
      <w:r w:rsidRPr="005D783C">
        <w:rPr>
          <w:rStyle w:val="longtext1"/>
          <w:sz w:val="24"/>
          <w:szCs w:val="24"/>
          <w:lang w:eastAsia="ja-JP"/>
        </w:rPr>
        <w:t>ome kinds of maps</w:t>
      </w:r>
      <w:r w:rsidRPr="005D783C">
        <w:rPr>
          <w:rStyle w:val="longtext1"/>
          <w:rFonts w:hint="eastAsia"/>
          <w:sz w:val="24"/>
          <w:szCs w:val="24"/>
          <w:lang w:eastAsia="ja-JP"/>
        </w:rPr>
        <w:t>/graphics</w:t>
      </w:r>
      <w:r w:rsidRPr="005D783C">
        <w:rPr>
          <w:rStyle w:val="longtext1"/>
          <w:sz w:val="24"/>
          <w:szCs w:val="24"/>
          <w:lang w:eastAsia="ja-JP"/>
        </w:rPr>
        <w:t xml:space="preserve"> are superimposed to form one guidance map</w:t>
      </w:r>
      <w:r w:rsidRPr="005D783C">
        <w:rPr>
          <w:rStyle w:val="longtext1"/>
          <w:rFonts w:hint="eastAsia"/>
          <w:sz w:val="24"/>
          <w:szCs w:val="24"/>
          <w:lang w:eastAsia="ja-JP"/>
        </w:rPr>
        <w:t xml:space="preserve"> when the service is activated at a mobile terminal.</w:t>
      </w:r>
    </w:p>
    <w:p w:rsidR="00592680" w:rsidRPr="005D783C" w:rsidRDefault="00FE0548" w:rsidP="00FE0548">
      <w:pPr>
        <w:pStyle w:val="Bullets"/>
        <w:numPr>
          <w:ilvl w:val="0"/>
          <w:numId w:val="0"/>
        </w:numPr>
        <w:ind w:left="420" w:hanging="420"/>
        <w:rPr>
          <w:rStyle w:val="longtext1"/>
          <w:sz w:val="24"/>
          <w:szCs w:val="24"/>
        </w:rPr>
      </w:pPr>
      <w:r>
        <w:rPr>
          <w:rStyle w:val="longtext1"/>
          <w:sz w:val="24"/>
          <w:szCs w:val="24"/>
        </w:rPr>
        <w:t xml:space="preserve">(3) </w:t>
      </w:r>
      <w:r w:rsidR="00592680" w:rsidRPr="005D783C">
        <w:rPr>
          <w:rStyle w:val="longtext1"/>
          <w:rFonts w:hint="eastAsia"/>
          <w:sz w:val="24"/>
          <w:szCs w:val="24"/>
        </w:rPr>
        <w:t xml:space="preserve">Updating </w:t>
      </w:r>
    </w:p>
    <w:p w:rsidR="00592680" w:rsidRPr="005D783C" w:rsidRDefault="00592680" w:rsidP="00592680">
      <w:pPr>
        <w:rPr>
          <w:rStyle w:val="longtext1"/>
          <w:sz w:val="24"/>
          <w:szCs w:val="24"/>
        </w:rPr>
      </w:pPr>
      <w:r w:rsidRPr="005D783C">
        <w:rPr>
          <w:rStyle w:val="longtext1"/>
          <w:rFonts w:hint="eastAsia"/>
          <w:sz w:val="24"/>
          <w:szCs w:val="24"/>
        </w:rPr>
        <w:t xml:space="preserve">Each map/graphic </w:t>
      </w:r>
      <w:r w:rsidRPr="005D783C">
        <w:rPr>
          <w:rStyle w:val="longtext1"/>
          <w:sz w:val="24"/>
          <w:szCs w:val="24"/>
        </w:rPr>
        <w:t>must</w:t>
      </w:r>
      <w:r w:rsidRPr="005D783C">
        <w:rPr>
          <w:rStyle w:val="longtext1"/>
          <w:rFonts w:hint="eastAsia"/>
          <w:sz w:val="24"/>
          <w:szCs w:val="24"/>
        </w:rPr>
        <w:t xml:space="preserve"> be </w:t>
      </w:r>
      <w:r w:rsidRPr="005D783C">
        <w:rPr>
          <w:rStyle w:val="longtext1"/>
          <w:sz w:val="24"/>
          <w:szCs w:val="24"/>
        </w:rPr>
        <w:t xml:space="preserve">regularly </w:t>
      </w:r>
      <w:r w:rsidRPr="005D783C">
        <w:rPr>
          <w:rStyle w:val="longtext1"/>
          <w:rFonts w:hint="eastAsia"/>
          <w:sz w:val="24"/>
          <w:szCs w:val="24"/>
        </w:rPr>
        <w:t>updated.</w:t>
      </w:r>
    </w:p>
    <w:p w:rsidR="00592680" w:rsidRPr="005D783C" w:rsidRDefault="00592680" w:rsidP="00592680">
      <w:pPr>
        <w:pStyle w:val="Textjustified"/>
        <w:rPr>
          <w:rStyle w:val="longtext1"/>
          <w:sz w:val="24"/>
          <w:szCs w:val="24"/>
          <w:lang w:eastAsia="ja-JP"/>
        </w:rPr>
      </w:pPr>
      <w:r w:rsidRPr="005D783C">
        <w:rPr>
          <w:rStyle w:val="longtext1"/>
          <w:rFonts w:hint="eastAsia"/>
          <w:sz w:val="24"/>
          <w:szCs w:val="24"/>
          <w:lang w:eastAsia="ja-JP"/>
        </w:rPr>
        <w:t xml:space="preserve">After a disaster, </w:t>
      </w:r>
      <w:r w:rsidRPr="005D783C">
        <w:rPr>
          <w:rStyle w:val="longtext1"/>
          <w:sz w:val="24"/>
          <w:szCs w:val="24"/>
          <w:lang w:eastAsia="ja-JP"/>
        </w:rPr>
        <w:t xml:space="preserve">it is particularly important that the </w:t>
      </w:r>
      <w:r w:rsidRPr="005D783C">
        <w:rPr>
          <w:rStyle w:val="longtext1"/>
          <w:rFonts w:hint="eastAsia"/>
          <w:sz w:val="24"/>
          <w:szCs w:val="24"/>
          <w:lang w:eastAsia="ja-JP"/>
        </w:rPr>
        <w:t>location</w:t>
      </w:r>
      <w:r w:rsidRPr="005D783C">
        <w:rPr>
          <w:rStyle w:val="longtext1"/>
          <w:sz w:val="24"/>
          <w:szCs w:val="24"/>
          <w:lang w:eastAsia="ja-JP"/>
        </w:rPr>
        <w:t>s</w:t>
      </w:r>
      <w:r w:rsidRPr="005D783C">
        <w:rPr>
          <w:rStyle w:val="longtext1"/>
          <w:rFonts w:hint="eastAsia"/>
          <w:sz w:val="24"/>
          <w:szCs w:val="24"/>
          <w:lang w:eastAsia="ja-JP"/>
        </w:rPr>
        <w:t xml:space="preserve"> of shelter</w:t>
      </w:r>
      <w:r w:rsidRPr="005D783C">
        <w:rPr>
          <w:rStyle w:val="longtext1"/>
          <w:sz w:val="24"/>
          <w:szCs w:val="24"/>
          <w:lang w:eastAsia="ja-JP"/>
        </w:rPr>
        <w:t>s</w:t>
      </w:r>
      <w:r w:rsidRPr="005D783C">
        <w:rPr>
          <w:rStyle w:val="longtext1"/>
          <w:rFonts w:hint="eastAsia"/>
          <w:sz w:val="24"/>
          <w:szCs w:val="24"/>
          <w:lang w:eastAsia="ja-JP"/>
        </w:rPr>
        <w:t xml:space="preserve"> and dangerous </w:t>
      </w:r>
      <w:r w:rsidRPr="005D783C">
        <w:rPr>
          <w:rStyle w:val="longtext1"/>
          <w:sz w:val="24"/>
          <w:szCs w:val="24"/>
          <w:lang w:eastAsia="ja-JP"/>
        </w:rPr>
        <w:t>sites</w:t>
      </w:r>
      <w:r w:rsidRPr="005D783C">
        <w:rPr>
          <w:rStyle w:val="longtext1"/>
          <w:rFonts w:hint="eastAsia"/>
          <w:sz w:val="24"/>
          <w:szCs w:val="24"/>
          <w:lang w:eastAsia="ja-JP"/>
        </w:rPr>
        <w:t xml:space="preserve"> be quickly updated</w:t>
      </w:r>
      <w:r w:rsidRPr="005D783C">
        <w:rPr>
          <w:rStyle w:val="longtext1"/>
          <w:sz w:val="24"/>
          <w:szCs w:val="24"/>
          <w:lang w:eastAsia="ja-JP"/>
        </w:rPr>
        <w:t xml:space="preserve"> even by non-IT experts such as local governments and rescue teams</w:t>
      </w:r>
      <w:r w:rsidRPr="005D783C">
        <w:rPr>
          <w:rStyle w:val="longtext1"/>
          <w:rFonts w:hint="eastAsia"/>
          <w:sz w:val="24"/>
          <w:szCs w:val="24"/>
          <w:lang w:eastAsia="ja-JP"/>
        </w:rPr>
        <w:t>.</w:t>
      </w:r>
    </w:p>
    <w:p w:rsidR="00592680" w:rsidRPr="005D783C" w:rsidRDefault="00FE0548" w:rsidP="00FE0548">
      <w:pPr>
        <w:pStyle w:val="Bullets"/>
        <w:numPr>
          <w:ilvl w:val="0"/>
          <w:numId w:val="0"/>
        </w:numPr>
        <w:ind w:left="420" w:hanging="420"/>
        <w:rPr>
          <w:rStyle w:val="longtext1"/>
          <w:sz w:val="24"/>
          <w:szCs w:val="24"/>
        </w:rPr>
      </w:pPr>
      <w:r>
        <w:rPr>
          <w:rStyle w:val="longtext1"/>
          <w:sz w:val="24"/>
          <w:szCs w:val="24"/>
        </w:rPr>
        <w:t xml:space="preserve">(4) </w:t>
      </w:r>
      <w:r w:rsidR="00592680" w:rsidRPr="005D783C">
        <w:rPr>
          <w:rStyle w:val="longtext1"/>
          <w:rFonts w:hint="eastAsia"/>
          <w:sz w:val="24"/>
          <w:szCs w:val="24"/>
        </w:rPr>
        <w:t>Uploading and downloading</w:t>
      </w:r>
    </w:p>
    <w:p w:rsidR="00592680" w:rsidRPr="005D783C" w:rsidRDefault="00592680" w:rsidP="00592680">
      <w:pPr>
        <w:pStyle w:val="Textjustified"/>
        <w:rPr>
          <w:rStyle w:val="longtext1"/>
          <w:sz w:val="24"/>
          <w:szCs w:val="24"/>
          <w:lang w:eastAsia="ja-JP"/>
        </w:rPr>
      </w:pPr>
      <w:r w:rsidRPr="005D783C">
        <w:rPr>
          <w:rStyle w:val="longtext1"/>
          <w:rFonts w:hint="eastAsia"/>
          <w:sz w:val="24"/>
          <w:szCs w:val="24"/>
          <w:lang w:eastAsia="ja-JP"/>
        </w:rPr>
        <w:lastRenderedPageBreak/>
        <w:t xml:space="preserve">Each map/graphic </w:t>
      </w:r>
      <w:r w:rsidRPr="005D783C">
        <w:rPr>
          <w:rStyle w:val="longtext1"/>
          <w:sz w:val="24"/>
          <w:szCs w:val="24"/>
          <w:lang w:eastAsia="ja-JP"/>
        </w:rPr>
        <w:t>must</w:t>
      </w:r>
      <w:r w:rsidRPr="005D783C">
        <w:rPr>
          <w:rStyle w:val="longtext1"/>
          <w:rFonts w:hint="eastAsia"/>
          <w:sz w:val="24"/>
          <w:szCs w:val="24"/>
          <w:lang w:eastAsia="ja-JP"/>
        </w:rPr>
        <w:t xml:space="preserve"> be uploaded into a central server within a network.</w:t>
      </w:r>
    </w:p>
    <w:p w:rsidR="00592680" w:rsidRPr="005D783C" w:rsidRDefault="00592680" w:rsidP="00592680">
      <w:pPr>
        <w:pStyle w:val="Textjustified"/>
        <w:rPr>
          <w:rStyle w:val="longtext1"/>
          <w:sz w:val="24"/>
          <w:szCs w:val="24"/>
          <w:lang w:eastAsia="ja-JP"/>
        </w:rPr>
      </w:pPr>
      <w:r w:rsidRPr="005D783C">
        <w:rPr>
          <w:rStyle w:val="longtext1"/>
          <w:sz w:val="24"/>
          <w:szCs w:val="24"/>
          <w:lang w:eastAsia="ja-JP"/>
        </w:rPr>
        <w:t xml:space="preserve">It is recommended that </w:t>
      </w:r>
      <w:r w:rsidRPr="005D783C">
        <w:rPr>
          <w:rStyle w:val="longtext1"/>
          <w:rFonts w:hint="eastAsia"/>
          <w:sz w:val="24"/>
          <w:szCs w:val="24"/>
          <w:lang w:eastAsia="ja-JP"/>
        </w:rPr>
        <w:t xml:space="preserve">some local servers </w:t>
      </w:r>
      <w:r w:rsidRPr="005D783C">
        <w:rPr>
          <w:rStyle w:val="longtext1"/>
          <w:sz w:val="24"/>
          <w:szCs w:val="24"/>
          <w:lang w:eastAsia="ja-JP"/>
        </w:rPr>
        <w:t>also</w:t>
      </w:r>
      <w:r w:rsidRPr="005D783C">
        <w:rPr>
          <w:rStyle w:val="longtext1"/>
          <w:rFonts w:hint="eastAsia"/>
          <w:sz w:val="24"/>
          <w:szCs w:val="24"/>
          <w:lang w:eastAsia="ja-JP"/>
        </w:rPr>
        <w:t xml:space="preserve"> store each map/graphic </w:t>
      </w:r>
      <w:r w:rsidRPr="005D783C">
        <w:rPr>
          <w:rStyle w:val="longtext1"/>
          <w:sz w:val="24"/>
          <w:szCs w:val="24"/>
          <w:lang w:eastAsia="ja-JP"/>
        </w:rPr>
        <w:t>i</w:t>
      </w:r>
      <w:r w:rsidRPr="005D783C">
        <w:rPr>
          <w:rStyle w:val="longtext1"/>
          <w:rFonts w:hint="eastAsia"/>
          <w:sz w:val="24"/>
          <w:szCs w:val="24"/>
          <w:lang w:eastAsia="ja-JP"/>
        </w:rPr>
        <w:t xml:space="preserve">n addition to </w:t>
      </w:r>
      <w:r w:rsidRPr="005D783C">
        <w:rPr>
          <w:rStyle w:val="longtext1"/>
          <w:sz w:val="24"/>
          <w:szCs w:val="24"/>
          <w:lang w:eastAsia="ja-JP"/>
        </w:rPr>
        <w:t xml:space="preserve">their storage in </w:t>
      </w:r>
      <w:r w:rsidRPr="005D783C">
        <w:rPr>
          <w:rStyle w:val="longtext1"/>
          <w:rFonts w:hint="eastAsia"/>
          <w:sz w:val="24"/>
          <w:szCs w:val="24"/>
          <w:lang w:eastAsia="ja-JP"/>
        </w:rPr>
        <w:t>a central server.</w:t>
      </w:r>
    </w:p>
    <w:p w:rsidR="00592680" w:rsidRPr="005D783C" w:rsidRDefault="00592680" w:rsidP="00592680">
      <w:pPr>
        <w:pStyle w:val="Textjustified"/>
        <w:rPr>
          <w:rStyle w:val="longtext1"/>
          <w:sz w:val="24"/>
          <w:szCs w:val="24"/>
          <w:lang w:eastAsia="ja-JP"/>
        </w:rPr>
      </w:pPr>
      <w:r w:rsidRPr="005D783C">
        <w:rPr>
          <w:rStyle w:val="longtext1"/>
          <w:rFonts w:hint="eastAsia"/>
          <w:sz w:val="24"/>
          <w:szCs w:val="24"/>
          <w:lang w:eastAsia="ja-JP"/>
        </w:rPr>
        <w:t xml:space="preserve">Each map/graphic </w:t>
      </w:r>
      <w:r w:rsidRPr="005D783C">
        <w:rPr>
          <w:rStyle w:val="longtext1"/>
          <w:sz w:val="24"/>
          <w:szCs w:val="24"/>
          <w:lang w:eastAsia="ja-JP"/>
        </w:rPr>
        <w:t>must be capable of</w:t>
      </w:r>
      <w:r w:rsidRPr="005D783C">
        <w:rPr>
          <w:rStyle w:val="longtext1"/>
          <w:rFonts w:hint="eastAsia"/>
          <w:sz w:val="24"/>
          <w:szCs w:val="24"/>
          <w:lang w:eastAsia="ja-JP"/>
        </w:rPr>
        <w:t xml:space="preserve"> be</w:t>
      </w:r>
      <w:r w:rsidRPr="005D783C">
        <w:rPr>
          <w:rStyle w:val="longtext1"/>
          <w:sz w:val="24"/>
          <w:szCs w:val="24"/>
          <w:lang w:eastAsia="ja-JP"/>
        </w:rPr>
        <w:t>ing</w:t>
      </w:r>
      <w:r w:rsidRPr="005D783C">
        <w:rPr>
          <w:rStyle w:val="longtext1"/>
          <w:rFonts w:hint="eastAsia"/>
          <w:sz w:val="24"/>
          <w:szCs w:val="24"/>
          <w:lang w:eastAsia="ja-JP"/>
        </w:rPr>
        <w:t xml:space="preserve"> </w:t>
      </w:r>
      <w:r w:rsidRPr="005D783C">
        <w:rPr>
          <w:rStyle w:val="longtext1"/>
          <w:sz w:val="24"/>
          <w:szCs w:val="24"/>
          <w:lang w:eastAsia="ja-JP"/>
        </w:rPr>
        <w:t>downloaded</w:t>
      </w:r>
      <w:r w:rsidRPr="005D783C">
        <w:rPr>
          <w:rStyle w:val="longtext1"/>
          <w:rFonts w:hint="eastAsia"/>
          <w:sz w:val="24"/>
          <w:szCs w:val="24"/>
          <w:lang w:eastAsia="ja-JP"/>
        </w:rPr>
        <w:t xml:space="preserve"> into a mobile terminal when required. </w:t>
      </w:r>
      <w:r w:rsidRPr="005D783C">
        <w:rPr>
          <w:rStyle w:val="longtext1"/>
          <w:sz w:val="24"/>
          <w:szCs w:val="24"/>
          <w:lang w:eastAsia="ja-JP"/>
        </w:rPr>
        <w:t>A</w:t>
      </w:r>
      <w:r w:rsidRPr="005D783C">
        <w:rPr>
          <w:rStyle w:val="longtext1"/>
          <w:rFonts w:hint="eastAsia"/>
          <w:sz w:val="24"/>
          <w:szCs w:val="24"/>
          <w:lang w:eastAsia="ja-JP"/>
        </w:rPr>
        <w:t>utomatic download</w:t>
      </w:r>
      <w:r w:rsidRPr="005D783C">
        <w:rPr>
          <w:rStyle w:val="longtext1"/>
          <w:sz w:val="24"/>
          <w:szCs w:val="24"/>
          <w:lang w:eastAsia="ja-JP"/>
        </w:rPr>
        <w:t>ing</w:t>
      </w:r>
      <w:r w:rsidRPr="005D783C">
        <w:rPr>
          <w:rStyle w:val="longtext1"/>
          <w:rFonts w:hint="eastAsia"/>
          <w:sz w:val="24"/>
          <w:szCs w:val="24"/>
          <w:lang w:eastAsia="ja-JP"/>
        </w:rPr>
        <w:t xml:space="preserve"> is </w:t>
      </w:r>
      <w:r w:rsidRPr="005D783C">
        <w:rPr>
          <w:rStyle w:val="longtext1"/>
          <w:sz w:val="24"/>
          <w:szCs w:val="24"/>
          <w:lang w:eastAsia="ja-JP"/>
        </w:rPr>
        <w:t>recommended</w:t>
      </w:r>
      <w:r w:rsidRPr="005D783C">
        <w:rPr>
          <w:rStyle w:val="longtext1"/>
          <w:rFonts w:hint="eastAsia"/>
          <w:sz w:val="24"/>
          <w:szCs w:val="24"/>
          <w:lang w:eastAsia="ja-JP"/>
        </w:rPr>
        <w:t xml:space="preserve"> when a map is updated.</w:t>
      </w:r>
    </w:p>
    <w:p w:rsidR="00592680" w:rsidRPr="005D783C" w:rsidRDefault="00FE0548" w:rsidP="00FE0548">
      <w:pPr>
        <w:pStyle w:val="Bullets"/>
        <w:numPr>
          <w:ilvl w:val="0"/>
          <w:numId w:val="0"/>
        </w:numPr>
        <w:ind w:left="420" w:hanging="420"/>
        <w:rPr>
          <w:rStyle w:val="longtext1"/>
          <w:sz w:val="24"/>
          <w:szCs w:val="24"/>
        </w:rPr>
      </w:pPr>
      <w:r>
        <w:rPr>
          <w:rStyle w:val="longtext1"/>
          <w:sz w:val="24"/>
          <w:szCs w:val="24"/>
        </w:rPr>
        <w:t xml:space="preserve">(5) </w:t>
      </w:r>
      <w:r w:rsidR="00592680" w:rsidRPr="005D783C">
        <w:rPr>
          <w:rStyle w:val="longtext1"/>
          <w:rFonts w:hint="eastAsia"/>
          <w:sz w:val="24"/>
          <w:szCs w:val="24"/>
        </w:rPr>
        <w:t xml:space="preserve">Map </w:t>
      </w:r>
      <w:r w:rsidR="00592680" w:rsidRPr="005D783C">
        <w:rPr>
          <w:rStyle w:val="longtext1"/>
          <w:sz w:val="24"/>
          <w:szCs w:val="24"/>
        </w:rPr>
        <w:t>t</w:t>
      </w:r>
      <w:r w:rsidR="00592680" w:rsidRPr="005D783C">
        <w:rPr>
          <w:rStyle w:val="longtext1"/>
          <w:rFonts w:hint="eastAsia"/>
          <w:sz w:val="24"/>
          <w:szCs w:val="24"/>
        </w:rPr>
        <w:t xml:space="preserve">echnology </w:t>
      </w:r>
    </w:p>
    <w:p w:rsidR="00592680" w:rsidRPr="005D783C" w:rsidRDefault="00592680" w:rsidP="00592680">
      <w:pPr>
        <w:rPr>
          <w:rStyle w:val="longtext1"/>
          <w:sz w:val="24"/>
          <w:szCs w:val="24"/>
        </w:rPr>
      </w:pPr>
      <w:r w:rsidRPr="005D783C">
        <w:rPr>
          <w:rStyle w:val="longtext1"/>
          <w:rFonts w:hint="eastAsia"/>
          <w:sz w:val="24"/>
          <w:szCs w:val="24"/>
        </w:rPr>
        <w:t xml:space="preserve">Map technology is required to create </w:t>
      </w:r>
      <w:r w:rsidRPr="005D783C">
        <w:rPr>
          <w:rStyle w:val="longtext1"/>
          <w:sz w:val="24"/>
          <w:szCs w:val="24"/>
        </w:rPr>
        <w:t>variou</w:t>
      </w:r>
      <w:r w:rsidRPr="005D783C">
        <w:rPr>
          <w:rStyle w:val="longtext1"/>
          <w:rFonts w:hint="eastAsia"/>
          <w:sz w:val="24"/>
          <w:szCs w:val="24"/>
        </w:rPr>
        <w:t>s</w:t>
      </w:r>
      <w:r w:rsidRPr="005D783C">
        <w:rPr>
          <w:rStyle w:val="longtext1"/>
          <w:sz w:val="24"/>
          <w:szCs w:val="24"/>
        </w:rPr>
        <w:t xml:space="preserve"> </w:t>
      </w:r>
      <w:r w:rsidRPr="005D783C">
        <w:rPr>
          <w:rStyle w:val="longtext1"/>
          <w:rFonts w:hint="eastAsia"/>
          <w:sz w:val="24"/>
          <w:szCs w:val="24"/>
        </w:rPr>
        <w:t>types of map in advance, and to enable non-IT expert</w:t>
      </w:r>
      <w:r w:rsidRPr="005D783C">
        <w:rPr>
          <w:rStyle w:val="longtext1"/>
          <w:sz w:val="24"/>
          <w:szCs w:val="24"/>
        </w:rPr>
        <w:t>s</w:t>
      </w:r>
      <w:r w:rsidRPr="005D783C">
        <w:rPr>
          <w:rStyle w:val="longtext1"/>
          <w:rFonts w:hint="eastAsia"/>
          <w:sz w:val="24"/>
          <w:szCs w:val="24"/>
        </w:rPr>
        <w:t xml:space="preserve"> to </w:t>
      </w:r>
      <w:r w:rsidRPr="005D783C">
        <w:rPr>
          <w:rStyle w:val="longtext1"/>
          <w:sz w:val="24"/>
          <w:szCs w:val="24"/>
        </w:rPr>
        <w:t>input the</w:t>
      </w:r>
      <w:r w:rsidRPr="005D783C">
        <w:rPr>
          <w:rStyle w:val="longtext1"/>
          <w:rFonts w:hint="eastAsia"/>
          <w:sz w:val="24"/>
          <w:szCs w:val="24"/>
        </w:rPr>
        <w:t xml:space="preserve"> locations of emergency </w:t>
      </w:r>
      <w:r w:rsidRPr="005D783C">
        <w:rPr>
          <w:rStyle w:val="longtext1"/>
          <w:sz w:val="24"/>
          <w:szCs w:val="24"/>
        </w:rPr>
        <w:t>shelter</w:t>
      </w:r>
      <w:r w:rsidRPr="005D783C">
        <w:rPr>
          <w:rStyle w:val="longtext1"/>
          <w:rFonts w:hint="eastAsia"/>
          <w:sz w:val="24"/>
          <w:szCs w:val="24"/>
        </w:rPr>
        <w:t xml:space="preserve">s and dangerous </w:t>
      </w:r>
      <w:r w:rsidRPr="005D783C">
        <w:rPr>
          <w:rStyle w:val="longtext1"/>
          <w:sz w:val="24"/>
          <w:szCs w:val="24"/>
        </w:rPr>
        <w:t>sites</w:t>
      </w:r>
      <w:r w:rsidRPr="005D783C">
        <w:rPr>
          <w:rStyle w:val="longtext1"/>
          <w:rFonts w:hint="eastAsia"/>
          <w:sz w:val="24"/>
          <w:szCs w:val="24"/>
        </w:rPr>
        <w:t xml:space="preserve"> after </w:t>
      </w:r>
      <w:r w:rsidRPr="005D783C">
        <w:rPr>
          <w:rStyle w:val="longtext1"/>
          <w:sz w:val="24"/>
          <w:szCs w:val="24"/>
        </w:rPr>
        <w:t xml:space="preserve">a </w:t>
      </w:r>
      <w:r w:rsidRPr="005D783C">
        <w:rPr>
          <w:rStyle w:val="longtext1"/>
          <w:rFonts w:hint="eastAsia"/>
          <w:sz w:val="24"/>
          <w:szCs w:val="24"/>
        </w:rPr>
        <w:t>disaster. The maps should be stored and superimposed in a mobile terminal.</w:t>
      </w:r>
    </w:p>
    <w:p w:rsidR="00592680" w:rsidRPr="005D783C" w:rsidRDefault="00FE0548" w:rsidP="00592680">
      <w:pPr>
        <w:pStyle w:val="Heading4"/>
        <w:rPr>
          <w:rStyle w:val="longtext1"/>
          <w:sz w:val="24"/>
          <w:szCs w:val="24"/>
        </w:rPr>
      </w:pPr>
      <w:r>
        <w:rPr>
          <w:rStyle w:val="longtext1"/>
          <w:rFonts w:eastAsia="MS Mincho"/>
          <w:sz w:val="24"/>
          <w:szCs w:val="24"/>
          <w:lang w:eastAsia="ja-JP"/>
        </w:rPr>
        <w:t>I</w:t>
      </w:r>
      <w:r w:rsidR="00592680">
        <w:rPr>
          <w:rStyle w:val="longtext1"/>
          <w:rFonts w:eastAsia="MS Mincho" w:hint="eastAsia"/>
          <w:sz w:val="24"/>
          <w:szCs w:val="24"/>
          <w:lang w:eastAsia="ja-JP"/>
        </w:rPr>
        <w:t xml:space="preserve">.3.2 </w:t>
      </w:r>
      <w:r w:rsidR="00592680" w:rsidRPr="005D783C">
        <w:rPr>
          <w:rStyle w:val="longtext1"/>
          <w:rFonts w:hint="eastAsia"/>
          <w:sz w:val="24"/>
          <w:szCs w:val="24"/>
        </w:rPr>
        <w:t>G</w:t>
      </w:r>
      <w:r w:rsidR="00592680" w:rsidRPr="005D783C">
        <w:rPr>
          <w:rStyle w:val="longtext1"/>
          <w:sz w:val="24"/>
          <w:szCs w:val="24"/>
        </w:rPr>
        <w:t>eographical position of victims</w:t>
      </w:r>
    </w:p>
    <w:p w:rsidR="00592680" w:rsidRPr="005D783C" w:rsidRDefault="00592680" w:rsidP="00592680">
      <w:pPr>
        <w:pStyle w:val="Textjustified"/>
        <w:rPr>
          <w:rStyle w:val="longtext1"/>
          <w:sz w:val="24"/>
          <w:szCs w:val="24"/>
          <w:lang w:eastAsia="ja-JP"/>
        </w:rPr>
      </w:pPr>
      <w:r w:rsidRPr="005D783C">
        <w:rPr>
          <w:rStyle w:val="longtext1"/>
          <w:rFonts w:hint="eastAsia"/>
          <w:sz w:val="24"/>
          <w:szCs w:val="24"/>
          <w:lang w:eastAsia="ja-JP"/>
        </w:rPr>
        <w:t xml:space="preserve">A mobile terminal with </w:t>
      </w:r>
      <w:r>
        <w:rPr>
          <w:rStyle w:val="longtext1"/>
          <w:rFonts w:hint="eastAsia"/>
          <w:sz w:val="24"/>
          <w:szCs w:val="24"/>
          <w:lang w:eastAsia="ja-JP"/>
        </w:rPr>
        <w:t>GNSS</w:t>
      </w:r>
      <w:r w:rsidRPr="005D783C">
        <w:rPr>
          <w:rStyle w:val="longtext1"/>
          <w:rFonts w:hint="eastAsia"/>
          <w:sz w:val="24"/>
          <w:szCs w:val="24"/>
          <w:lang w:eastAsia="ja-JP"/>
        </w:rPr>
        <w:t xml:space="preserve"> </w:t>
      </w:r>
      <w:r w:rsidRPr="005D783C">
        <w:rPr>
          <w:rStyle w:val="longtext1"/>
          <w:sz w:val="24"/>
          <w:szCs w:val="24"/>
          <w:lang w:eastAsia="ja-JP"/>
        </w:rPr>
        <w:t>must be able</w:t>
      </w:r>
      <w:r w:rsidRPr="005D783C">
        <w:rPr>
          <w:rStyle w:val="longtext1"/>
          <w:rFonts w:hint="eastAsia"/>
          <w:sz w:val="24"/>
          <w:szCs w:val="24"/>
          <w:lang w:eastAsia="ja-JP"/>
        </w:rPr>
        <w:t xml:space="preserve"> to identify its </w:t>
      </w:r>
      <w:r w:rsidRPr="005D783C">
        <w:rPr>
          <w:rStyle w:val="longtext1"/>
          <w:sz w:val="24"/>
          <w:szCs w:val="24"/>
          <w:lang w:eastAsia="ja-JP"/>
        </w:rPr>
        <w:t xml:space="preserve">own </w:t>
      </w:r>
      <w:r w:rsidRPr="005D783C">
        <w:rPr>
          <w:rStyle w:val="longtext1"/>
          <w:rFonts w:hint="eastAsia"/>
          <w:sz w:val="24"/>
          <w:szCs w:val="24"/>
          <w:lang w:eastAsia="ja-JP"/>
        </w:rPr>
        <w:t xml:space="preserve">geographical position. Its </w:t>
      </w:r>
      <w:r>
        <w:rPr>
          <w:rStyle w:val="longtext1"/>
          <w:rFonts w:hint="eastAsia"/>
          <w:sz w:val="24"/>
          <w:szCs w:val="24"/>
          <w:lang w:eastAsia="ja-JP"/>
        </w:rPr>
        <w:t>GNSS</w:t>
      </w:r>
      <w:r w:rsidRPr="005D783C">
        <w:rPr>
          <w:rStyle w:val="longtext1"/>
          <w:rFonts w:hint="eastAsia"/>
          <w:sz w:val="24"/>
          <w:szCs w:val="24"/>
          <w:lang w:eastAsia="ja-JP"/>
        </w:rPr>
        <w:t xml:space="preserve"> function is called stand-alone </w:t>
      </w:r>
      <w:r>
        <w:rPr>
          <w:rStyle w:val="longtext1"/>
          <w:rFonts w:hint="eastAsia"/>
          <w:sz w:val="24"/>
          <w:szCs w:val="24"/>
          <w:lang w:eastAsia="ja-JP"/>
        </w:rPr>
        <w:t>GNSS</w:t>
      </w:r>
      <w:r w:rsidRPr="005D783C">
        <w:rPr>
          <w:rStyle w:val="longtext1"/>
          <w:rFonts w:hint="eastAsia"/>
          <w:sz w:val="24"/>
          <w:szCs w:val="24"/>
          <w:lang w:eastAsia="ja-JP"/>
        </w:rPr>
        <w:t>.</w:t>
      </w:r>
    </w:p>
    <w:p w:rsidR="00592680" w:rsidRPr="005D783C" w:rsidRDefault="00FE0548" w:rsidP="00592680">
      <w:pPr>
        <w:pStyle w:val="Heading4"/>
        <w:rPr>
          <w:rStyle w:val="longtext1"/>
          <w:sz w:val="24"/>
          <w:szCs w:val="24"/>
        </w:rPr>
      </w:pPr>
      <w:r>
        <w:rPr>
          <w:rStyle w:val="longtext1"/>
          <w:rFonts w:eastAsia="MS Mincho"/>
          <w:sz w:val="24"/>
          <w:szCs w:val="24"/>
          <w:lang w:eastAsia="ja-JP"/>
        </w:rPr>
        <w:t>I</w:t>
      </w:r>
      <w:r w:rsidR="00592680">
        <w:rPr>
          <w:rStyle w:val="longtext1"/>
          <w:rFonts w:eastAsia="MS Mincho" w:hint="eastAsia"/>
          <w:sz w:val="24"/>
          <w:szCs w:val="24"/>
          <w:lang w:eastAsia="ja-JP"/>
        </w:rPr>
        <w:t xml:space="preserve">.3.3 </w:t>
      </w:r>
      <w:r w:rsidR="00592680" w:rsidRPr="005D783C">
        <w:rPr>
          <w:rStyle w:val="longtext1"/>
          <w:sz w:val="24"/>
          <w:szCs w:val="24"/>
        </w:rPr>
        <w:t>S</w:t>
      </w:r>
      <w:r w:rsidR="00592680" w:rsidRPr="005D783C">
        <w:rPr>
          <w:rStyle w:val="longtext1"/>
          <w:rFonts w:hint="eastAsia"/>
          <w:sz w:val="24"/>
          <w:szCs w:val="24"/>
        </w:rPr>
        <w:t>pecification of evacuation shelter</w:t>
      </w:r>
    </w:p>
    <w:p w:rsidR="00592680" w:rsidRPr="005D783C" w:rsidRDefault="00592680" w:rsidP="00592680">
      <w:pPr>
        <w:tabs>
          <w:tab w:val="left" w:pos="0"/>
          <w:tab w:val="left" w:pos="567"/>
          <w:tab w:val="left" w:pos="1588"/>
        </w:tabs>
        <w:rPr>
          <w:rStyle w:val="longtext1"/>
          <w:sz w:val="24"/>
          <w:szCs w:val="24"/>
        </w:rPr>
      </w:pPr>
      <w:r w:rsidRPr="005D783C">
        <w:rPr>
          <w:rStyle w:val="longtext1"/>
          <w:rFonts w:hint="eastAsia"/>
          <w:sz w:val="24"/>
          <w:szCs w:val="24"/>
        </w:rPr>
        <w:t xml:space="preserve">At a terminal, a victim can specify </w:t>
      </w:r>
      <w:r w:rsidRPr="005D783C">
        <w:rPr>
          <w:rStyle w:val="longtext1"/>
          <w:sz w:val="24"/>
          <w:szCs w:val="24"/>
        </w:rPr>
        <w:t>a</w:t>
      </w:r>
      <w:r w:rsidRPr="005D783C">
        <w:rPr>
          <w:rStyle w:val="longtext1"/>
          <w:rFonts w:hint="eastAsia"/>
          <w:sz w:val="24"/>
          <w:szCs w:val="24"/>
        </w:rPr>
        <w:t xml:space="preserve"> relief </w:t>
      </w:r>
      <w:r w:rsidRPr="005D783C">
        <w:rPr>
          <w:rStyle w:val="longtext1"/>
          <w:sz w:val="24"/>
          <w:szCs w:val="24"/>
        </w:rPr>
        <w:t>site</w:t>
      </w:r>
      <w:r w:rsidRPr="005D783C">
        <w:rPr>
          <w:rStyle w:val="longtext1"/>
          <w:rFonts w:hint="eastAsia"/>
          <w:sz w:val="24"/>
          <w:szCs w:val="24"/>
        </w:rPr>
        <w:t xml:space="preserve"> such as an </w:t>
      </w:r>
      <w:r w:rsidRPr="005D783C">
        <w:rPr>
          <w:rStyle w:val="longtext1"/>
          <w:sz w:val="24"/>
          <w:szCs w:val="24"/>
        </w:rPr>
        <w:t>evacuation</w:t>
      </w:r>
      <w:r w:rsidRPr="005D783C">
        <w:rPr>
          <w:rStyle w:val="longtext1"/>
          <w:rFonts w:hint="eastAsia"/>
          <w:sz w:val="24"/>
          <w:szCs w:val="24"/>
        </w:rPr>
        <w:t xml:space="preserve"> shelter </w:t>
      </w:r>
      <w:r w:rsidRPr="005D783C">
        <w:rPr>
          <w:rStyle w:val="longtext1"/>
          <w:sz w:val="24"/>
          <w:szCs w:val="24"/>
        </w:rPr>
        <w:t>or a</w:t>
      </w:r>
      <w:r w:rsidRPr="005D783C">
        <w:rPr>
          <w:rStyle w:val="longtext1"/>
          <w:rFonts w:hint="eastAsia"/>
          <w:sz w:val="24"/>
          <w:szCs w:val="24"/>
        </w:rPr>
        <w:t xml:space="preserve"> hospital.</w:t>
      </w:r>
    </w:p>
    <w:p w:rsidR="00592680" w:rsidRPr="005D783C" w:rsidRDefault="00FE0548" w:rsidP="00592680">
      <w:pPr>
        <w:pStyle w:val="Heading4"/>
        <w:rPr>
          <w:rStyle w:val="longtext1"/>
          <w:sz w:val="24"/>
          <w:szCs w:val="24"/>
        </w:rPr>
      </w:pPr>
      <w:r>
        <w:rPr>
          <w:rStyle w:val="longtext1"/>
          <w:rFonts w:eastAsia="MS Mincho"/>
          <w:sz w:val="24"/>
          <w:szCs w:val="24"/>
          <w:lang w:eastAsia="ja-JP"/>
        </w:rPr>
        <w:t>I</w:t>
      </w:r>
      <w:r w:rsidR="00592680">
        <w:rPr>
          <w:rStyle w:val="longtext1"/>
          <w:rFonts w:eastAsia="MS Mincho" w:hint="eastAsia"/>
          <w:sz w:val="24"/>
          <w:szCs w:val="24"/>
          <w:lang w:eastAsia="ja-JP"/>
        </w:rPr>
        <w:t xml:space="preserve">.3.4 </w:t>
      </w:r>
      <w:r w:rsidR="00592680" w:rsidRPr="005D783C">
        <w:rPr>
          <w:rStyle w:val="longtext1"/>
          <w:rFonts w:hint="eastAsia"/>
          <w:sz w:val="24"/>
          <w:szCs w:val="24"/>
        </w:rPr>
        <w:t>Route guidance</w:t>
      </w:r>
    </w:p>
    <w:p w:rsidR="00592680" w:rsidRPr="005D783C" w:rsidRDefault="00592680" w:rsidP="00592680">
      <w:pPr>
        <w:tabs>
          <w:tab w:val="left" w:pos="0"/>
          <w:tab w:val="left" w:pos="567"/>
          <w:tab w:val="left" w:pos="1588"/>
        </w:tabs>
        <w:rPr>
          <w:rStyle w:val="longtext1"/>
          <w:sz w:val="24"/>
          <w:szCs w:val="24"/>
        </w:rPr>
      </w:pPr>
      <w:r w:rsidRPr="005D783C">
        <w:rPr>
          <w:rStyle w:val="longtext1"/>
          <w:rFonts w:hint="eastAsia"/>
          <w:sz w:val="24"/>
          <w:szCs w:val="24"/>
        </w:rPr>
        <w:t>A terminal shows</w:t>
      </w:r>
      <w:r w:rsidRPr="005D783C">
        <w:rPr>
          <w:rStyle w:val="longtext1"/>
          <w:rFonts w:hint="eastAsia"/>
          <w:b/>
          <w:sz w:val="24"/>
          <w:szCs w:val="24"/>
        </w:rPr>
        <w:t xml:space="preserve"> </w:t>
      </w:r>
      <w:r w:rsidRPr="005D783C">
        <w:rPr>
          <w:rStyle w:val="longtext1"/>
          <w:sz w:val="24"/>
          <w:szCs w:val="24"/>
        </w:rPr>
        <w:t xml:space="preserve">the route on a mobile terminal, which guides the victims to </w:t>
      </w:r>
      <w:r w:rsidRPr="005D783C">
        <w:rPr>
          <w:rStyle w:val="longtext1"/>
          <w:rFonts w:hint="eastAsia"/>
          <w:sz w:val="24"/>
          <w:szCs w:val="24"/>
        </w:rPr>
        <w:t>a specifi</w:t>
      </w:r>
      <w:r w:rsidRPr="005D783C">
        <w:rPr>
          <w:rStyle w:val="longtext1"/>
          <w:sz w:val="24"/>
          <w:szCs w:val="24"/>
        </w:rPr>
        <w:t>c</w:t>
      </w:r>
      <w:r w:rsidRPr="005D783C">
        <w:rPr>
          <w:rStyle w:val="longtext1"/>
          <w:rFonts w:hint="eastAsia"/>
          <w:sz w:val="24"/>
          <w:szCs w:val="24"/>
        </w:rPr>
        <w:t xml:space="preserve"> </w:t>
      </w:r>
      <w:r w:rsidRPr="005D783C">
        <w:rPr>
          <w:rStyle w:val="longtext1"/>
          <w:sz w:val="24"/>
          <w:szCs w:val="24"/>
        </w:rPr>
        <w:t>site</w:t>
      </w:r>
      <w:r w:rsidRPr="005D783C">
        <w:rPr>
          <w:rStyle w:val="longtext1"/>
          <w:rFonts w:hint="eastAsia"/>
          <w:sz w:val="24"/>
          <w:szCs w:val="24"/>
        </w:rPr>
        <w:t xml:space="preserve"> such as </w:t>
      </w:r>
      <w:r w:rsidRPr="005D783C">
        <w:rPr>
          <w:rStyle w:val="longtext1"/>
          <w:sz w:val="24"/>
          <w:szCs w:val="24"/>
        </w:rPr>
        <w:t>an evacuation shelter, a hospital or their home.</w:t>
      </w:r>
    </w:p>
    <w:p w:rsidR="00592680" w:rsidRPr="005D783C" w:rsidRDefault="00FE0548" w:rsidP="00592680">
      <w:pPr>
        <w:pStyle w:val="Heading4"/>
        <w:rPr>
          <w:rStyle w:val="longtext1"/>
          <w:sz w:val="24"/>
          <w:szCs w:val="24"/>
        </w:rPr>
      </w:pPr>
      <w:r>
        <w:rPr>
          <w:rStyle w:val="longtext1"/>
          <w:rFonts w:eastAsia="MS Mincho"/>
          <w:sz w:val="24"/>
          <w:szCs w:val="24"/>
          <w:lang w:eastAsia="ja-JP"/>
        </w:rPr>
        <w:t>I</w:t>
      </w:r>
      <w:r w:rsidR="00592680">
        <w:rPr>
          <w:rStyle w:val="longtext1"/>
          <w:rFonts w:eastAsia="MS Mincho" w:hint="eastAsia"/>
          <w:sz w:val="24"/>
          <w:szCs w:val="24"/>
          <w:lang w:eastAsia="ja-JP"/>
        </w:rPr>
        <w:t xml:space="preserve">.3.5 </w:t>
      </w:r>
      <w:r w:rsidR="00592680" w:rsidRPr="005D783C">
        <w:rPr>
          <w:rStyle w:val="longtext1"/>
          <w:rFonts w:hint="eastAsia"/>
          <w:sz w:val="24"/>
          <w:szCs w:val="24"/>
        </w:rPr>
        <w:t>Route guidance to home</w:t>
      </w:r>
    </w:p>
    <w:p w:rsidR="00592680" w:rsidRPr="005D783C" w:rsidRDefault="00592680" w:rsidP="00592680">
      <w:pPr>
        <w:pStyle w:val="Textjustified"/>
        <w:rPr>
          <w:rStyle w:val="longtext1"/>
          <w:sz w:val="24"/>
          <w:szCs w:val="24"/>
          <w:lang w:eastAsia="ja-JP"/>
        </w:rPr>
      </w:pPr>
      <w:r w:rsidRPr="005D783C">
        <w:rPr>
          <w:rStyle w:val="longtext1"/>
          <w:sz w:val="24"/>
          <w:szCs w:val="24"/>
          <w:lang w:eastAsia="ja-JP"/>
        </w:rPr>
        <w:t xml:space="preserve">Information about the route from a pre-registered location to a user's home is created and stored in a terminal in advance. The pre-registered location </w:t>
      </w:r>
      <w:r w:rsidRPr="005D783C">
        <w:rPr>
          <w:rStyle w:val="longtext1"/>
          <w:rFonts w:hint="eastAsia"/>
          <w:sz w:val="24"/>
          <w:szCs w:val="24"/>
          <w:lang w:eastAsia="ja-JP"/>
        </w:rPr>
        <w:t xml:space="preserve">is </w:t>
      </w:r>
      <w:r w:rsidRPr="005D783C">
        <w:rPr>
          <w:rStyle w:val="longtext1"/>
          <w:sz w:val="24"/>
          <w:szCs w:val="24"/>
          <w:lang w:eastAsia="ja-JP"/>
        </w:rPr>
        <w:t>possibly a user's office or a station, as selected by the user.</w:t>
      </w:r>
      <w:r w:rsidRPr="005D783C">
        <w:rPr>
          <w:rStyle w:val="longtext1"/>
          <w:rFonts w:hint="eastAsia"/>
          <w:sz w:val="24"/>
          <w:szCs w:val="24"/>
          <w:lang w:eastAsia="ja-JP"/>
        </w:rPr>
        <w:t xml:space="preserve"> This </w:t>
      </w:r>
      <w:r w:rsidRPr="005D783C">
        <w:rPr>
          <w:rStyle w:val="longtext1"/>
          <w:sz w:val="24"/>
          <w:szCs w:val="24"/>
          <w:lang w:eastAsia="ja-JP"/>
        </w:rPr>
        <w:t>function</w:t>
      </w:r>
      <w:r w:rsidRPr="005D783C">
        <w:rPr>
          <w:rStyle w:val="longtext1"/>
          <w:rFonts w:hint="eastAsia"/>
          <w:sz w:val="24"/>
          <w:szCs w:val="24"/>
          <w:lang w:eastAsia="ja-JP"/>
        </w:rPr>
        <w:t xml:space="preserve"> is </w:t>
      </w:r>
      <w:r w:rsidRPr="005D783C">
        <w:rPr>
          <w:rStyle w:val="longtext1"/>
          <w:sz w:val="24"/>
          <w:szCs w:val="24"/>
          <w:lang w:eastAsia="ja-JP"/>
        </w:rPr>
        <w:t xml:space="preserve">an </w:t>
      </w:r>
      <w:r w:rsidRPr="005D783C">
        <w:rPr>
          <w:rStyle w:val="longtext1"/>
          <w:rFonts w:hint="eastAsia"/>
          <w:sz w:val="24"/>
          <w:szCs w:val="24"/>
          <w:lang w:eastAsia="ja-JP"/>
        </w:rPr>
        <w:t>option.</w:t>
      </w:r>
    </w:p>
    <w:p w:rsidR="00592680" w:rsidRPr="005D783C" w:rsidRDefault="00FE0548" w:rsidP="00592680">
      <w:pPr>
        <w:pStyle w:val="Heading4"/>
        <w:rPr>
          <w:rStyle w:val="longtext1"/>
          <w:sz w:val="24"/>
          <w:szCs w:val="24"/>
        </w:rPr>
      </w:pPr>
      <w:r>
        <w:rPr>
          <w:rStyle w:val="longtext1"/>
          <w:rFonts w:eastAsia="MS Mincho"/>
          <w:sz w:val="24"/>
          <w:szCs w:val="24"/>
          <w:lang w:eastAsia="ja-JP"/>
        </w:rPr>
        <w:t>I</w:t>
      </w:r>
      <w:r w:rsidR="00592680">
        <w:rPr>
          <w:rStyle w:val="longtext1"/>
          <w:rFonts w:eastAsia="MS Mincho" w:hint="eastAsia"/>
          <w:sz w:val="24"/>
          <w:szCs w:val="24"/>
          <w:lang w:eastAsia="ja-JP"/>
        </w:rPr>
        <w:t xml:space="preserve">.3.6 </w:t>
      </w:r>
      <w:r w:rsidR="00592680" w:rsidRPr="005D783C">
        <w:rPr>
          <w:rStyle w:val="longtext1"/>
          <w:rFonts w:hint="eastAsia"/>
          <w:sz w:val="24"/>
          <w:szCs w:val="24"/>
        </w:rPr>
        <w:t>Geographical d</w:t>
      </w:r>
      <w:r w:rsidR="00592680" w:rsidRPr="005D783C">
        <w:rPr>
          <w:rStyle w:val="longtext1"/>
          <w:sz w:val="24"/>
          <w:szCs w:val="24"/>
        </w:rPr>
        <w:t>irection</w:t>
      </w:r>
    </w:p>
    <w:p w:rsidR="00592680" w:rsidRPr="005D783C" w:rsidRDefault="00592680" w:rsidP="00592680">
      <w:pPr>
        <w:pStyle w:val="Textjustified"/>
        <w:rPr>
          <w:rStyle w:val="longtext1"/>
          <w:sz w:val="24"/>
          <w:szCs w:val="24"/>
          <w:lang w:eastAsia="ja-JP"/>
        </w:rPr>
      </w:pPr>
      <w:r w:rsidRPr="005D783C">
        <w:rPr>
          <w:rStyle w:val="longtext1"/>
          <w:sz w:val="24"/>
          <w:szCs w:val="24"/>
          <w:lang w:eastAsia="ja-JP"/>
        </w:rPr>
        <w:t>The</w:t>
      </w:r>
      <w:r w:rsidRPr="005D783C">
        <w:rPr>
          <w:rStyle w:val="longtext1"/>
          <w:rFonts w:hint="eastAsia"/>
          <w:sz w:val="24"/>
          <w:szCs w:val="24"/>
          <w:lang w:eastAsia="ja-JP"/>
        </w:rPr>
        <w:t xml:space="preserve"> mobile terminal</w:t>
      </w:r>
      <w:r w:rsidRPr="005D783C">
        <w:rPr>
          <w:rStyle w:val="longtext1"/>
          <w:sz w:val="24"/>
          <w:szCs w:val="24"/>
          <w:lang w:eastAsia="ja-JP"/>
        </w:rPr>
        <w:t xml:space="preserve"> should have a compass function</w:t>
      </w:r>
      <w:r w:rsidRPr="005D783C">
        <w:rPr>
          <w:rStyle w:val="longtext1"/>
          <w:rFonts w:hint="eastAsia"/>
          <w:sz w:val="24"/>
          <w:szCs w:val="24"/>
          <w:lang w:eastAsia="ja-JP"/>
        </w:rPr>
        <w:t xml:space="preserve">. The direction can be identified by </w:t>
      </w:r>
      <w:r w:rsidRPr="005D783C">
        <w:rPr>
          <w:rStyle w:val="longtext1"/>
          <w:sz w:val="24"/>
          <w:szCs w:val="24"/>
          <w:lang w:eastAsia="ja-JP"/>
        </w:rPr>
        <w:t>the</w:t>
      </w:r>
      <w:r w:rsidRPr="005D783C">
        <w:rPr>
          <w:rStyle w:val="longtext1"/>
          <w:rFonts w:hint="eastAsia"/>
          <w:sz w:val="24"/>
          <w:szCs w:val="24"/>
          <w:lang w:eastAsia="ja-JP"/>
        </w:rPr>
        <w:t xml:space="preserve"> </w:t>
      </w:r>
      <w:r w:rsidRPr="005D783C">
        <w:rPr>
          <w:rStyle w:val="hps"/>
          <w:rFonts w:hint="eastAsia"/>
          <w:szCs w:val="24"/>
          <w:lang w:eastAsia="ja-JP"/>
        </w:rPr>
        <w:t>g</w:t>
      </w:r>
      <w:r w:rsidRPr="005D783C">
        <w:rPr>
          <w:rStyle w:val="hps"/>
          <w:szCs w:val="24"/>
        </w:rPr>
        <w:t>eomagnetic</w:t>
      </w:r>
      <w:r w:rsidRPr="005D783C">
        <w:rPr>
          <w:rStyle w:val="longtext1"/>
          <w:rFonts w:hint="eastAsia"/>
          <w:sz w:val="24"/>
          <w:szCs w:val="24"/>
          <w:lang w:eastAsia="ja-JP"/>
        </w:rPr>
        <w:t xml:space="preserve"> function of </w:t>
      </w:r>
      <w:r w:rsidRPr="005D783C">
        <w:rPr>
          <w:rStyle w:val="longtext1"/>
          <w:sz w:val="24"/>
          <w:szCs w:val="24"/>
          <w:lang w:eastAsia="ja-JP"/>
        </w:rPr>
        <w:t xml:space="preserve">the </w:t>
      </w:r>
      <w:r>
        <w:rPr>
          <w:rStyle w:val="longtext1"/>
          <w:rFonts w:hint="eastAsia"/>
          <w:sz w:val="24"/>
          <w:szCs w:val="24"/>
          <w:lang w:eastAsia="ja-JP"/>
        </w:rPr>
        <w:t>GNSS</w:t>
      </w:r>
      <w:r w:rsidRPr="005D783C">
        <w:rPr>
          <w:rStyle w:val="longtext1"/>
          <w:rFonts w:hint="eastAsia"/>
          <w:sz w:val="24"/>
          <w:szCs w:val="24"/>
          <w:lang w:eastAsia="ja-JP"/>
        </w:rPr>
        <w:t xml:space="preserve"> or by </w:t>
      </w:r>
      <w:r w:rsidRPr="005D783C">
        <w:rPr>
          <w:rStyle w:val="longtext1"/>
          <w:sz w:val="24"/>
          <w:szCs w:val="24"/>
          <w:lang w:eastAsia="ja-JP"/>
        </w:rPr>
        <w:t xml:space="preserve">performing </w:t>
      </w:r>
      <w:r w:rsidRPr="005D783C">
        <w:rPr>
          <w:rStyle w:val="longtext1"/>
          <w:rFonts w:hint="eastAsia"/>
          <w:sz w:val="24"/>
          <w:szCs w:val="24"/>
          <w:lang w:eastAsia="ja-JP"/>
        </w:rPr>
        <w:t xml:space="preserve">a calculation </w:t>
      </w:r>
      <w:r w:rsidRPr="005D783C">
        <w:rPr>
          <w:rStyle w:val="longtext1"/>
          <w:sz w:val="24"/>
          <w:szCs w:val="24"/>
          <w:lang w:eastAsia="ja-JP"/>
        </w:rPr>
        <w:t>using the</w:t>
      </w:r>
      <w:r w:rsidRPr="005D783C">
        <w:rPr>
          <w:rStyle w:val="longtext1"/>
          <w:rFonts w:hint="eastAsia"/>
          <w:sz w:val="24"/>
          <w:szCs w:val="24"/>
          <w:lang w:eastAsia="ja-JP"/>
        </w:rPr>
        <w:t xml:space="preserve"> direction of </w:t>
      </w:r>
      <w:r w:rsidRPr="005D783C">
        <w:rPr>
          <w:rStyle w:val="longtext1"/>
          <w:sz w:val="24"/>
          <w:szCs w:val="24"/>
          <w:lang w:eastAsia="ja-JP"/>
        </w:rPr>
        <w:t xml:space="preserve">the </w:t>
      </w:r>
      <w:r w:rsidRPr="005D783C">
        <w:rPr>
          <w:rStyle w:val="longtext1"/>
          <w:rFonts w:hint="eastAsia"/>
          <w:sz w:val="24"/>
          <w:szCs w:val="24"/>
          <w:lang w:eastAsia="ja-JP"/>
        </w:rPr>
        <w:t xml:space="preserve">sun and </w:t>
      </w:r>
      <w:r w:rsidRPr="005D783C">
        <w:rPr>
          <w:rStyle w:val="longtext1"/>
          <w:sz w:val="24"/>
          <w:szCs w:val="24"/>
          <w:lang w:eastAsia="ja-JP"/>
        </w:rPr>
        <w:t>the</w:t>
      </w:r>
      <w:r w:rsidRPr="005D783C">
        <w:rPr>
          <w:rStyle w:val="longtext1"/>
          <w:rFonts w:hint="eastAsia"/>
          <w:sz w:val="24"/>
          <w:szCs w:val="24"/>
          <w:lang w:eastAsia="ja-JP"/>
        </w:rPr>
        <w:t xml:space="preserve"> time.</w:t>
      </w:r>
    </w:p>
    <w:p w:rsidR="00592680" w:rsidRPr="005D783C" w:rsidRDefault="00FE0548" w:rsidP="00592680">
      <w:pPr>
        <w:pStyle w:val="Heading4"/>
        <w:rPr>
          <w:rStyle w:val="longtext1"/>
          <w:sz w:val="24"/>
          <w:szCs w:val="24"/>
        </w:rPr>
      </w:pPr>
      <w:r>
        <w:rPr>
          <w:rStyle w:val="longtext1"/>
          <w:rFonts w:eastAsia="MS Mincho"/>
          <w:sz w:val="24"/>
          <w:szCs w:val="24"/>
          <w:lang w:eastAsia="ja-JP"/>
        </w:rPr>
        <w:t>I</w:t>
      </w:r>
      <w:r w:rsidR="00592680">
        <w:rPr>
          <w:rStyle w:val="longtext1"/>
          <w:rFonts w:eastAsia="MS Mincho" w:hint="eastAsia"/>
          <w:sz w:val="24"/>
          <w:szCs w:val="24"/>
          <w:lang w:eastAsia="ja-JP"/>
        </w:rPr>
        <w:t xml:space="preserve">.3.7 </w:t>
      </w:r>
      <w:r w:rsidR="00592680" w:rsidRPr="005D783C">
        <w:rPr>
          <w:rStyle w:val="longtext1"/>
          <w:rFonts w:hint="eastAsia"/>
          <w:sz w:val="24"/>
          <w:szCs w:val="24"/>
        </w:rPr>
        <w:t xml:space="preserve">Security </w:t>
      </w:r>
    </w:p>
    <w:p w:rsidR="00592680" w:rsidRPr="005D783C" w:rsidRDefault="00592680" w:rsidP="00592680">
      <w:pPr>
        <w:pStyle w:val="Textjustified"/>
        <w:rPr>
          <w:rStyle w:val="longtext1"/>
          <w:sz w:val="24"/>
          <w:szCs w:val="24"/>
          <w:lang w:eastAsia="ja-JP"/>
        </w:rPr>
      </w:pPr>
      <w:r w:rsidRPr="005D783C">
        <w:rPr>
          <w:rStyle w:val="longtext1"/>
          <w:rFonts w:hint="eastAsia"/>
          <w:sz w:val="24"/>
          <w:szCs w:val="24"/>
          <w:lang w:eastAsia="ja-JP"/>
        </w:rPr>
        <w:t xml:space="preserve">The system </w:t>
      </w:r>
      <w:r w:rsidRPr="005D783C">
        <w:rPr>
          <w:rStyle w:val="longtext1"/>
          <w:sz w:val="24"/>
          <w:szCs w:val="24"/>
          <w:lang w:eastAsia="ja-JP"/>
        </w:rPr>
        <w:t>must be secure against</w:t>
      </w:r>
      <w:r w:rsidRPr="005D783C">
        <w:rPr>
          <w:rStyle w:val="longtext1"/>
          <w:rFonts w:hint="eastAsia"/>
          <w:sz w:val="24"/>
          <w:szCs w:val="24"/>
          <w:lang w:eastAsia="ja-JP"/>
        </w:rPr>
        <w:t xml:space="preserve"> </w:t>
      </w:r>
      <w:r w:rsidRPr="005D783C">
        <w:rPr>
          <w:rStyle w:val="longtext1"/>
          <w:sz w:val="24"/>
          <w:szCs w:val="24"/>
          <w:lang w:eastAsia="ja-JP"/>
        </w:rPr>
        <w:t>malicious access.</w:t>
      </w:r>
    </w:p>
    <w:p w:rsidR="00592680" w:rsidRPr="005D783C" w:rsidRDefault="00FE0548" w:rsidP="00592680">
      <w:pPr>
        <w:pStyle w:val="Heading4"/>
        <w:rPr>
          <w:rStyle w:val="longtext1"/>
          <w:sz w:val="24"/>
          <w:szCs w:val="24"/>
        </w:rPr>
      </w:pPr>
      <w:r>
        <w:rPr>
          <w:rStyle w:val="longtext1"/>
          <w:rFonts w:eastAsia="MS Mincho"/>
          <w:sz w:val="24"/>
          <w:szCs w:val="24"/>
          <w:lang w:eastAsia="ja-JP"/>
        </w:rPr>
        <w:t>I</w:t>
      </w:r>
      <w:r w:rsidR="00592680">
        <w:rPr>
          <w:rStyle w:val="longtext1"/>
          <w:rFonts w:eastAsia="MS Mincho" w:hint="eastAsia"/>
          <w:sz w:val="24"/>
          <w:szCs w:val="24"/>
          <w:lang w:eastAsia="ja-JP"/>
        </w:rPr>
        <w:t xml:space="preserve">.3.8 </w:t>
      </w:r>
      <w:r w:rsidR="00592680" w:rsidRPr="005D783C">
        <w:rPr>
          <w:rStyle w:val="longtext1"/>
          <w:sz w:val="24"/>
          <w:szCs w:val="24"/>
        </w:rPr>
        <w:t>Language</w:t>
      </w:r>
    </w:p>
    <w:p w:rsidR="00592680" w:rsidRPr="005D783C" w:rsidRDefault="00592680" w:rsidP="00FE0548">
      <w:pPr>
        <w:numPr>
          <w:ilvl w:val="2"/>
          <w:numId w:val="12"/>
        </w:numPr>
        <w:tabs>
          <w:tab w:val="left" w:pos="0"/>
          <w:tab w:val="left" w:pos="1588"/>
        </w:tabs>
        <w:overflowPunct w:val="0"/>
        <w:autoSpaceDE w:val="0"/>
        <w:autoSpaceDN w:val="0"/>
        <w:adjustRightInd w:val="0"/>
        <w:textAlignment w:val="baseline"/>
        <w:rPr>
          <w:rStyle w:val="longtext1"/>
          <w:sz w:val="24"/>
          <w:szCs w:val="24"/>
        </w:rPr>
      </w:pPr>
      <w:r w:rsidRPr="005D783C">
        <w:rPr>
          <w:rStyle w:val="longtext1"/>
          <w:rFonts w:hint="eastAsia"/>
          <w:sz w:val="24"/>
          <w:szCs w:val="24"/>
        </w:rPr>
        <w:t>Local languages (required)</w:t>
      </w:r>
    </w:p>
    <w:p w:rsidR="00592680" w:rsidRPr="005D783C" w:rsidRDefault="00592680" w:rsidP="00FE0548">
      <w:pPr>
        <w:numPr>
          <w:ilvl w:val="2"/>
          <w:numId w:val="12"/>
        </w:numPr>
        <w:tabs>
          <w:tab w:val="left" w:pos="0"/>
          <w:tab w:val="left" w:pos="1588"/>
        </w:tabs>
        <w:overflowPunct w:val="0"/>
        <w:autoSpaceDE w:val="0"/>
        <w:autoSpaceDN w:val="0"/>
        <w:adjustRightInd w:val="0"/>
        <w:textAlignment w:val="baseline"/>
      </w:pPr>
      <w:r w:rsidRPr="005D783C">
        <w:rPr>
          <w:rStyle w:val="longtext1"/>
          <w:sz w:val="24"/>
          <w:szCs w:val="24"/>
        </w:rPr>
        <w:t>English (recommended</w:t>
      </w:r>
      <w:r w:rsidRPr="005D783C">
        <w:rPr>
          <w:rStyle w:val="longtext1"/>
          <w:rFonts w:hint="eastAsia"/>
          <w:sz w:val="24"/>
          <w:szCs w:val="24"/>
        </w:rPr>
        <w:t xml:space="preserve"> as </w:t>
      </w:r>
      <w:r w:rsidRPr="005D783C">
        <w:t>a lingua franca</w:t>
      </w:r>
      <w:r w:rsidRPr="005D783C">
        <w:rPr>
          <w:rFonts w:hint="eastAsia"/>
        </w:rPr>
        <w:t>)</w:t>
      </w:r>
    </w:p>
    <w:p w:rsidR="00592680" w:rsidRPr="005D783C" w:rsidRDefault="00592680" w:rsidP="00FE0548">
      <w:pPr>
        <w:numPr>
          <w:ilvl w:val="2"/>
          <w:numId w:val="12"/>
        </w:numPr>
        <w:tabs>
          <w:tab w:val="left" w:pos="0"/>
          <w:tab w:val="left" w:pos="1588"/>
        </w:tabs>
        <w:overflowPunct w:val="0"/>
        <w:autoSpaceDE w:val="0"/>
        <w:autoSpaceDN w:val="0"/>
        <w:adjustRightInd w:val="0"/>
        <w:textAlignment w:val="baseline"/>
        <w:rPr>
          <w:rStyle w:val="longtext1"/>
          <w:sz w:val="24"/>
          <w:szCs w:val="24"/>
        </w:rPr>
      </w:pPr>
      <w:r w:rsidRPr="005D783C">
        <w:rPr>
          <w:rStyle w:val="longtext1"/>
          <w:sz w:val="24"/>
          <w:szCs w:val="24"/>
        </w:rPr>
        <w:t>Other languages (optional)</w:t>
      </w:r>
    </w:p>
    <w:p w:rsidR="00592680" w:rsidRPr="009E0C69" w:rsidRDefault="00592680" w:rsidP="00592680">
      <w:pPr>
        <w:overflowPunct w:val="0"/>
        <w:autoSpaceDE w:val="0"/>
        <w:autoSpaceDN w:val="0"/>
        <w:rPr>
          <w:rFonts w:eastAsia="MS Mincho"/>
        </w:rPr>
      </w:pPr>
    </w:p>
    <w:p w:rsidR="00592680" w:rsidRDefault="00592680" w:rsidP="00592680">
      <w:pPr>
        <w:spacing w:before="0" w:after="160" w:line="259" w:lineRule="auto"/>
        <w:rPr>
          <w:rFonts w:eastAsia="MS Mincho"/>
          <w:szCs w:val="20"/>
        </w:rPr>
      </w:pPr>
      <w:r>
        <w:br w:type="page"/>
      </w:r>
    </w:p>
    <w:p w:rsidR="00592680" w:rsidRPr="001A7217" w:rsidRDefault="00FE0548" w:rsidP="00592680">
      <w:pPr>
        <w:keepNext/>
        <w:keepLines/>
        <w:pageBreakBefore/>
        <w:tabs>
          <w:tab w:val="left" w:pos="794"/>
          <w:tab w:val="left" w:pos="1191"/>
          <w:tab w:val="left" w:pos="1588"/>
          <w:tab w:val="left" w:pos="1985"/>
        </w:tabs>
        <w:overflowPunct w:val="0"/>
        <w:autoSpaceDE w:val="0"/>
        <w:autoSpaceDN w:val="0"/>
        <w:spacing w:before="480"/>
        <w:jc w:val="center"/>
        <w:rPr>
          <w:rFonts w:eastAsia="MS Mincho"/>
          <w:b/>
          <w:sz w:val="28"/>
        </w:rPr>
      </w:pPr>
      <w:r>
        <w:rPr>
          <w:rFonts w:eastAsia="MS Mincho"/>
          <w:b/>
          <w:sz w:val="28"/>
        </w:rPr>
        <w:lastRenderedPageBreak/>
        <w:t>Appendix II</w:t>
      </w:r>
      <w:r w:rsidR="00592680" w:rsidRPr="001A7217">
        <w:rPr>
          <w:rFonts w:eastAsia="MS Mincho"/>
          <w:b/>
          <w:sz w:val="28"/>
          <w:lang w:eastAsia="en-US"/>
        </w:rPr>
        <w:br/>
      </w:r>
      <w:r w:rsidR="00592680" w:rsidRPr="001A7217">
        <w:rPr>
          <w:rFonts w:eastAsia="MS Mincho"/>
          <w:b/>
          <w:sz w:val="28"/>
          <w:lang w:eastAsia="en-US"/>
        </w:rPr>
        <w:br/>
      </w:r>
      <w:r w:rsidR="00592680" w:rsidRPr="009E0C69">
        <w:rPr>
          <w:rFonts w:eastAsia="MS Mincho"/>
          <w:b/>
          <w:sz w:val="28"/>
        </w:rPr>
        <w:t>Requirements</w:t>
      </w:r>
      <w:r w:rsidR="00592680" w:rsidRPr="009E0C69">
        <w:rPr>
          <w:rFonts w:eastAsia="MS Mincho" w:hint="eastAsia"/>
          <w:b/>
          <w:sz w:val="28"/>
        </w:rPr>
        <w:t xml:space="preserve"> for d</w:t>
      </w:r>
      <w:r w:rsidR="00592680" w:rsidRPr="009E0C69">
        <w:rPr>
          <w:b/>
          <w:sz w:val="28"/>
        </w:rPr>
        <w:t xml:space="preserve">isaster </w:t>
      </w:r>
      <w:r w:rsidR="00592680">
        <w:rPr>
          <w:rFonts w:eastAsia="MS Mincho" w:hint="eastAsia"/>
          <w:b/>
          <w:sz w:val="28"/>
        </w:rPr>
        <w:t>information sharing</w:t>
      </w:r>
      <w:r w:rsidR="00592680" w:rsidRPr="009E0C69">
        <w:rPr>
          <w:rFonts w:hint="eastAsia"/>
          <w:b/>
          <w:sz w:val="28"/>
        </w:rPr>
        <w:t xml:space="preserve"> </w:t>
      </w:r>
      <w:r w:rsidR="00592680" w:rsidRPr="009E0C69">
        <w:rPr>
          <w:b/>
          <w:sz w:val="28"/>
        </w:rPr>
        <w:t>s</w:t>
      </w:r>
      <w:r w:rsidR="00592680" w:rsidRPr="009E0C69">
        <w:rPr>
          <w:rFonts w:hint="eastAsia"/>
          <w:b/>
          <w:sz w:val="28"/>
        </w:rPr>
        <w:t>ystem</w:t>
      </w:r>
    </w:p>
    <w:p w:rsidR="00592680" w:rsidRDefault="00592680" w:rsidP="00592680">
      <w:pPr>
        <w:overflowPunct w:val="0"/>
        <w:autoSpaceDE w:val="0"/>
        <w:autoSpaceDN w:val="0"/>
        <w:jc w:val="center"/>
        <w:rPr>
          <w:rFonts w:eastAsia="MS Mincho"/>
          <w:lang w:eastAsia="en-US"/>
        </w:rPr>
      </w:pPr>
    </w:p>
    <w:p w:rsidR="00363639" w:rsidRDefault="000C76A4" w:rsidP="00363639">
      <w:pPr>
        <w:overflowPunct w:val="0"/>
        <w:autoSpaceDE w:val="0"/>
        <w:autoSpaceDN w:val="0"/>
        <w:rPr>
          <w:rFonts w:eastAsia="MS Mincho"/>
        </w:rPr>
      </w:pPr>
      <w:r>
        <w:rPr>
          <w:rFonts w:eastAsia="MS Mincho" w:hint="eastAsia"/>
        </w:rPr>
        <w:t>This Appendix</w:t>
      </w:r>
      <w:r w:rsidR="00363639">
        <w:rPr>
          <w:rFonts w:eastAsia="MS Mincho" w:hint="eastAsia"/>
        </w:rPr>
        <w:t xml:space="preserve"> </w:t>
      </w:r>
      <w:r w:rsidR="00363639">
        <w:rPr>
          <w:rFonts w:eastAsia="MS Mincho"/>
        </w:rPr>
        <w:t>introduces information about requirements for disaster information sharing system supplied by [b-APT].</w:t>
      </w:r>
    </w:p>
    <w:p w:rsidR="00592680" w:rsidRPr="009175B3" w:rsidRDefault="00FE0548" w:rsidP="00592680">
      <w:pPr>
        <w:overflowPunct w:val="0"/>
        <w:autoSpaceDE w:val="0"/>
        <w:autoSpaceDN w:val="0"/>
        <w:rPr>
          <w:rFonts w:eastAsia="MS Mincho"/>
          <w:b/>
        </w:rPr>
      </w:pPr>
      <w:r>
        <w:rPr>
          <w:rFonts w:eastAsia="MS Mincho"/>
          <w:b/>
        </w:rPr>
        <w:t>II</w:t>
      </w:r>
      <w:r w:rsidR="00592680" w:rsidRPr="009175B3">
        <w:rPr>
          <w:rFonts w:eastAsia="MS Mincho" w:hint="eastAsia"/>
          <w:b/>
        </w:rPr>
        <w:t>.1 Introduction</w:t>
      </w:r>
    </w:p>
    <w:p w:rsidR="00592680" w:rsidRPr="00A60725" w:rsidRDefault="00592680" w:rsidP="00592680">
      <w:pPr>
        <w:jc w:val="both"/>
        <w:rPr>
          <w:rFonts w:eastAsia="MS Mincho"/>
          <w:b/>
        </w:rPr>
      </w:pPr>
      <w:r>
        <w:t xml:space="preserve">This </w:t>
      </w:r>
      <w:r w:rsidR="000C76A4">
        <w:rPr>
          <w:rFonts w:eastAsia="MS Mincho"/>
        </w:rPr>
        <w:t>Appendix</w:t>
      </w:r>
      <w:r w:rsidRPr="0060015D">
        <w:t xml:space="preserve"> provides three major requirements for the </w:t>
      </w:r>
      <w:r>
        <w:rPr>
          <w:rFonts w:eastAsia="MS Mincho" w:hint="eastAsia"/>
        </w:rPr>
        <w:t>disaster information sharing system</w:t>
      </w:r>
      <w:r w:rsidRPr="0060015D">
        <w:t xml:space="preserve"> </w:t>
      </w:r>
      <w:r>
        <w:rPr>
          <w:rFonts w:eastAsia="MS Mincho" w:hint="eastAsia"/>
        </w:rPr>
        <w:t>(</w:t>
      </w:r>
      <w:r w:rsidRPr="0060015D">
        <w:t>DISS</w:t>
      </w:r>
      <w:r>
        <w:rPr>
          <w:rFonts w:eastAsia="MS Mincho" w:hint="eastAsia"/>
        </w:rPr>
        <w:t>)</w:t>
      </w:r>
      <w:r w:rsidRPr="0060015D">
        <w:t xml:space="preserve"> and describes the practical case of the operations and usage of the DISS. The outline and applications of the DISS are also described. </w:t>
      </w:r>
    </w:p>
    <w:p w:rsidR="00592680" w:rsidRDefault="00FE0548" w:rsidP="00592680">
      <w:pPr>
        <w:jc w:val="both"/>
        <w:rPr>
          <w:b/>
        </w:rPr>
      </w:pPr>
      <w:r>
        <w:rPr>
          <w:rFonts w:eastAsia="MS Mincho"/>
          <w:b/>
        </w:rPr>
        <w:t>II</w:t>
      </w:r>
      <w:r w:rsidR="00592680">
        <w:rPr>
          <w:rFonts w:eastAsia="MS Mincho" w:hint="eastAsia"/>
          <w:b/>
        </w:rPr>
        <w:t>.</w:t>
      </w:r>
      <w:r w:rsidR="00592680">
        <w:rPr>
          <w:rFonts w:hint="eastAsia"/>
          <w:b/>
        </w:rPr>
        <w:t>1.1 Background</w:t>
      </w:r>
    </w:p>
    <w:p w:rsidR="00592680" w:rsidRDefault="00592680" w:rsidP="00592680">
      <w:pPr>
        <w:widowControl w:val="0"/>
        <w:rPr>
          <w:rFonts w:eastAsia="MS Gothic"/>
          <w:kern w:val="2"/>
        </w:rPr>
      </w:pPr>
      <w:r w:rsidRPr="00067962">
        <w:rPr>
          <w:rFonts w:eastAsia="MS Gothic"/>
          <w:kern w:val="2"/>
        </w:rPr>
        <w:t xml:space="preserve">Along with the global warming, various kinds of natural disasters are occurring more frequently all over the world. Especially Asian-Pacific region is a disaster-prone area. Large scale of natural disasters such as typhoons, floods, tidal waves, draughts, earthquakes, tsunami, </w:t>
      </w:r>
      <w:r>
        <w:rPr>
          <w:rFonts w:eastAsia="MS Gothic" w:hint="eastAsia"/>
          <w:kern w:val="2"/>
        </w:rPr>
        <w:t xml:space="preserve">and </w:t>
      </w:r>
      <w:r w:rsidRPr="00067962">
        <w:rPr>
          <w:rFonts w:eastAsia="MS Gothic"/>
          <w:kern w:val="2"/>
        </w:rPr>
        <w:t>volcanic eruptions are frequently hitting this region.</w:t>
      </w:r>
    </w:p>
    <w:p w:rsidR="00592680" w:rsidRDefault="00FE0548" w:rsidP="00592680">
      <w:pPr>
        <w:widowControl w:val="0"/>
        <w:rPr>
          <w:rFonts w:eastAsia="MS Gothic"/>
          <w:b/>
          <w:kern w:val="2"/>
        </w:rPr>
      </w:pPr>
      <w:r>
        <w:rPr>
          <w:rFonts w:eastAsia="MS Gothic"/>
          <w:b/>
          <w:kern w:val="2"/>
        </w:rPr>
        <w:t>II</w:t>
      </w:r>
      <w:r w:rsidR="00592680">
        <w:rPr>
          <w:rFonts w:eastAsia="MS Gothic" w:hint="eastAsia"/>
          <w:b/>
          <w:kern w:val="2"/>
        </w:rPr>
        <w:t>.</w:t>
      </w:r>
      <w:r w:rsidR="00592680" w:rsidRPr="0083613D">
        <w:rPr>
          <w:rFonts w:eastAsia="MS Gothic" w:hint="eastAsia"/>
          <w:b/>
          <w:kern w:val="2"/>
        </w:rPr>
        <w:t>1.2</w:t>
      </w:r>
      <w:r w:rsidR="00592680">
        <w:rPr>
          <w:rFonts w:eastAsia="MS Gothic" w:hint="eastAsia"/>
          <w:b/>
          <w:kern w:val="2"/>
        </w:rPr>
        <w:t xml:space="preserve"> Lessons learned from large scale disaster</w:t>
      </w:r>
    </w:p>
    <w:p w:rsidR="00592680" w:rsidRDefault="00592680" w:rsidP="00592680">
      <w:pPr>
        <w:widowControl w:val="0"/>
        <w:rPr>
          <w:rFonts w:eastAsia="MS Gothic"/>
          <w:kern w:val="2"/>
        </w:rPr>
      </w:pPr>
      <w:r w:rsidRPr="00B42808">
        <w:rPr>
          <w:rFonts w:eastAsia="MS Gothic"/>
          <w:kern w:val="2"/>
        </w:rPr>
        <w:t xml:space="preserve">On </w:t>
      </w:r>
      <w:r w:rsidRPr="00B42808">
        <w:rPr>
          <w:rFonts w:eastAsia="MS Gothic" w:hint="eastAsia"/>
          <w:kern w:val="2"/>
        </w:rPr>
        <w:t>the above</w:t>
      </w:r>
      <w:r w:rsidRPr="00B42808">
        <w:rPr>
          <w:rFonts w:eastAsia="MS Gothic"/>
          <w:kern w:val="2"/>
        </w:rPr>
        <w:t xml:space="preserve"> occasions, it is important to send out the disaster-related information most quickly and most accurately to the people in the concerned area so that they can be alert to the disaster and aware of instructions given by disaster-related a</w:t>
      </w:r>
      <w:r w:rsidRPr="00B42808">
        <w:rPr>
          <w:rFonts w:eastAsia="MS Gothic" w:hint="eastAsia"/>
          <w:kern w:val="2"/>
        </w:rPr>
        <w:t>gencies</w:t>
      </w:r>
      <w:r w:rsidRPr="00B42808">
        <w:rPr>
          <w:rFonts w:eastAsia="MS Gothic"/>
          <w:kern w:val="2"/>
        </w:rPr>
        <w:t>.</w:t>
      </w:r>
    </w:p>
    <w:p w:rsidR="00592680" w:rsidRDefault="00FE0548" w:rsidP="00592680">
      <w:pPr>
        <w:widowControl w:val="0"/>
        <w:rPr>
          <w:rFonts w:eastAsia="MS Gothic"/>
          <w:b/>
          <w:kern w:val="2"/>
        </w:rPr>
      </w:pPr>
      <w:r>
        <w:rPr>
          <w:rFonts w:eastAsia="MS Gothic"/>
          <w:b/>
          <w:kern w:val="2"/>
        </w:rPr>
        <w:t>II</w:t>
      </w:r>
      <w:r w:rsidR="00592680">
        <w:rPr>
          <w:rFonts w:eastAsia="MS Gothic" w:hint="eastAsia"/>
          <w:b/>
          <w:kern w:val="2"/>
        </w:rPr>
        <w:t>.</w:t>
      </w:r>
      <w:r w:rsidR="00592680" w:rsidRPr="0083613D">
        <w:rPr>
          <w:rFonts w:eastAsia="MS Gothic" w:hint="eastAsia"/>
          <w:b/>
          <w:kern w:val="2"/>
        </w:rPr>
        <w:t>1.2.</w:t>
      </w:r>
      <w:r w:rsidR="00592680">
        <w:rPr>
          <w:rFonts w:eastAsia="MS Gothic" w:hint="eastAsia"/>
          <w:b/>
          <w:kern w:val="2"/>
        </w:rPr>
        <w:t>1 Sureness of information delivery</w:t>
      </w:r>
    </w:p>
    <w:p w:rsidR="00592680" w:rsidRDefault="00592680" w:rsidP="00592680">
      <w:pPr>
        <w:widowControl w:val="0"/>
        <w:rPr>
          <w:rFonts w:eastAsia="MS Gothic"/>
          <w:kern w:val="2"/>
        </w:rPr>
      </w:pPr>
      <w:r>
        <w:rPr>
          <w:rFonts w:eastAsia="MS Gothic" w:hint="eastAsia"/>
          <w:kern w:val="2"/>
        </w:rPr>
        <w:t>It is sometimes h</w:t>
      </w:r>
      <w:r w:rsidRPr="00611874">
        <w:rPr>
          <w:rFonts w:eastAsia="MS Gothic"/>
          <w:kern w:val="2"/>
        </w:rPr>
        <w:t>ard to hear the voice sound of the loudspeaker of</w:t>
      </w:r>
      <w:r>
        <w:rPr>
          <w:rFonts w:eastAsia="MS Gothic" w:hint="eastAsia"/>
          <w:kern w:val="2"/>
        </w:rPr>
        <w:t xml:space="preserve"> m</w:t>
      </w:r>
      <w:r w:rsidRPr="00611874">
        <w:rPr>
          <w:rFonts w:eastAsia="MS Gothic"/>
          <w:kern w:val="2"/>
        </w:rPr>
        <w:t xml:space="preserve">unicipal </w:t>
      </w:r>
      <w:r>
        <w:rPr>
          <w:rFonts w:eastAsia="MS Gothic" w:hint="eastAsia"/>
          <w:kern w:val="2"/>
        </w:rPr>
        <w:t>d</w:t>
      </w:r>
      <w:r w:rsidRPr="00611874">
        <w:rPr>
          <w:rFonts w:eastAsia="MS Gothic"/>
          <w:kern w:val="2"/>
        </w:rPr>
        <w:t xml:space="preserve">isaster </w:t>
      </w:r>
      <w:r>
        <w:rPr>
          <w:rFonts w:eastAsia="MS Gothic" w:hint="eastAsia"/>
          <w:kern w:val="2"/>
        </w:rPr>
        <w:t>m</w:t>
      </w:r>
      <w:r w:rsidRPr="00611874">
        <w:rPr>
          <w:rFonts w:eastAsia="MS Gothic"/>
          <w:kern w:val="2"/>
        </w:rPr>
        <w:t xml:space="preserve">anagement </w:t>
      </w:r>
      <w:r>
        <w:rPr>
          <w:rFonts w:eastAsia="MS Gothic" w:hint="eastAsia"/>
          <w:kern w:val="2"/>
        </w:rPr>
        <w:t>r</w:t>
      </w:r>
      <w:r w:rsidRPr="00611874">
        <w:rPr>
          <w:rFonts w:eastAsia="MS Gothic"/>
          <w:kern w:val="2"/>
        </w:rPr>
        <w:t xml:space="preserve">adio </w:t>
      </w:r>
      <w:r>
        <w:rPr>
          <w:rFonts w:eastAsia="MS Gothic" w:hint="eastAsia"/>
          <w:kern w:val="2"/>
        </w:rPr>
        <w:t>c</w:t>
      </w:r>
      <w:r w:rsidRPr="00611874">
        <w:rPr>
          <w:rFonts w:eastAsia="MS Gothic"/>
          <w:kern w:val="2"/>
        </w:rPr>
        <w:t>ommunication system in some areas</w:t>
      </w:r>
      <w:r>
        <w:rPr>
          <w:rFonts w:eastAsia="MS Gothic" w:hint="eastAsia"/>
          <w:kern w:val="2"/>
        </w:rPr>
        <w:t xml:space="preserve"> due to weather conditions. </w:t>
      </w:r>
      <w:r w:rsidRPr="00611874">
        <w:rPr>
          <w:rFonts w:eastAsia="MS Gothic"/>
          <w:kern w:val="2"/>
        </w:rPr>
        <w:t>Phonetic isolation</w:t>
      </w:r>
      <w:r>
        <w:rPr>
          <w:rFonts w:eastAsia="MS Gothic" w:hint="eastAsia"/>
          <w:kern w:val="2"/>
        </w:rPr>
        <w:t xml:space="preserve"> also occurs</w:t>
      </w:r>
      <w:r w:rsidRPr="00611874">
        <w:rPr>
          <w:rFonts w:eastAsia="MS Gothic"/>
          <w:kern w:val="2"/>
        </w:rPr>
        <w:t xml:space="preserve"> in a car and building, shutting out outside sound</w:t>
      </w:r>
      <w:r>
        <w:rPr>
          <w:rFonts w:eastAsia="MS Gothic" w:hint="eastAsia"/>
          <w:kern w:val="2"/>
        </w:rPr>
        <w:t xml:space="preserve">. </w:t>
      </w:r>
      <w:r w:rsidRPr="00611874">
        <w:rPr>
          <w:rFonts w:eastAsia="MS Gothic"/>
          <w:kern w:val="2"/>
        </w:rPr>
        <w:t xml:space="preserve">In </w:t>
      </w:r>
      <w:r>
        <w:rPr>
          <w:rFonts w:eastAsia="MS Gothic" w:hint="eastAsia"/>
          <w:kern w:val="2"/>
        </w:rPr>
        <w:t>such</w:t>
      </w:r>
      <w:r w:rsidRPr="00611874">
        <w:rPr>
          <w:rFonts w:eastAsia="MS Gothic"/>
          <w:kern w:val="2"/>
        </w:rPr>
        <w:t xml:space="preserve"> cases, mobile phone, TV and internet work well for information delivery.</w:t>
      </w:r>
    </w:p>
    <w:p w:rsidR="00592680" w:rsidRDefault="00FE0548" w:rsidP="00592680">
      <w:pPr>
        <w:widowControl w:val="0"/>
        <w:rPr>
          <w:rFonts w:eastAsia="MS Gothic"/>
          <w:b/>
          <w:kern w:val="2"/>
        </w:rPr>
      </w:pPr>
      <w:r>
        <w:rPr>
          <w:rFonts w:eastAsia="MS Gothic"/>
          <w:b/>
          <w:kern w:val="2"/>
        </w:rPr>
        <w:t>II</w:t>
      </w:r>
      <w:r w:rsidR="00592680">
        <w:rPr>
          <w:rFonts w:eastAsia="MS Gothic" w:hint="eastAsia"/>
          <w:b/>
          <w:kern w:val="2"/>
        </w:rPr>
        <w:t xml:space="preserve">.1.2.2 Durability </w:t>
      </w:r>
      <w:r w:rsidR="00592680" w:rsidRPr="0083613D">
        <w:rPr>
          <w:rFonts w:eastAsia="MS Gothic"/>
          <w:b/>
          <w:kern w:val="2"/>
        </w:rPr>
        <w:t>of information delivery</w:t>
      </w:r>
    </w:p>
    <w:p w:rsidR="00592680" w:rsidRDefault="00592680" w:rsidP="00592680">
      <w:pPr>
        <w:widowControl w:val="0"/>
        <w:rPr>
          <w:rFonts w:eastAsia="MS Gothic"/>
          <w:kern w:val="2"/>
        </w:rPr>
      </w:pPr>
      <w:r>
        <w:rPr>
          <w:rFonts w:eastAsia="MS Gothic" w:hint="eastAsia"/>
          <w:kern w:val="2"/>
        </w:rPr>
        <w:t>It is sometimes difficult to operate</w:t>
      </w:r>
      <w:r w:rsidRPr="00611874">
        <w:rPr>
          <w:rFonts w:eastAsia="MS Gothic"/>
          <w:kern w:val="2"/>
        </w:rPr>
        <w:t xml:space="preserve"> </w:t>
      </w:r>
      <w:r>
        <w:rPr>
          <w:rFonts w:eastAsia="MS Gothic" w:hint="eastAsia"/>
          <w:kern w:val="2"/>
        </w:rPr>
        <w:t>m</w:t>
      </w:r>
      <w:r w:rsidRPr="00611874">
        <w:rPr>
          <w:rFonts w:eastAsia="MS Gothic"/>
          <w:kern w:val="2"/>
        </w:rPr>
        <w:t xml:space="preserve">unicipal </w:t>
      </w:r>
      <w:r>
        <w:rPr>
          <w:rFonts w:eastAsia="MS Gothic" w:hint="eastAsia"/>
          <w:kern w:val="2"/>
        </w:rPr>
        <w:t>d</w:t>
      </w:r>
      <w:r w:rsidRPr="00611874">
        <w:rPr>
          <w:rFonts w:eastAsia="MS Gothic"/>
          <w:kern w:val="2"/>
        </w:rPr>
        <w:t xml:space="preserve">isaster </w:t>
      </w:r>
      <w:r>
        <w:rPr>
          <w:rFonts w:eastAsia="MS Gothic" w:hint="eastAsia"/>
          <w:kern w:val="2"/>
        </w:rPr>
        <w:t>m</w:t>
      </w:r>
      <w:r w:rsidRPr="00611874">
        <w:rPr>
          <w:rFonts w:eastAsia="MS Gothic"/>
          <w:kern w:val="2"/>
        </w:rPr>
        <w:t xml:space="preserve">anagement </w:t>
      </w:r>
      <w:r>
        <w:rPr>
          <w:rFonts w:eastAsia="MS Gothic" w:hint="eastAsia"/>
          <w:kern w:val="2"/>
        </w:rPr>
        <w:t>r</w:t>
      </w:r>
      <w:r w:rsidRPr="00611874">
        <w:rPr>
          <w:rFonts w:eastAsia="MS Gothic"/>
          <w:kern w:val="2"/>
        </w:rPr>
        <w:t xml:space="preserve">adio </w:t>
      </w:r>
      <w:r>
        <w:rPr>
          <w:rFonts w:eastAsia="MS Gothic" w:hint="eastAsia"/>
          <w:kern w:val="2"/>
        </w:rPr>
        <w:t>c</w:t>
      </w:r>
      <w:r w:rsidRPr="00611874">
        <w:rPr>
          <w:rFonts w:eastAsia="MS Gothic"/>
          <w:kern w:val="2"/>
        </w:rPr>
        <w:t>ommunication system because of severe damages caused by the earthquake and tsunam</w:t>
      </w:r>
      <w:r>
        <w:rPr>
          <w:rFonts w:eastAsia="MS Gothic" w:hint="eastAsia"/>
          <w:kern w:val="2"/>
        </w:rPr>
        <w:t>i. In such cases, s</w:t>
      </w:r>
      <w:r w:rsidRPr="00611874">
        <w:rPr>
          <w:rFonts w:eastAsia="MS Gothic"/>
          <w:kern w:val="2"/>
        </w:rPr>
        <w:t xml:space="preserve">ome local governments </w:t>
      </w:r>
      <w:r>
        <w:rPr>
          <w:rFonts w:eastAsia="MS Gothic" w:hint="eastAsia"/>
          <w:kern w:val="2"/>
        </w:rPr>
        <w:t>can use</w:t>
      </w:r>
      <w:r w:rsidRPr="00611874">
        <w:rPr>
          <w:rFonts w:eastAsia="MS Gothic"/>
          <w:kern w:val="2"/>
        </w:rPr>
        <w:t xml:space="preserve"> another communication means such as temporary FM broadcasting and internet website, etc.</w:t>
      </w:r>
    </w:p>
    <w:p w:rsidR="00592680" w:rsidRDefault="00FE0548" w:rsidP="00592680">
      <w:pPr>
        <w:widowControl w:val="0"/>
        <w:rPr>
          <w:rFonts w:eastAsia="MS Gothic"/>
          <w:b/>
          <w:kern w:val="2"/>
        </w:rPr>
      </w:pPr>
      <w:r>
        <w:rPr>
          <w:rFonts w:eastAsia="MS Gothic"/>
          <w:b/>
          <w:kern w:val="2"/>
        </w:rPr>
        <w:t>II</w:t>
      </w:r>
      <w:r w:rsidR="00592680">
        <w:rPr>
          <w:rFonts w:eastAsia="MS Gothic" w:hint="eastAsia"/>
          <w:b/>
          <w:kern w:val="2"/>
        </w:rPr>
        <w:t xml:space="preserve">.1.2.3 Continuity </w:t>
      </w:r>
      <w:r w:rsidR="00592680" w:rsidRPr="0083613D">
        <w:rPr>
          <w:rFonts w:eastAsia="MS Gothic"/>
          <w:b/>
          <w:kern w:val="2"/>
        </w:rPr>
        <w:t>of information delivery</w:t>
      </w:r>
    </w:p>
    <w:p w:rsidR="00592680" w:rsidRDefault="00592680" w:rsidP="00592680">
      <w:pPr>
        <w:widowControl w:val="0"/>
        <w:rPr>
          <w:rFonts w:eastAsia="MS Gothic"/>
          <w:kern w:val="2"/>
        </w:rPr>
      </w:pPr>
      <w:r>
        <w:rPr>
          <w:rFonts w:eastAsia="MS Gothic" w:hint="eastAsia"/>
          <w:kern w:val="2"/>
        </w:rPr>
        <w:t>It is sometimes h</w:t>
      </w:r>
      <w:r w:rsidRPr="00611874">
        <w:rPr>
          <w:rFonts w:eastAsia="MS Gothic"/>
          <w:kern w:val="2"/>
        </w:rPr>
        <w:t xml:space="preserve">ard to keep availabilities of </w:t>
      </w:r>
      <w:r>
        <w:rPr>
          <w:rFonts w:eastAsia="MS Gothic" w:hint="eastAsia"/>
          <w:kern w:val="2"/>
        </w:rPr>
        <w:t>m</w:t>
      </w:r>
      <w:r w:rsidRPr="00611874">
        <w:rPr>
          <w:rFonts w:eastAsia="MS Gothic"/>
          <w:kern w:val="2"/>
        </w:rPr>
        <w:t xml:space="preserve">unicipal </w:t>
      </w:r>
      <w:r>
        <w:rPr>
          <w:rFonts w:eastAsia="MS Gothic" w:hint="eastAsia"/>
          <w:kern w:val="2"/>
        </w:rPr>
        <w:t>d</w:t>
      </w:r>
      <w:r w:rsidRPr="00611874">
        <w:rPr>
          <w:rFonts w:eastAsia="MS Gothic"/>
          <w:kern w:val="2"/>
        </w:rPr>
        <w:t xml:space="preserve">isaster </w:t>
      </w:r>
      <w:r>
        <w:rPr>
          <w:rFonts w:eastAsia="MS Gothic" w:hint="eastAsia"/>
          <w:kern w:val="2"/>
        </w:rPr>
        <w:t>m</w:t>
      </w:r>
      <w:r w:rsidRPr="00611874">
        <w:rPr>
          <w:rFonts w:eastAsia="MS Gothic"/>
          <w:kern w:val="2"/>
        </w:rPr>
        <w:t xml:space="preserve">anagement </w:t>
      </w:r>
      <w:r>
        <w:rPr>
          <w:rFonts w:eastAsia="MS Gothic" w:hint="eastAsia"/>
          <w:kern w:val="2"/>
        </w:rPr>
        <w:t>r</w:t>
      </w:r>
      <w:r w:rsidRPr="00611874">
        <w:rPr>
          <w:rFonts w:eastAsia="MS Gothic"/>
          <w:kern w:val="2"/>
        </w:rPr>
        <w:t xml:space="preserve">adio </w:t>
      </w:r>
      <w:r>
        <w:rPr>
          <w:rFonts w:eastAsia="MS Gothic" w:hint="eastAsia"/>
          <w:kern w:val="2"/>
        </w:rPr>
        <w:t>c</w:t>
      </w:r>
      <w:r w:rsidRPr="00611874">
        <w:rPr>
          <w:rFonts w:eastAsia="MS Gothic"/>
          <w:kern w:val="2"/>
        </w:rPr>
        <w:t>ommunication system due to power outages and fuel shortages.</w:t>
      </w:r>
      <w:r>
        <w:rPr>
          <w:rFonts w:eastAsia="MS Gothic" w:hint="eastAsia"/>
          <w:kern w:val="2"/>
        </w:rPr>
        <w:t xml:space="preserve"> In this case, r</w:t>
      </w:r>
      <w:r w:rsidRPr="00611874">
        <w:rPr>
          <w:rFonts w:eastAsia="MS Gothic"/>
          <w:kern w:val="2"/>
        </w:rPr>
        <w:t>emote control function should be introduced for safety of the operator.</w:t>
      </w:r>
      <w:r>
        <w:rPr>
          <w:rFonts w:eastAsia="MS Gothic" w:hint="eastAsia"/>
          <w:kern w:val="2"/>
        </w:rPr>
        <w:t xml:space="preserve"> </w:t>
      </w:r>
      <w:r w:rsidRPr="00067962">
        <w:rPr>
          <w:rFonts w:eastAsia="MS Gothic"/>
          <w:kern w:val="2"/>
        </w:rPr>
        <w:t xml:space="preserve">In order to </w:t>
      </w:r>
      <w:r w:rsidRPr="00B42808">
        <w:rPr>
          <w:rFonts w:eastAsia="MS Gothic" w:hint="eastAsia"/>
          <w:kern w:val="2"/>
        </w:rPr>
        <w:t>provide</w:t>
      </w:r>
      <w:r w:rsidRPr="00B42808">
        <w:rPr>
          <w:rFonts w:eastAsia="MS Gothic"/>
          <w:kern w:val="2"/>
        </w:rPr>
        <w:t xml:space="preserve"> the solution</w:t>
      </w:r>
      <w:r w:rsidRPr="00067962">
        <w:rPr>
          <w:rFonts w:eastAsia="MS Gothic"/>
          <w:kern w:val="2"/>
        </w:rPr>
        <w:t xml:space="preserve"> </w:t>
      </w:r>
      <w:r>
        <w:rPr>
          <w:rFonts w:eastAsia="MS Gothic" w:hint="eastAsia"/>
          <w:kern w:val="2"/>
        </w:rPr>
        <w:t>for</w:t>
      </w:r>
      <w:r w:rsidRPr="00067962">
        <w:rPr>
          <w:rFonts w:eastAsia="MS Gothic"/>
          <w:kern w:val="2"/>
        </w:rPr>
        <w:t xml:space="preserve"> the mentioned necessity, th</w:t>
      </w:r>
      <w:r w:rsidRPr="00067962">
        <w:rPr>
          <w:rFonts w:eastAsia="MS Gothic" w:hint="eastAsia"/>
          <w:kern w:val="2"/>
        </w:rPr>
        <w:t>is</w:t>
      </w:r>
      <w:r>
        <w:rPr>
          <w:rFonts w:eastAsia="MS Gothic"/>
          <w:kern w:val="2"/>
        </w:rPr>
        <w:t xml:space="preserve"> </w:t>
      </w:r>
      <w:r w:rsidR="000C76A4">
        <w:rPr>
          <w:rFonts w:eastAsia="MS Gothic"/>
          <w:kern w:val="2"/>
        </w:rPr>
        <w:t xml:space="preserve">Appendix </w:t>
      </w:r>
      <w:r w:rsidRPr="00067962">
        <w:rPr>
          <w:rFonts w:eastAsia="MS Gothic"/>
          <w:kern w:val="2"/>
        </w:rPr>
        <w:t xml:space="preserve">describes the concept </w:t>
      </w:r>
      <w:r w:rsidRPr="00067962">
        <w:rPr>
          <w:rFonts w:eastAsia="MS Gothic" w:hint="eastAsia"/>
          <w:kern w:val="2"/>
        </w:rPr>
        <w:t xml:space="preserve">and requirements </w:t>
      </w:r>
      <w:r w:rsidRPr="00067962">
        <w:rPr>
          <w:rFonts w:eastAsia="MS Gothic"/>
          <w:kern w:val="2"/>
        </w:rPr>
        <w:t xml:space="preserve">of the </w:t>
      </w:r>
      <w:r>
        <w:rPr>
          <w:rFonts w:eastAsia="MS Gothic" w:hint="eastAsia"/>
          <w:kern w:val="2"/>
        </w:rPr>
        <w:t>d</w:t>
      </w:r>
      <w:r>
        <w:rPr>
          <w:rFonts w:eastAsia="MS Gothic"/>
          <w:kern w:val="2"/>
        </w:rPr>
        <w:t xml:space="preserve">isaster </w:t>
      </w:r>
      <w:r>
        <w:rPr>
          <w:rFonts w:eastAsia="MS Gothic" w:hint="eastAsia"/>
          <w:kern w:val="2"/>
        </w:rPr>
        <w:t>i</w:t>
      </w:r>
      <w:r>
        <w:rPr>
          <w:rFonts w:eastAsia="MS Gothic"/>
          <w:kern w:val="2"/>
        </w:rPr>
        <w:t xml:space="preserve">nformation </w:t>
      </w:r>
      <w:r>
        <w:rPr>
          <w:rFonts w:eastAsia="MS Gothic" w:hint="eastAsia"/>
          <w:kern w:val="2"/>
        </w:rPr>
        <w:t>s</w:t>
      </w:r>
      <w:r>
        <w:rPr>
          <w:rFonts w:eastAsia="MS Gothic"/>
          <w:kern w:val="2"/>
        </w:rPr>
        <w:t xml:space="preserve">haring </w:t>
      </w:r>
      <w:r>
        <w:rPr>
          <w:rFonts w:eastAsia="MS Gothic" w:hint="eastAsia"/>
          <w:kern w:val="2"/>
        </w:rPr>
        <w:t>s</w:t>
      </w:r>
      <w:r w:rsidRPr="00B42808">
        <w:rPr>
          <w:rFonts w:eastAsia="MS Gothic"/>
          <w:kern w:val="2"/>
        </w:rPr>
        <w:t>ystem</w:t>
      </w:r>
      <w:r w:rsidRPr="00067962">
        <w:rPr>
          <w:rFonts w:eastAsia="MS Gothic"/>
          <w:kern w:val="2"/>
        </w:rPr>
        <w:t xml:space="preserve"> (DISS).</w:t>
      </w:r>
    </w:p>
    <w:p w:rsidR="00592680" w:rsidRPr="00067962" w:rsidRDefault="00FE0548" w:rsidP="00592680">
      <w:pPr>
        <w:jc w:val="both"/>
        <w:rPr>
          <w:b/>
        </w:rPr>
      </w:pPr>
      <w:r>
        <w:rPr>
          <w:rFonts w:eastAsia="MS Mincho"/>
          <w:b/>
        </w:rPr>
        <w:t>II</w:t>
      </w:r>
      <w:r w:rsidR="00592680">
        <w:rPr>
          <w:rFonts w:eastAsia="MS Mincho" w:hint="eastAsia"/>
          <w:b/>
        </w:rPr>
        <w:t>.2</w:t>
      </w:r>
      <w:r w:rsidR="00592680" w:rsidRPr="00067962">
        <w:rPr>
          <w:rFonts w:hint="eastAsia"/>
          <w:b/>
        </w:rPr>
        <w:t xml:space="preserve"> </w:t>
      </w:r>
      <w:r w:rsidR="00592680">
        <w:rPr>
          <w:rFonts w:hint="eastAsia"/>
          <w:b/>
        </w:rPr>
        <w:t xml:space="preserve">Purpose and </w:t>
      </w:r>
      <w:r w:rsidR="00592680">
        <w:rPr>
          <w:rFonts w:eastAsia="MS Mincho" w:hint="eastAsia"/>
          <w:b/>
        </w:rPr>
        <w:t>f</w:t>
      </w:r>
      <w:r w:rsidR="00592680">
        <w:rPr>
          <w:rFonts w:hint="eastAsia"/>
          <w:b/>
        </w:rPr>
        <w:t>unction of DISS</w:t>
      </w:r>
    </w:p>
    <w:p w:rsidR="00592680" w:rsidRDefault="00592680" w:rsidP="00592680">
      <w:pPr>
        <w:jc w:val="both"/>
      </w:pPr>
      <w:r>
        <w:rPr>
          <w:rFonts w:hint="eastAsia"/>
        </w:rPr>
        <w:t xml:space="preserve">Disaster </w:t>
      </w:r>
      <w:r>
        <w:t>information</w:t>
      </w:r>
      <w:r>
        <w:rPr>
          <w:rFonts w:hint="eastAsia"/>
        </w:rPr>
        <w:t xml:space="preserve"> dissemination consists of the following three phases.</w:t>
      </w:r>
    </w:p>
    <w:p w:rsidR="00592680" w:rsidRDefault="00592680" w:rsidP="00EA6019">
      <w:pPr>
        <w:pStyle w:val="ListParagraph"/>
        <w:numPr>
          <w:ilvl w:val="0"/>
          <w:numId w:val="20"/>
        </w:numPr>
        <w:autoSpaceDE w:val="0"/>
        <w:autoSpaceDN w:val="0"/>
        <w:spacing w:beforeLines="50"/>
        <w:ind w:leftChars="0"/>
        <w:jc w:val="both"/>
      </w:pPr>
      <w:r>
        <w:rPr>
          <w:rFonts w:hint="eastAsia"/>
        </w:rPr>
        <w:t>Information issuance</w:t>
      </w:r>
    </w:p>
    <w:p w:rsidR="00592680" w:rsidRDefault="00592680" w:rsidP="00EA6019">
      <w:pPr>
        <w:pStyle w:val="ListParagraph"/>
        <w:numPr>
          <w:ilvl w:val="0"/>
          <w:numId w:val="20"/>
        </w:numPr>
        <w:autoSpaceDE w:val="0"/>
        <w:autoSpaceDN w:val="0"/>
        <w:spacing w:beforeLines="50"/>
        <w:ind w:leftChars="0"/>
        <w:jc w:val="both"/>
      </w:pPr>
      <w:r>
        <w:rPr>
          <w:rFonts w:hint="eastAsia"/>
        </w:rPr>
        <w:t>Information transmission</w:t>
      </w:r>
    </w:p>
    <w:p w:rsidR="00592680" w:rsidRDefault="00592680" w:rsidP="00EA6019">
      <w:pPr>
        <w:pStyle w:val="ListParagraph"/>
        <w:numPr>
          <w:ilvl w:val="0"/>
          <w:numId w:val="20"/>
        </w:numPr>
        <w:autoSpaceDE w:val="0"/>
        <w:autoSpaceDN w:val="0"/>
        <w:spacing w:beforeLines="50"/>
        <w:ind w:leftChars="0"/>
        <w:jc w:val="both"/>
      </w:pPr>
      <w:r>
        <w:rPr>
          <w:rFonts w:hint="eastAsia"/>
        </w:rPr>
        <w:t>Information distribution</w:t>
      </w:r>
    </w:p>
    <w:p w:rsidR="00592680" w:rsidRPr="00BA0DE1" w:rsidRDefault="00592680" w:rsidP="00592680">
      <w:pPr>
        <w:jc w:val="both"/>
        <w:rPr>
          <w:i/>
        </w:rPr>
      </w:pPr>
      <w:r>
        <w:rPr>
          <w:rFonts w:hint="eastAsia"/>
        </w:rPr>
        <w:lastRenderedPageBreak/>
        <w:t xml:space="preserve">Information providers are to issue the information and transmit it to communicators which distribute the information to residents. </w:t>
      </w:r>
      <w:r>
        <w:t>F</w:t>
      </w:r>
      <w:r>
        <w:rPr>
          <w:rFonts w:hint="eastAsia"/>
        </w:rPr>
        <w:t>rom the lessons learned from the past serious disasters, it is required to establish a system that disseminate quickly and accurately the necessary information to each resident living in the disaster hitting area. The DISS has been introduced to satisfy such a necessity. In the following sections, the concept of the DISS and the function of each part are described.</w:t>
      </w:r>
    </w:p>
    <w:p w:rsidR="00592680" w:rsidRPr="000D6F50" w:rsidRDefault="00FE0548" w:rsidP="00592680">
      <w:pPr>
        <w:jc w:val="both"/>
        <w:rPr>
          <w:b/>
        </w:rPr>
      </w:pPr>
      <w:r>
        <w:rPr>
          <w:rFonts w:eastAsia="MS Mincho"/>
          <w:b/>
        </w:rPr>
        <w:t>II</w:t>
      </w:r>
      <w:r w:rsidR="00592680">
        <w:rPr>
          <w:rFonts w:eastAsia="MS Mincho" w:hint="eastAsia"/>
          <w:b/>
        </w:rPr>
        <w:t>.2</w:t>
      </w:r>
      <w:r w:rsidR="00592680" w:rsidRPr="000D6F50">
        <w:rPr>
          <w:rFonts w:hint="eastAsia"/>
          <w:b/>
        </w:rPr>
        <w:t xml:space="preserve">.1 </w:t>
      </w:r>
      <w:r w:rsidR="00592680">
        <w:rPr>
          <w:rFonts w:hint="eastAsia"/>
          <w:b/>
        </w:rPr>
        <w:t xml:space="preserve">Basic </w:t>
      </w:r>
      <w:r w:rsidR="00592680">
        <w:rPr>
          <w:rFonts w:eastAsia="MS Mincho" w:hint="eastAsia"/>
          <w:b/>
        </w:rPr>
        <w:t>c</w:t>
      </w:r>
      <w:r w:rsidR="00592680">
        <w:rPr>
          <w:rFonts w:hint="eastAsia"/>
          <w:b/>
        </w:rPr>
        <w:t xml:space="preserve">oncept and </w:t>
      </w:r>
      <w:r w:rsidR="00592680">
        <w:rPr>
          <w:rFonts w:eastAsia="MS Mincho" w:hint="eastAsia"/>
          <w:b/>
        </w:rPr>
        <w:t>m</w:t>
      </w:r>
      <w:r w:rsidR="00592680">
        <w:rPr>
          <w:rFonts w:hint="eastAsia"/>
          <w:b/>
        </w:rPr>
        <w:t>erits of DISS</w:t>
      </w:r>
    </w:p>
    <w:p w:rsidR="00592680" w:rsidRDefault="00592680" w:rsidP="00592680">
      <w:pPr>
        <w:jc w:val="both"/>
      </w:pPr>
      <w:r>
        <w:rPr>
          <w:rFonts w:hint="eastAsia"/>
        </w:rPr>
        <w:t xml:space="preserve">This section describes the basic concept of the DISS and the feature of the </w:t>
      </w:r>
      <w:r>
        <w:rPr>
          <w:rFonts w:eastAsia="MS Mincho" w:hint="eastAsia"/>
        </w:rPr>
        <w:t>c</w:t>
      </w:r>
      <w:r>
        <w:rPr>
          <w:rFonts w:hint="eastAsia"/>
        </w:rPr>
        <w:t xml:space="preserve">ommon </w:t>
      </w:r>
      <w:r>
        <w:rPr>
          <w:rFonts w:eastAsia="MS Mincho" w:hint="eastAsia"/>
        </w:rPr>
        <w:t>p</w:t>
      </w:r>
      <w:r>
        <w:rPr>
          <w:rFonts w:hint="eastAsia"/>
        </w:rPr>
        <w:t>latform which is a key component of the DISS, and also describes the merits of introducing the DISS.</w:t>
      </w:r>
    </w:p>
    <w:p w:rsidR="00592680" w:rsidRPr="00067962" w:rsidRDefault="00592680" w:rsidP="00592680">
      <w:pPr>
        <w:jc w:val="both"/>
      </w:pPr>
      <w:r>
        <w:rPr>
          <w:rFonts w:hint="eastAsia"/>
        </w:rPr>
        <w:t xml:space="preserve">The DISS consists of the three parts, e.g., </w:t>
      </w:r>
      <w:r>
        <w:rPr>
          <w:rFonts w:eastAsia="MS Mincho" w:hint="eastAsia"/>
        </w:rPr>
        <w:t>i</w:t>
      </w:r>
      <w:r>
        <w:rPr>
          <w:rFonts w:hint="eastAsia"/>
        </w:rPr>
        <w:t xml:space="preserve">nformation </w:t>
      </w:r>
      <w:r>
        <w:rPr>
          <w:rFonts w:eastAsia="MS Mincho" w:hint="eastAsia"/>
        </w:rPr>
        <w:t>p</w:t>
      </w:r>
      <w:r>
        <w:rPr>
          <w:rFonts w:hint="eastAsia"/>
        </w:rPr>
        <w:t xml:space="preserve">roviders, </w:t>
      </w:r>
      <w:r>
        <w:rPr>
          <w:rFonts w:eastAsia="MS Mincho" w:hint="eastAsia"/>
        </w:rPr>
        <w:t>c</w:t>
      </w:r>
      <w:r>
        <w:rPr>
          <w:rFonts w:hint="eastAsia"/>
        </w:rPr>
        <w:t xml:space="preserve">ommon </w:t>
      </w:r>
      <w:r>
        <w:rPr>
          <w:rFonts w:eastAsia="MS Mincho" w:hint="eastAsia"/>
        </w:rPr>
        <w:t>p</w:t>
      </w:r>
      <w:r>
        <w:rPr>
          <w:rFonts w:hint="eastAsia"/>
        </w:rPr>
        <w:t xml:space="preserve">latform and </w:t>
      </w:r>
      <w:r>
        <w:rPr>
          <w:rFonts w:eastAsia="MS Mincho" w:hint="eastAsia"/>
        </w:rPr>
        <w:t>i</w:t>
      </w:r>
      <w:r>
        <w:rPr>
          <w:rFonts w:hint="eastAsia"/>
        </w:rPr>
        <w:t xml:space="preserve">nformation </w:t>
      </w:r>
      <w:r>
        <w:rPr>
          <w:rFonts w:eastAsia="MS Mincho" w:hint="eastAsia"/>
        </w:rPr>
        <w:t>c</w:t>
      </w:r>
      <w:r>
        <w:rPr>
          <w:rFonts w:hint="eastAsia"/>
        </w:rPr>
        <w:t xml:space="preserve">ommunicators. In the DISS, the information providers can provide the common platform with the disaster information immediately when it is obtained so that the information collection can be performed effectively. The information is centrally managed at the common platform so that the information communicators can take necessary information out of the common platform </w:t>
      </w:r>
      <w:r>
        <w:t>accurately</w:t>
      </w:r>
      <w:r>
        <w:rPr>
          <w:rFonts w:hint="eastAsia"/>
        </w:rPr>
        <w:t xml:space="preserve"> and immediately and distribute the information to the residents through the media they operate.</w:t>
      </w:r>
    </w:p>
    <w:p w:rsidR="00592680" w:rsidRPr="00A60725" w:rsidRDefault="00592680" w:rsidP="00592680">
      <w:pPr>
        <w:jc w:val="both"/>
        <w:rPr>
          <w:rFonts w:eastAsia="MS Mincho"/>
        </w:rPr>
      </w:pPr>
      <w:r>
        <w:rPr>
          <w:rFonts w:hint="eastAsia"/>
        </w:rPr>
        <w:t xml:space="preserve">Figure </w:t>
      </w:r>
      <w:r w:rsidR="00FE0548">
        <w:rPr>
          <w:rFonts w:eastAsia="MS Mincho"/>
        </w:rPr>
        <w:t>II</w:t>
      </w:r>
      <w:r>
        <w:rPr>
          <w:rFonts w:eastAsia="MS Mincho" w:hint="eastAsia"/>
        </w:rPr>
        <w:t>.</w:t>
      </w:r>
      <w:r>
        <w:rPr>
          <w:rFonts w:hint="eastAsia"/>
        </w:rPr>
        <w:t xml:space="preserve">1 shows a basic concept of the </w:t>
      </w:r>
      <w:r w:rsidRPr="00F87C62">
        <w:t>DISS</w:t>
      </w:r>
      <w:r>
        <w:rPr>
          <w:rFonts w:hint="eastAsia"/>
        </w:rPr>
        <w:t>.</w:t>
      </w:r>
      <w:r>
        <w:t xml:space="preserve"> </w:t>
      </w:r>
      <w:r>
        <w:rPr>
          <w:rFonts w:hint="eastAsia"/>
        </w:rPr>
        <w:t xml:space="preserve">The most important part of the system is the information sharing common platform which transmits information related to local safety and security collectively to various media in a </w:t>
      </w:r>
      <w:r>
        <w:t>prompt</w:t>
      </w:r>
      <w:r>
        <w:rPr>
          <w:rFonts w:hint="eastAsia"/>
        </w:rPr>
        <w:t xml:space="preserve"> and efficient way.</w:t>
      </w:r>
    </w:p>
    <w:p w:rsidR="00592680" w:rsidRDefault="00592680" w:rsidP="00592680">
      <w:pPr>
        <w:jc w:val="both"/>
      </w:pPr>
      <w:r w:rsidRPr="00913654">
        <w:t xml:space="preserve">Figure </w:t>
      </w:r>
      <w:r w:rsidR="00FE0548">
        <w:rPr>
          <w:rFonts w:eastAsia="MS Mincho"/>
        </w:rPr>
        <w:t>II</w:t>
      </w:r>
      <w:r>
        <w:rPr>
          <w:rFonts w:eastAsia="MS Mincho" w:hint="eastAsia"/>
        </w:rPr>
        <w:t>.</w:t>
      </w:r>
      <w:r>
        <w:rPr>
          <w:rFonts w:hint="eastAsia"/>
        </w:rPr>
        <w:t>2</w:t>
      </w:r>
      <w:r w:rsidRPr="00913654">
        <w:t xml:space="preserve"> shows </w:t>
      </w:r>
      <w:r>
        <w:t xml:space="preserve">the </w:t>
      </w:r>
      <w:r>
        <w:rPr>
          <w:rFonts w:hint="eastAsia"/>
        </w:rPr>
        <w:t>merit of th</w:t>
      </w:r>
      <w:r w:rsidRPr="00B42808">
        <w:rPr>
          <w:rFonts w:hint="eastAsia"/>
        </w:rPr>
        <w:t xml:space="preserve">e </w:t>
      </w:r>
      <w:r>
        <w:rPr>
          <w:rFonts w:hint="eastAsia"/>
        </w:rPr>
        <w:t>DISS</w:t>
      </w:r>
      <w:r>
        <w:t>’</w:t>
      </w:r>
      <w:r>
        <w:rPr>
          <w:rFonts w:hint="eastAsia"/>
        </w:rPr>
        <w:t xml:space="preserve"> </w:t>
      </w:r>
      <w:r w:rsidRPr="00B42808">
        <w:t>common platform</w:t>
      </w:r>
      <w:r w:rsidRPr="00913654">
        <w:t>.</w:t>
      </w:r>
      <w:r>
        <w:rPr>
          <w:rFonts w:hint="eastAsia"/>
        </w:rPr>
        <w:t xml:space="preserve"> Without a common platform, information providers (e.g. local governments) and information communicators (e.g. broadcasters) need to create many 1-to-1 systems. On the other hand, with a </w:t>
      </w:r>
      <w:r w:rsidRPr="00D15580">
        <w:rPr>
          <w:rFonts w:hint="eastAsia"/>
        </w:rPr>
        <w:t xml:space="preserve">common platform, </w:t>
      </w:r>
      <w:r>
        <w:rPr>
          <w:rFonts w:eastAsia="MS Mincho" w:hint="eastAsia"/>
        </w:rPr>
        <w:t>i</w:t>
      </w:r>
      <w:r>
        <w:t xml:space="preserve">nformation </w:t>
      </w:r>
      <w:r>
        <w:rPr>
          <w:rFonts w:eastAsia="MS Mincho" w:hint="eastAsia"/>
        </w:rPr>
        <w:t>p</w:t>
      </w:r>
      <w:r w:rsidRPr="00D15580">
        <w:t>roviders</w:t>
      </w:r>
      <w:r>
        <w:rPr>
          <w:rFonts w:eastAsia="MS Mincho" w:hint="eastAsia"/>
        </w:rPr>
        <w:t xml:space="preserve"> (</w:t>
      </w:r>
      <w:r w:rsidRPr="00A60725">
        <w:t xml:space="preserve">Refer to Fig. </w:t>
      </w:r>
      <w:r w:rsidR="00FE0548">
        <w:rPr>
          <w:rFonts w:eastAsia="MS Mincho"/>
        </w:rPr>
        <w:t>II</w:t>
      </w:r>
      <w:r w:rsidRPr="00A60725">
        <w:rPr>
          <w:rFonts w:eastAsia="MS Mincho"/>
        </w:rPr>
        <w:t>.</w:t>
      </w:r>
      <w:r w:rsidRPr="00A60725">
        <w:t>1</w:t>
      </w:r>
      <w:r>
        <w:rPr>
          <w:rFonts w:eastAsia="MS Mincho" w:hint="eastAsia"/>
        </w:rPr>
        <w:t xml:space="preserve">.) </w:t>
      </w:r>
      <w:r w:rsidRPr="00D15580">
        <w:rPr>
          <w:rFonts w:hint="eastAsia"/>
        </w:rPr>
        <w:t xml:space="preserve">and </w:t>
      </w:r>
      <w:r>
        <w:rPr>
          <w:rFonts w:eastAsia="MS Mincho" w:hint="eastAsia"/>
        </w:rPr>
        <w:t>i</w:t>
      </w:r>
      <w:r>
        <w:t xml:space="preserve">nformation </w:t>
      </w:r>
      <w:r>
        <w:rPr>
          <w:rFonts w:eastAsia="MS Mincho" w:hint="eastAsia"/>
        </w:rPr>
        <w:t>c</w:t>
      </w:r>
      <w:r w:rsidRPr="00D15580">
        <w:t>ommunicators</w:t>
      </w:r>
      <w:r>
        <w:rPr>
          <w:rFonts w:hint="eastAsia"/>
        </w:rPr>
        <w:t xml:space="preserve"> can share the information simultaneously</w:t>
      </w:r>
      <w:r>
        <w:rPr>
          <w:rFonts w:eastAsia="MS Mincho" w:hint="eastAsia"/>
        </w:rPr>
        <w:t>. (</w:t>
      </w:r>
      <w:r w:rsidRPr="00D15580">
        <w:rPr>
          <w:rFonts w:hint="eastAsia"/>
        </w:rPr>
        <w:t>Refer to Fig.</w:t>
      </w:r>
      <w:r>
        <w:rPr>
          <w:rFonts w:eastAsia="MS Mincho" w:hint="eastAsia"/>
        </w:rPr>
        <w:t xml:space="preserve"> </w:t>
      </w:r>
      <w:r w:rsidR="00FE0548">
        <w:rPr>
          <w:rFonts w:eastAsia="MS Mincho"/>
        </w:rPr>
        <w:t>II</w:t>
      </w:r>
      <w:r>
        <w:rPr>
          <w:rFonts w:eastAsia="MS Mincho" w:hint="eastAsia"/>
        </w:rPr>
        <w:t>.</w:t>
      </w:r>
      <w:r w:rsidRPr="00D15580">
        <w:rPr>
          <w:rFonts w:hint="eastAsia"/>
        </w:rPr>
        <w:t>1.</w:t>
      </w:r>
      <w:r>
        <w:rPr>
          <w:rFonts w:eastAsia="MS Mincho" w:hint="eastAsia"/>
        </w:rPr>
        <w:t>)</w:t>
      </w:r>
      <w:r>
        <w:rPr>
          <w:rFonts w:hint="eastAsia"/>
        </w:rPr>
        <w:t xml:space="preserve"> </w:t>
      </w:r>
    </w:p>
    <w:p w:rsidR="00592680" w:rsidRDefault="00592680" w:rsidP="00592680">
      <w:pPr>
        <w:jc w:val="center"/>
      </w:pPr>
    </w:p>
    <w:p w:rsidR="00592680" w:rsidRDefault="00592680" w:rsidP="00592680">
      <w:pPr>
        <w:jc w:val="center"/>
      </w:pPr>
      <w:r>
        <w:rPr>
          <w:noProof/>
          <w:lang w:eastAsia="zh-CN"/>
        </w:rPr>
        <mc:AlternateContent>
          <mc:Choice Requires="wps">
            <w:drawing>
              <wp:anchor distT="0" distB="0" distL="114300" distR="114300" simplePos="0" relativeHeight="251664384" behindDoc="0" locked="0" layoutInCell="1" allowOverlap="1" wp14:anchorId="07D49358" wp14:editId="01253ADD">
                <wp:simplePos x="0" y="0"/>
                <wp:positionH relativeFrom="column">
                  <wp:posOffset>1294461</wp:posOffset>
                </wp:positionH>
                <wp:positionV relativeFrom="paragraph">
                  <wp:posOffset>1032510</wp:posOffset>
                </wp:positionV>
                <wp:extent cx="1226986" cy="251460"/>
                <wp:effectExtent l="0" t="0" r="11430" b="15240"/>
                <wp:wrapNone/>
                <wp:docPr id="10" name="正方形/長方形 10"/>
                <wp:cNvGraphicFramePr/>
                <a:graphic xmlns:a="http://schemas.openxmlformats.org/drawingml/2006/main">
                  <a:graphicData uri="http://schemas.microsoft.com/office/word/2010/wordprocessingShape">
                    <wps:wsp>
                      <wps:cNvSpPr/>
                      <wps:spPr>
                        <a:xfrm>
                          <a:off x="0" y="0"/>
                          <a:ext cx="1226986" cy="251460"/>
                        </a:xfrm>
                        <a:prstGeom prst="rect">
                          <a:avLst/>
                        </a:prstGeom>
                        <a:solidFill>
                          <a:srgbClr val="5B9BD5"/>
                        </a:solidFill>
                        <a:ln w="12700" cap="flat" cmpd="sng" algn="ctr">
                          <a:solidFill>
                            <a:srgbClr val="5B9BD5">
                              <a:shade val="50000"/>
                            </a:srgbClr>
                          </a:solidFill>
                          <a:prstDash val="solid"/>
                          <a:miter lim="800000"/>
                        </a:ln>
                        <a:effectLst/>
                      </wps:spPr>
                      <wps:txbx>
                        <w:txbxContent>
                          <w:p w:rsidR="00592680" w:rsidRPr="009175B3" w:rsidRDefault="00592680" w:rsidP="00592680">
                            <w:pPr>
                              <w:spacing w:before="0"/>
                              <w:jc w:val="center"/>
                              <w:rPr>
                                <w:rFonts w:ascii="Arial" w:hAnsi="Arial" w:cs="Arial"/>
                                <w:b/>
                                <w:color w:val="000000" w:themeColor="text1"/>
                                <w:sz w:val="18"/>
                                <w:szCs w:val="18"/>
                              </w:rPr>
                            </w:pPr>
                            <w:r w:rsidRPr="009175B3">
                              <w:rPr>
                                <w:rFonts w:ascii="Arial" w:eastAsia="HGGothicE" w:hAnsi="Arial" w:cs="Arial"/>
                                <w:b/>
                                <w:color w:val="000000" w:themeColor="text1"/>
                                <w:sz w:val="18"/>
                                <w:szCs w:val="18"/>
                              </w:rPr>
                              <w:t>Common Platfor</w:t>
                            </w:r>
                            <w:r w:rsidRPr="009175B3">
                              <w:rPr>
                                <w:rFonts w:ascii="Arial" w:hAnsi="Arial" w:cs="Arial"/>
                                <w:b/>
                                <w:color w:val="000000" w:themeColor="text1"/>
                                <w:sz w:val="18"/>
                                <w:szCs w:val="18"/>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D49358" id="正方形/長方形 10" o:spid="_x0000_s2291" style="position:absolute;left:0;text-align:left;margin-left:101.95pt;margin-top:81.3pt;width:96.6pt;height:19.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" fillcolor="#5b9bd5" strokecolor="#41719c" strokeweight="1pt">
                <v:textbox>
                  <w:txbxContent>
                    <w:p w:rsidR="00592680" w:rsidRPr="009175B3" w:rsidRDefault="00592680" w:rsidP="00592680">
                      <w:pPr>
                        <w:spacing w:before="0"/>
                        <w:jc w:val="center"/>
                        <w:rPr>
                          <w:rFonts w:ascii="Arial" w:hAnsi="Arial" w:cs="Arial"/>
                          <w:b/>
                          <w:color w:val="000000" w:themeColor="text1"/>
                          <w:sz w:val="18"/>
                          <w:szCs w:val="18"/>
                        </w:rPr>
                      </w:pPr>
                      <w:r w:rsidRPr="009175B3">
                        <w:rPr>
                          <w:rFonts w:ascii="Arial" w:eastAsia="HGGothicE" w:hAnsi="Arial" w:cs="Arial"/>
                          <w:b/>
                          <w:color w:val="000000" w:themeColor="text1"/>
                          <w:sz w:val="18"/>
                          <w:szCs w:val="18"/>
                        </w:rPr>
                        <w:t>Common Platfor</w:t>
                      </w:r>
                      <w:r w:rsidRPr="009175B3">
                        <w:rPr>
                          <w:rFonts w:ascii="Arial" w:hAnsi="Arial" w:cs="Arial"/>
                          <w:b/>
                          <w:color w:val="000000" w:themeColor="text1"/>
                          <w:sz w:val="18"/>
                          <w:szCs w:val="18"/>
                        </w:rPr>
                        <w:t>m</w:t>
                      </w:r>
                    </w:p>
                  </w:txbxContent>
                </v:textbox>
              </v:rect>
            </w:pict>
          </mc:Fallback>
        </mc:AlternateContent>
      </w:r>
      <w:r>
        <w:rPr>
          <w:noProof/>
          <w:lang w:eastAsia="zh-CN"/>
        </w:rPr>
        <w:drawing>
          <wp:inline distT="0" distB="0" distL="0" distR="0" wp14:anchorId="0C4FE3FD" wp14:editId="6FEA211F">
            <wp:extent cx="5916295" cy="2112963"/>
            <wp:effectExtent l="0" t="0" r="8255" b="1905"/>
            <wp:docPr id="22" name="図 22" descr="D:\temp\図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emp\図1.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16295" cy="2112963"/>
                    </a:xfrm>
                    <a:prstGeom prst="rect">
                      <a:avLst/>
                    </a:prstGeom>
                    <a:noFill/>
                    <a:ln>
                      <a:noFill/>
                    </a:ln>
                  </pic:spPr>
                </pic:pic>
              </a:graphicData>
            </a:graphic>
          </wp:inline>
        </w:drawing>
      </w:r>
    </w:p>
    <w:p w:rsidR="00592680" w:rsidRPr="004316EC" w:rsidRDefault="00592680" w:rsidP="00592680">
      <w:pPr>
        <w:jc w:val="center"/>
        <w:rPr>
          <w:b/>
        </w:rPr>
      </w:pPr>
      <w:r w:rsidRPr="004316EC">
        <w:rPr>
          <w:b/>
        </w:rPr>
        <w:t xml:space="preserve">Figure </w:t>
      </w:r>
      <w:r w:rsidR="00FE0548">
        <w:rPr>
          <w:rFonts w:eastAsia="MS Mincho"/>
          <w:b/>
        </w:rPr>
        <w:t>II</w:t>
      </w:r>
      <w:r w:rsidRPr="004316EC">
        <w:rPr>
          <w:rFonts w:eastAsia="MS Mincho" w:hint="eastAsia"/>
          <w:b/>
        </w:rPr>
        <w:t>.</w:t>
      </w:r>
      <w:r w:rsidRPr="004316EC">
        <w:rPr>
          <w:b/>
        </w:rPr>
        <w:t>1 –</w:t>
      </w:r>
      <w:r w:rsidRPr="004316EC">
        <w:rPr>
          <w:rFonts w:eastAsia="MS Mincho" w:hint="eastAsia"/>
          <w:b/>
        </w:rPr>
        <w:t xml:space="preserve"> </w:t>
      </w:r>
      <w:r w:rsidRPr="004316EC">
        <w:rPr>
          <w:b/>
        </w:rPr>
        <w:t xml:space="preserve">Basic concept of </w:t>
      </w:r>
      <w:r w:rsidRPr="004316EC">
        <w:rPr>
          <w:rFonts w:hint="eastAsia"/>
          <w:b/>
        </w:rPr>
        <w:t xml:space="preserve">the </w:t>
      </w:r>
      <w:r w:rsidRPr="004316EC">
        <w:rPr>
          <w:b/>
        </w:rPr>
        <w:t>DISS</w:t>
      </w:r>
      <w:r w:rsidRPr="004316EC" w:rsidDel="00F87C62">
        <w:rPr>
          <w:rFonts w:hint="eastAsia"/>
          <w:b/>
        </w:rPr>
        <w:t xml:space="preserve"> </w:t>
      </w:r>
    </w:p>
    <w:p w:rsidR="00592680" w:rsidRPr="004316EC" w:rsidRDefault="00592680" w:rsidP="00592680">
      <w:pPr>
        <w:jc w:val="both"/>
        <w:rPr>
          <w:color w:val="5B9BD5" w:themeColor="accent1"/>
        </w:rPr>
      </w:pPr>
    </w:p>
    <w:p w:rsidR="00592680" w:rsidRPr="004316EC" w:rsidRDefault="00592680" w:rsidP="00592680">
      <w:pPr>
        <w:jc w:val="center"/>
      </w:pPr>
    </w:p>
    <w:p w:rsidR="00592680" w:rsidRDefault="00592680" w:rsidP="00592680">
      <w:pPr>
        <w:jc w:val="center"/>
      </w:pPr>
      <w:r>
        <w:rPr>
          <w:noProof/>
          <w:lang w:eastAsia="zh-CN"/>
        </w:rPr>
        <w:lastRenderedPageBreak/>
        <mc:AlternateContent>
          <mc:Choice Requires="wps">
            <w:drawing>
              <wp:anchor distT="0" distB="0" distL="114300" distR="114300" simplePos="0" relativeHeight="251666432" behindDoc="0" locked="0" layoutInCell="1" allowOverlap="1" wp14:anchorId="0405A128" wp14:editId="67043333">
                <wp:simplePos x="0" y="0"/>
                <wp:positionH relativeFrom="column">
                  <wp:posOffset>3717290</wp:posOffset>
                </wp:positionH>
                <wp:positionV relativeFrom="paragraph">
                  <wp:posOffset>1886916</wp:posOffset>
                </wp:positionV>
                <wp:extent cx="1714500" cy="251460"/>
                <wp:effectExtent l="0" t="0" r="19050" b="15240"/>
                <wp:wrapNone/>
                <wp:docPr id="12" name="正方形/長方形 12"/>
                <wp:cNvGraphicFramePr/>
                <a:graphic xmlns:a="http://schemas.openxmlformats.org/drawingml/2006/main">
                  <a:graphicData uri="http://schemas.microsoft.com/office/word/2010/wordprocessingShape">
                    <wps:wsp>
                      <wps:cNvSpPr/>
                      <wps:spPr>
                        <a:xfrm>
                          <a:off x="0" y="0"/>
                          <a:ext cx="1714500" cy="251460"/>
                        </a:xfrm>
                        <a:prstGeom prst="rect">
                          <a:avLst/>
                        </a:prstGeom>
                        <a:solidFill>
                          <a:srgbClr val="5B9BD5"/>
                        </a:solidFill>
                        <a:ln w="12700" cap="flat" cmpd="sng" algn="ctr">
                          <a:solidFill>
                            <a:srgbClr val="5B9BD5">
                              <a:shade val="50000"/>
                            </a:srgbClr>
                          </a:solidFill>
                          <a:prstDash val="solid"/>
                          <a:miter lim="800000"/>
                        </a:ln>
                        <a:effectLst/>
                      </wps:spPr>
                      <wps:txbx>
                        <w:txbxContent>
                          <w:p w:rsidR="00592680" w:rsidRPr="009175B3" w:rsidRDefault="00592680" w:rsidP="00592680">
                            <w:pPr>
                              <w:spacing w:before="0"/>
                              <w:jc w:val="center"/>
                              <w:rPr>
                                <w:rFonts w:ascii="Arial" w:hAnsi="Arial" w:cs="Arial"/>
                                <w:b/>
                                <w:color w:val="000000" w:themeColor="text1"/>
                                <w:sz w:val="18"/>
                                <w:szCs w:val="20"/>
                              </w:rPr>
                            </w:pPr>
                            <w:r w:rsidRPr="009175B3">
                              <w:rPr>
                                <w:rFonts w:ascii="Arial" w:eastAsia="HGGothicE" w:hAnsi="Arial" w:cs="Arial"/>
                                <w:b/>
                                <w:color w:val="000000" w:themeColor="text1"/>
                                <w:sz w:val="18"/>
                                <w:szCs w:val="20"/>
                              </w:rPr>
                              <w:t>With Common Platfor</w:t>
                            </w:r>
                            <w:r w:rsidRPr="009175B3">
                              <w:rPr>
                                <w:rFonts w:ascii="Arial" w:hAnsi="Arial" w:cs="Arial"/>
                                <w:b/>
                                <w:color w:val="000000" w:themeColor="text1"/>
                                <w:sz w:val="18"/>
                                <w:szCs w:val="20"/>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05A128" id="正方形/長方形 12" o:spid="_x0000_s2292" style="position:absolute;left:0;text-align:left;margin-left:292.7pt;margin-top:148.6pt;width:135pt;height:19.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" fillcolor="#5b9bd5" strokecolor="#41719c" strokeweight="1pt">
                <v:textbox>
                  <w:txbxContent>
                    <w:p w:rsidR="00592680" w:rsidRPr="009175B3" w:rsidRDefault="00592680" w:rsidP="00592680">
                      <w:pPr>
                        <w:spacing w:before="0"/>
                        <w:jc w:val="center"/>
                        <w:rPr>
                          <w:rFonts w:ascii="Arial" w:hAnsi="Arial" w:cs="Arial"/>
                          <w:b/>
                          <w:color w:val="000000" w:themeColor="text1"/>
                          <w:sz w:val="18"/>
                          <w:szCs w:val="20"/>
                        </w:rPr>
                      </w:pPr>
                      <w:r w:rsidRPr="009175B3">
                        <w:rPr>
                          <w:rFonts w:ascii="Arial" w:eastAsia="HGGothicE" w:hAnsi="Arial" w:cs="Arial"/>
                          <w:b/>
                          <w:color w:val="000000" w:themeColor="text1"/>
                          <w:sz w:val="18"/>
                          <w:szCs w:val="20"/>
                        </w:rPr>
                        <w:t>With Common Platfor</w:t>
                      </w:r>
                      <w:r w:rsidRPr="009175B3">
                        <w:rPr>
                          <w:rFonts w:ascii="Arial" w:hAnsi="Arial" w:cs="Arial"/>
                          <w:b/>
                          <w:color w:val="000000" w:themeColor="text1"/>
                          <w:sz w:val="18"/>
                          <w:szCs w:val="20"/>
                        </w:rPr>
                        <w:t>m</w:t>
                      </w:r>
                    </w:p>
                  </w:txbxContent>
                </v:textbox>
              </v:rect>
            </w:pict>
          </mc:Fallback>
        </mc:AlternateContent>
      </w:r>
      <w:r>
        <w:rPr>
          <w:noProof/>
          <w:lang w:eastAsia="zh-CN"/>
        </w:rPr>
        <mc:AlternateContent>
          <mc:Choice Requires="wps">
            <w:drawing>
              <wp:anchor distT="0" distB="0" distL="114300" distR="114300" simplePos="0" relativeHeight="251665408" behindDoc="0" locked="0" layoutInCell="1" allowOverlap="1" wp14:anchorId="272D2A28" wp14:editId="0AB71953">
                <wp:simplePos x="0" y="0"/>
                <wp:positionH relativeFrom="column">
                  <wp:posOffset>663271</wp:posOffset>
                </wp:positionH>
                <wp:positionV relativeFrom="paragraph">
                  <wp:posOffset>1885315</wp:posOffset>
                </wp:positionV>
                <wp:extent cx="1714500" cy="251460"/>
                <wp:effectExtent l="0" t="0" r="19050" b="15240"/>
                <wp:wrapNone/>
                <wp:docPr id="13" name="正方形/長方形 13"/>
                <wp:cNvGraphicFramePr/>
                <a:graphic xmlns:a="http://schemas.openxmlformats.org/drawingml/2006/main">
                  <a:graphicData uri="http://schemas.microsoft.com/office/word/2010/wordprocessingShape">
                    <wps:wsp>
                      <wps:cNvSpPr/>
                      <wps:spPr>
                        <a:xfrm>
                          <a:off x="0" y="0"/>
                          <a:ext cx="1714500" cy="251460"/>
                        </a:xfrm>
                        <a:prstGeom prst="rect">
                          <a:avLst/>
                        </a:prstGeom>
                        <a:solidFill>
                          <a:srgbClr val="5B9BD5"/>
                        </a:solidFill>
                        <a:ln w="12700" cap="flat" cmpd="sng" algn="ctr">
                          <a:solidFill>
                            <a:srgbClr val="5B9BD5">
                              <a:shade val="50000"/>
                            </a:srgbClr>
                          </a:solidFill>
                          <a:prstDash val="solid"/>
                          <a:miter lim="800000"/>
                        </a:ln>
                        <a:effectLst/>
                      </wps:spPr>
                      <wps:txbx>
                        <w:txbxContent>
                          <w:p w:rsidR="00592680" w:rsidRPr="009175B3" w:rsidRDefault="00592680" w:rsidP="00592680">
                            <w:pPr>
                              <w:spacing w:before="0"/>
                              <w:jc w:val="center"/>
                              <w:rPr>
                                <w:rFonts w:ascii="Arial" w:hAnsi="Arial" w:cs="Arial"/>
                                <w:b/>
                                <w:color w:val="000000" w:themeColor="text1"/>
                                <w:sz w:val="18"/>
                                <w:szCs w:val="20"/>
                              </w:rPr>
                            </w:pPr>
                            <w:r w:rsidRPr="009175B3">
                              <w:rPr>
                                <w:rFonts w:ascii="Arial" w:eastAsia="HGGothicE" w:hAnsi="Arial" w:cs="Arial"/>
                                <w:b/>
                                <w:color w:val="000000" w:themeColor="text1"/>
                                <w:sz w:val="18"/>
                                <w:szCs w:val="20"/>
                              </w:rPr>
                              <w:t>Without Common Platfor</w:t>
                            </w:r>
                            <w:r w:rsidRPr="009175B3">
                              <w:rPr>
                                <w:rFonts w:ascii="Arial" w:hAnsi="Arial" w:cs="Arial"/>
                                <w:b/>
                                <w:color w:val="000000" w:themeColor="text1"/>
                                <w:sz w:val="18"/>
                                <w:szCs w:val="20"/>
                              </w:rPr>
                              <w:t>m</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2D2A28" id="正方形/長方形 13" o:spid="_x0000_s2293" style="position:absolute;left:0;text-align:left;margin-left:52.25pt;margin-top:148.45pt;width:135pt;height:19.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" fillcolor="#5b9bd5" strokecolor="#41719c" strokeweight="1pt">
                <v:textbox inset="1mm,1mm,1mm,1mm">
                  <w:txbxContent>
                    <w:p w:rsidR="00592680" w:rsidRPr="009175B3" w:rsidRDefault="00592680" w:rsidP="00592680">
                      <w:pPr>
                        <w:spacing w:before="0"/>
                        <w:jc w:val="center"/>
                        <w:rPr>
                          <w:rFonts w:ascii="Arial" w:hAnsi="Arial" w:cs="Arial"/>
                          <w:b/>
                          <w:color w:val="000000" w:themeColor="text1"/>
                          <w:sz w:val="18"/>
                          <w:szCs w:val="20"/>
                        </w:rPr>
                      </w:pPr>
                      <w:r w:rsidRPr="009175B3">
                        <w:rPr>
                          <w:rFonts w:ascii="Arial" w:eastAsia="HGGothicE" w:hAnsi="Arial" w:cs="Arial"/>
                          <w:b/>
                          <w:color w:val="000000" w:themeColor="text1"/>
                          <w:sz w:val="18"/>
                          <w:szCs w:val="20"/>
                        </w:rPr>
                        <w:t>Without Common Platfor</w:t>
                      </w:r>
                      <w:r w:rsidRPr="009175B3">
                        <w:rPr>
                          <w:rFonts w:ascii="Arial" w:hAnsi="Arial" w:cs="Arial"/>
                          <w:b/>
                          <w:color w:val="000000" w:themeColor="text1"/>
                          <w:sz w:val="18"/>
                          <w:szCs w:val="20"/>
                        </w:rPr>
                        <w:t>m</w:t>
                      </w:r>
                    </w:p>
                  </w:txbxContent>
                </v:textbox>
              </v:rect>
            </w:pict>
          </mc:Fallback>
        </mc:AlternateContent>
      </w:r>
      <w:r>
        <w:rPr>
          <w:noProof/>
          <w:lang w:eastAsia="zh-CN"/>
        </w:rPr>
        <w:drawing>
          <wp:inline distT="0" distB="0" distL="0" distR="0" wp14:anchorId="2D5341FF" wp14:editId="6E1799FE">
            <wp:extent cx="5759450" cy="2596854"/>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6323" cy="2595444"/>
                    </a:xfrm>
                    <a:prstGeom prst="rect">
                      <a:avLst/>
                    </a:prstGeom>
                    <a:noFill/>
                    <a:ln>
                      <a:noFill/>
                    </a:ln>
                  </pic:spPr>
                </pic:pic>
              </a:graphicData>
            </a:graphic>
          </wp:inline>
        </w:drawing>
      </w:r>
    </w:p>
    <w:p w:rsidR="00592680" w:rsidRPr="004316EC" w:rsidRDefault="00592680" w:rsidP="00592680">
      <w:pPr>
        <w:jc w:val="center"/>
        <w:rPr>
          <w:b/>
        </w:rPr>
      </w:pPr>
      <w:r w:rsidRPr="004316EC">
        <w:rPr>
          <w:b/>
        </w:rPr>
        <w:t xml:space="preserve">Figure </w:t>
      </w:r>
      <w:r w:rsidR="00FE0548">
        <w:rPr>
          <w:rFonts w:eastAsia="MS Mincho"/>
          <w:b/>
        </w:rPr>
        <w:t>II</w:t>
      </w:r>
      <w:r w:rsidRPr="004316EC">
        <w:rPr>
          <w:rFonts w:eastAsia="MS Mincho" w:hint="eastAsia"/>
          <w:b/>
        </w:rPr>
        <w:t>.</w:t>
      </w:r>
      <w:r w:rsidRPr="004316EC">
        <w:rPr>
          <w:rFonts w:hint="eastAsia"/>
          <w:b/>
        </w:rPr>
        <w:t>2</w:t>
      </w:r>
      <w:r w:rsidRPr="004316EC">
        <w:rPr>
          <w:rFonts w:eastAsia="MS Mincho" w:hint="eastAsia"/>
          <w:b/>
        </w:rPr>
        <w:t xml:space="preserve"> </w:t>
      </w:r>
      <w:r w:rsidRPr="004316EC">
        <w:rPr>
          <w:b/>
        </w:rPr>
        <w:t xml:space="preserve">– </w:t>
      </w:r>
      <w:r w:rsidRPr="004316EC">
        <w:rPr>
          <w:rFonts w:hint="eastAsia"/>
          <w:b/>
        </w:rPr>
        <w:t>Common platform</w:t>
      </w:r>
    </w:p>
    <w:p w:rsidR="00592680" w:rsidRDefault="00592680" w:rsidP="00592680">
      <w:pPr>
        <w:jc w:val="both"/>
        <w:rPr>
          <w:bCs/>
        </w:rPr>
      </w:pPr>
    </w:p>
    <w:p w:rsidR="00592680" w:rsidRDefault="00592680" w:rsidP="00592680">
      <w:pPr>
        <w:jc w:val="both"/>
      </w:pPr>
      <w:r>
        <w:rPr>
          <w:rFonts w:hint="eastAsia"/>
          <w:bCs/>
        </w:rPr>
        <w:t xml:space="preserve">Disaster information sharing through the common platform proceeds in three functions of collecting </w:t>
      </w:r>
      <w:r>
        <w:rPr>
          <w:rFonts w:hint="eastAsia"/>
        </w:rPr>
        <w:t xml:space="preserve">information, </w:t>
      </w:r>
      <w:r>
        <w:t>centralizing</w:t>
      </w:r>
      <w:r>
        <w:rPr>
          <w:rFonts w:hint="eastAsia"/>
        </w:rPr>
        <w:t xml:space="preserve"> information and providing </w:t>
      </w:r>
      <w:r>
        <w:t>information</w:t>
      </w:r>
      <w:r>
        <w:rPr>
          <w:rFonts w:hint="eastAsia"/>
        </w:rPr>
        <w:t xml:space="preserve">. </w:t>
      </w:r>
      <w:r>
        <w:t>The benefits from using the DISS are as follows.</w:t>
      </w:r>
    </w:p>
    <w:p w:rsidR="00592680" w:rsidRDefault="00592680" w:rsidP="00EA6019">
      <w:pPr>
        <w:pStyle w:val="ListParagraph"/>
        <w:numPr>
          <w:ilvl w:val="0"/>
          <w:numId w:val="23"/>
        </w:numPr>
        <w:ind w:leftChars="0"/>
        <w:jc w:val="both"/>
      </w:pPr>
      <w:r>
        <w:t>Local residents can obtain accurate information in the event of an emergency and receive emergency information no matter where they are.</w:t>
      </w:r>
    </w:p>
    <w:p w:rsidR="00592680" w:rsidRDefault="00592680" w:rsidP="00EA6019">
      <w:pPr>
        <w:pStyle w:val="ListParagraph"/>
        <w:numPr>
          <w:ilvl w:val="0"/>
          <w:numId w:val="23"/>
        </w:numPr>
        <w:ind w:leftChars="0"/>
        <w:jc w:val="both"/>
      </w:pPr>
      <w:r>
        <w:t xml:space="preserve">Information providers can provide emergency information to local residents certainly and assess the damage across a wide area at the time of disaster.   </w:t>
      </w:r>
    </w:p>
    <w:p w:rsidR="00592680" w:rsidRDefault="00592680" w:rsidP="00EA6019">
      <w:pPr>
        <w:pStyle w:val="ListParagraph"/>
        <w:numPr>
          <w:ilvl w:val="0"/>
          <w:numId w:val="23"/>
        </w:numPr>
        <w:ind w:leftChars="0"/>
        <w:jc w:val="both"/>
      </w:pPr>
      <w:r>
        <w:t xml:space="preserve">Information communicators can </w:t>
      </w:r>
      <w:r>
        <w:rPr>
          <w:rFonts w:hint="eastAsia"/>
        </w:rPr>
        <w:t xml:space="preserve">not only </w:t>
      </w:r>
      <w:r>
        <w:t>transmit information without delay and gather information about a wide area, but</w:t>
      </w:r>
      <w:r>
        <w:rPr>
          <w:rFonts w:hint="eastAsia"/>
        </w:rPr>
        <w:t xml:space="preserve"> also</w:t>
      </w:r>
      <w:r>
        <w:t xml:space="preserve"> transmit localized information to each individual community. </w:t>
      </w:r>
    </w:p>
    <w:p w:rsidR="00592680" w:rsidRPr="00D677DF" w:rsidRDefault="00FE0548" w:rsidP="00592680">
      <w:pPr>
        <w:jc w:val="both"/>
      </w:pPr>
      <w:r>
        <w:rPr>
          <w:rFonts w:eastAsia="MS Mincho"/>
          <w:b/>
        </w:rPr>
        <w:t>II</w:t>
      </w:r>
      <w:r w:rsidR="00592680">
        <w:rPr>
          <w:rFonts w:eastAsia="MS Mincho" w:hint="eastAsia"/>
          <w:b/>
        </w:rPr>
        <w:t>.2</w:t>
      </w:r>
      <w:r w:rsidR="00592680">
        <w:rPr>
          <w:b/>
        </w:rPr>
        <w:t>.</w:t>
      </w:r>
      <w:r w:rsidR="00592680">
        <w:rPr>
          <w:rFonts w:hint="eastAsia"/>
          <w:b/>
        </w:rPr>
        <w:t xml:space="preserve">2 </w:t>
      </w:r>
      <w:r w:rsidR="00592680" w:rsidRPr="00BA0DE1">
        <w:rPr>
          <w:b/>
        </w:rPr>
        <w:t>Collecti</w:t>
      </w:r>
      <w:r w:rsidR="00592680">
        <w:rPr>
          <w:rFonts w:hint="eastAsia"/>
          <w:b/>
        </w:rPr>
        <w:t>ng</w:t>
      </w:r>
      <w:r w:rsidR="00592680" w:rsidRPr="00BA0DE1">
        <w:rPr>
          <w:b/>
        </w:rPr>
        <w:t xml:space="preserve"> </w:t>
      </w:r>
      <w:r w:rsidR="00592680">
        <w:rPr>
          <w:rFonts w:eastAsia="MS Mincho" w:hint="eastAsia"/>
          <w:b/>
        </w:rPr>
        <w:t>i</w:t>
      </w:r>
      <w:r w:rsidR="00592680" w:rsidRPr="00BA0DE1">
        <w:rPr>
          <w:b/>
        </w:rPr>
        <w:t>nformation</w:t>
      </w:r>
      <w:r w:rsidR="00592680" w:rsidRPr="00947577">
        <w:rPr>
          <w:b/>
        </w:rPr>
        <w:t xml:space="preserve"> </w:t>
      </w:r>
    </w:p>
    <w:p w:rsidR="00592680" w:rsidRPr="00947577" w:rsidRDefault="00592680" w:rsidP="00592680">
      <w:pPr>
        <w:jc w:val="both"/>
      </w:pPr>
      <w:r w:rsidRPr="00947577">
        <w:t xml:space="preserve">There </w:t>
      </w:r>
      <w:r>
        <w:rPr>
          <w:rFonts w:hint="eastAsia"/>
        </w:rPr>
        <w:t>are many</w:t>
      </w:r>
      <w:r w:rsidRPr="00947577">
        <w:t xml:space="preserve"> information providers to issue alert</w:t>
      </w:r>
      <w:r>
        <w:rPr>
          <w:rFonts w:hint="eastAsia"/>
        </w:rPr>
        <w:t>s</w:t>
      </w:r>
      <w:r w:rsidRPr="00947577">
        <w:t xml:space="preserve">.  The example of information provider and alert are </w:t>
      </w:r>
      <w:r>
        <w:rPr>
          <w:rFonts w:hint="eastAsia"/>
        </w:rPr>
        <w:t xml:space="preserve">as </w:t>
      </w:r>
      <w:r w:rsidRPr="00947577">
        <w:t>follows</w:t>
      </w:r>
      <w:r>
        <w:rPr>
          <w:rFonts w:eastAsia="MS Mincho" w:hint="eastAsia"/>
        </w:rPr>
        <w:t>.(</w:t>
      </w:r>
      <w:r w:rsidRPr="007156ED">
        <w:rPr>
          <w:rFonts w:hint="eastAsia"/>
        </w:rPr>
        <w:t>Refer to Fig.</w:t>
      </w:r>
      <w:r>
        <w:rPr>
          <w:rFonts w:eastAsia="MS Mincho" w:hint="eastAsia"/>
        </w:rPr>
        <w:t xml:space="preserve"> </w:t>
      </w:r>
      <w:r w:rsidR="00FE0548">
        <w:rPr>
          <w:rFonts w:eastAsia="MS Mincho"/>
        </w:rPr>
        <w:t>II</w:t>
      </w:r>
      <w:r>
        <w:rPr>
          <w:rFonts w:eastAsia="MS Mincho" w:hint="eastAsia"/>
        </w:rPr>
        <w:t>.</w:t>
      </w:r>
      <w:r>
        <w:rPr>
          <w:rFonts w:hint="eastAsia"/>
        </w:rPr>
        <w:t>3</w:t>
      </w:r>
      <w:r>
        <w:rPr>
          <w:rFonts w:eastAsia="MS Mincho" w:hint="eastAsia"/>
        </w:rPr>
        <w:t>.)</w:t>
      </w:r>
    </w:p>
    <w:p w:rsidR="00592680" w:rsidRPr="00947577" w:rsidRDefault="00592680" w:rsidP="00592680">
      <w:pPr>
        <w:ind w:leftChars="200" w:left="480"/>
        <w:jc w:val="both"/>
      </w:pPr>
      <w:r>
        <w:t>1)</w:t>
      </w:r>
      <w:r>
        <w:rPr>
          <w:rFonts w:hint="eastAsia"/>
        </w:rPr>
        <w:t xml:space="preserve"> </w:t>
      </w:r>
      <w:r w:rsidRPr="00947577">
        <w:t>Municipality: Evacuation order and etc.</w:t>
      </w:r>
    </w:p>
    <w:p w:rsidR="00592680" w:rsidRPr="00947577" w:rsidRDefault="00592680" w:rsidP="00592680">
      <w:pPr>
        <w:ind w:leftChars="200" w:left="480"/>
        <w:jc w:val="both"/>
      </w:pPr>
      <w:r w:rsidRPr="00947577">
        <w:t>2)</w:t>
      </w:r>
      <w:r>
        <w:rPr>
          <w:rFonts w:hint="eastAsia"/>
        </w:rPr>
        <w:t xml:space="preserve"> </w:t>
      </w:r>
      <w:r>
        <w:t>Local government</w:t>
      </w:r>
      <w:r w:rsidRPr="00947577">
        <w:t>: Disaster information, notification etc.</w:t>
      </w:r>
    </w:p>
    <w:p w:rsidR="00592680" w:rsidRPr="00947577" w:rsidRDefault="00592680" w:rsidP="00592680">
      <w:pPr>
        <w:ind w:leftChars="200" w:left="480"/>
        <w:jc w:val="both"/>
      </w:pPr>
      <w:r w:rsidRPr="00947577">
        <w:t>3)</w:t>
      </w:r>
      <w:r>
        <w:rPr>
          <w:rFonts w:hint="eastAsia"/>
        </w:rPr>
        <w:t xml:space="preserve"> </w:t>
      </w:r>
      <w:r w:rsidRPr="00947577">
        <w:t>Central government: Weather information etc.</w:t>
      </w:r>
    </w:p>
    <w:p w:rsidR="00592680" w:rsidRPr="00947577" w:rsidRDefault="00592680" w:rsidP="00592680">
      <w:pPr>
        <w:ind w:leftChars="200" w:left="480"/>
        <w:jc w:val="both"/>
      </w:pPr>
      <w:r>
        <w:rPr>
          <w:rFonts w:hint="eastAsia"/>
        </w:rPr>
        <w:t>4</w:t>
      </w:r>
      <w:r w:rsidRPr="00947577">
        <w:t>)</w:t>
      </w:r>
      <w:r>
        <w:rPr>
          <w:rFonts w:hint="eastAsia"/>
        </w:rPr>
        <w:t xml:space="preserve"> Utility companies</w:t>
      </w:r>
      <w:r w:rsidRPr="00947577">
        <w:t>: Restoration prospect</w:t>
      </w:r>
    </w:p>
    <w:p w:rsidR="00592680" w:rsidRDefault="00592680" w:rsidP="00592680">
      <w:pPr>
        <w:jc w:val="both"/>
      </w:pPr>
      <w:r>
        <w:rPr>
          <w:rFonts w:hint="eastAsia"/>
        </w:rPr>
        <w:t xml:space="preserve">Information on alerts, orders, notifications and others is </w:t>
      </w:r>
      <w:r>
        <w:t>transmitted</w:t>
      </w:r>
      <w:r>
        <w:rPr>
          <w:rFonts w:hint="eastAsia"/>
        </w:rPr>
        <w:t xml:space="preserve"> to the common platform of the DISS from various information providers</w:t>
      </w:r>
      <w:r w:rsidRPr="00D15580">
        <w:t>.</w:t>
      </w:r>
      <w:r>
        <w:t xml:space="preserve"> </w:t>
      </w:r>
      <w:r>
        <w:rPr>
          <w:rFonts w:hint="eastAsia"/>
        </w:rPr>
        <w:t>Each provider can use its own data format, but are required to use a transmission line with the security assured to prevent the false information from being inputted.</w:t>
      </w:r>
    </w:p>
    <w:p w:rsidR="00592680" w:rsidRDefault="00592680" w:rsidP="00592680">
      <w:pPr>
        <w:jc w:val="both"/>
      </w:pPr>
    </w:p>
    <w:p w:rsidR="00592680" w:rsidRDefault="00592680" w:rsidP="00592680">
      <w:pPr>
        <w:jc w:val="both"/>
      </w:pPr>
      <w:r>
        <w:rPr>
          <w:noProof/>
          <w:lang w:eastAsia="zh-CN"/>
        </w:rPr>
        <w:lastRenderedPageBreak/>
        <w:drawing>
          <wp:inline distT="0" distB="0" distL="0" distR="0" wp14:anchorId="1A7B949F" wp14:editId="12014818">
            <wp:extent cx="6047740" cy="5114925"/>
            <wp:effectExtent l="0" t="0" r="0" b="9525"/>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47740" cy="5114925"/>
                    </a:xfrm>
                    <a:prstGeom prst="rect">
                      <a:avLst/>
                    </a:prstGeom>
                    <a:noFill/>
                    <a:ln>
                      <a:noFill/>
                    </a:ln>
                  </pic:spPr>
                </pic:pic>
              </a:graphicData>
            </a:graphic>
          </wp:inline>
        </w:drawing>
      </w:r>
    </w:p>
    <w:p w:rsidR="00592680" w:rsidRPr="004316EC" w:rsidRDefault="00592680" w:rsidP="00592680">
      <w:pPr>
        <w:jc w:val="center"/>
        <w:rPr>
          <w:b/>
        </w:rPr>
      </w:pPr>
      <w:r w:rsidRPr="004316EC">
        <w:rPr>
          <w:b/>
        </w:rPr>
        <w:t xml:space="preserve">Figure </w:t>
      </w:r>
      <w:r w:rsidR="00FE0548">
        <w:rPr>
          <w:rFonts w:eastAsia="MS Mincho"/>
          <w:b/>
        </w:rPr>
        <w:t>II</w:t>
      </w:r>
      <w:r w:rsidRPr="004316EC">
        <w:rPr>
          <w:rFonts w:eastAsia="MS Mincho" w:hint="eastAsia"/>
          <w:b/>
        </w:rPr>
        <w:t>.</w:t>
      </w:r>
      <w:r w:rsidRPr="004316EC">
        <w:rPr>
          <w:rFonts w:hint="eastAsia"/>
          <w:b/>
        </w:rPr>
        <w:t>3</w:t>
      </w:r>
      <w:r w:rsidRPr="004316EC">
        <w:rPr>
          <w:b/>
        </w:rPr>
        <w:t xml:space="preserve"> –</w:t>
      </w:r>
      <w:r w:rsidRPr="004316EC">
        <w:rPr>
          <w:rFonts w:hint="eastAsia"/>
          <w:b/>
        </w:rPr>
        <w:t xml:space="preserve"> Collecting </w:t>
      </w:r>
      <w:r w:rsidRPr="004316EC">
        <w:rPr>
          <w:b/>
        </w:rPr>
        <w:t>Information</w:t>
      </w:r>
      <w:r w:rsidRPr="004316EC">
        <w:rPr>
          <w:rFonts w:hint="eastAsia"/>
          <w:b/>
        </w:rPr>
        <w:t xml:space="preserve"> </w:t>
      </w:r>
      <w:r>
        <w:rPr>
          <w:b/>
        </w:rPr>
        <w:t xml:space="preserve">of </w:t>
      </w:r>
      <w:r w:rsidRPr="004316EC">
        <w:rPr>
          <w:b/>
        </w:rPr>
        <w:t>DISS</w:t>
      </w:r>
    </w:p>
    <w:p w:rsidR="00592680" w:rsidRPr="004316EC" w:rsidRDefault="00592680" w:rsidP="00592680">
      <w:pPr>
        <w:jc w:val="center"/>
      </w:pPr>
    </w:p>
    <w:p w:rsidR="00592680" w:rsidRPr="00A60725" w:rsidRDefault="00FE0548" w:rsidP="00592680">
      <w:pPr>
        <w:jc w:val="both"/>
        <w:rPr>
          <w:rFonts w:eastAsia="MS Mincho"/>
          <w:b/>
        </w:rPr>
      </w:pPr>
      <w:r>
        <w:rPr>
          <w:rFonts w:eastAsia="MS Mincho"/>
          <w:b/>
        </w:rPr>
        <w:t>II</w:t>
      </w:r>
      <w:r w:rsidR="00592680">
        <w:rPr>
          <w:rFonts w:eastAsia="MS Mincho" w:hint="eastAsia"/>
          <w:b/>
        </w:rPr>
        <w:t>.2</w:t>
      </w:r>
      <w:r w:rsidR="00592680" w:rsidRPr="00D15580">
        <w:rPr>
          <w:b/>
        </w:rPr>
        <w:t>.</w:t>
      </w:r>
      <w:r w:rsidR="00592680">
        <w:rPr>
          <w:rFonts w:hint="eastAsia"/>
          <w:b/>
        </w:rPr>
        <w:t>3</w:t>
      </w:r>
      <w:r w:rsidR="00592680" w:rsidRPr="00D15580">
        <w:rPr>
          <w:rFonts w:hint="eastAsia"/>
          <w:b/>
        </w:rPr>
        <w:t xml:space="preserve"> </w:t>
      </w:r>
      <w:r w:rsidR="00592680">
        <w:rPr>
          <w:rFonts w:hint="eastAsia"/>
          <w:b/>
        </w:rPr>
        <w:t xml:space="preserve">  </w:t>
      </w:r>
      <w:r w:rsidR="00592680" w:rsidRPr="00BA0DE1">
        <w:rPr>
          <w:b/>
        </w:rPr>
        <w:t xml:space="preserve">Centralizing </w:t>
      </w:r>
      <w:r w:rsidR="00592680">
        <w:rPr>
          <w:rFonts w:eastAsia="MS Mincho" w:hint="eastAsia"/>
          <w:b/>
        </w:rPr>
        <w:t>i</w:t>
      </w:r>
      <w:r w:rsidR="00592680" w:rsidRPr="00BA0DE1">
        <w:rPr>
          <w:b/>
        </w:rPr>
        <w:t>nformation</w:t>
      </w:r>
      <w:r w:rsidR="00592680" w:rsidRPr="002D3ECD">
        <w:rPr>
          <w:b/>
        </w:rPr>
        <w:t xml:space="preserve"> </w:t>
      </w:r>
      <w:r w:rsidR="00592680">
        <w:rPr>
          <w:rFonts w:hint="eastAsia"/>
          <w:b/>
        </w:rPr>
        <w:t xml:space="preserve"> </w:t>
      </w:r>
    </w:p>
    <w:p w:rsidR="00592680" w:rsidRPr="00BA0DE1" w:rsidRDefault="00592680" w:rsidP="00592680">
      <w:pPr>
        <w:jc w:val="both"/>
      </w:pPr>
      <w:r>
        <w:t xml:space="preserve">As explained in </w:t>
      </w:r>
      <w:r>
        <w:rPr>
          <w:rFonts w:eastAsia="MS Mincho" w:hint="eastAsia"/>
        </w:rPr>
        <w:t>clause</w:t>
      </w:r>
      <w:r>
        <w:t xml:space="preserve"> </w:t>
      </w:r>
      <w:r w:rsidR="00FE0548">
        <w:rPr>
          <w:rFonts w:eastAsia="MS Mincho"/>
        </w:rPr>
        <w:t>II</w:t>
      </w:r>
      <w:r>
        <w:rPr>
          <w:rFonts w:eastAsia="MS Mincho" w:hint="eastAsia"/>
        </w:rPr>
        <w:t>.2</w:t>
      </w:r>
      <w:r w:rsidRPr="00BA0DE1">
        <w:t xml:space="preserve">.1, centralizing information is the most important function to collect the information from each provider and provide each communicator with necessary information. To realize this function, it is important that the information providers such as a local government establish a management organization in cooperation with the communicators such as broadcasters to introduce and manage the information network and server with the security assured. Using such a network and server, the following kinds of disaster information </w:t>
      </w:r>
      <w:r>
        <w:rPr>
          <w:rFonts w:eastAsia="MS Mincho" w:hint="eastAsia"/>
        </w:rPr>
        <w:t>should</w:t>
      </w:r>
      <w:r w:rsidRPr="00BA0DE1">
        <w:t xml:space="preserve"> be shared with local residents.</w:t>
      </w:r>
    </w:p>
    <w:p w:rsidR="00592680" w:rsidRPr="00BA0DE1" w:rsidRDefault="00592680" w:rsidP="00EA6019">
      <w:pPr>
        <w:pStyle w:val="ListParagraph"/>
        <w:numPr>
          <w:ilvl w:val="0"/>
          <w:numId w:val="24"/>
        </w:numPr>
        <w:ind w:leftChars="0"/>
        <w:jc w:val="both"/>
      </w:pPr>
      <w:r w:rsidRPr="00BA0DE1">
        <w:t>Evacuation order / instruction</w:t>
      </w:r>
    </w:p>
    <w:p w:rsidR="00592680" w:rsidRPr="00BA0DE1" w:rsidRDefault="00592680" w:rsidP="00EA6019">
      <w:pPr>
        <w:pStyle w:val="ListParagraph"/>
        <w:numPr>
          <w:ilvl w:val="0"/>
          <w:numId w:val="24"/>
        </w:numPr>
        <w:ind w:leftChars="0"/>
        <w:jc w:val="both"/>
      </w:pPr>
      <w:r>
        <w:t>Information on evacuation cent</w:t>
      </w:r>
      <w:r>
        <w:rPr>
          <w:rFonts w:eastAsia="MS Mincho" w:hint="eastAsia"/>
        </w:rPr>
        <w:t>re</w:t>
      </w:r>
      <w:r>
        <w:rPr>
          <w:rFonts w:hint="eastAsia"/>
        </w:rPr>
        <w:t>s</w:t>
      </w:r>
    </w:p>
    <w:p w:rsidR="00592680" w:rsidRPr="00BA0DE1" w:rsidRDefault="00592680" w:rsidP="00EA6019">
      <w:pPr>
        <w:pStyle w:val="ListParagraph"/>
        <w:numPr>
          <w:ilvl w:val="0"/>
          <w:numId w:val="24"/>
        </w:numPr>
        <w:ind w:leftChars="0"/>
        <w:jc w:val="both"/>
      </w:pPr>
      <w:r w:rsidRPr="00BA0DE1">
        <w:t>Information on disaster management ce</w:t>
      </w:r>
      <w:r>
        <w:t>nt</w:t>
      </w:r>
      <w:r>
        <w:rPr>
          <w:rFonts w:eastAsia="MS Mincho" w:hint="eastAsia"/>
        </w:rPr>
        <w:t>re</w:t>
      </w:r>
      <w:r>
        <w:rPr>
          <w:rFonts w:hint="eastAsia"/>
        </w:rPr>
        <w:t>s</w:t>
      </w:r>
    </w:p>
    <w:p w:rsidR="00592680" w:rsidRPr="00BA0DE1" w:rsidRDefault="00592680" w:rsidP="00EA6019">
      <w:pPr>
        <w:pStyle w:val="ListParagraph"/>
        <w:numPr>
          <w:ilvl w:val="0"/>
          <w:numId w:val="24"/>
        </w:numPr>
        <w:ind w:leftChars="0"/>
        <w:jc w:val="both"/>
      </w:pPr>
      <w:r w:rsidRPr="00BA0DE1">
        <w:t>Property damage information such as bridge destruction information</w:t>
      </w:r>
    </w:p>
    <w:p w:rsidR="00592680" w:rsidRPr="00BA0DE1" w:rsidRDefault="00592680" w:rsidP="00EA6019">
      <w:pPr>
        <w:pStyle w:val="ListParagraph"/>
        <w:numPr>
          <w:ilvl w:val="0"/>
          <w:numId w:val="24"/>
        </w:numPr>
        <w:ind w:leftChars="0"/>
        <w:jc w:val="both"/>
      </w:pPr>
      <w:r w:rsidRPr="00BA0DE1">
        <w:t>Public events such as a disaster drill</w:t>
      </w:r>
    </w:p>
    <w:p w:rsidR="00592680" w:rsidRPr="00BA0DE1" w:rsidRDefault="00592680" w:rsidP="00EA6019">
      <w:pPr>
        <w:pStyle w:val="ListParagraph"/>
        <w:numPr>
          <w:ilvl w:val="0"/>
          <w:numId w:val="24"/>
        </w:numPr>
        <w:ind w:leftChars="0"/>
        <w:jc w:val="both"/>
      </w:pPr>
      <w:r w:rsidRPr="00BA0DE1">
        <w:t>Notifications such as an evacuation order</w:t>
      </w:r>
    </w:p>
    <w:p w:rsidR="00592680" w:rsidRPr="00BA0DE1" w:rsidRDefault="00592680" w:rsidP="00EA6019">
      <w:pPr>
        <w:pStyle w:val="ListParagraph"/>
        <w:numPr>
          <w:ilvl w:val="0"/>
          <w:numId w:val="24"/>
        </w:numPr>
        <w:ind w:leftChars="0"/>
        <w:jc w:val="both"/>
      </w:pPr>
      <w:r w:rsidRPr="00BA0DE1">
        <w:lastRenderedPageBreak/>
        <w:t>Water level in the river</w:t>
      </w:r>
    </w:p>
    <w:p w:rsidR="00592680" w:rsidRPr="00BA0DE1" w:rsidRDefault="00592680" w:rsidP="00EA6019">
      <w:pPr>
        <w:pStyle w:val="ListParagraph"/>
        <w:numPr>
          <w:ilvl w:val="0"/>
          <w:numId w:val="24"/>
        </w:numPr>
        <w:ind w:leftChars="0"/>
        <w:jc w:val="both"/>
      </w:pPr>
      <w:r w:rsidRPr="00BA0DE1">
        <w:t xml:space="preserve">Weather </w:t>
      </w:r>
      <w:r w:rsidRPr="002D3ECD">
        <w:t>warning for</w:t>
      </w:r>
      <w:r w:rsidRPr="00BA0DE1">
        <w:t xml:space="preserve"> </w:t>
      </w:r>
      <w:r w:rsidRPr="002D3ECD">
        <w:t>rainfall etc</w:t>
      </w:r>
      <w:r>
        <w:rPr>
          <w:rFonts w:hint="eastAsia"/>
        </w:rPr>
        <w:t>.</w:t>
      </w:r>
    </w:p>
    <w:p w:rsidR="00592680" w:rsidRPr="00BA0DE1" w:rsidRDefault="00592680" w:rsidP="00EA6019">
      <w:pPr>
        <w:pStyle w:val="ListParagraph"/>
        <w:numPr>
          <w:ilvl w:val="0"/>
          <w:numId w:val="24"/>
        </w:numPr>
        <w:ind w:leftChars="0"/>
        <w:jc w:val="both"/>
      </w:pPr>
      <w:r w:rsidRPr="00BA0DE1">
        <w:t>Sediment disaster warning</w:t>
      </w:r>
    </w:p>
    <w:p w:rsidR="00592680" w:rsidRDefault="00FE0548" w:rsidP="00592680">
      <w:pPr>
        <w:jc w:val="both"/>
        <w:rPr>
          <w:b/>
        </w:rPr>
      </w:pPr>
      <w:r>
        <w:rPr>
          <w:rFonts w:eastAsia="MS Mincho"/>
          <w:b/>
        </w:rPr>
        <w:t>II</w:t>
      </w:r>
      <w:r w:rsidR="00592680">
        <w:rPr>
          <w:rFonts w:eastAsia="MS Mincho" w:hint="eastAsia"/>
          <w:b/>
        </w:rPr>
        <w:t>.2</w:t>
      </w:r>
      <w:r w:rsidR="00592680">
        <w:rPr>
          <w:rFonts w:hint="eastAsia"/>
          <w:b/>
        </w:rPr>
        <w:t>.4</w:t>
      </w:r>
      <w:r w:rsidR="00592680">
        <w:rPr>
          <w:rFonts w:hint="eastAsia"/>
          <w:b/>
        </w:rPr>
        <w:t xml:space="preserve">　</w:t>
      </w:r>
      <w:r w:rsidR="00592680">
        <w:rPr>
          <w:rFonts w:hint="eastAsia"/>
          <w:b/>
        </w:rPr>
        <w:t xml:space="preserve">Data </w:t>
      </w:r>
      <w:r w:rsidR="00592680">
        <w:rPr>
          <w:rFonts w:eastAsia="MS Mincho" w:hint="eastAsia"/>
          <w:b/>
        </w:rPr>
        <w:t>f</w:t>
      </w:r>
      <w:r w:rsidR="00592680">
        <w:rPr>
          <w:rFonts w:hint="eastAsia"/>
          <w:b/>
        </w:rPr>
        <w:t xml:space="preserve">ormat </w:t>
      </w:r>
      <w:r w:rsidR="00592680">
        <w:rPr>
          <w:rFonts w:eastAsia="MS Mincho" w:hint="eastAsia"/>
          <w:b/>
        </w:rPr>
        <w:t>u</w:t>
      </w:r>
      <w:r w:rsidR="00592680">
        <w:rPr>
          <w:rFonts w:hint="eastAsia"/>
          <w:b/>
        </w:rPr>
        <w:t>nification</w:t>
      </w:r>
    </w:p>
    <w:p w:rsidR="00592680" w:rsidRPr="004316EC" w:rsidRDefault="00592680" w:rsidP="00592680">
      <w:pPr>
        <w:jc w:val="both"/>
        <w:rPr>
          <w:rFonts w:eastAsia="MS Mincho"/>
        </w:rPr>
      </w:pPr>
      <w:r>
        <w:rPr>
          <w:rFonts w:hint="eastAsia"/>
        </w:rPr>
        <w:t>Disaster information centralized at the common platform</w:t>
      </w:r>
      <w:r>
        <w:t>’</w:t>
      </w:r>
      <w:r>
        <w:rPr>
          <w:rFonts w:hint="eastAsia"/>
        </w:rPr>
        <w:t>s server is unified to the same information format so that information communicators can collect the</w:t>
      </w:r>
      <w:r w:rsidRPr="00CF422F">
        <w:t xml:space="preserve"> information</w:t>
      </w:r>
      <w:r>
        <w:rPr>
          <w:rFonts w:hint="eastAsia"/>
        </w:rPr>
        <w:t xml:space="preserve"> on the</w:t>
      </w:r>
      <w:r w:rsidRPr="00CF422F">
        <w:t xml:space="preserve"> server</w:t>
      </w:r>
      <w:r>
        <w:rPr>
          <w:rFonts w:hint="eastAsia"/>
        </w:rPr>
        <w:t xml:space="preserve"> easily. The most likely u</w:t>
      </w:r>
      <w:r>
        <w:t>nified</w:t>
      </w:r>
      <w:r>
        <w:rPr>
          <w:rFonts w:hint="eastAsia"/>
        </w:rPr>
        <w:t xml:space="preserve"> data format is </w:t>
      </w:r>
      <w:r>
        <w:rPr>
          <w:rFonts w:eastAsia="MS Mincho" w:hint="eastAsia"/>
        </w:rPr>
        <w:t>television common markup Language (</w:t>
      </w:r>
      <w:r w:rsidRPr="00D15580">
        <w:t>TVCML</w:t>
      </w:r>
      <w:r>
        <w:rPr>
          <w:rFonts w:eastAsia="MS Mincho" w:hint="eastAsia"/>
        </w:rPr>
        <w:t>)</w:t>
      </w:r>
      <w:r w:rsidRPr="00D15580">
        <w:rPr>
          <w:rFonts w:hint="eastAsia"/>
        </w:rPr>
        <w:t xml:space="preserve"> so that information communicators can</w:t>
      </w:r>
      <w:r>
        <w:rPr>
          <w:rFonts w:hint="eastAsia"/>
        </w:rPr>
        <w:t xml:space="preserve"> use it easily for their transmission</w:t>
      </w:r>
      <w:r>
        <w:t>.</w:t>
      </w:r>
    </w:p>
    <w:p w:rsidR="00592680" w:rsidRDefault="00592680" w:rsidP="00592680">
      <w:pPr>
        <w:jc w:val="both"/>
      </w:pPr>
      <w:r>
        <w:rPr>
          <w:rFonts w:hint="eastAsia"/>
        </w:rPr>
        <w:t xml:space="preserve">Figure </w:t>
      </w:r>
      <w:r w:rsidR="00FE0548">
        <w:rPr>
          <w:rFonts w:eastAsia="MS Mincho"/>
        </w:rPr>
        <w:t>II</w:t>
      </w:r>
      <w:r>
        <w:rPr>
          <w:rFonts w:eastAsia="MS Mincho" w:hint="eastAsia"/>
        </w:rPr>
        <w:t>.</w:t>
      </w:r>
      <w:r>
        <w:rPr>
          <w:rFonts w:hint="eastAsia"/>
        </w:rPr>
        <w:t xml:space="preserve">4 shows centralization and data format exchange of </w:t>
      </w:r>
      <w:r w:rsidRPr="00D15580">
        <w:t>disaster information</w:t>
      </w:r>
      <w:r w:rsidRPr="00D15580">
        <w:rPr>
          <w:rFonts w:hint="eastAsia"/>
        </w:rPr>
        <w:t>.</w:t>
      </w:r>
      <w:r>
        <w:rPr>
          <w:rFonts w:hint="eastAsia"/>
        </w:rPr>
        <w:t xml:space="preserve"> </w:t>
      </w:r>
    </w:p>
    <w:p w:rsidR="00592680" w:rsidRDefault="00592680" w:rsidP="00592680">
      <w:pPr>
        <w:jc w:val="both"/>
      </w:pPr>
    </w:p>
    <w:p w:rsidR="00592680" w:rsidRDefault="00592680" w:rsidP="00592680">
      <w:pPr>
        <w:jc w:val="both"/>
      </w:pPr>
    </w:p>
    <w:p w:rsidR="00592680" w:rsidRDefault="00592680" w:rsidP="00592680">
      <w:pPr>
        <w:ind w:firstLineChars="750" w:firstLine="1800"/>
        <w:jc w:val="both"/>
      </w:pPr>
      <w:r>
        <w:rPr>
          <w:noProof/>
          <w:lang w:eastAsia="zh-CN"/>
        </w:rPr>
        <mc:AlternateContent>
          <mc:Choice Requires="wps">
            <w:drawing>
              <wp:anchor distT="0" distB="0" distL="114300" distR="114300" simplePos="0" relativeHeight="251663360" behindDoc="0" locked="0" layoutInCell="1" allowOverlap="1" wp14:anchorId="56377A43" wp14:editId="295A495D">
                <wp:simplePos x="0" y="0"/>
                <wp:positionH relativeFrom="column">
                  <wp:posOffset>3200400</wp:posOffset>
                </wp:positionH>
                <wp:positionV relativeFrom="paragraph">
                  <wp:posOffset>885190</wp:posOffset>
                </wp:positionV>
                <wp:extent cx="1339850" cy="9525"/>
                <wp:effectExtent l="0" t="95250" r="0" b="104775"/>
                <wp:wrapNone/>
                <wp:docPr id="15" name="Line 88"/>
                <wp:cNvGraphicFramePr/>
                <a:graphic xmlns:a="http://schemas.openxmlformats.org/drawingml/2006/main">
                  <a:graphicData uri="http://schemas.microsoft.com/office/word/2010/wordprocessingShape">
                    <wps:wsp>
                      <wps:cNvCnPr/>
                      <wps:spPr bwMode="gray">
                        <a:xfrm>
                          <a:off x="0" y="0"/>
                          <a:ext cx="1339850" cy="9525"/>
                        </a:xfrm>
                        <a:prstGeom prst="line">
                          <a:avLst/>
                        </a:prstGeom>
                        <a:noFill/>
                        <a:ln w="38100" cap="rnd">
                          <a:solidFill>
                            <a:srgbClr val="9933FF"/>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40A6DFB" id="Line 88"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2pt,69.7pt" to="357.5pt,70.45pt"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" strokecolor="#93f" strokeweight="3pt">
                <v:stroke dashstyle="1 1" endarrow="block" endcap="round"/>
              </v:line>
            </w:pict>
          </mc:Fallback>
        </mc:AlternateContent>
      </w:r>
      <w:r>
        <w:rPr>
          <w:noProof/>
          <w:lang w:eastAsia="zh-CN"/>
        </w:rPr>
        <mc:AlternateContent>
          <mc:Choice Requires="wps">
            <w:drawing>
              <wp:anchor distT="0" distB="0" distL="114300" distR="114300" simplePos="0" relativeHeight="251662336" behindDoc="0" locked="0" layoutInCell="1" allowOverlap="1" wp14:anchorId="07BD3347" wp14:editId="0064F101">
                <wp:simplePos x="0" y="0"/>
                <wp:positionH relativeFrom="column">
                  <wp:posOffset>1047750</wp:posOffset>
                </wp:positionH>
                <wp:positionV relativeFrom="paragraph">
                  <wp:posOffset>894715</wp:posOffset>
                </wp:positionV>
                <wp:extent cx="1085850" cy="0"/>
                <wp:effectExtent l="0" t="95250" r="0" b="95250"/>
                <wp:wrapNone/>
                <wp:docPr id="16" name="Line 87"/>
                <wp:cNvGraphicFramePr/>
                <a:graphic xmlns:a="http://schemas.openxmlformats.org/drawingml/2006/main">
                  <a:graphicData uri="http://schemas.microsoft.com/office/word/2010/wordprocessingShape">
                    <wps:wsp>
                      <wps:cNvCnPr/>
                      <wps:spPr bwMode="gray">
                        <a:xfrm>
                          <a:off x="0" y="0"/>
                          <a:ext cx="1085850" cy="0"/>
                        </a:xfrm>
                        <a:prstGeom prst="line">
                          <a:avLst/>
                        </a:prstGeom>
                        <a:noFill/>
                        <a:ln w="38100" cap="rnd">
                          <a:solidFill>
                            <a:srgbClr val="996633"/>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line w14:anchorId="1AB536C7" id="Line 87"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2.5pt,70.45pt" to="168pt,70.45pt"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" strokecolor="#963" strokeweight="3pt">
                <v:stroke dashstyle="1 1" endarrow="block" endcap="round"/>
              </v:line>
            </w:pict>
          </mc:Fallback>
        </mc:AlternateContent>
      </w:r>
      <w:r w:rsidRPr="00082CF8">
        <w:rPr>
          <w:noProof/>
        </w:rPr>
        <w:t xml:space="preserve"> </w:t>
      </w:r>
      <w:r>
        <w:rPr>
          <w:rFonts w:hint="eastAsia"/>
          <w:noProof/>
          <w:lang w:eastAsia="zh-CN"/>
        </w:rPr>
        <w:drawing>
          <wp:inline distT="0" distB="0" distL="0" distR="0" wp14:anchorId="3B7E6E68" wp14:editId="7C5E6AB7">
            <wp:extent cx="2905125" cy="1695450"/>
            <wp:effectExtent l="0" t="0" r="9525"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05125" cy="1695450"/>
                    </a:xfrm>
                    <a:prstGeom prst="rect">
                      <a:avLst/>
                    </a:prstGeom>
                    <a:noFill/>
                    <a:ln>
                      <a:noFill/>
                    </a:ln>
                  </pic:spPr>
                </pic:pic>
              </a:graphicData>
            </a:graphic>
          </wp:inline>
        </w:drawing>
      </w:r>
    </w:p>
    <w:p w:rsidR="00592680" w:rsidRPr="004316EC" w:rsidRDefault="00592680" w:rsidP="00592680">
      <w:pPr>
        <w:jc w:val="center"/>
        <w:rPr>
          <w:b/>
        </w:rPr>
      </w:pPr>
      <w:r w:rsidRPr="004316EC">
        <w:rPr>
          <w:b/>
        </w:rPr>
        <w:t xml:space="preserve">Figure </w:t>
      </w:r>
      <w:r w:rsidR="00FE0548">
        <w:rPr>
          <w:rFonts w:eastAsia="MS Mincho"/>
          <w:b/>
        </w:rPr>
        <w:t>II</w:t>
      </w:r>
      <w:r w:rsidRPr="004316EC">
        <w:rPr>
          <w:rFonts w:eastAsia="MS Mincho" w:hint="eastAsia"/>
          <w:b/>
        </w:rPr>
        <w:t>.</w:t>
      </w:r>
      <w:r w:rsidRPr="004316EC">
        <w:rPr>
          <w:rFonts w:hint="eastAsia"/>
          <w:b/>
        </w:rPr>
        <w:t xml:space="preserve">4 </w:t>
      </w:r>
      <w:r w:rsidRPr="004316EC">
        <w:rPr>
          <w:b/>
        </w:rPr>
        <w:t xml:space="preserve">– </w:t>
      </w:r>
      <w:r w:rsidRPr="004316EC">
        <w:rPr>
          <w:rFonts w:hint="eastAsia"/>
          <w:b/>
        </w:rPr>
        <w:t>Data exchange</w:t>
      </w:r>
    </w:p>
    <w:p w:rsidR="00592680" w:rsidRDefault="00592680" w:rsidP="00592680">
      <w:pPr>
        <w:jc w:val="both"/>
      </w:pPr>
    </w:p>
    <w:p w:rsidR="00592680" w:rsidRDefault="00FE0548" w:rsidP="00592680">
      <w:pPr>
        <w:jc w:val="both"/>
      </w:pPr>
      <w:r>
        <w:rPr>
          <w:rFonts w:eastAsia="MS Mincho"/>
          <w:b/>
        </w:rPr>
        <w:t>II</w:t>
      </w:r>
      <w:r w:rsidR="00592680">
        <w:rPr>
          <w:rFonts w:eastAsia="MS Mincho" w:hint="eastAsia"/>
          <w:b/>
        </w:rPr>
        <w:t>.2</w:t>
      </w:r>
      <w:r w:rsidR="00592680">
        <w:rPr>
          <w:b/>
        </w:rPr>
        <w:t xml:space="preserve">. </w:t>
      </w:r>
      <w:r w:rsidR="00592680">
        <w:rPr>
          <w:rFonts w:hint="eastAsia"/>
          <w:b/>
        </w:rPr>
        <w:t xml:space="preserve">5 </w:t>
      </w:r>
      <w:r w:rsidR="00592680">
        <w:rPr>
          <w:rFonts w:hint="eastAsia"/>
        </w:rPr>
        <w:t xml:space="preserve">  </w:t>
      </w:r>
      <w:r w:rsidR="00592680">
        <w:rPr>
          <w:b/>
        </w:rPr>
        <w:t xml:space="preserve"> Proving </w:t>
      </w:r>
      <w:r w:rsidR="00592680">
        <w:rPr>
          <w:rFonts w:eastAsia="MS Mincho" w:hint="eastAsia"/>
          <w:b/>
        </w:rPr>
        <w:t>i</w:t>
      </w:r>
      <w:r w:rsidR="00592680" w:rsidRPr="00BA0DE1">
        <w:rPr>
          <w:b/>
        </w:rPr>
        <w:t>nformation</w:t>
      </w:r>
      <w:r w:rsidR="00592680">
        <w:rPr>
          <w:rFonts w:hint="eastAsia"/>
        </w:rPr>
        <w:t xml:space="preserve"> </w:t>
      </w:r>
    </w:p>
    <w:p w:rsidR="00592680" w:rsidRDefault="00592680" w:rsidP="00592680">
      <w:pPr>
        <w:jc w:val="both"/>
      </w:pPr>
      <w:r>
        <w:rPr>
          <w:rFonts w:hint="eastAsia"/>
        </w:rPr>
        <w:t xml:space="preserve">The information </w:t>
      </w:r>
      <w:r>
        <w:t>communicator</w:t>
      </w:r>
      <w:r>
        <w:rPr>
          <w:rFonts w:hint="eastAsia"/>
        </w:rPr>
        <w:t xml:space="preserve">s derive necessary information from the common platform when needed and distribute the information to the residents </w:t>
      </w:r>
      <w:r>
        <w:t>promptly</w:t>
      </w:r>
      <w:r>
        <w:rPr>
          <w:rFonts w:hint="eastAsia"/>
        </w:rPr>
        <w:t xml:space="preserve"> whenever the </w:t>
      </w:r>
      <w:r>
        <w:t>information</w:t>
      </w:r>
      <w:r>
        <w:rPr>
          <w:rFonts w:hint="eastAsia"/>
        </w:rPr>
        <w:t xml:space="preserve"> changes. The distribution structure which the information </w:t>
      </w:r>
      <w:r>
        <w:t>communicators</w:t>
      </w:r>
      <w:r>
        <w:rPr>
          <w:rFonts w:hint="eastAsia"/>
        </w:rPr>
        <w:t xml:space="preserve"> operate is desired to be resilient and robust against disasters and plural medium </w:t>
      </w:r>
      <w:r>
        <w:rPr>
          <w:rFonts w:eastAsia="MS Mincho" w:hint="eastAsia"/>
        </w:rPr>
        <w:t>should</w:t>
      </w:r>
      <w:r>
        <w:rPr>
          <w:rFonts w:hint="eastAsia"/>
        </w:rPr>
        <w:t xml:space="preserve"> distribute the information so that it will be surely distributed to the residents.</w:t>
      </w:r>
    </w:p>
    <w:p w:rsidR="00592680" w:rsidRDefault="00592680" w:rsidP="00592680">
      <w:pPr>
        <w:jc w:val="both"/>
      </w:pPr>
      <w:r>
        <w:t xml:space="preserve">The </w:t>
      </w:r>
      <w:r>
        <w:rPr>
          <w:rFonts w:hint="eastAsia"/>
        </w:rPr>
        <w:t xml:space="preserve">likely </w:t>
      </w:r>
      <w:r>
        <w:t xml:space="preserve">information communicators are </w:t>
      </w:r>
      <w:r>
        <w:rPr>
          <w:rFonts w:hint="eastAsia"/>
        </w:rPr>
        <w:t>as follows among others.</w:t>
      </w:r>
    </w:p>
    <w:p w:rsidR="00592680" w:rsidRDefault="00592680" w:rsidP="00EA6019">
      <w:pPr>
        <w:pStyle w:val="ListParagraph"/>
        <w:numPr>
          <w:ilvl w:val="0"/>
          <w:numId w:val="19"/>
        </w:numPr>
        <w:autoSpaceDE w:val="0"/>
        <w:autoSpaceDN w:val="0"/>
        <w:spacing w:beforeLines="50"/>
        <w:ind w:leftChars="0" w:left="360"/>
        <w:jc w:val="both"/>
      </w:pPr>
      <w:r>
        <w:rPr>
          <w:rFonts w:hint="eastAsia"/>
        </w:rPr>
        <w:t>Broadcasting: TV, Radio</w:t>
      </w:r>
    </w:p>
    <w:p w:rsidR="00592680" w:rsidRDefault="00592680" w:rsidP="00EA6019">
      <w:pPr>
        <w:pStyle w:val="ListParagraph"/>
        <w:numPr>
          <w:ilvl w:val="0"/>
          <w:numId w:val="19"/>
        </w:numPr>
        <w:autoSpaceDE w:val="0"/>
        <w:autoSpaceDN w:val="0"/>
        <w:spacing w:beforeLines="50"/>
        <w:ind w:leftChars="0" w:left="360"/>
        <w:jc w:val="both"/>
      </w:pPr>
      <w:r w:rsidRPr="00C77191">
        <w:t xml:space="preserve">Newspaper </w:t>
      </w:r>
      <w:r>
        <w:rPr>
          <w:rFonts w:hint="eastAsia"/>
        </w:rPr>
        <w:t>p</w:t>
      </w:r>
      <w:r>
        <w:t>ublishing</w:t>
      </w:r>
      <w:r>
        <w:rPr>
          <w:rFonts w:hint="eastAsia"/>
        </w:rPr>
        <w:t xml:space="preserve"> company: Newspaper</w:t>
      </w:r>
    </w:p>
    <w:p w:rsidR="00592680" w:rsidRPr="00D15580" w:rsidRDefault="00592680" w:rsidP="00EA6019">
      <w:pPr>
        <w:pStyle w:val="ListParagraph"/>
        <w:numPr>
          <w:ilvl w:val="0"/>
          <w:numId w:val="19"/>
        </w:numPr>
        <w:autoSpaceDE w:val="0"/>
        <w:autoSpaceDN w:val="0"/>
        <w:spacing w:beforeLines="50"/>
        <w:ind w:leftChars="0" w:left="360"/>
        <w:jc w:val="both"/>
      </w:pPr>
      <w:r w:rsidRPr="00D15580">
        <w:t>Internet</w:t>
      </w:r>
      <w:r w:rsidRPr="00D15580">
        <w:rPr>
          <w:rFonts w:hint="eastAsia"/>
        </w:rPr>
        <w:t>: Disaster-related home pages</w:t>
      </w:r>
      <w:r w:rsidRPr="00D15580">
        <w:t xml:space="preserve"> </w:t>
      </w:r>
    </w:p>
    <w:p w:rsidR="00592680" w:rsidRDefault="00592680" w:rsidP="00EA6019">
      <w:pPr>
        <w:pStyle w:val="ListParagraph"/>
        <w:numPr>
          <w:ilvl w:val="0"/>
          <w:numId w:val="19"/>
        </w:numPr>
        <w:autoSpaceDE w:val="0"/>
        <w:autoSpaceDN w:val="0"/>
        <w:spacing w:beforeLines="50"/>
        <w:ind w:leftChars="0" w:left="360"/>
        <w:jc w:val="both"/>
      </w:pPr>
      <w:r>
        <w:t>Cell</w:t>
      </w:r>
      <w:r>
        <w:rPr>
          <w:rFonts w:hint="eastAsia"/>
        </w:rPr>
        <w:t>ul</w:t>
      </w:r>
      <w:r>
        <w:t>ar</w:t>
      </w:r>
      <w:r>
        <w:rPr>
          <w:rFonts w:hint="eastAsia"/>
        </w:rPr>
        <w:t xml:space="preserve"> phone: Disaster warning service </w:t>
      </w:r>
    </w:p>
    <w:p w:rsidR="00592680" w:rsidRDefault="00592680" w:rsidP="00592680">
      <w:pPr>
        <w:jc w:val="both"/>
      </w:pPr>
      <w:r w:rsidRPr="002F608F">
        <w:t xml:space="preserve">Figure </w:t>
      </w:r>
      <w:r>
        <w:rPr>
          <w:rFonts w:eastAsia="MS Mincho" w:hint="eastAsia"/>
        </w:rPr>
        <w:t>B.</w:t>
      </w:r>
      <w:r>
        <w:rPr>
          <w:rFonts w:hint="eastAsia"/>
        </w:rPr>
        <w:t>5</w:t>
      </w:r>
      <w:r w:rsidRPr="002F608F">
        <w:t xml:space="preserve"> shows</w:t>
      </w:r>
      <w:r>
        <w:rPr>
          <w:rFonts w:hint="eastAsia"/>
        </w:rPr>
        <w:t xml:space="preserve"> the routes providing</w:t>
      </w:r>
      <w:r>
        <w:t xml:space="preserve"> public</w:t>
      </w:r>
      <w:r>
        <w:rPr>
          <w:rFonts w:hint="eastAsia"/>
        </w:rPr>
        <w:t xml:space="preserve"> information to local residents through various media.</w:t>
      </w:r>
    </w:p>
    <w:p w:rsidR="00592680" w:rsidRDefault="00592680" w:rsidP="00592680">
      <w:pPr>
        <w:jc w:val="both"/>
        <w:rPr>
          <w:rFonts w:eastAsia="MS Mincho"/>
        </w:rPr>
      </w:pPr>
    </w:p>
    <w:p w:rsidR="00592680" w:rsidRDefault="00592680" w:rsidP="00592680">
      <w:pPr>
        <w:jc w:val="center"/>
        <w:rPr>
          <w:rFonts w:eastAsia="MS Mincho"/>
        </w:rPr>
      </w:pPr>
      <w:r>
        <w:rPr>
          <w:rFonts w:eastAsia="MS Mincho"/>
          <w:noProof/>
          <w:lang w:eastAsia="zh-CN"/>
        </w:rPr>
        <w:lastRenderedPageBreak/>
        <w:drawing>
          <wp:inline distT="0" distB="0" distL="0" distR="0" wp14:anchorId="4D30DC06" wp14:editId="6675C172">
            <wp:extent cx="5658929" cy="5104403"/>
            <wp:effectExtent l="0" t="0" r="0" b="1270"/>
            <wp:docPr id="2540" name="図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63892" cy="5108879"/>
                    </a:xfrm>
                    <a:prstGeom prst="rect">
                      <a:avLst/>
                    </a:prstGeom>
                    <a:noFill/>
                    <a:ln>
                      <a:noFill/>
                    </a:ln>
                  </pic:spPr>
                </pic:pic>
              </a:graphicData>
            </a:graphic>
          </wp:inline>
        </w:drawing>
      </w:r>
    </w:p>
    <w:p w:rsidR="00592680" w:rsidRPr="004316EC" w:rsidRDefault="00592680" w:rsidP="00592680">
      <w:pPr>
        <w:jc w:val="center"/>
        <w:rPr>
          <w:b/>
        </w:rPr>
      </w:pPr>
      <w:r w:rsidRPr="004316EC">
        <w:rPr>
          <w:b/>
        </w:rPr>
        <w:t xml:space="preserve">Figure </w:t>
      </w:r>
      <w:r w:rsidR="00FE0548">
        <w:rPr>
          <w:rFonts w:eastAsia="MS Mincho"/>
          <w:b/>
        </w:rPr>
        <w:t>II</w:t>
      </w:r>
      <w:r w:rsidRPr="004316EC">
        <w:rPr>
          <w:rFonts w:eastAsia="MS Mincho" w:hint="eastAsia"/>
          <w:b/>
        </w:rPr>
        <w:t>.</w:t>
      </w:r>
      <w:r w:rsidRPr="004316EC">
        <w:rPr>
          <w:rFonts w:hint="eastAsia"/>
          <w:b/>
        </w:rPr>
        <w:t xml:space="preserve">5 </w:t>
      </w:r>
      <w:r w:rsidRPr="004316EC">
        <w:rPr>
          <w:b/>
        </w:rPr>
        <w:t>–</w:t>
      </w:r>
      <w:r w:rsidRPr="004316EC">
        <w:rPr>
          <w:rFonts w:hint="eastAsia"/>
          <w:b/>
        </w:rPr>
        <w:t xml:space="preserve">  Providing i</w:t>
      </w:r>
      <w:r w:rsidRPr="004316EC">
        <w:rPr>
          <w:b/>
        </w:rPr>
        <w:t>nformation to local residents through various media</w:t>
      </w:r>
    </w:p>
    <w:p w:rsidR="00592680" w:rsidRPr="004316EC" w:rsidRDefault="00592680" w:rsidP="00592680">
      <w:pPr>
        <w:rPr>
          <w:b/>
        </w:rPr>
      </w:pPr>
    </w:p>
    <w:p w:rsidR="00592680" w:rsidRPr="00BA0DE1" w:rsidRDefault="00FE0548" w:rsidP="00592680">
      <w:pPr>
        <w:rPr>
          <w:b/>
        </w:rPr>
      </w:pPr>
      <w:r>
        <w:rPr>
          <w:b/>
        </w:rPr>
        <w:t>II.2.6</w:t>
      </w:r>
      <w:r w:rsidR="00592680" w:rsidRPr="00BA0DE1">
        <w:rPr>
          <w:rFonts w:hint="eastAsia"/>
          <w:b/>
        </w:rPr>
        <w:t xml:space="preserve">　</w:t>
      </w:r>
      <w:r w:rsidR="00592680" w:rsidRPr="00BA0DE1">
        <w:rPr>
          <w:b/>
        </w:rPr>
        <w:t xml:space="preserve">Requirements for DISS </w:t>
      </w:r>
    </w:p>
    <w:p w:rsidR="00592680" w:rsidRPr="00BA0DE1" w:rsidRDefault="00592680" w:rsidP="00592680">
      <w:r w:rsidRPr="00BA0DE1">
        <w:t xml:space="preserve">The DISS has the following three functions. </w:t>
      </w:r>
    </w:p>
    <w:p w:rsidR="00592680" w:rsidRDefault="00592680" w:rsidP="00EA6019">
      <w:pPr>
        <w:pStyle w:val="ListParagraph"/>
        <w:numPr>
          <w:ilvl w:val="0"/>
          <w:numId w:val="22"/>
        </w:numPr>
        <w:autoSpaceDE w:val="0"/>
        <w:autoSpaceDN w:val="0"/>
        <w:spacing w:beforeLines="50"/>
        <w:ind w:leftChars="0" w:left="360"/>
      </w:pPr>
      <w:r>
        <w:rPr>
          <w:rFonts w:hint="eastAsia"/>
        </w:rPr>
        <w:t xml:space="preserve"> </w:t>
      </w:r>
      <w:r w:rsidRPr="002D3ECD">
        <w:t>Collecting information</w:t>
      </w:r>
    </w:p>
    <w:p w:rsidR="00592680" w:rsidRDefault="00592680" w:rsidP="00EA6019">
      <w:pPr>
        <w:pStyle w:val="ListParagraph"/>
        <w:numPr>
          <w:ilvl w:val="0"/>
          <w:numId w:val="22"/>
        </w:numPr>
        <w:autoSpaceDE w:val="0"/>
        <w:autoSpaceDN w:val="0"/>
        <w:spacing w:beforeLines="50"/>
        <w:ind w:leftChars="0" w:left="360"/>
      </w:pPr>
      <w:r>
        <w:rPr>
          <w:rFonts w:hint="eastAsia"/>
        </w:rPr>
        <w:t xml:space="preserve"> </w:t>
      </w:r>
      <w:r w:rsidRPr="00BA0DE1">
        <w:t>Centralizing information</w:t>
      </w:r>
    </w:p>
    <w:p w:rsidR="00592680" w:rsidRPr="00BA0DE1" w:rsidRDefault="00592680" w:rsidP="00EA6019">
      <w:pPr>
        <w:pStyle w:val="ListParagraph"/>
        <w:numPr>
          <w:ilvl w:val="0"/>
          <w:numId w:val="22"/>
        </w:numPr>
        <w:autoSpaceDE w:val="0"/>
        <w:autoSpaceDN w:val="0"/>
        <w:spacing w:beforeLines="50"/>
        <w:ind w:leftChars="0" w:left="360"/>
      </w:pPr>
      <w:r>
        <w:rPr>
          <w:rFonts w:hint="eastAsia"/>
        </w:rPr>
        <w:t xml:space="preserve"> </w:t>
      </w:r>
      <w:r w:rsidRPr="00BA0DE1">
        <w:t>Proving information</w:t>
      </w:r>
    </w:p>
    <w:p w:rsidR="00592680" w:rsidRPr="004C73EA" w:rsidRDefault="00592680" w:rsidP="00592680">
      <w:r>
        <w:rPr>
          <w:rFonts w:hint="eastAsia"/>
        </w:rPr>
        <w:t>The requirements to realize these functions are as follows.</w:t>
      </w:r>
    </w:p>
    <w:p w:rsidR="00592680" w:rsidRDefault="00592680" w:rsidP="00EA6019">
      <w:pPr>
        <w:pStyle w:val="ListParagraph"/>
        <w:numPr>
          <w:ilvl w:val="0"/>
          <w:numId w:val="21"/>
        </w:numPr>
        <w:autoSpaceDE w:val="0"/>
        <w:autoSpaceDN w:val="0"/>
        <w:spacing w:beforeLines="50"/>
        <w:ind w:leftChars="0"/>
      </w:pPr>
      <w:r>
        <w:rPr>
          <w:rFonts w:hint="eastAsia"/>
        </w:rPr>
        <w:t>A management organization to operate and utilize the DISS should be created, and the information providers and the information communicators should participate in the organization.</w:t>
      </w:r>
    </w:p>
    <w:p w:rsidR="00592680" w:rsidRDefault="00592680" w:rsidP="00EA6019">
      <w:pPr>
        <w:pStyle w:val="ListParagraph"/>
        <w:numPr>
          <w:ilvl w:val="0"/>
          <w:numId w:val="21"/>
        </w:numPr>
        <w:autoSpaceDE w:val="0"/>
        <w:autoSpaceDN w:val="0"/>
        <w:spacing w:beforeLines="50"/>
        <w:ind w:leftChars="0"/>
      </w:pPr>
      <w:r>
        <w:rPr>
          <w:rFonts w:hint="eastAsia"/>
        </w:rPr>
        <w:t>The information from the information providers should be centralized and administered at one common platform.</w:t>
      </w:r>
    </w:p>
    <w:p w:rsidR="00592680" w:rsidRDefault="00592680" w:rsidP="00EA6019">
      <w:pPr>
        <w:pStyle w:val="ListParagraph"/>
        <w:numPr>
          <w:ilvl w:val="0"/>
          <w:numId w:val="21"/>
        </w:numPr>
        <w:autoSpaceDE w:val="0"/>
        <w:autoSpaceDN w:val="0"/>
        <w:spacing w:beforeLines="50"/>
        <w:ind w:leftChars="0"/>
      </w:pPr>
      <w:r>
        <w:rPr>
          <w:rFonts w:hint="eastAsia"/>
        </w:rPr>
        <w:t>The security of the network from the information providers to the information communicators should be ensured.</w:t>
      </w:r>
    </w:p>
    <w:p w:rsidR="00592680" w:rsidRDefault="00592680" w:rsidP="00EA6019">
      <w:pPr>
        <w:pStyle w:val="ListParagraph"/>
        <w:numPr>
          <w:ilvl w:val="0"/>
          <w:numId w:val="21"/>
        </w:numPr>
        <w:autoSpaceDE w:val="0"/>
        <w:autoSpaceDN w:val="0"/>
        <w:spacing w:beforeLines="50"/>
        <w:ind w:leftChars="0"/>
      </w:pPr>
      <w:r>
        <w:rPr>
          <w:rFonts w:hint="eastAsia"/>
        </w:rPr>
        <w:t>Plural medium should participate in the organization to ensure the distribution of the information to the residents.</w:t>
      </w:r>
    </w:p>
    <w:p w:rsidR="00592680" w:rsidRPr="004C73EA" w:rsidRDefault="00592680" w:rsidP="00EA6019">
      <w:pPr>
        <w:pStyle w:val="ListParagraph"/>
        <w:numPr>
          <w:ilvl w:val="0"/>
          <w:numId w:val="21"/>
        </w:numPr>
        <w:autoSpaceDE w:val="0"/>
        <w:autoSpaceDN w:val="0"/>
        <w:spacing w:beforeLines="50"/>
        <w:ind w:leftChars="0"/>
      </w:pPr>
      <w:r>
        <w:rPr>
          <w:rFonts w:hint="eastAsia"/>
        </w:rPr>
        <w:lastRenderedPageBreak/>
        <w:t xml:space="preserve">The distribution structure of each media should be well prepared for such events as power failure and flood so as not to </w:t>
      </w:r>
      <w:r>
        <w:t>interrupt</w:t>
      </w:r>
      <w:r>
        <w:rPr>
          <w:rFonts w:hint="eastAsia"/>
        </w:rPr>
        <w:t xml:space="preserve"> the information distribution.</w:t>
      </w:r>
    </w:p>
    <w:p w:rsidR="00592680" w:rsidRPr="00405FC8" w:rsidRDefault="00592680" w:rsidP="00592680">
      <w:r>
        <w:rPr>
          <w:rFonts w:hint="eastAsia"/>
        </w:rPr>
        <w:t>The disaster information can be distributed accurately, surely and promptly by satisfying these requirements.</w:t>
      </w:r>
    </w:p>
    <w:p w:rsidR="00592680" w:rsidRPr="00A60725" w:rsidRDefault="00592680" w:rsidP="00592680">
      <w:pPr>
        <w:pStyle w:val="Textjustified"/>
        <w:rPr>
          <w:lang w:eastAsia="ja-JP"/>
        </w:rPr>
      </w:pPr>
    </w:p>
    <w:p w:rsidR="00592680" w:rsidRPr="007F4E5B" w:rsidRDefault="00592680" w:rsidP="00592680">
      <w:r w:rsidRPr="007F4E5B">
        <w:br w:type="page"/>
      </w:r>
    </w:p>
    <w:p w:rsidR="00592680" w:rsidRPr="003B2BDE" w:rsidRDefault="00592680" w:rsidP="00592680">
      <w:pPr>
        <w:pStyle w:val="Heading1"/>
        <w:ind w:left="0" w:firstLine="0"/>
        <w:jc w:val="center"/>
        <w:rPr>
          <w:sz w:val="28"/>
          <w:lang w:val="fr-CH" w:eastAsia="ja-JP"/>
        </w:rPr>
      </w:pPr>
      <w:bookmarkStart w:id="75" w:name="_Toc393114343"/>
      <w:r w:rsidRPr="003B2BDE">
        <w:rPr>
          <w:sz w:val="28"/>
          <w:lang w:val="fr-CH" w:eastAsia="ja-JP"/>
        </w:rPr>
        <w:lastRenderedPageBreak/>
        <w:t>Bibliography</w:t>
      </w:r>
      <w:bookmarkEnd w:id="75"/>
    </w:p>
    <w:p w:rsidR="00592680" w:rsidRPr="003B2BDE" w:rsidRDefault="00592680" w:rsidP="00592680">
      <w:pPr>
        <w:spacing w:before="240"/>
        <w:rPr>
          <w:iCs/>
          <w:lang w:val="fr-CH"/>
        </w:rPr>
      </w:pPr>
      <w:r w:rsidRPr="003B2BDE">
        <w:rPr>
          <w:iCs/>
          <w:lang w:val="fr-CH"/>
        </w:rPr>
        <w:t xml:space="preserve">[1] </w:t>
      </w:r>
      <w:hyperlink r:id="rId67" w:history="1">
        <w:r w:rsidRPr="003B2BDE">
          <w:rPr>
            <w:rStyle w:val="Hyperlink"/>
            <w:lang w:val="fr-CH"/>
          </w:rPr>
          <w:t>http://www.dinf.ne.jp/doc/english/twg/escap_121031/fujii.html</w:t>
        </w:r>
      </w:hyperlink>
    </w:p>
    <w:p w:rsidR="000C76A4" w:rsidRDefault="00363639" w:rsidP="00363639">
      <w:pPr>
        <w:ind w:left="2268" w:hanging="2268"/>
        <w:rPr>
          <w:rFonts w:eastAsia="MS Mincho"/>
          <w:i/>
        </w:rPr>
      </w:pPr>
      <w:r w:rsidRPr="001A7217">
        <w:rPr>
          <w:rFonts w:eastAsia="MS Mincho" w:hint="eastAsia"/>
        </w:rPr>
        <w:t>[b-</w:t>
      </w:r>
      <w:r>
        <w:rPr>
          <w:rFonts w:eastAsia="MS Mincho"/>
        </w:rPr>
        <w:t>APT</w:t>
      </w:r>
      <w:r w:rsidRPr="001A7217">
        <w:rPr>
          <w:rFonts w:eastAsia="MS Mincho" w:hint="eastAsia"/>
        </w:rPr>
        <w:t>]</w:t>
      </w:r>
      <w:r w:rsidRPr="001A7217">
        <w:rPr>
          <w:rFonts w:eastAsia="MS Mincho" w:hint="eastAsia"/>
        </w:rPr>
        <w:tab/>
      </w:r>
      <w:r>
        <w:rPr>
          <w:rFonts w:eastAsia="MS Mincho"/>
        </w:rPr>
        <w:t>APT Report APT/ASTAP/REPT-18</w:t>
      </w:r>
      <w:r>
        <w:rPr>
          <w:rFonts w:eastAsia="MS Mincho" w:hint="eastAsia"/>
        </w:rPr>
        <w:t xml:space="preserve"> (2015</w:t>
      </w:r>
      <w:r w:rsidRPr="001A7217">
        <w:rPr>
          <w:rFonts w:eastAsia="MS Mincho" w:hint="eastAsia"/>
        </w:rPr>
        <w:t>),</w:t>
      </w:r>
      <w:r>
        <w:rPr>
          <w:rFonts w:eastAsia="MS Mincho"/>
          <w:i/>
        </w:rPr>
        <w:t xml:space="preserve"> Disaster information sharing system in APT countries</w:t>
      </w:r>
      <w:r w:rsidR="000C76A4">
        <w:rPr>
          <w:rFonts w:eastAsia="MS Mincho" w:hint="eastAsia"/>
          <w:i/>
        </w:rPr>
        <w:t>,</w:t>
      </w:r>
      <w:r w:rsidR="000C76A4">
        <w:rPr>
          <w:rFonts w:eastAsia="MS Mincho"/>
          <w:i/>
        </w:rPr>
        <w:t xml:space="preserve"> </w:t>
      </w:r>
    </w:p>
    <w:p w:rsidR="00363639" w:rsidRPr="000C76A4" w:rsidRDefault="00BE7B4E" w:rsidP="000C76A4">
      <w:pPr>
        <w:spacing w:before="0"/>
        <w:ind w:left="2268"/>
        <w:rPr>
          <w:rFonts w:eastAsia="MS Mincho"/>
        </w:rPr>
      </w:pPr>
      <w:r w:rsidRPr="00BE7B4E">
        <w:rPr>
          <w:color w:val="000033"/>
        </w:rPr>
        <w:t>https://www.apt.int/APTASTAP-OUTCOMES</w:t>
      </w:r>
      <w:hyperlink r:id="rId68" w:tgtFrame="_blank" w:history="1"/>
    </w:p>
    <w:p w:rsidR="00592680" w:rsidRPr="001A7217" w:rsidRDefault="00592680" w:rsidP="00363639">
      <w:pPr>
        <w:ind w:left="2268" w:hanging="2268"/>
        <w:rPr>
          <w:rFonts w:eastAsia="MS Mincho"/>
        </w:rPr>
      </w:pPr>
      <w:r w:rsidRPr="001A7217">
        <w:rPr>
          <w:rFonts w:eastAsia="MS Mincho" w:hint="eastAsia"/>
        </w:rPr>
        <w:t>[b-ITU-T L-Sup.35]</w:t>
      </w:r>
      <w:r w:rsidRPr="001A7217">
        <w:rPr>
          <w:rFonts w:eastAsia="MS Mincho" w:hint="eastAsia"/>
        </w:rPr>
        <w:tab/>
        <w:t xml:space="preserve">Recommendation ITU-T L-Supplement 35 (2017), </w:t>
      </w:r>
      <w:r w:rsidRPr="001A7217">
        <w:rPr>
          <w:rFonts w:eastAsia="MS Mincho" w:hint="eastAsia"/>
          <w:i/>
        </w:rPr>
        <w:t xml:space="preserve">Framework of disaster management for network </w:t>
      </w:r>
      <w:r w:rsidRPr="001A7217">
        <w:rPr>
          <w:rFonts w:eastAsia="MS Mincho"/>
          <w:i/>
        </w:rPr>
        <w:t>resilience</w:t>
      </w:r>
      <w:r w:rsidRPr="001A7217">
        <w:rPr>
          <w:rFonts w:eastAsia="MS Mincho" w:hint="eastAsia"/>
          <w:i/>
        </w:rPr>
        <w:t xml:space="preserve"> and recovery</w:t>
      </w:r>
      <w:r w:rsidRPr="001A7217">
        <w:rPr>
          <w:rFonts w:eastAsia="MS Mincho" w:hint="eastAsia"/>
        </w:rPr>
        <w:t>.</w:t>
      </w:r>
    </w:p>
    <w:p w:rsidR="00592680" w:rsidRPr="007F4E5B" w:rsidRDefault="00592680" w:rsidP="00592680">
      <w:pPr>
        <w:pStyle w:val="enumlev1"/>
        <w:ind w:left="2552" w:hanging="2552"/>
      </w:pPr>
      <w:r w:rsidRPr="007F4E5B">
        <w:t>[b-UNESCO]</w:t>
      </w:r>
      <w:r w:rsidRPr="007F4E5B">
        <w:tab/>
        <w:t xml:space="preserve">UNESCO (2012), </w:t>
      </w:r>
      <w:r w:rsidRPr="007F4E5B">
        <w:rPr>
          <w:i/>
          <w:iCs/>
        </w:rPr>
        <w:t xml:space="preserve">Disaster Preparedness and Mitigation, </w:t>
      </w:r>
      <w:hyperlink r:id="rId69" w:history="1">
        <w:r w:rsidRPr="007F4E5B">
          <w:rPr>
            <w:rStyle w:val="Hyperlink"/>
          </w:rPr>
          <w:t>http://www.unesco.org/new/en/natural-sciences/special-themes/disaster-preparedness-and-mitigation/disaster-risk-reduction</w:t>
        </w:r>
      </w:hyperlink>
      <w:r w:rsidRPr="007F4E5B">
        <w:t>.</w:t>
      </w:r>
    </w:p>
    <w:p w:rsidR="00592680" w:rsidRPr="007F4E5B" w:rsidRDefault="00592680" w:rsidP="00592680">
      <w:r w:rsidRPr="007F4E5B">
        <w:t>[b-UNISDR framework]</w:t>
      </w:r>
      <w:r w:rsidRPr="007F4E5B">
        <w:tab/>
        <w:t xml:space="preserve">UNISDR (2012), </w:t>
      </w:r>
      <w:r w:rsidRPr="007F4E5B">
        <w:rPr>
          <w:i/>
          <w:iCs/>
        </w:rPr>
        <w:t>Towards a Post-2015 Framework for Disaster Risk Reduction</w:t>
      </w:r>
      <w:r w:rsidRPr="007F4E5B">
        <w:t xml:space="preserve">, </w:t>
      </w:r>
      <w:hyperlink r:id="rId70" w:history="1">
        <w:r w:rsidRPr="007F4E5B">
          <w:rPr>
            <w:rStyle w:val="Hyperlink"/>
          </w:rPr>
          <w:t>http://www.unisdr.org/files/25129_towardsapost2015‌frameworkfordisaste.pdf</w:t>
        </w:r>
      </w:hyperlink>
    </w:p>
    <w:p w:rsidR="00592680" w:rsidRDefault="00592680" w:rsidP="00592680">
      <w:pPr>
        <w:ind w:left="2268" w:hanging="2268"/>
        <w:rPr>
          <w:rFonts w:eastAsia="MS Mincho"/>
        </w:rPr>
      </w:pPr>
      <w:r w:rsidRPr="001A7217">
        <w:rPr>
          <w:rFonts w:eastAsia="SimSun" w:hint="eastAsia"/>
        </w:rPr>
        <w:t>[</w:t>
      </w:r>
      <w:r w:rsidRPr="001A7217">
        <w:rPr>
          <w:rFonts w:eastAsia="MS Mincho" w:hint="eastAsia"/>
        </w:rPr>
        <w:t>b-</w:t>
      </w:r>
      <w:r w:rsidRPr="001A7217">
        <w:rPr>
          <w:rFonts w:eastAsia="SimSun" w:hint="eastAsia"/>
        </w:rPr>
        <w:t>UNISDR</w:t>
      </w:r>
      <w:r>
        <w:rPr>
          <w:rFonts w:eastAsia="MS Mincho" w:hint="eastAsia"/>
        </w:rPr>
        <w:t xml:space="preserve"> terminology</w:t>
      </w:r>
      <w:r w:rsidRPr="001A7217">
        <w:rPr>
          <w:rFonts w:eastAsia="SimSun" w:hint="eastAsia"/>
        </w:rPr>
        <w:t>]</w:t>
      </w:r>
      <w:r w:rsidRPr="001A7217">
        <w:rPr>
          <w:rFonts w:eastAsia="SimSun"/>
        </w:rPr>
        <w:t xml:space="preserve"> </w:t>
      </w:r>
      <w:r w:rsidRPr="001A7217">
        <w:rPr>
          <w:rFonts w:eastAsia="MS Mincho" w:hint="eastAsia"/>
        </w:rPr>
        <w:tab/>
      </w:r>
      <w:r w:rsidRPr="001A7217">
        <w:rPr>
          <w:rFonts w:eastAsia="SimSun"/>
        </w:rPr>
        <w:t>United Nations International Strategy for Disaster Reduction</w:t>
      </w:r>
      <w:r w:rsidRPr="001A7217">
        <w:rPr>
          <w:rFonts w:eastAsia="MS Mincho" w:hint="eastAsia"/>
        </w:rPr>
        <w:t xml:space="preserve">, </w:t>
      </w:r>
      <w:r w:rsidRPr="001A7217">
        <w:rPr>
          <w:rFonts w:eastAsia="SimSun"/>
        </w:rPr>
        <w:t>UNISDR</w:t>
      </w:r>
      <w:r w:rsidRPr="001A7217">
        <w:rPr>
          <w:rFonts w:eastAsia="MS Mincho" w:hint="eastAsia"/>
        </w:rPr>
        <w:t xml:space="preserve"> </w:t>
      </w:r>
      <w:r w:rsidRPr="001A7217">
        <w:rPr>
          <w:rFonts w:eastAsia="SimSun" w:hint="eastAsia"/>
        </w:rPr>
        <w:t>(2009),</w:t>
      </w:r>
      <w:r w:rsidRPr="001A7217">
        <w:rPr>
          <w:rFonts w:eastAsia="SimSun"/>
          <w:i/>
        </w:rPr>
        <w:t xml:space="preserve"> </w:t>
      </w:r>
      <w:r w:rsidRPr="001A7217">
        <w:rPr>
          <w:rFonts w:eastAsia="MS Mincho" w:hint="eastAsia"/>
          <w:i/>
        </w:rPr>
        <w:t xml:space="preserve">UNISDR </w:t>
      </w:r>
      <w:r w:rsidRPr="001A7217">
        <w:rPr>
          <w:rFonts w:eastAsia="SimSun"/>
          <w:i/>
        </w:rPr>
        <w:t xml:space="preserve">Terminology on </w:t>
      </w:r>
      <w:r w:rsidRPr="001A7217">
        <w:rPr>
          <w:rFonts w:eastAsia="MS Mincho" w:hint="eastAsia"/>
          <w:i/>
        </w:rPr>
        <w:t>d</w:t>
      </w:r>
      <w:r w:rsidRPr="001A7217">
        <w:rPr>
          <w:rFonts w:eastAsia="SimSun"/>
          <w:i/>
        </w:rPr>
        <w:t xml:space="preserve">isaster </w:t>
      </w:r>
      <w:r w:rsidRPr="001A7217">
        <w:rPr>
          <w:rFonts w:eastAsia="MS Mincho" w:hint="eastAsia"/>
          <w:i/>
        </w:rPr>
        <w:t>r</w:t>
      </w:r>
      <w:r w:rsidRPr="001A7217">
        <w:rPr>
          <w:rFonts w:eastAsia="SimSun"/>
          <w:i/>
        </w:rPr>
        <w:t xml:space="preserve">isk </w:t>
      </w:r>
      <w:r w:rsidRPr="001A7217">
        <w:rPr>
          <w:rFonts w:eastAsia="MS Mincho" w:hint="eastAsia"/>
          <w:i/>
        </w:rPr>
        <w:t>r</w:t>
      </w:r>
      <w:r w:rsidRPr="001A7217">
        <w:rPr>
          <w:rFonts w:eastAsia="SimSun"/>
          <w:i/>
        </w:rPr>
        <w:t>eduction</w:t>
      </w:r>
      <w:r w:rsidRPr="001A7217">
        <w:rPr>
          <w:rFonts w:eastAsia="MS Mincho" w:hint="eastAsia"/>
        </w:rPr>
        <w:t>.</w:t>
      </w:r>
      <w:r w:rsidRPr="001A7217">
        <w:rPr>
          <w:rFonts w:eastAsia="SimSun"/>
        </w:rPr>
        <w:t xml:space="preserve"> </w:t>
      </w:r>
      <w:r w:rsidRPr="001A7217">
        <w:rPr>
          <w:rFonts w:eastAsia="MS Mincho" w:hint="eastAsia"/>
        </w:rPr>
        <w:t>&lt;</w:t>
      </w:r>
      <w:r w:rsidRPr="001A7217">
        <w:rPr>
          <w:rFonts w:eastAsia="SimSun"/>
        </w:rPr>
        <w:t>http://www.unisdr.org/we/inform/</w:t>
      </w:r>
      <w:r w:rsidRPr="001A7217">
        <w:rPr>
          <w:rFonts w:eastAsia="MS Mincho" w:hint="eastAsia"/>
        </w:rPr>
        <w:t>publications/7817&gt;</w:t>
      </w:r>
    </w:p>
    <w:p w:rsidR="00592680" w:rsidRPr="001E1A24" w:rsidRDefault="00592680" w:rsidP="00592680">
      <w:pPr>
        <w:rPr>
          <w:rFonts w:eastAsia="MS Mincho"/>
        </w:rPr>
      </w:pPr>
      <w:bookmarkStart w:id="76" w:name="_Toc388862198"/>
      <w:bookmarkStart w:id="77" w:name="_Toc388862259"/>
      <w:bookmarkStart w:id="78" w:name="_Toc388863110"/>
      <w:bookmarkStart w:id="79" w:name="_Toc388863261"/>
      <w:bookmarkStart w:id="80" w:name="_Toc388863623"/>
      <w:bookmarkStart w:id="81" w:name="_Toc388863680"/>
      <w:bookmarkStart w:id="82" w:name="_Toc388862199"/>
      <w:bookmarkStart w:id="83" w:name="_Toc388862260"/>
      <w:bookmarkStart w:id="84" w:name="_Toc388863111"/>
      <w:bookmarkStart w:id="85" w:name="_Toc388863262"/>
      <w:bookmarkStart w:id="86" w:name="_Toc388863624"/>
      <w:bookmarkStart w:id="87" w:name="_Toc388863681"/>
      <w:bookmarkEnd w:id="76"/>
      <w:bookmarkEnd w:id="77"/>
      <w:bookmarkEnd w:id="78"/>
      <w:bookmarkEnd w:id="79"/>
      <w:bookmarkEnd w:id="80"/>
      <w:bookmarkEnd w:id="81"/>
      <w:bookmarkEnd w:id="82"/>
      <w:bookmarkEnd w:id="83"/>
      <w:bookmarkEnd w:id="84"/>
      <w:bookmarkEnd w:id="85"/>
      <w:bookmarkEnd w:id="86"/>
      <w:bookmarkEnd w:id="87"/>
    </w:p>
    <w:p w:rsidR="00592680" w:rsidRDefault="00592680" w:rsidP="00592680">
      <w:pPr>
        <w:jc w:val="center"/>
      </w:pPr>
      <w:r>
        <w:t>_______________________</w:t>
      </w:r>
    </w:p>
    <w:p w:rsidR="00592680" w:rsidRDefault="00592680" w:rsidP="00592680"/>
    <w:p w:rsidR="0089088E" w:rsidRPr="004922D3" w:rsidRDefault="0089088E" w:rsidP="0089088E">
      <w:pPr>
        <w:rPr>
          <w:rFonts w:eastAsia="MS Mincho"/>
        </w:rPr>
      </w:pPr>
    </w:p>
    <w:sectPr w:rsidR="0089088E" w:rsidRPr="004922D3" w:rsidSect="00CF7167">
      <w:headerReference w:type="even" r:id="rId71"/>
      <w:headerReference w:type="default" r:id="rId72"/>
      <w:footerReference w:type="even" r:id="rId73"/>
      <w:footerReference w:type="default" r:id="rId74"/>
      <w:headerReference w:type="first" r:id="rId75"/>
      <w:footerReference w:type="first" r:id="rId76"/>
      <w:pgSz w:w="11907" w:h="16840" w:code="9"/>
      <w:pgMar w:top="1417" w:right="1134" w:bottom="1417"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9524B" w:rsidRDefault="00B9524B" w:rsidP="00C42125">
      <w:pPr>
        <w:spacing w:before="0"/>
      </w:pPr>
      <w:r>
        <w:separator/>
      </w:r>
    </w:p>
  </w:endnote>
  <w:endnote w:type="continuationSeparator" w:id="0">
    <w:p w:rsidR="00B9524B" w:rsidRDefault="00B9524B"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
    <w:altName w:val="ＭＳ 明朝"/>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MS PGothic">
    <w:altName w:val="ＭＳ Ｐゴシック"/>
    <w:panose1 w:val="020B0600070205080204"/>
    <w:charset w:val="80"/>
    <w:family w:val="swiss"/>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FutoMinA101-Bold-Identity-H">
    <w:altName w:val="MS Mincho"/>
    <w:panose1 w:val="00000000000000000000"/>
    <w:charset w:val="80"/>
    <w:family w:val="auto"/>
    <w:notTrueType/>
    <w:pitch w:val="default"/>
    <w:sig w:usb0="00000001" w:usb1="08070000" w:usb2="00000010" w:usb3="00000000" w:csb0="00020000" w:csb1="00000000"/>
  </w:font>
  <w:font w:name="HGSSoeiKakugothicUB">
    <w:altName w:val="MS Gothic"/>
    <w:charset w:val="80"/>
    <w:family w:val="modern"/>
    <w:pitch w:val="variable"/>
    <w:sig w:usb0="E00002FF" w:usb1="6AC7FDFB" w:usb2="00000012" w:usb3="00000000" w:csb0="0002009F" w:csb1="00000000"/>
  </w:font>
  <w:font w:name="HGPSoeiKakugothicUB">
    <w:altName w:val="MS Gothic"/>
    <w:charset w:val="80"/>
    <w:family w:val="modern"/>
    <w:pitch w:val="variable"/>
    <w:sig w:usb0="E00002FF" w:usb1="6AC7FDFB" w:usb2="00000012" w:usb3="00000000" w:csb0="0002009F" w:csb1="00000000"/>
  </w:font>
  <w:font w:name="HGGothicE">
    <w:altName w:val="HGｺﾞｼｯｸE"/>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45D1" w:rsidRDefault="002345D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45D1" w:rsidRDefault="002345D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45D1" w:rsidRDefault="002345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9524B" w:rsidRDefault="00B9524B" w:rsidP="00C42125">
      <w:pPr>
        <w:spacing w:before="0"/>
      </w:pPr>
      <w:r>
        <w:separator/>
      </w:r>
    </w:p>
  </w:footnote>
  <w:footnote w:type="continuationSeparator" w:id="0">
    <w:p w:rsidR="00B9524B" w:rsidRDefault="00B9524B"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45D1" w:rsidRDefault="002345D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976A1" w:rsidRPr="00CF7167" w:rsidRDefault="00CF7167" w:rsidP="00CF7167">
    <w:pPr>
      <w:pStyle w:val="Header"/>
      <w:rPr>
        <w:sz w:val="18"/>
      </w:rPr>
    </w:pPr>
    <w:r w:rsidRPr="00CF7167">
      <w:rPr>
        <w:sz w:val="18"/>
      </w:rPr>
      <w:t xml:space="preserve">- </w:t>
    </w:r>
    <w:r w:rsidRPr="00CF7167">
      <w:rPr>
        <w:sz w:val="18"/>
      </w:rPr>
      <w:fldChar w:fldCharType="begin"/>
    </w:r>
    <w:r w:rsidRPr="00CF7167">
      <w:rPr>
        <w:sz w:val="18"/>
      </w:rPr>
      <w:instrText xml:space="preserve"> PAGE  \* MERGEFORMAT </w:instrText>
    </w:r>
    <w:r w:rsidRPr="00CF7167">
      <w:rPr>
        <w:sz w:val="18"/>
      </w:rPr>
      <w:fldChar w:fldCharType="separate"/>
    </w:r>
    <w:r w:rsidR="00042A51">
      <w:rPr>
        <w:noProof/>
        <w:sz w:val="18"/>
      </w:rPr>
      <w:t>2</w:t>
    </w:r>
    <w:r w:rsidRPr="00CF7167">
      <w:rPr>
        <w:sz w:val="18"/>
      </w:rPr>
      <w:fldChar w:fldCharType="end"/>
    </w:r>
    <w:r w:rsidRPr="00CF7167">
      <w:rPr>
        <w:sz w:val="18"/>
      </w:rPr>
      <w:t xml:space="preserve"> -</w:t>
    </w:r>
  </w:p>
  <w:p w:rsidR="00CF7167" w:rsidRPr="00CF7167" w:rsidRDefault="00CF7167" w:rsidP="00042A51">
    <w:pPr>
      <w:pStyle w:val="Header"/>
      <w:spacing w:after="240"/>
      <w:rPr>
        <w:sz w:val="18"/>
      </w:rPr>
    </w:pPr>
    <w:r>
      <w:rPr>
        <w:sz w:val="18"/>
      </w:rPr>
      <w:t>SG2-TD416</w:t>
    </w:r>
    <w:r w:rsidR="002345D1">
      <w:rPr>
        <w:sz w:val="18"/>
      </w:rPr>
      <w:t>-R</w:t>
    </w:r>
    <w:r w:rsidR="00042A51">
      <w:rPr>
        <w:sz w:val="18"/>
      </w:rPr>
      <w:t>2</w:t>
    </w:r>
    <w:bookmarkStart w:id="88" w:name="_GoBack"/>
    <w:bookmarkEnd w:id="88"/>
    <w:r>
      <w:rPr>
        <w:sz w:val="18"/>
      </w:rPr>
      <w:t>/GEN</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45D1" w:rsidRDefault="002345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661A7"/>
    <w:multiLevelType w:val="hybridMultilevel"/>
    <w:tmpl w:val="0F78C112"/>
    <w:lvl w:ilvl="0" w:tplc="75768B36">
      <w:start w:val="4"/>
      <w:numFmt w:val="decimal"/>
      <w:lvlText w:val="%1)"/>
      <w:lvlJc w:val="left"/>
      <w:pPr>
        <w:tabs>
          <w:tab w:val="num" w:pos="-510"/>
        </w:tabs>
        <w:ind w:left="420" w:hanging="420"/>
      </w:pPr>
      <w:rPr>
        <w:rFonts w:cs="Times New Roman" w:hint="default"/>
        <w:b/>
        <w:i w:val="0"/>
        <w:sz w:val="24"/>
      </w:rPr>
    </w:lvl>
    <w:lvl w:ilvl="1" w:tplc="04090017" w:tentative="1">
      <w:start w:val="1"/>
      <w:numFmt w:val="aiueoFullWidth"/>
      <w:lvlText w:val="(%2)"/>
      <w:lvlJc w:val="left"/>
      <w:pPr>
        <w:ind w:left="1464" w:hanging="420"/>
      </w:pPr>
    </w:lvl>
    <w:lvl w:ilvl="2" w:tplc="04090011" w:tentative="1">
      <w:start w:val="1"/>
      <w:numFmt w:val="decimalEnclosedCircle"/>
      <w:lvlText w:val="%3"/>
      <w:lvlJc w:val="left"/>
      <w:pPr>
        <w:ind w:left="1884" w:hanging="420"/>
      </w:pPr>
    </w:lvl>
    <w:lvl w:ilvl="3" w:tplc="0409000F" w:tentative="1">
      <w:start w:val="1"/>
      <w:numFmt w:val="decimal"/>
      <w:lvlText w:val="%4."/>
      <w:lvlJc w:val="left"/>
      <w:pPr>
        <w:ind w:left="2304" w:hanging="420"/>
      </w:pPr>
    </w:lvl>
    <w:lvl w:ilvl="4" w:tplc="04090017" w:tentative="1">
      <w:start w:val="1"/>
      <w:numFmt w:val="aiueoFullWidth"/>
      <w:lvlText w:val="(%5)"/>
      <w:lvlJc w:val="left"/>
      <w:pPr>
        <w:ind w:left="2724" w:hanging="420"/>
      </w:pPr>
    </w:lvl>
    <w:lvl w:ilvl="5" w:tplc="04090011" w:tentative="1">
      <w:start w:val="1"/>
      <w:numFmt w:val="decimalEnclosedCircle"/>
      <w:lvlText w:val="%6"/>
      <w:lvlJc w:val="left"/>
      <w:pPr>
        <w:ind w:left="3144" w:hanging="420"/>
      </w:pPr>
    </w:lvl>
    <w:lvl w:ilvl="6" w:tplc="0409000F" w:tentative="1">
      <w:start w:val="1"/>
      <w:numFmt w:val="decimal"/>
      <w:lvlText w:val="%7."/>
      <w:lvlJc w:val="left"/>
      <w:pPr>
        <w:ind w:left="3564" w:hanging="420"/>
      </w:pPr>
    </w:lvl>
    <w:lvl w:ilvl="7" w:tplc="04090017" w:tentative="1">
      <w:start w:val="1"/>
      <w:numFmt w:val="aiueoFullWidth"/>
      <w:lvlText w:val="(%8)"/>
      <w:lvlJc w:val="left"/>
      <w:pPr>
        <w:ind w:left="3984" w:hanging="420"/>
      </w:pPr>
    </w:lvl>
    <w:lvl w:ilvl="8" w:tplc="04090011" w:tentative="1">
      <w:start w:val="1"/>
      <w:numFmt w:val="decimalEnclosedCircle"/>
      <w:lvlText w:val="%9"/>
      <w:lvlJc w:val="left"/>
      <w:pPr>
        <w:ind w:left="4404" w:hanging="420"/>
      </w:pPr>
    </w:lvl>
  </w:abstractNum>
  <w:abstractNum w:abstractNumId="1" w15:restartNumberingAfterBreak="0">
    <w:nsid w:val="0AC26248"/>
    <w:multiLevelType w:val="multilevel"/>
    <w:tmpl w:val="7E864B62"/>
    <w:lvl w:ilvl="0">
      <w:start w:val="1"/>
      <w:numFmt w:val="decimal"/>
      <w:lvlText w:val="3.2.%1"/>
      <w:lvlJc w:val="left"/>
      <w:pPr>
        <w:tabs>
          <w:tab w:val="num" w:pos="0"/>
        </w:tabs>
        <w:ind w:left="360" w:hanging="360"/>
      </w:pPr>
      <w:rPr>
        <w:rFonts w:cs="Times New Roman" w:hint="eastAsia"/>
        <w:b/>
        <w:i w:val="0"/>
        <w:sz w:val="24"/>
      </w:rPr>
    </w:lvl>
    <w:lvl w:ilvl="1">
      <w:start w:val="1"/>
      <w:numFmt w:val="decimal"/>
      <w:isLgl/>
      <w:lvlText w:val="3.2.%2"/>
      <w:lvlJc w:val="left"/>
      <w:pPr>
        <w:tabs>
          <w:tab w:val="num" w:pos="-284"/>
        </w:tabs>
        <w:ind w:left="436" w:hanging="360"/>
      </w:pPr>
      <w:rPr>
        <w:rFonts w:hint="default"/>
      </w:rPr>
    </w:lvl>
    <w:lvl w:ilvl="2">
      <w:start w:val="1"/>
      <w:numFmt w:val="none"/>
      <w:isLgl/>
      <w:lvlText w:val="3.3.2"/>
      <w:lvlJc w:val="left"/>
      <w:pPr>
        <w:tabs>
          <w:tab w:val="num" w:pos="-284"/>
        </w:tabs>
        <w:ind w:left="720" w:hanging="720"/>
      </w:pPr>
      <w:rPr>
        <w:rFonts w:hint="default"/>
      </w:rPr>
    </w:lvl>
    <w:lvl w:ilvl="3">
      <w:start w:val="1"/>
      <w:numFmt w:val="decimal"/>
      <w:isLgl/>
      <w:lvlText w:val="%1.%2.%3.%4"/>
      <w:lvlJc w:val="left"/>
      <w:pPr>
        <w:tabs>
          <w:tab w:val="num" w:pos="-284"/>
        </w:tabs>
        <w:ind w:left="1516" w:hanging="720"/>
      </w:pPr>
      <w:rPr>
        <w:rFonts w:hint="default"/>
      </w:rPr>
    </w:lvl>
    <w:lvl w:ilvl="4">
      <w:start w:val="1"/>
      <w:numFmt w:val="decimal"/>
      <w:isLgl/>
      <w:lvlText w:val="%1.%2.%3.%4.%5"/>
      <w:lvlJc w:val="left"/>
      <w:pPr>
        <w:tabs>
          <w:tab w:val="num" w:pos="-284"/>
        </w:tabs>
        <w:ind w:left="2236" w:hanging="1080"/>
      </w:pPr>
      <w:rPr>
        <w:rFonts w:hint="default"/>
      </w:rPr>
    </w:lvl>
    <w:lvl w:ilvl="5">
      <w:start w:val="1"/>
      <w:numFmt w:val="decimal"/>
      <w:isLgl/>
      <w:lvlText w:val="%1.%2.%3.%4.%5.%6"/>
      <w:lvlJc w:val="left"/>
      <w:pPr>
        <w:tabs>
          <w:tab w:val="num" w:pos="-284"/>
        </w:tabs>
        <w:ind w:left="2596" w:hanging="1080"/>
      </w:pPr>
      <w:rPr>
        <w:rFonts w:hint="default"/>
      </w:rPr>
    </w:lvl>
    <w:lvl w:ilvl="6">
      <w:start w:val="1"/>
      <w:numFmt w:val="decimal"/>
      <w:isLgl/>
      <w:lvlText w:val="%1.%2.%3.%4.%5.%6.%7"/>
      <w:lvlJc w:val="left"/>
      <w:pPr>
        <w:tabs>
          <w:tab w:val="num" w:pos="-284"/>
        </w:tabs>
        <w:ind w:left="3316" w:hanging="1440"/>
      </w:pPr>
      <w:rPr>
        <w:rFonts w:hint="default"/>
      </w:rPr>
    </w:lvl>
    <w:lvl w:ilvl="7">
      <w:start w:val="1"/>
      <w:numFmt w:val="decimal"/>
      <w:isLgl/>
      <w:lvlText w:val="%1.%2.%3.%4.%5.%6.%7.%8"/>
      <w:lvlJc w:val="left"/>
      <w:pPr>
        <w:tabs>
          <w:tab w:val="num" w:pos="-284"/>
        </w:tabs>
        <w:ind w:left="3676" w:hanging="1440"/>
      </w:pPr>
      <w:rPr>
        <w:rFonts w:hint="default"/>
      </w:rPr>
    </w:lvl>
    <w:lvl w:ilvl="8">
      <w:start w:val="1"/>
      <w:numFmt w:val="decimal"/>
      <w:isLgl/>
      <w:lvlText w:val="%1.%2.%3.%4.%5.%6.%7.%8.%9"/>
      <w:lvlJc w:val="left"/>
      <w:pPr>
        <w:tabs>
          <w:tab w:val="num" w:pos="-284"/>
        </w:tabs>
        <w:ind w:left="4396" w:hanging="1800"/>
      </w:pPr>
      <w:rPr>
        <w:rFonts w:hint="default"/>
      </w:rPr>
    </w:lvl>
  </w:abstractNum>
  <w:abstractNum w:abstractNumId="2" w15:restartNumberingAfterBreak="0">
    <w:nsid w:val="10FE0BA9"/>
    <w:multiLevelType w:val="hybridMultilevel"/>
    <w:tmpl w:val="EF32E456"/>
    <w:lvl w:ilvl="0" w:tplc="1B3AE78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12613648"/>
    <w:multiLevelType w:val="hybridMultilevel"/>
    <w:tmpl w:val="C73E3180"/>
    <w:lvl w:ilvl="0" w:tplc="516036C0">
      <w:start w:val="1"/>
      <w:numFmt w:val="decimal"/>
      <w:lvlText w:val="%1)"/>
      <w:lvlJc w:val="left"/>
      <w:pPr>
        <w:ind w:left="600" w:hanging="360"/>
      </w:pPr>
      <w:rPr>
        <w:rFonts w:hint="default"/>
      </w:rPr>
    </w:lvl>
    <w:lvl w:ilvl="1" w:tplc="04090017">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4" w15:restartNumberingAfterBreak="0">
    <w:nsid w:val="13556797"/>
    <w:multiLevelType w:val="hybridMultilevel"/>
    <w:tmpl w:val="BCF49742"/>
    <w:lvl w:ilvl="0" w:tplc="8C7CD4C0">
      <w:numFmt w:val="bullet"/>
      <w:lvlText w:val="-"/>
      <w:lvlJc w:val="left"/>
      <w:pPr>
        <w:ind w:left="420" w:hanging="42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E23605F"/>
    <w:multiLevelType w:val="multilevel"/>
    <w:tmpl w:val="DA50AF46"/>
    <w:lvl w:ilvl="0">
      <w:start w:val="2"/>
      <w:numFmt w:val="decimal"/>
      <w:lvlText w:val="3.%1."/>
      <w:lvlJc w:val="left"/>
      <w:pPr>
        <w:tabs>
          <w:tab w:val="num" w:pos="284"/>
        </w:tabs>
        <w:ind w:left="644" w:hanging="360"/>
      </w:pPr>
      <w:rPr>
        <w:rFonts w:hint="default"/>
      </w:rPr>
    </w:lvl>
    <w:lvl w:ilvl="1">
      <w:start w:val="1"/>
      <w:numFmt w:val="decimal"/>
      <w:isLgl/>
      <w:lvlText w:val="3.2.%2"/>
      <w:lvlJc w:val="left"/>
      <w:pPr>
        <w:tabs>
          <w:tab w:val="num" w:pos="0"/>
        </w:tabs>
        <w:ind w:left="720" w:hanging="360"/>
      </w:pPr>
      <w:rPr>
        <w:rFonts w:hint="default"/>
      </w:rPr>
    </w:lvl>
    <w:lvl w:ilvl="2">
      <w:start w:val="1"/>
      <w:numFmt w:val="none"/>
      <w:isLgl/>
      <w:lvlText w:val="3.3.2"/>
      <w:lvlJc w:val="left"/>
      <w:pPr>
        <w:tabs>
          <w:tab w:val="num" w:pos="0"/>
        </w:tabs>
        <w:ind w:left="1004" w:hanging="720"/>
      </w:pPr>
      <w:rPr>
        <w:rFonts w:hint="default"/>
      </w:rPr>
    </w:lvl>
    <w:lvl w:ilvl="3">
      <w:start w:val="1"/>
      <w:numFmt w:val="decimal"/>
      <w:isLgl/>
      <w:lvlText w:val="%1.%2.%3.%4"/>
      <w:lvlJc w:val="left"/>
      <w:pPr>
        <w:tabs>
          <w:tab w:val="num" w:pos="0"/>
        </w:tabs>
        <w:ind w:left="1800" w:hanging="720"/>
      </w:pPr>
      <w:rPr>
        <w:rFonts w:hint="default"/>
      </w:rPr>
    </w:lvl>
    <w:lvl w:ilvl="4">
      <w:start w:val="1"/>
      <w:numFmt w:val="decimal"/>
      <w:isLgl/>
      <w:lvlText w:val="%1.%2.%3.%4.%5"/>
      <w:lvlJc w:val="left"/>
      <w:pPr>
        <w:tabs>
          <w:tab w:val="num" w:pos="0"/>
        </w:tabs>
        <w:ind w:left="2520" w:hanging="1080"/>
      </w:pPr>
      <w:rPr>
        <w:rFonts w:hint="default"/>
      </w:rPr>
    </w:lvl>
    <w:lvl w:ilvl="5">
      <w:start w:val="1"/>
      <w:numFmt w:val="decimal"/>
      <w:isLgl/>
      <w:lvlText w:val="%1.%2.%3.%4.%5.%6"/>
      <w:lvlJc w:val="left"/>
      <w:pPr>
        <w:tabs>
          <w:tab w:val="num" w:pos="0"/>
        </w:tabs>
        <w:ind w:left="2880" w:hanging="1080"/>
      </w:pPr>
      <w:rPr>
        <w:rFonts w:hint="default"/>
      </w:rPr>
    </w:lvl>
    <w:lvl w:ilvl="6">
      <w:start w:val="1"/>
      <w:numFmt w:val="decimal"/>
      <w:isLgl/>
      <w:lvlText w:val="%1.%2.%3.%4.%5.%6.%7"/>
      <w:lvlJc w:val="left"/>
      <w:pPr>
        <w:tabs>
          <w:tab w:val="num" w:pos="0"/>
        </w:tabs>
        <w:ind w:left="3600" w:hanging="1440"/>
      </w:pPr>
      <w:rPr>
        <w:rFonts w:hint="default"/>
      </w:rPr>
    </w:lvl>
    <w:lvl w:ilvl="7">
      <w:start w:val="1"/>
      <w:numFmt w:val="decimal"/>
      <w:isLgl/>
      <w:lvlText w:val="%1.%2.%3.%4.%5.%6.%7.%8"/>
      <w:lvlJc w:val="left"/>
      <w:pPr>
        <w:tabs>
          <w:tab w:val="num" w:pos="0"/>
        </w:tabs>
        <w:ind w:left="3960" w:hanging="1440"/>
      </w:pPr>
      <w:rPr>
        <w:rFonts w:hint="default"/>
      </w:rPr>
    </w:lvl>
    <w:lvl w:ilvl="8">
      <w:start w:val="1"/>
      <w:numFmt w:val="decimal"/>
      <w:isLgl/>
      <w:lvlText w:val="%1.%2.%3.%4.%5.%6.%7.%8.%9"/>
      <w:lvlJc w:val="left"/>
      <w:pPr>
        <w:tabs>
          <w:tab w:val="num" w:pos="0"/>
        </w:tabs>
        <w:ind w:left="4680" w:hanging="1800"/>
      </w:pPr>
      <w:rPr>
        <w:rFonts w:hint="default"/>
      </w:rPr>
    </w:lvl>
  </w:abstractNum>
  <w:abstractNum w:abstractNumId="6" w15:restartNumberingAfterBreak="0">
    <w:nsid w:val="234B26D8"/>
    <w:multiLevelType w:val="hybridMultilevel"/>
    <w:tmpl w:val="612E98E2"/>
    <w:lvl w:ilvl="0" w:tplc="FFFFFFFF">
      <w:start w:val="1"/>
      <w:numFmt w:val="decimal"/>
      <w:lvlText w:val="%1."/>
      <w:lvlJc w:val="left"/>
      <w:pPr>
        <w:tabs>
          <w:tab w:val="num" w:pos="360"/>
        </w:tabs>
        <w:ind w:left="360" w:hanging="360"/>
      </w:pPr>
      <w:rPr>
        <w:rFonts w:hint="default"/>
      </w:rPr>
    </w:lvl>
    <w:lvl w:ilvl="1" w:tplc="FFFFFFFF">
      <w:start w:val="1"/>
      <w:numFmt w:val="decimal"/>
      <w:lvlText w:val="%2)"/>
      <w:lvlJc w:val="left"/>
      <w:pPr>
        <w:tabs>
          <w:tab w:val="num" w:pos="-426"/>
        </w:tabs>
        <w:ind w:left="840" w:hanging="420"/>
      </w:pPr>
      <w:rPr>
        <w:rFonts w:hint="eastAsia"/>
      </w:rPr>
    </w:lvl>
    <w:lvl w:ilvl="2" w:tplc="FFFFFFFF" w:tentative="1">
      <w:start w:val="1"/>
      <w:numFmt w:val="decimalEnclosedCircle"/>
      <w:lvlText w:val="%3"/>
      <w:lvlJc w:val="lef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aiueoFullWidth"/>
      <w:lvlText w:val="(%5)"/>
      <w:lvlJc w:val="left"/>
      <w:pPr>
        <w:tabs>
          <w:tab w:val="num" w:pos="2100"/>
        </w:tabs>
        <w:ind w:left="2100" w:hanging="420"/>
      </w:pPr>
    </w:lvl>
    <w:lvl w:ilvl="5" w:tplc="FFFFFFFF" w:tentative="1">
      <w:start w:val="1"/>
      <w:numFmt w:val="decimalEnclosedCircle"/>
      <w:lvlText w:val="%6"/>
      <w:lvlJc w:val="lef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aiueoFullWidth"/>
      <w:lvlText w:val="(%8)"/>
      <w:lvlJc w:val="left"/>
      <w:pPr>
        <w:tabs>
          <w:tab w:val="num" w:pos="3360"/>
        </w:tabs>
        <w:ind w:left="3360" w:hanging="420"/>
      </w:pPr>
    </w:lvl>
    <w:lvl w:ilvl="8" w:tplc="FFFFFFFF" w:tentative="1">
      <w:start w:val="1"/>
      <w:numFmt w:val="decimalEnclosedCircle"/>
      <w:lvlText w:val="%9"/>
      <w:lvlJc w:val="left"/>
      <w:pPr>
        <w:tabs>
          <w:tab w:val="num" w:pos="3780"/>
        </w:tabs>
        <w:ind w:left="3780" w:hanging="420"/>
      </w:pPr>
    </w:lvl>
  </w:abstractNum>
  <w:abstractNum w:abstractNumId="7" w15:restartNumberingAfterBreak="0">
    <w:nsid w:val="38F71514"/>
    <w:multiLevelType w:val="hybridMultilevel"/>
    <w:tmpl w:val="3FC49088"/>
    <w:lvl w:ilvl="0" w:tplc="B7D63CBC">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3ADE05A6"/>
    <w:multiLevelType w:val="multilevel"/>
    <w:tmpl w:val="0770CC4E"/>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9" w15:restartNumberingAfterBreak="0">
    <w:nsid w:val="3CDF78A5"/>
    <w:multiLevelType w:val="hybridMultilevel"/>
    <w:tmpl w:val="422E4D70"/>
    <w:lvl w:ilvl="0" w:tplc="FFFFFFFF">
      <w:start w:val="1"/>
      <w:numFmt w:val="bullet"/>
      <w:lvlText w:val=""/>
      <w:lvlJc w:val="left"/>
      <w:pPr>
        <w:tabs>
          <w:tab w:val="num" w:pos="720"/>
        </w:tabs>
        <w:ind w:left="720" w:hanging="360"/>
      </w:pPr>
      <w:rPr>
        <w:rFonts w:ascii="Wingdings" w:hAnsi="Wingdings" w:hint="default"/>
      </w:rPr>
    </w:lvl>
    <w:lvl w:ilvl="1" w:tplc="FFFFFFFF">
      <w:start w:val="1"/>
      <w:numFmt w:val="decimal"/>
      <w:lvlText w:val="%2)"/>
      <w:lvlJc w:val="left"/>
      <w:pPr>
        <w:tabs>
          <w:tab w:val="num" w:pos="1163"/>
        </w:tabs>
        <w:ind w:left="1107" w:hanging="397"/>
      </w:pPr>
      <w:rPr>
        <w:rFonts w:hint="eastAsia"/>
        <w:b/>
        <w:i w:val="0"/>
        <w:sz w:val="24"/>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6090F39"/>
    <w:multiLevelType w:val="hybridMultilevel"/>
    <w:tmpl w:val="4E50D7B4"/>
    <w:lvl w:ilvl="0" w:tplc="8C7CD4C0">
      <w:numFmt w:val="bullet"/>
      <w:lvlText w:val="-"/>
      <w:lvlJc w:val="left"/>
      <w:pPr>
        <w:ind w:left="420" w:hanging="42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50A04395"/>
    <w:multiLevelType w:val="hybridMultilevel"/>
    <w:tmpl w:val="968E6C48"/>
    <w:lvl w:ilvl="0" w:tplc="35961698">
      <w:start w:val="2"/>
      <w:numFmt w:val="decimal"/>
      <w:lvlText w:val="%1)"/>
      <w:lvlJc w:val="left"/>
      <w:pPr>
        <w:tabs>
          <w:tab w:val="num" w:pos="928"/>
        </w:tabs>
        <w:ind w:left="928" w:hanging="360"/>
      </w:pPr>
      <w:rPr>
        <w:rFonts w:hint="eastAsia"/>
        <w:b/>
        <w:i w:val="0"/>
        <w:sz w:val="24"/>
      </w:rPr>
    </w:lvl>
    <w:lvl w:ilvl="1" w:tplc="04090017">
      <w:start w:val="1"/>
      <w:numFmt w:val="decimal"/>
      <w:lvlText w:val="（%2）"/>
      <w:lvlJc w:val="left"/>
      <w:pPr>
        <w:tabs>
          <w:tab w:val="num" w:pos="454"/>
        </w:tabs>
        <w:ind w:left="624" w:hanging="284"/>
      </w:pPr>
      <w:rPr>
        <w:rFonts w:hint="eastAsia"/>
        <w:b w:val="0"/>
        <w:i w:val="0"/>
        <w:color w:val="auto"/>
        <w:sz w:val="24"/>
      </w:rPr>
    </w:lvl>
    <w:lvl w:ilvl="2" w:tplc="04090011">
      <w:start w:val="3"/>
      <w:numFmt w:val="decimal"/>
      <w:lvlText w:val="%3)"/>
      <w:lvlJc w:val="left"/>
      <w:pPr>
        <w:tabs>
          <w:tab w:val="num" w:pos="-6"/>
        </w:tabs>
        <w:ind w:left="1260" w:hanging="420"/>
      </w:pPr>
      <w:rPr>
        <w:rFonts w:hint="eastAsia"/>
        <w:b/>
        <w:i w:val="0"/>
        <w:sz w:val="24"/>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15:restartNumberingAfterBreak="0">
    <w:nsid w:val="5B9E74CE"/>
    <w:multiLevelType w:val="hybridMultilevel"/>
    <w:tmpl w:val="1438F508"/>
    <w:lvl w:ilvl="0" w:tplc="FFFFFFFF">
      <w:start w:val="1"/>
      <w:numFmt w:val="decimal"/>
      <w:lvlText w:val="（%1）"/>
      <w:lvlJc w:val="left"/>
      <w:pPr>
        <w:tabs>
          <w:tab w:val="num" w:pos="142"/>
        </w:tabs>
        <w:ind w:left="988" w:hanging="420"/>
      </w:pPr>
      <w:rPr>
        <w:rFonts w:hint="eastAsia"/>
        <w:color w:val="auto"/>
        <w:lang w:val="en-GB"/>
      </w:rPr>
    </w:lvl>
    <w:lvl w:ilvl="1" w:tplc="FFFFFFFF">
      <w:start w:val="3"/>
      <w:numFmt w:val="decimal"/>
      <w:lvlText w:val="%2)"/>
      <w:lvlJc w:val="left"/>
      <w:pPr>
        <w:tabs>
          <w:tab w:val="num" w:pos="142"/>
        </w:tabs>
        <w:ind w:left="1408" w:hanging="420"/>
      </w:pPr>
      <w:rPr>
        <w:rFonts w:hint="eastAsia"/>
        <w:color w:val="auto"/>
        <w:lang w:val="en-GB"/>
      </w:rPr>
    </w:lvl>
    <w:lvl w:ilvl="2" w:tplc="A05C7044" w:tentative="1">
      <w:start w:val="1"/>
      <w:numFmt w:val="decimalEnclosedCircle"/>
      <w:lvlText w:val="%3"/>
      <w:lvlJc w:val="left"/>
      <w:pPr>
        <w:tabs>
          <w:tab w:val="num" w:pos="1828"/>
        </w:tabs>
        <w:ind w:left="1828" w:hanging="420"/>
      </w:pPr>
    </w:lvl>
    <w:lvl w:ilvl="3" w:tplc="FFFFFFFF" w:tentative="1">
      <w:start w:val="1"/>
      <w:numFmt w:val="decimal"/>
      <w:lvlText w:val="%4."/>
      <w:lvlJc w:val="left"/>
      <w:pPr>
        <w:tabs>
          <w:tab w:val="num" w:pos="2248"/>
        </w:tabs>
        <w:ind w:left="2248" w:hanging="420"/>
      </w:pPr>
    </w:lvl>
    <w:lvl w:ilvl="4" w:tplc="FFFFFFFF" w:tentative="1">
      <w:start w:val="1"/>
      <w:numFmt w:val="aiueoFullWidth"/>
      <w:lvlText w:val="(%5)"/>
      <w:lvlJc w:val="left"/>
      <w:pPr>
        <w:tabs>
          <w:tab w:val="num" w:pos="2668"/>
        </w:tabs>
        <w:ind w:left="2668" w:hanging="420"/>
      </w:pPr>
    </w:lvl>
    <w:lvl w:ilvl="5" w:tplc="FFFFFFFF" w:tentative="1">
      <w:start w:val="1"/>
      <w:numFmt w:val="decimalEnclosedCircle"/>
      <w:lvlText w:val="%6"/>
      <w:lvlJc w:val="left"/>
      <w:pPr>
        <w:tabs>
          <w:tab w:val="num" w:pos="3088"/>
        </w:tabs>
        <w:ind w:left="3088" w:hanging="420"/>
      </w:pPr>
    </w:lvl>
    <w:lvl w:ilvl="6" w:tplc="FFFFFFFF" w:tentative="1">
      <w:start w:val="1"/>
      <w:numFmt w:val="decimal"/>
      <w:lvlText w:val="%7."/>
      <w:lvlJc w:val="left"/>
      <w:pPr>
        <w:tabs>
          <w:tab w:val="num" w:pos="3508"/>
        </w:tabs>
        <w:ind w:left="3508" w:hanging="420"/>
      </w:pPr>
    </w:lvl>
    <w:lvl w:ilvl="7" w:tplc="FFFFFFFF" w:tentative="1">
      <w:start w:val="1"/>
      <w:numFmt w:val="aiueoFullWidth"/>
      <w:lvlText w:val="(%8)"/>
      <w:lvlJc w:val="left"/>
      <w:pPr>
        <w:tabs>
          <w:tab w:val="num" w:pos="3928"/>
        </w:tabs>
        <w:ind w:left="3928" w:hanging="420"/>
      </w:pPr>
    </w:lvl>
    <w:lvl w:ilvl="8" w:tplc="FFFFFFFF" w:tentative="1">
      <w:start w:val="1"/>
      <w:numFmt w:val="decimalEnclosedCircle"/>
      <w:lvlText w:val="%9"/>
      <w:lvlJc w:val="left"/>
      <w:pPr>
        <w:tabs>
          <w:tab w:val="num" w:pos="4348"/>
        </w:tabs>
        <w:ind w:left="4348" w:hanging="420"/>
      </w:pPr>
    </w:lvl>
  </w:abstractNum>
  <w:abstractNum w:abstractNumId="13" w15:restartNumberingAfterBreak="0">
    <w:nsid w:val="61245A57"/>
    <w:multiLevelType w:val="hybridMultilevel"/>
    <w:tmpl w:val="FC9A4FBA"/>
    <w:lvl w:ilvl="0" w:tplc="8C7CD4C0">
      <w:numFmt w:val="bullet"/>
      <w:lvlText w:val="-"/>
      <w:lvlJc w:val="left"/>
      <w:pPr>
        <w:ind w:left="420" w:hanging="42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61C64177"/>
    <w:multiLevelType w:val="multilevel"/>
    <w:tmpl w:val="3AF67A1A"/>
    <w:lvl w:ilvl="0">
      <w:start w:val="1"/>
      <w:numFmt w:val="decimal"/>
      <w:lvlText w:val="3.1.%1."/>
      <w:lvlJc w:val="left"/>
      <w:pPr>
        <w:tabs>
          <w:tab w:val="num" w:pos="0"/>
        </w:tabs>
        <w:ind w:left="360" w:hanging="360"/>
      </w:pPr>
      <w:rPr>
        <w:rFonts w:ascii="Times New Roman" w:hAnsi="Times New Roman" w:cs="Times New Roman" w:hint="default"/>
        <w:b/>
        <w:sz w:val="24"/>
        <w:szCs w:val="24"/>
      </w:rPr>
    </w:lvl>
    <w:lvl w:ilvl="1">
      <w:start w:val="1"/>
      <w:numFmt w:val="decimal"/>
      <w:isLgl/>
      <w:lvlText w:val="3.2.%2"/>
      <w:lvlJc w:val="left"/>
      <w:pPr>
        <w:tabs>
          <w:tab w:val="num" w:pos="-284"/>
        </w:tabs>
        <w:ind w:left="436" w:hanging="360"/>
      </w:pPr>
      <w:rPr>
        <w:rFonts w:hint="default"/>
      </w:rPr>
    </w:lvl>
    <w:lvl w:ilvl="2">
      <w:start w:val="1"/>
      <w:numFmt w:val="none"/>
      <w:isLgl/>
      <w:lvlText w:val="3.3.2"/>
      <w:lvlJc w:val="left"/>
      <w:pPr>
        <w:tabs>
          <w:tab w:val="num" w:pos="-284"/>
        </w:tabs>
        <w:ind w:left="720" w:hanging="720"/>
      </w:pPr>
      <w:rPr>
        <w:rFonts w:hint="default"/>
      </w:rPr>
    </w:lvl>
    <w:lvl w:ilvl="3">
      <w:start w:val="1"/>
      <w:numFmt w:val="decimal"/>
      <w:isLgl/>
      <w:lvlText w:val="%1.%2.%3.%4"/>
      <w:lvlJc w:val="left"/>
      <w:pPr>
        <w:tabs>
          <w:tab w:val="num" w:pos="-284"/>
        </w:tabs>
        <w:ind w:left="1516" w:hanging="720"/>
      </w:pPr>
      <w:rPr>
        <w:rFonts w:hint="default"/>
      </w:rPr>
    </w:lvl>
    <w:lvl w:ilvl="4">
      <w:start w:val="1"/>
      <w:numFmt w:val="decimal"/>
      <w:isLgl/>
      <w:lvlText w:val="%1.%2.%3.%4.%5"/>
      <w:lvlJc w:val="left"/>
      <w:pPr>
        <w:tabs>
          <w:tab w:val="num" w:pos="-284"/>
        </w:tabs>
        <w:ind w:left="2236" w:hanging="1080"/>
      </w:pPr>
      <w:rPr>
        <w:rFonts w:hint="default"/>
      </w:rPr>
    </w:lvl>
    <w:lvl w:ilvl="5">
      <w:start w:val="1"/>
      <w:numFmt w:val="decimal"/>
      <w:isLgl/>
      <w:lvlText w:val="%1.%2.%3.%4.%5.%6"/>
      <w:lvlJc w:val="left"/>
      <w:pPr>
        <w:tabs>
          <w:tab w:val="num" w:pos="-284"/>
        </w:tabs>
        <w:ind w:left="2596" w:hanging="1080"/>
      </w:pPr>
      <w:rPr>
        <w:rFonts w:hint="default"/>
      </w:rPr>
    </w:lvl>
    <w:lvl w:ilvl="6">
      <w:start w:val="1"/>
      <w:numFmt w:val="decimal"/>
      <w:isLgl/>
      <w:lvlText w:val="%1.%2.%3.%4.%5.%6.%7"/>
      <w:lvlJc w:val="left"/>
      <w:pPr>
        <w:tabs>
          <w:tab w:val="num" w:pos="-284"/>
        </w:tabs>
        <w:ind w:left="3316" w:hanging="1440"/>
      </w:pPr>
      <w:rPr>
        <w:rFonts w:hint="default"/>
      </w:rPr>
    </w:lvl>
    <w:lvl w:ilvl="7">
      <w:start w:val="1"/>
      <w:numFmt w:val="decimal"/>
      <w:isLgl/>
      <w:lvlText w:val="%1.%2.%3.%4.%5.%6.%7.%8"/>
      <w:lvlJc w:val="left"/>
      <w:pPr>
        <w:tabs>
          <w:tab w:val="num" w:pos="-284"/>
        </w:tabs>
        <w:ind w:left="3676" w:hanging="1440"/>
      </w:pPr>
      <w:rPr>
        <w:rFonts w:hint="default"/>
      </w:rPr>
    </w:lvl>
    <w:lvl w:ilvl="8">
      <w:start w:val="1"/>
      <w:numFmt w:val="decimal"/>
      <w:isLgl/>
      <w:lvlText w:val="%1.%2.%3.%4.%5.%6.%7.%8.%9"/>
      <w:lvlJc w:val="left"/>
      <w:pPr>
        <w:tabs>
          <w:tab w:val="num" w:pos="-284"/>
        </w:tabs>
        <w:ind w:left="4396" w:hanging="1800"/>
      </w:pPr>
      <w:rPr>
        <w:rFonts w:hint="default"/>
      </w:rPr>
    </w:lvl>
  </w:abstractNum>
  <w:abstractNum w:abstractNumId="15" w15:restartNumberingAfterBreak="0">
    <w:nsid w:val="62C16110"/>
    <w:multiLevelType w:val="hybridMultilevel"/>
    <w:tmpl w:val="E6141ABE"/>
    <w:lvl w:ilvl="0" w:tplc="FFFFFFFF">
      <w:start w:val="1"/>
      <w:numFmt w:val="decimal"/>
      <w:lvlText w:val="（%1）"/>
      <w:lvlJc w:val="left"/>
      <w:pPr>
        <w:tabs>
          <w:tab w:val="num" w:pos="-624"/>
        </w:tabs>
        <w:ind w:left="-283" w:hanging="341"/>
      </w:pPr>
      <w:rPr>
        <w:rFonts w:hint="eastAsia"/>
        <w:color w:val="auto"/>
      </w:rPr>
    </w:lvl>
    <w:lvl w:ilvl="1" w:tplc="FFFFFFFF">
      <w:start w:val="3"/>
      <w:numFmt w:val="decimal"/>
      <w:lvlText w:val="%2."/>
      <w:lvlJc w:val="left"/>
      <w:pPr>
        <w:tabs>
          <w:tab w:val="num" w:pos="-4"/>
        </w:tabs>
        <w:ind w:left="-4" w:hanging="420"/>
      </w:pPr>
      <w:rPr>
        <w:rFonts w:hint="eastAsia"/>
        <w:b/>
        <w:i w:val="0"/>
        <w:color w:val="auto"/>
        <w:sz w:val="24"/>
      </w:rPr>
    </w:lvl>
    <w:lvl w:ilvl="2" w:tplc="50E6031E">
      <w:start w:val="1"/>
      <w:numFmt w:val="decimal"/>
      <w:lvlText w:val="%3)"/>
      <w:lvlJc w:val="left"/>
      <w:pPr>
        <w:tabs>
          <w:tab w:val="num" w:pos="567"/>
        </w:tabs>
        <w:ind w:left="-737" w:firstLine="733"/>
      </w:pPr>
      <w:rPr>
        <w:rFonts w:hint="eastAsia"/>
        <w:b w:val="0"/>
        <w:i w:val="0"/>
        <w:color w:val="auto"/>
        <w:sz w:val="24"/>
      </w:rPr>
    </w:lvl>
    <w:lvl w:ilvl="3" w:tplc="50E6031E">
      <w:start w:val="1"/>
      <w:numFmt w:val="decimal"/>
      <w:lvlText w:val="%4)"/>
      <w:lvlJc w:val="left"/>
      <w:pPr>
        <w:tabs>
          <w:tab w:val="num" w:pos="836"/>
        </w:tabs>
        <w:ind w:left="836" w:hanging="420"/>
      </w:pPr>
      <w:rPr>
        <w:rFonts w:hint="eastAsia"/>
      </w:rPr>
    </w:lvl>
    <w:lvl w:ilvl="4" w:tplc="FFFFFFFF" w:tentative="1">
      <w:start w:val="1"/>
      <w:numFmt w:val="aiueoFullWidth"/>
      <w:lvlText w:val="(%5)"/>
      <w:lvlJc w:val="left"/>
      <w:pPr>
        <w:tabs>
          <w:tab w:val="num" w:pos="1256"/>
        </w:tabs>
        <w:ind w:left="1256" w:hanging="420"/>
      </w:pPr>
    </w:lvl>
    <w:lvl w:ilvl="5" w:tplc="FFFFFFFF" w:tentative="1">
      <w:start w:val="1"/>
      <w:numFmt w:val="decimalEnclosedCircle"/>
      <w:lvlText w:val="%6"/>
      <w:lvlJc w:val="left"/>
      <w:pPr>
        <w:tabs>
          <w:tab w:val="num" w:pos="1676"/>
        </w:tabs>
        <w:ind w:left="1676" w:hanging="420"/>
      </w:pPr>
    </w:lvl>
    <w:lvl w:ilvl="6" w:tplc="FFFFFFFF" w:tentative="1">
      <w:start w:val="1"/>
      <w:numFmt w:val="decimal"/>
      <w:lvlText w:val="%7."/>
      <w:lvlJc w:val="left"/>
      <w:pPr>
        <w:tabs>
          <w:tab w:val="num" w:pos="2096"/>
        </w:tabs>
        <w:ind w:left="2096" w:hanging="420"/>
      </w:pPr>
    </w:lvl>
    <w:lvl w:ilvl="7" w:tplc="FFFFFFFF" w:tentative="1">
      <w:start w:val="1"/>
      <w:numFmt w:val="aiueoFullWidth"/>
      <w:lvlText w:val="(%8)"/>
      <w:lvlJc w:val="left"/>
      <w:pPr>
        <w:tabs>
          <w:tab w:val="num" w:pos="2516"/>
        </w:tabs>
        <w:ind w:left="2516" w:hanging="420"/>
      </w:pPr>
    </w:lvl>
    <w:lvl w:ilvl="8" w:tplc="FFFFFFFF" w:tentative="1">
      <w:start w:val="1"/>
      <w:numFmt w:val="decimalEnclosedCircle"/>
      <w:lvlText w:val="%9"/>
      <w:lvlJc w:val="left"/>
      <w:pPr>
        <w:tabs>
          <w:tab w:val="num" w:pos="2936"/>
        </w:tabs>
        <w:ind w:left="2936" w:hanging="420"/>
      </w:pPr>
    </w:lvl>
  </w:abstractNum>
  <w:abstractNum w:abstractNumId="16" w15:restartNumberingAfterBreak="0">
    <w:nsid w:val="6A767108"/>
    <w:multiLevelType w:val="hybridMultilevel"/>
    <w:tmpl w:val="E2F46848"/>
    <w:lvl w:ilvl="0" w:tplc="FFFFFFFF">
      <w:start w:val="1"/>
      <w:numFmt w:val="decimal"/>
      <w:lvlText w:val="（%1）"/>
      <w:lvlJc w:val="left"/>
      <w:pPr>
        <w:tabs>
          <w:tab w:val="num" w:pos="-624"/>
        </w:tabs>
        <w:ind w:left="-283" w:hanging="341"/>
      </w:pPr>
      <w:rPr>
        <w:rFonts w:hint="eastAsia"/>
        <w:color w:val="auto"/>
      </w:rPr>
    </w:lvl>
    <w:lvl w:ilvl="1" w:tplc="FFFFFFFF">
      <w:start w:val="3"/>
      <w:numFmt w:val="decimal"/>
      <w:lvlText w:val="%2."/>
      <w:lvlJc w:val="left"/>
      <w:pPr>
        <w:tabs>
          <w:tab w:val="num" w:pos="-4"/>
        </w:tabs>
        <w:ind w:left="-4" w:hanging="420"/>
      </w:pPr>
      <w:rPr>
        <w:rFonts w:hint="eastAsia"/>
        <w:b/>
        <w:i w:val="0"/>
        <w:color w:val="auto"/>
        <w:sz w:val="24"/>
      </w:rPr>
    </w:lvl>
    <w:lvl w:ilvl="2" w:tplc="FFFFFFFF">
      <w:start w:val="1"/>
      <w:numFmt w:val="decimal"/>
      <w:lvlText w:val="%3)"/>
      <w:lvlJc w:val="left"/>
      <w:pPr>
        <w:tabs>
          <w:tab w:val="num" w:pos="567"/>
        </w:tabs>
        <w:ind w:left="-737" w:firstLine="733"/>
      </w:pPr>
      <w:rPr>
        <w:rFonts w:hint="eastAsia"/>
        <w:b w:val="0"/>
        <w:i w:val="0"/>
        <w:color w:val="auto"/>
        <w:sz w:val="24"/>
      </w:rPr>
    </w:lvl>
    <w:lvl w:ilvl="3" w:tplc="FFFFFFFF">
      <w:start w:val="1"/>
      <w:numFmt w:val="decimal"/>
      <w:lvlText w:val="%4."/>
      <w:lvlJc w:val="left"/>
      <w:pPr>
        <w:tabs>
          <w:tab w:val="num" w:pos="836"/>
        </w:tabs>
        <w:ind w:left="836" w:hanging="420"/>
      </w:pPr>
    </w:lvl>
    <w:lvl w:ilvl="4" w:tplc="FFFFFFFF" w:tentative="1">
      <w:start w:val="1"/>
      <w:numFmt w:val="aiueoFullWidth"/>
      <w:lvlText w:val="(%5)"/>
      <w:lvlJc w:val="left"/>
      <w:pPr>
        <w:tabs>
          <w:tab w:val="num" w:pos="1256"/>
        </w:tabs>
        <w:ind w:left="1256" w:hanging="420"/>
      </w:pPr>
    </w:lvl>
    <w:lvl w:ilvl="5" w:tplc="FFFFFFFF" w:tentative="1">
      <w:start w:val="1"/>
      <w:numFmt w:val="decimalEnclosedCircle"/>
      <w:lvlText w:val="%6"/>
      <w:lvlJc w:val="left"/>
      <w:pPr>
        <w:tabs>
          <w:tab w:val="num" w:pos="1676"/>
        </w:tabs>
        <w:ind w:left="1676" w:hanging="420"/>
      </w:pPr>
    </w:lvl>
    <w:lvl w:ilvl="6" w:tplc="FFFFFFFF" w:tentative="1">
      <w:start w:val="1"/>
      <w:numFmt w:val="decimal"/>
      <w:lvlText w:val="%7."/>
      <w:lvlJc w:val="left"/>
      <w:pPr>
        <w:tabs>
          <w:tab w:val="num" w:pos="2096"/>
        </w:tabs>
        <w:ind w:left="2096" w:hanging="420"/>
      </w:pPr>
    </w:lvl>
    <w:lvl w:ilvl="7" w:tplc="FFFFFFFF" w:tentative="1">
      <w:start w:val="1"/>
      <w:numFmt w:val="aiueoFullWidth"/>
      <w:lvlText w:val="(%8)"/>
      <w:lvlJc w:val="left"/>
      <w:pPr>
        <w:tabs>
          <w:tab w:val="num" w:pos="2516"/>
        </w:tabs>
        <w:ind w:left="2516" w:hanging="420"/>
      </w:pPr>
    </w:lvl>
    <w:lvl w:ilvl="8" w:tplc="FFFFFFFF" w:tentative="1">
      <w:start w:val="1"/>
      <w:numFmt w:val="decimalEnclosedCircle"/>
      <w:lvlText w:val="%9"/>
      <w:lvlJc w:val="left"/>
      <w:pPr>
        <w:tabs>
          <w:tab w:val="num" w:pos="2936"/>
        </w:tabs>
        <w:ind w:left="2936" w:hanging="420"/>
      </w:pPr>
    </w:lvl>
  </w:abstractNum>
  <w:abstractNum w:abstractNumId="17" w15:restartNumberingAfterBreak="0">
    <w:nsid w:val="6AE35F25"/>
    <w:multiLevelType w:val="hybridMultilevel"/>
    <w:tmpl w:val="4D924856"/>
    <w:lvl w:ilvl="0" w:tplc="23086C32">
      <w:start w:val="1"/>
      <w:numFmt w:val="decimal"/>
      <w:pStyle w:val="Bullets"/>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6BB96735"/>
    <w:multiLevelType w:val="hybridMultilevel"/>
    <w:tmpl w:val="62327F6E"/>
    <w:lvl w:ilvl="0" w:tplc="8C7CD4C0">
      <w:numFmt w:val="bullet"/>
      <w:lvlText w:val="-"/>
      <w:lvlJc w:val="left"/>
      <w:pPr>
        <w:tabs>
          <w:tab w:val="num" w:pos="360"/>
        </w:tabs>
        <w:ind w:left="360" w:hanging="360"/>
      </w:pPr>
      <w:rPr>
        <w:rFonts w:ascii="Times New Roman" w:eastAsia="MS Mincho" w:hAnsi="Times New Roman"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707C228C"/>
    <w:multiLevelType w:val="hybridMultilevel"/>
    <w:tmpl w:val="3A3A532A"/>
    <w:lvl w:ilvl="0" w:tplc="B7D63CBC">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78455151"/>
    <w:multiLevelType w:val="hybridMultilevel"/>
    <w:tmpl w:val="8BDCEB98"/>
    <w:lvl w:ilvl="0" w:tplc="514C45C8">
      <w:start w:val="1"/>
      <w:numFmt w:val="decimal"/>
      <w:lvlText w:val="%1)"/>
      <w:lvlJc w:val="left"/>
      <w:pPr>
        <w:ind w:left="1800" w:hanging="360"/>
      </w:pPr>
      <w:rPr>
        <w:rFonts w:hint="default"/>
      </w:rPr>
    </w:lvl>
    <w:lvl w:ilvl="1" w:tplc="04090017" w:tentative="1">
      <w:start w:val="1"/>
      <w:numFmt w:val="aiueoFullWidth"/>
      <w:lvlText w:val="(%2)"/>
      <w:lvlJc w:val="left"/>
      <w:pPr>
        <w:ind w:left="2280" w:hanging="420"/>
      </w:pPr>
    </w:lvl>
    <w:lvl w:ilvl="2" w:tplc="04090011" w:tentative="1">
      <w:start w:val="1"/>
      <w:numFmt w:val="decimalEnclosedCircle"/>
      <w:lvlText w:val="%3"/>
      <w:lvlJc w:val="left"/>
      <w:pPr>
        <w:ind w:left="2700" w:hanging="420"/>
      </w:pPr>
    </w:lvl>
    <w:lvl w:ilvl="3" w:tplc="0409000F" w:tentative="1">
      <w:start w:val="1"/>
      <w:numFmt w:val="decimal"/>
      <w:lvlText w:val="%4."/>
      <w:lvlJc w:val="left"/>
      <w:pPr>
        <w:ind w:left="3120" w:hanging="420"/>
      </w:pPr>
    </w:lvl>
    <w:lvl w:ilvl="4" w:tplc="04090017" w:tentative="1">
      <w:start w:val="1"/>
      <w:numFmt w:val="aiueoFullWidth"/>
      <w:lvlText w:val="(%5)"/>
      <w:lvlJc w:val="left"/>
      <w:pPr>
        <w:ind w:left="3540" w:hanging="420"/>
      </w:pPr>
    </w:lvl>
    <w:lvl w:ilvl="5" w:tplc="04090011" w:tentative="1">
      <w:start w:val="1"/>
      <w:numFmt w:val="decimalEnclosedCircle"/>
      <w:lvlText w:val="%6"/>
      <w:lvlJc w:val="left"/>
      <w:pPr>
        <w:ind w:left="3960" w:hanging="420"/>
      </w:pPr>
    </w:lvl>
    <w:lvl w:ilvl="6" w:tplc="0409000F" w:tentative="1">
      <w:start w:val="1"/>
      <w:numFmt w:val="decimal"/>
      <w:lvlText w:val="%7."/>
      <w:lvlJc w:val="left"/>
      <w:pPr>
        <w:ind w:left="4380" w:hanging="420"/>
      </w:pPr>
    </w:lvl>
    <w:lvl w:ilvl="7" w:tplc="04090017" w:tentative="1">
      <w:start w:val="1"/>
      <w:numFmt w:val="aiueoFullWidth"/>
      <w:lvlText w:val="(%8)"/>
      <w:lvlJc w:val="left"/>
      <w:pPr>
        <w:ind w:left="4800" w:hanging="420"/>
      </w:pPr>
    </w:lvl>
    <w:lvl w:ilvl="8" w:tplc="04090011" w:tentative="1">
      <w:start w:val="1"/>
      <w:numFmt w:val="decimalEnclosedCircle"/>
      <w:lvlText w:val="%9"/>
      <w:lvlJc w:val="left"/>
      <w:pPr>
        <w:ind w:left="5220" w:hanging="420"/>
      </w:pPr>
    </w:lvl>
  </w:abstractNum>
  <w:abstractNum w:abstractNumId="21" w15:restartNumberingAfterBreak="0">
    <w:nsid w:val="7DF322BC"/>
    <w:multiLevelType w:val="multilevel"/>
    <w:tmpl w:val="64EC3C12"/>
    <w:lvl w:ilvl="0">
      <w:start w:val="1"/>
      <w:numFmt w:val="decimal"/>
      <w:lvlText w:val="3.%1"/>
      <w:lvlJc w:val="left"/>
      <w:pPr>
        <w:tabs>
          <w:tab w:val="num" w:pos="0"/>
        </w:tabs>
        <w:ind w:left="360" w:hanging="360"/>
      </w:pPr>
      <w:rPr>
        <w:rFonts w:cs="Times New Roman" w:hint="default"/>
        <w:b/>
        <w:i w:val="0"/>
        <w:sz w:val="24"/>
      </w:rPr>
    </w:lvl>
    <w:lvl w:ilvl="1">
      <w:start w:val="1"/>
      <w:numFmt w:val="decimal"/>
      <w:isLgl/>
      <w:lvlText w:val="3.2.%2"/>
      <w:lvlJc w:val="left"/>
      <w:pPr>
        <w:tabs>
          <w:tab w:val="num" w:pos="-284"/>
        </w:tabs>
        <w:ind w:left="436" w:hanging="360"/>
      </w:pPr>
      <w:rPr>
        <w:rFonts w:hint="default"/>
      </w:rPr>
    </w:lvl>
    <w:lvl w:ilvl="2">
      <w:start w:val="1"/>
      <w:numFmt w:val="none"/>
      <w:isLgl/>
      <w:lvlText w:val="3.3.2"/>
      <w:lvlJc w:val="left"/>
      <w:pPr>
        <w:tabs>
          <w:tab w:val="num" w:pos="-284"/>
        </w:tabs>
        <w:ind w:left="720" w:hanging="720"/>
      </w:pPr>
      <w:rPr>
        <w:rFonts w:hint="default"/>
      </w:rPr>
    </w:lvl>
    <w:lvl w:ilvl="3">
      <w:start w:val="1"/>
      <w:numFmt w:val="decimal"/>
      <w:isLgl/>
      <w:lvlText w:val="%1.%2.%3.%4"/>
      <w:lvlJc w:val="left"/>
      <w:pPr>
        <w:tabs>
          <w:tab w:val="num" w:pos="-284"/>
        </w:tabs>
        <w:ind w:left="1516" w:hanging="720"/>
      </w:pPr>
      <w:rPr>
        <w:rFonts w:hint="default"/>
      </w:rPr>
    </w:lvl>
    <w:lvl w:ilvl="4">
      <w:start w:val="1"/>
      <w:numFmt w:val="decimal"/>
      <w:isLgl/>
      <w:lvlText w:val="%1.%2.%3.%4.%5"/>
      <w:lvlJc w:val="left"/>
      <w:pPr>
        <w:tabs>
          <w:tab w:val="num" w:pos="-284"/>
        </w:tabs>
        <w:ind w:left="2236" w:hanging="1080"/>
      </w:pPr>
      <w:rPr>
        <w:rFonts w:hint="default"/>
      </w:rPr>
    </w:lvl>
    <w:lvl w:ilvl="5">
      <w:start w:val="1"/>
      <w:numFmt w:val="decimal"/>
      <w:isLgl/>
      <w:lvlText w:val="%1.%2.%3.%4.%5.%6"/>
      <w:lvlJc w:val="left"/>
      <w:pPr>
        <w:tabs>
          <w:tab w:val="num" w:pos="-284"/>
        </w:tabs>
        <w:ind w:left="2596" w:hanging="1080"/>
      </w:pPr>
      <w:rPr>
        <w:rFonts w:hint="default"/>
      </w:rPr>
    </w:lvl>
    <w:lvl w:ilvl="6">
      <w:start w:val="1"/>
      <w:numFmt w:val="decimal"/>
      <w:isLgl/>
      <w:lvlText w:val="%1.%2.%3.%4.%5.%6.%7"/>
      <w:lvlJc w:val="left"/>
      <w:pPr>
        <w:tabs>
          <w:tab w:val="num" w:pos="-284"/>
        </w:tabs>
        <w:ind w:left="3316" w:hanging="1440"/>
      </w:pPr>
      <w:rPr>
        <w:rFonts w:hint="default"/>
      </w:rPr>
    </w:lvl>
    <w:lvl w:ilvl="7">
      <w:start w:val="1"/>
      <w:numFmt w:val="decimal"/>
      <w:isLgl/>
      <w:lvlText w:val="%1.%2.%3.%4.%5.%6.%7.%8"/>
      <w:lvlJc w:val="left"/>
      <w:pPr>
        <w:tabs>
          <w:tab w:val="num" w:pos="-284"/>
        </w:tabs>
        <w:ind w:left="3676" w:hanging="1440"/>
      </w:pPr>
      <w:rPr>
        <w:rFonts w:hint="default"/>
      </w:rPr>
    </w:lvl>
    <w:lvl w:ilvl="8">
      <w:start w:val="1"/>
      <w:numFmt w:val="decimal"/>
      <w:isLgl/>
      <w:lvlText w:val="%1.%2.%3.%4.%5.%6.%7.%8.%9"/>
      <w:lvlJc w:val="left"/>
      <w:pPr>
        <w:tabs>
          <w:tab w:val="num" w:pos="-284"/>
        </w:tabs>
        <w:ind w:left="4396" w:hanging="1800"/>
      </w:pPr>
      <w:rPr>
        <w:rFonts w:hint="default"/>
      </w:rPr>
    </w:lvl>
  </w:abstractNum>
  <w:abstractNum w:abstractNumId="22" w15:restartNumberingAfterBreak="0">
    <w:nsid w:val="7E90412A"/>
    <w:multiLevelType w:val="hybridMultilevel"/>
    <w:tmpl w:val="10DE95DE"/>
    <w:lvl w:ilvl="0" w:tplc="7D0A56D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2"/>
  </w:num>
  <w:num w:numId="2">
    <w:abstractNumId w:val="16"/>
  </w:num>
  <w:num w:numId="3">
    <w:abstractNumId w:val="6"/>
  </w:num>
  <w:num w:numId="4">
    <w:abstractNumId w:val="11"/>
  </w:num>
  <w:num w:numId="5">
    <w:abstractNumId w:val="21"/>
  </w:num>
  <w:num w:numId="6">
    <w:abstractNumId w:val="14"/>
  </w:num>
  <w:num w:numId="7">
    <w:abstractNumId w:val="5"/>
  </w:num>
  <w:num w:numId="8">
    <w:abstractNumId w:val="9"/>
  </w:num>
  <w:num w:numId="9">
    <w:abstractNumId w:val="18"/>
  </w:num>
  <w:num w:numId="10">
    <w:abstractNumId w:val="1"/>
  </w:num>
  <w:num w:numId="11">
    <w:abstractNumId w:val="0"/>
  </w:num>
  <w:num w:numId="12">
    <w:abstractNumId w:val="15"/>
  </w:num>
  <w:num w:numId="13">
    <w:abstractNumId w:val="7"/>
  </w:num>
  <w:num w:numId="14">
    <w:abstractNumId w:val="17"/>
  </w:num>
  <w:num w:numId="15">
    <w:abstractNumId w:val="17"/>
    <w:lvlOverride w:ilvl="0">
      <w:startOverride w:val="1"/>
    </w:lvlOverride>
  </w:num>
  <w:num w:numId="16">
    <w:abstractNumId w:val="19"/>
  </w:num>
  <w:num w:numId="17">
    <w:abstractNumId w:val="4"/>
  </w:num>
  <w:num w:numId="18">
    <w:abstractNumId w:val="8"/>
  </w:num>
  <w:num w:numId="19">
    <w:abstractNumId w:val="3"/>
  </w:num>
  <w:num w:numId="20">
    <w:abstractNumId w:val="2"/>
  </w:num>
  <w:num w:numId="21">
    <w:abstractNumId w:val="22"/>
  </w:num>
  <w:num w:numId="22">
    <w:abstractNumId w:val="20"/>
  </w:num>
  <w:num w:numId="23">
    <w:abstractNumId w:val="10"/>
  </w:num>
  <w:num w:numId="24">
    <w:abstractNumId w:val="1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bordersDoNotSurroundHeader/>
  <w:bordersDoNotSurroundFooter/>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409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6899"/>
    <w:rsid w:val="00001D9A"/>
    <w:rsid w:val="00014F69"/>
    <w:rsid w:val="000171DB"/>
    <w:rsid w:val="00023D9A"/>
    <w:rsid w:val="0003582E"/>
    <w:rsid w:val="00042A51"/>
    <w:rsid w:val="00043D75"/>
    <w:rsid w:val="00057000"/>
    <w:rsid w:val="000640E0"/>
    <w:rsid w:val="00086D80"/>
    <w:rsid w:val="000966A8"/>
    <w:rsid w:val="000A0A5C"/>
    <w:rsid w:val="000A5CA2"/>
    <w:rsid w:val="000C76A4"/>
    <w:rsid w:val="000E3C61"/>
    <w:rsid w:val="000E3E55"/>
    <w:rsid w:val="000E6083"/>
    <w:rsid w:val="000E6125"/>
    <w:rsid w:val="000F6DCB"/>
    <w:rsid w:val="0010065D"/>
    <w:rsid w:val="00100BAF"/>
    <w:rsid w:val="00113DBE"/>
    <w:rsid w:val="001200A6"/>
    <w:rsid w:val="001251DA"/>
    <w:rsid w:val="00125432"/>
    <w:rsid w:val="00136DDD"/>
    <w:rsid w:val="00137F40"/>
    <w:rsid w:val="00144BDF"/>
    <w:rsid w:val="00155DDC"/>
    <w:rsid w:val="001871EC"/>
    <w:rsid w:val="001A20C3"/>
    <w:rsid w:val="001A670F"/>
    <w:rsid w:val="001B6A45"/>
    <w:rsid w:val="001C1003"/>
    <w:rsid w:val="001C62B8"/>
    <w:rsid w:val="001D22D8"/>
    <w:rsid w:val="001D4296"/>
    <w:rsid w:val="001E68A0"/>
    <w:rsid w:val="001E7B0E"/>
    <w:rsid w:val="001F141D"/>
    <w:rsid w:val="00200A06"/>
    <w:rsid w:val="00200A98"/>
    <w:rsid w:val="00201AFA"/>
    <w:rsid w:val="002229F1"/>
    <w:rsid w:val="00233F75"/>
    <w:rsid w:val="002345D1"/>
    <w:rsid w:val="002530D3"/>
    <w:rsid w:val="00253DBE"/>
    <w:rsid w:val="00253DC6"/>
    <w:rsid w:val="0025489C"/>
    <w:rsid w:val="002622FA"/>
    <w:rsid w:val="00263518"/>
    <w:rsid w:val="00263EAF"/>
    <w:rsid w:val="002759E7"/>
    <w:rsid w:val="00277326"/>
    <w:rsid w:val="002A11C4"/>
    <w:rsid w:val="002A399B"/>
    <w:rsid w:val="002C26C0"/>
    <w:rsid w:val="002C2BC5"/>
    <w:rsid w:val="002E0407"/>
    <w:rsid w:val="002E79CB"/>
    <w:rsid w:val="002F0471"/>
    <w:rsid w:val="002F1714"/>
    <w:rsid w:val="002F7F55"/>
    <w:rsid w:val="0030745F"/>
    <w:rsid w:val="00314630"/>
    <w:rsid w:val="0032090A"/>
    <w:rsid w:val="00321CDE"/>
    <w:rsid w:val="00333E15"/>
    <w:rsid w:val="003571BC"/>
    <w:rsid w:val="0036090C"/>
    <w:rsid w:val="00363639"/>
    <w:rsid w:val="00364979"/>
    <w:rsid w:val="00385B9C"/>
    <w:rsid w:val="00385FB5"/>
    <w:rsid w:val="0038715D"/>
    <w:rsid w:val="00392E84"/>
    <w:rsid w:val="00394DBF"/>
    <w:rsid w:val="003957A6"/>
    <w:rsid w:val="003A43EF"/>
    <w:rsid w:val="003B2BDE"/>
    <w:rsid w:val="003B60A2"/>
    <w:rsid w:val="003B792A"/>
    <w:rsid w:val="003C7445"/>
    <w:rsid w:val="003E39A2"/>
    <w:rsid w:val="003E57AB"/>
    <w:rsid w:val="003F2BED"/>
    <w:rsid w:val="003F3493"/>
    <w:rsid w:val="00400B49"/>
    <w:rsid w:val="00437956"/>
    <w:rsid w:val="00443878"/>
    <w:rsid w:val="004539A8"/>
    <w:rsid w:val="004712CA"/>
    <w:rsid w:val="0047422E"/>
    <w:rsid w:val="00490E00"/>
    <w:rsid w:val="004922D3"/>
    <w:rsid w:val="0049674B"/>
    <w:rsid w:val="004C0673"/>
    <w:rsid w:val="004C4E4E"/>
    <w:rsid w:val="004F3816"/>
    <w:rsid w:val="004F500A"/>
    <w:rsid w:val="005126A0"/>
    <w:rsid w:val="0052688D"/>
    <w:rsid w:val="00543D41"/>
    <w:rsid w:val="00545472"/>
    <w:rsid w:val="00556468"/>
    <w:rsid w:val="005571A4"/>
    <w:rsid w:val="00566EDA"/>
    <w:rsid w:val="0057081A"/>
    <w:rsid w:val="00572654"/>
    <w:rsid w:val="00592680"/>
    <w:rsid w:val="005976A1"/>
    <w:rsid w:val="005A0F41"/>
    <w:rsid w:val="005A34E7"/>
    <w:rsid w:val="005B5629"/>
    <w:rsid w:val="005C0300"/>
    <w:rsid w:val="005C27A2"/>
    <w:rsid w:val="005D4FEB"/>
    <w:rsid w:val="005D65ED"/>
    <w:rsid w:val="005E0E6C"/>
    <w:rsid w:val="005F4B6A"/>
    <w:rsid w:val="006010F3"/>
    <w:rsid w:val="00615A0A"/>
    <w:rsid w:val="006333D4"/>
    <w:rsid w:val="006369B2"/>
    <w:rsid w:val="0063718D"/>
    <w:rsid w:val="00647525"/>
    <w:rsid w:val="00647A71"/>
    <w:rsid w:val="006530A8"/>
    <w:rsid w:val="006570B0"/>
    <w:rsid w:val="0066022F"/>
    <w:rsid w:val="006823F3"/>
    <w:rsid w:val="0069210B"/>
    <w:rsid w:val="00695DD7"/>
    <w:rsid w:val="006A4055"/>
    <w:rsid w:val="006A5B75"/>
    <w:rsid w:val="006A5C0F"/>
    <w:rsid w:val="006A7C27"/>
    <w:rsid w:val="006B2FE4"/>
    <w:rsid w:val="006B37B0"/>
    <w:rsid w:val="006C5641"/>
    <w:rsid w:val="006D0873"/>
    <w:rsid w:val="006D1089"/>
    <w:rsid w:val="006D1B86"/>
    <w:rsid w:val="006D7355"/>
    <w:rsid w:val="006F7DEE"/>
    <w:rsid w:val="00715CA6"/>
    <w:rsid w:val="00731135"/>
    <w:rsid w:val="007324AF"/>
    <w:rsid w:val="007409B4"/>
    <w:rsid w:val="00741974"/>
    <w:rsid w:val="0075525E"/>
    <w:rsid w:val="00756D3D"/>
    <w:rsid w:val="007806C2"/>
    <w:rsid w:val="00781FEE"/>
    <w:rsid w:val="007903F8"/>
    <w:rsid w:val="00794F4F"/>
    <w:rsid w:val="007974BE"/>
    <w:rsid w:val="007A0916"/>
    <w:rsid w:val="007A0DFD"/>
    <w:rsid w:val="007C7122"/>
    <w:rsid w:val="007D3F11"/>
    <w:rsid w:val="007E2C69"/>
    <w:rsid w:val="007E53E4"/>
    <w:rsid w:val="007E656A"/>
    <w:rsid w:val="007F0A9A"/>
    <w:rsid w:val="007F1A30"/>
    <w:rsid w:val="007F3CAA"/>
    <w:rsid w:val="007F664D"/>
    <w:rsid w:val="00837203"/>
    <w:rsid w:val="00842137"/>
    <w:rsid w:val="00853F5F"/>
    <w:rsid w:val="00856C7A"/>
    <w:rsid w:val="008623ED"/>
    <w:rsid w:val="00875AA6"/>
    <w:rsid w:val="00880944"/>
    <w:rsid w:val="00880A52"/>
    <w:rsid w:val="00885759"/>
    <w:rsid w:val="0089088E"/>
    <w:rsid w:val="00892297"/>
    <w:rsid w:val="008964D6"/>
    <w:rsid w:val="008B5123"/>
    <w:rsid w:val="008E0172"/>
    <w:rsid w:val="00936852"/>
    <w:rsid w:val="0094045D"/>
    <w:rsid w:val="009406B5"/>
    <w:rsid w:val="00946166"/>
    <w:rsid w:val="00983164"/>
    <w:rsid w:val="009972EF"/>
    <w:rsid w:val="009B5035"/>
    <w:rsid w:val="009C3160"/>
    <w:rsid w:val="009D644B"/>
    <w:rsid w:val="009E392C"/>
    <w:rsid w:val="009E766E"/>
    <w:rsid w:val="009F1960"/>
    <w:rsid w:val="009F4B1A"/>
    <w:rsid w:val="009F715E"/>
    <w:rsid w:val="00A10DBB"/>
    <w:rsid w:val="00A11720"/>
    <w:rsid w:val="00A21247"/>
    <w:rsid w:val="00A31D47"/>
    <w:rsid w:val="00A4013E"/>
    <w:rsid w:val="00A4045F"/>
    <w:rsid w:val="00A427CD"/>
    <w:rsid w:val="00A45FEE"/>
    <w:rsid w:val="00A4600B"/>
    <w:rsid w:val="00A50506"/>
    <w:rsid w:val="00A51EF0"/>
    <w:rsid w:val="00A67A81"/>
    <w:rsid w:val="00A730A6"/>
    <w:rsid w:val="00A84006"/>
    <w:rsid w:val="00A96899"/>
    <w:rsid w:val="00A971A0"/>
    <w:rsid w:val="00AA1186"/>
    <w:rsid w:val="00AA1F22"/>
    <w:rsid w:val="00B05821"/>
    <w:rsid w:val="00B100D6"/>
    <w:rsid w:val="00B164C9"/>
    <w:rsid w:val="00B26C28"/>
    <w:rsid w:val="00B4174C"/>
    <w:rsid w:val="00B453F5"/>
    <w:rsid w:val="00B61624"/>
    <w:rsid w:val="00B66481"/>
    <w:rsid w:val="00B7189C"/>
    <w:rsid w:val="00B718A5"/>
    <w:rsid w:val="00B83539"/>
    <w:rsid w:val="00B9524B"/>
    <w:rsid w:val="00B9685B"/>
    <w:rsid w:val="00BA788A"/>
    <w:rsid w:val="00BB4983"/>
    <w:rsid w:val="00BB7597"/>
    <w:rsid w:val="00BC62E2"/>
    <w:rsid w:val="00BE7B4E"/>
    <w:rsid w:val="00C326F3"/>
    <w:rsid w:val="00C42125"/>
    <w:rsid w:val="00C51DB2"/>
    <w:rsid w:val="00C62814"/>
    <w:rsid w:val="00C67B25"/>
    <w:rsid w:val="00C748F7"/>
    <w:rsid w:val="00C74937"/>
    <w:rsid w:val="00C90D25"/>
    <w:rsid w:val="00CB2599"/>
    <w:rsid w:val="00CC386F"/>
    <w:rsid w:val="00CC652A"/>
    <w:rsid w:val="00CD2139"/>
    <w:rsid w:val="00CD5B54"/>
    <w:rsid w:val="00CD657B"/>
    <w:rsid w:val="00CE5986"/>
    <w:rsid w:val="00CF7167"/>
    <w:rsid w:val="00D26477"/>
    <w:rsid w:val="00D63562"/>
    <w:rsid w:val="00D647EF"/>
    <w:rsid w:val="00D73137"/>
    <w:rsid w:val="00D977A2"/>
    <w:rsid w:val="00DA10FD"/>
    <w:rsid w:val="00DA1D47"/>
    <w:rsid w:val="00DB0706"/>
    <w:rsid w:val="00DD50DE"/>
    <w:rsid w:val="00DE3062"/>
    <w:rsid w:val="00DF643C"/>
    <w:rsid w:val="00E0581D"/>
    <w:rsid w:val="00E1590B"/>
    <w:rsid w:val="00E204DD"/>
    <w:rsid w:val="00E228B7"/>
    <w:rsid w:val="00E353EC"/>
    <w:rsid w:val="00E3766E"/>
    <w:rsid w:val="00E51F61"/>
    <w:rsid w:val="00E53C24"/>
    <w:rsid w:val="00E56E77"/>
    <w:rsid w:val="00EA0BE7"/>
    <w:rsid w:val="00EA2D6A"/>
    <w:rsid w:val="00EA6019"/>
    <w:rsid w:val="00EB444D"/>
    <w:rsid w:val="00EB71E3"/>
    <w:rsid w:val="00EE1A06"/>
    <w:rsid w:val="00EE5C0D"/>
    <w:rsid w:val="00EF4792"/>
    <w:rsid w:val="00F02294"/>
    <w:rsid w:val="00F30DE7"/>
    <w:rsid w:val="00F35F57"/>
    <w:rsid w:val="00F50467"/>
    <w:rsid w:val="00F562A0"/>
    <w:rsid w:val="00F57FA4"/>
    <w:rsid w:val="00FA02CB"/>
    <w:rsid w:val="00FA2177"/>
    <w:rsid w:val="00FB0783"/>
    <w:rsid w:val="00FB0914"/>
    <w:rsid w:val="00FB3E2A"/>
    <w:rsid w:val="00FB7A8B"/>
    <w:rsid w:val="00FC2485"/>
    <w:rsid w:val="00FD439E"/>
    <w:rsid w:val="00FD76CB"/>
    <w:rsid w:val="00FE0548"/>
    <w:rsid w:val="00FE139C"/>
    <w:rsid w:val="00FE152B"/>
    <w:rsid w:val="00FE239E"/>
    <w:rsid w:val="00FF1151"/>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v:textbox inset="5.85pt,.7pt,5.85pt,.7pt"/>
    </o:shapedefaults>
    <o:shapelayout v:ext="edit">
      <o:idmap v:ext="edit" data="1"/>
    </o:shapelayout>
  </w:shapeDefaults>
  <w:decimalSymbol w:val="."/>
  <w:listSeparator w:val=","/>
  <w14:docId w14:val="156049B9"/>
  <w15:docId w15:val="{B68BDC74-C046-4C1F-B529-24E1BE4849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D65ED"/>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D65ED"/>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D65ED"/>
    <w:pPr>
      <w:spacing w:before="240"/>
      <w:outlineLvl w:val="1"/>
    </w:pPr>
  </w:style>
  <w:style w:type="paragraph" w:styleId="Heading3">
    <w:name w:val="heading 3"/>
    <w:basedOn w:val="Heading1"/>
    <w:next w:val="Normal"/>
    <w:link w:val="Heading3Char"/>
    <w:qFormat/>
    <w:rsid w:val="005D65ED"/>
    <w:pPr>
      <w:spacing w:before="160"/>
      <w:outlineLvl w:val="2"/>
    </w:pPr>
  </w:style>
  <w:style w:type="paragraph" w:styleId="Heading4">
    <w:name w:val="heading 4"/>
    <w:basedOn w:val="Heading3"/>
    <w:next w:val="Normal"/>
    <w:link w:val="Heading4Char"/>
    <w:qFormat/>
    <w:rsid w:val="005D65ED"/>
    <w:pPr>
      <w:tabs>
        <w:tab w:val="clear" w:pos="794"/>
        <w:tab w:val="left" w:pos="1021"/>
      </w:tabs>
      <w:ind w:left="1021" w:hanging="1021"/>
      <w:outlineLvl w:val="3"/>
    </w:pPr>
  </w:style>
  <w:style w:type="paragraph" w:styleId="Heading5">
    <w:name w:val="heading 5"/>
    <w:basedOn w:val="Heading4"/>
    <w:next w:val="Normal"/>
    <w:link w:val="Heading5Char"/>
    <w:qFormat/>
    <w:rsid w:val="005D65ED"/>
    <w:pPr>
      <w:outlineLvl w:val="4"/>
    </w:pPr>
  </w:style>
  <w:style w:type="paragraph" w:styleId="Heading6">
    <w:name w:val="heading 6"/>
    <w:basedOn w:val="Heading4"/>
    <w:next w:val="Normal"/>
    <w:link w:val="Heading6Char"/>
    <w:qFormat/>
    <w:rsid w:val="005D65ED"/>
    <w:pPr>
      <w:tabs>
        <w:tab w:val="clear" w:pos="1021"/>
        <w:tab w:val="clear" w:pos="1191"/>
      </w:tabs>
      <w:ind w:left="1588" w:hanging="1588"/>
      <w:outlineLvl w:val="5"/>
    </w:pPr>
  </w:style>
  <w:style w:type="paragraph" w:styleId="Heading7">
    <w:name w:val="heading 7"/>
    <w:basedOn w:val="Heading6"/>
    <w:next w:val="Normal"/>
    <w:link w:val="Heading7Char"/>
    <w:qFormat/>
    <w:rsid w:val="005D65ED"/>
    <w:pPr>
      <w:outlineLvl w:val="6"/>
    </w:pPr>
  </w:style>
  <w:style w:type="paragraph" w:styleId="Heading8">
    <w:name w:val="heading 8"/>
    <w:basedOn w:val="Heading6"/>
    <w:next w:val="Normal"/>
    <w:link w:val="Heading8Char"/>
    <w:qFormat/>
    <w:rsid w:val="005D65ED"/>
    <w:pPr>
      <w:outlineLvl w:val="7"/>
    </w:pPr>
  </w:style>
  <w:style w:type="paragraph" w:styleId="Heading9">
    <w:name w:val="heading 9"/>
    <w:basedOn w:val="Heading6"/>
    <w:next w:val="Normal"/>
    <w:link w:val="Heading9Char"/>
    <w:qFormat/>
    <w:rsid w:val="005D65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D65ED"/>
    <w:rPr>
      <w:rFonts w:ascii="Times New Roman" w:hAnsi="Times New Roman"/>
      <w:color w:val="808080"/>
    </w:rPr>
  </w:style>
  <w:style w:type="paragraph" w:customStyle="1" w:styleId="Docnumber">
    <w:name w:val="Docnumber"/>
    <w:basedOn w:val="Normal"/>
    <w:link w:val="DocnumberChar"/>
    <w:qFormat/>
    <w:rsid w:val="005D65ED"/>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5D65ED"/>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5D65ED"/>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5D65ED"/>
  </w:style>
  <w:style w:type="paragraph" w:customStyle="1" w:styleId="CorrectionSeparatorBegin">
    <w:name w:val="Correction Separator Begin"/>
    <w:basedOn w:val="Normal"/>
    <w:rsid w:val="005D65ED"/>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5D65ED"/>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5D65E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5D65E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5D65E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D65ED"/>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D65ED"/>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D65ED"/>
    <w:rPr>
      <w:rFonts w:eastAsiaTheme="minorEastAsia"/>
      <w:b/>
      <w:bCs/>
      <w:lang w:eastAsia="ja-JP"/>
    </w:rPr>
  </w:style>
  <w:style w:type="paragraph" w:customStyle="1" w:styleId="Normalbeforetable">
    <w:name w:val="Normal before table"/>
    <w:basedOn w:val="Normal"/>
    <w:rsid w:val="005D65ED"/>
    <w:pPr>
      <w:keepNext/>
      <w:spacing w:after="120"/>
    </w:pPr>
    <w:rPr>
      <w:rFonts w:eastAsia="????"/>
      <w:lang w:eastAsia="en-US"/>
    </w:rPr>
  </w:style>
  <w:style w:type="paragraph" w:customStyle="1" w:styleId="RecNo">
    <w:name w:val="Rec_No"/>
    <w:basedOn w:val="Normal"/>
    <w:next w:val="Normal"/>
    <w:rsid w:val="005D65E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5D65E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5D65ED"/>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5D65E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5D65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5D65E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5D65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5D65ED"/>
    <w:pPr>
      <w:tabs>
        <w:tab w:val="right" w:leader="dot" w:pos="9639"/>
      </w:tabs>
    </w:pPr>
    <w:rPr>
      <w:rFonts w:eastAsia="MS Mincho"/>
    </w:rPr>
  </w:style>
  <w:style w:type="paragraph" w:styleId="TOC1">
    <w:name w:val="toc 1"/>
    <w:basedOn w:val="Normal"/>
    <w:uiPriority w:val="39"/>
    <w:rsid w:val="005D65ED"/>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5D65ED"/>
    <w:pPr>
      <w:tabs>
        <w:tab w:val="clear" w:pos="964"/>
      </w:tabs>
      <w:spacing w:before="80"/>
      <w:ind w:left="1531" w:hanging="851"/>
    </w:pPr>
  </w:style>
  <w:style w:type="paragraph" w:styleId="TOC3">
    <w:name w:val="toc 3"/>
    <w:basedOn w:val="TOC2"/>
    <w:uiPriority w:val="39"/>
    <w:rsid w:val="005D65ED"/>
    <w:pPr>
      <w:ind w:left="2269"/>
    </w:pPr>
  </w:style>
  <w:style w:type="character" w:styleId="Hyperlink">
    <w:name w:val="Hyperlink"/>
    <w:basedOn w:val="DefaultParagraphFont"/>
    <w:uiPriority w:val="99"/>
    <w:rsid w:val="005D65ED"/>
    <w:rPr>
      <w:rFonts w:asciiTheme="majorBidi" w:hAnsiTheme="majorBidi"/>
      <w:color w:val="0000FF"/>
      <w:u w:val="single"/>
    </w:rPr>
  </w:style>
  <w:style w:type="character" w:customStyle="1" w:styleId="Heading1Char">
    <w:name w:val="Heading 1 Char"/>
    <w:basedOn w:val="DefaultParagraphFont"/>
    <w:link w:val="Heading1"/>
    <w:rsid w:val="005D65ED"/>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5D65ED"/>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5D65ED"/>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5D65ED"/>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5D65ED"/>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5D65ED"/>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5D65ED"/>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5D65ED"/>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5D65ED"/>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semiHidden/>
    <w:unhideWhenUsed/>
    <w:rsid w:val="005D65ED"/>
    <w:pPr>
      <w:spacing w:before="0" w:after="200"/>
    </w:pPr>
    <w:rPr>
      <w:i/>
      <w:iCs/>
      <w:color w:val="44546A" w:themeColor="text2"/>
      <w:sz w:val="18"/>
      <w:szCs w:val="18"/>
    </w:rPr>
  </w:style>
  <w:style w:type="paragraph" w:styleId="Header">
    <w:name w:val="header"/>
    <w:basedOn w:val="Normal"/>
    <w:link w:val="HeaderChar"/>
    <w:unhideWhenUsed/>
    <w:rsid w:val="005D65ED"/>
    <w:pPr>
      <w:tabs>
        <w:tab w:val="center" w:pos="4680"/>
        <w:tab w:val="right" w:pos="9360"/>
      </w:tabs>
      <w:spacing w:before="0"/>
      <w:jc w:val="center"/>
    </w:pPr>
    <w:rPr>
      <w:sz w:val="20"/>
      <w:szCs w:val="20"/>
    </w:rPr>
  </w:style>
  <w:style w:type="character" w:customStyle="1" w:styleId="HeaderChar">
    <w:name w:val="Header Char"/>
    <w:basedOn w:val="DefaultParagraphFont"/>
    <w:link w:val="Header"/>
    <w:rsid w:val="005D65ED"/>
    <w:rPr>
      <w:rFonts w:ascii="Times New Roman" w:hAnsi="Times New Roman" w:cs="Times New Roman"/>
      <w:sz w:val="20"/>
      <w:szCs w:val="20"/>
      <w:lang w:val="en-GB" w:eastAsia="ja-JP"/>
    </w:rPr>
  </w:style>
  <w:style w:type="paragraph" w:styleId="Footer">
    <w:name w:val="footer"/>
    <w:basedOn w:val="Normal"/>
    <w:link w:val="FooterChar"/>
    <w:unhideWhenUsed/>
    <w:rsid w:val="005D65ED"/>
    <w:pPr>
      <w:tabs>
        <w:tab w:val="center" w:pos="4680"/>
        <w:tab w:val="right" w:pos="9360"/>
      </w:tabs>
      <w:spacing w:before="0"/>
    </w:pPr>
    <w:rPr>
      <w:sz w:val="20"/>
    </w:rPr>
  </w:style>
  <w:style w:type="character" w:customStyle="1" w:styleId="FooterChar">
    <w:name w:val="Footer Char"/>
    <w:basedOn w:val="DefaultParagraphFont"/>
    <w:link w:val="Footer"/>
    <w:uiPriority w:val="99"/>
    <w:rsid w:val="005D65ED"/>
    <w:rPr>
      <w:rFonts w:ascii="Times New Roman" w:hAnsi="Times New Roman" w:cs="Times New Roman"/>
      <w:sz w:val="20"/>
      <w:szCs w:val="24"/>
      <w:lang w:val="en-GB" w:eastAsia="ja-JP"/>
    </w:rPr>
  </w:style>
  <w:style w:type="character" w:styleId="Emphasis">
    <w:name w:val="Emphasis"/>
    <w:basedOn w:val="DefaultParagraphFont"/>
    <w:qFormat/>
    <w:rsid w:val="005D65ED"/>
    <w:rPr>
      <w:i/>
      <w:iCs/>
    </w:rPr>
  </w:style>
  <w:style w:type="paragraph" w:styleId="Quote">
    <w:name w:val="Quote"/>
    <w:basedOn w:val="Normal"/>
    <w:next w:val="Normal"/>
    <w:link w:val="QuoteChar"/>
    <w:uiPriority w:val="29"/>
    <w:rsid w:val="005D65E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65ED"/>
    <w:rPr>
      <w:rFonts w:ascii="Times New Roman" w:hAnsi="Times New Roman" w:cs="Times New Roman"/>
      <w:i/>
      <w:iCs/>
      <w:color w:val="404040" w:themeColor="text1" w:themeTint="BF"/>
      <w:sz w:val="24"/>
      <w:szCs w:val="24"/>
      <w:lang w:val="en-GB" w:eastAsia="ja-JP"/>
    </w:rPr>
  </w:style>
  <w:style w:type="paragraph" w:styleId="BalloonText">
    <w:name w:val="Balloon Text"/>
    <w:basedOn w:val="Normal"/>
    <w:link w:val="BalloonTextChar"/>
    <w:unhideWhenUsed/>
    <w:rsid w:val="006A7C27"/>
    <w:pPr>
      <w:spacing w:before="0"/>
    </w:pPr>
    <w:rPr>
      <w:rFonts w:ascii="Segoe UI" w:hAnsi="Segoe UI" w:cs="Segoe UI"/>
      <w:sz w:val="18"/>
      <w:szCs w:val="18"/>
    </w:rPr>
  </w:style>
  <w:style w:type="character" w:customStyle="1" w:styleId="BalloonTextChar">
    <w:name w:val="Balloon Text Char"/>
    <w:basedOn w:val="DefaultParagraphFont"/>
    <w:link w:val="BalloonText"/>
    <w:rsid w:val="006A7C27"/>
    <w:rPr>
      <w:rFonts w:ascii="Segoe UI" w:hAnsi="Segoe UI" w:cs="Segoe UI"/>
      <w:sz w:val="18"/>
      <w:szCs w:val="18"/>
      <w:lang w:val="en-GB" w:eastAsia="ja-JP"/>
    </w:rPr>
  </w:style>
  <w:style w:type="paragraph" w:customStyle="1" w:styleId="enumlev1">
    <w:name w:val="enumlev1"/>
    <w:basedOn w:val="Normal"/>
    <w:rsid w:val="005D65ED"/>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5D65ED"/>
    <w:pPr>
      <w:ind w:left="1191" w:hanging="397"/>
    </w:pPr>
  </w:style>
  <w:style w:type="paragraph" w:customStyle="1" w:styleId="enumlev3">
    <w:name w:val="enumlev3"/>
    <w:basedOn w:val="enumlev2"/>
    <w:rsid w:val="005D65ED"/>
    <w:pPr>
      <w:ind w:left="1588"/>
    </w:pPr>
  </w:style>
  <w:style w:type="paragraph" w:styleId="Subtitle">
    <w:name w:val="Subtitle"/>
    <w:basedOn w:val="Normal"/>
    <w:next w:val="Normal"/>
    <w:link w:val="SubtitleChar"/>
    <w:uiPriority w:val="11"/>
    <w:rsid w:val="00FE139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E139C"/>
    <w:rPr>
      <w:color w:val="5A5A5A" w:themeColor="text1" w:themeTint="A5"/>
      <w:spacing w:val="15"/>
      <w:lang w:val="en-GB" w:eastAsia="ja-JP"/>
    </w:rPr>
  </w:style>
  <w:style w:type="character" w:styleId="Strong">
    <w:name w:val="Strong"/>
    <w:basedOn w:val="DefaultParagraphFont"/>
    <w:qFormat/>
    <w:rsid w:val="00FE139C"/>
    <w:rPr>
      <w:b/>
      <w:bCs/>
    </w:rPr>
  </w:style>
  <w:style w:type="paragraph" w:styleId="ListParagraph">
    <w:name w:val="List Paragraph"/>
    <w:basedOn w:val="Normal"/>
    <w:uiPriority w:val="34"/>
    <w:qFormat/>
    <w:rsid w:val="00FE139C"/>
    <w:pPr>
      <w:ind w:leftChars="400" w:left="840"/>
    </w:pPr>
  </w:style>
  <w:style w:type="paragraph" w:customStyle="1" w:styleId="Default">
    <w:name w:val="Default"/>
    <w:rsid w:val="00FE139C"/>
    <w:pPr>
      <w:widowControl w:val="0"/>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extjustified">
    <w:name w:val="Text justified"/>
    <w:basedOn w:val="Normal"/>
    <w:link w:val="Textjustified0"/>
    <w:qFormat/>
    <w:rsid w:val="00FE139C"/>
    <w:pPr>
      <w:tabs>
        <w:tab w:val="left" w:pos="794"/>
        <w:tab w:val="left" w:pos="1191"/>
        <w:tab w:val="left" w:pos="1588"/>
        <w:tab w:val="left" w:pos="1985"/>
      </w:tabs>
      <w:overflowPunct w:val="0"/>
      <w:autoSpaceDE w:val="0"/>
      <w:autoSpaceDN w:val="0"/>
      <w:adjustRightInd w:val="0"/>
      <w:jc w:val="both"/>
      <w:textAlignment w:val="baseline"/>
    </w:pPr>
    <w:rPr>
      <w:rFonts w:eastAsia="MS Mincho"/>
      <w:szCs w:val="20"/>
      <w:lang w:eastAsia="en-US"/>
    </w:rPr>
  </w:style>
  <w:style w:type="character" w:customStyle="1" w:styleId="Textjustified0">
    <w:name w:val="Text justified (文字)"/>
    <w:link w:val="Textjustified"/>
    <w:rsid w:val="00FE139C"/>
    <w:rPr>
      <w:rFonts w:ascii="Times New Roman" w:eastAsia="MS Mincho" w:hAnsi="Times New Roman" w:cs="Times New Roman"/>
      <w:sz w:val="24"/>
      <w:szCs w:val="20"/>
      <w:lang w:val="en-GB" w:eastAsia="en-US"/>
    </w:rPr>
  </w:style>
  <w:style w:type="character" w:customStyle="1" w:styleId="Appdef">
    <w:name w:val="App_def"/>
    <w:rsid w:val="00FE139C"/>
    <w:rPr>
      <w:rFonts w:ascii="Times New Roman" w:hAnsi="Times New Roman"/>
      <w:b/>
    </w:rPr>
  </w:style>
  <w:style w:type="character" w:customStyle="1" w:styleId="Appref">
    <w:name w:val="App_ref"/>
    <w:basedOn w:val="DefaultParagraphFont"/>
    <w:rsid w:val="00FE139C"/>
  </w:style>
  <w:style w:type="character" w:customStyle="1" w:styleId="Artdef">
    <w:name w:val="Art_def"/>
    <w:rsid w:val="00FE139C"/>
    <w:rPr>
      <w:rFonts w:ascii="Times New Roman" w:hAnsi="Times New Roman"/>
      <w:b/>
    </w:rPr>
  </w:style>
  <w:style w:type="paragraph" w:customStyle="1" w:styleId="Artheading">
    <w:name w:val="Art_heading"/>
    <w:basedOn w:val="Normal"/>
    <w:next w:val="Normal"/>
    <w:rsid w:val="00FE139C"/>
    <w:pPr>
      <w:tabs>
        <w:tab w:val="left" w:pos="794"/>
        <w:tab w:val="left" w:pos="1191"/>
        <w:tab w:val="left" w:pos="1588"/>
        <w:tab w:val="left" w:pos="1985"/>
      </w:tabs>
      <w:overflowPunct w:val="0"/>
      <w:autoSpaceDE w:val="0"/>
      <w:autoSpaceDN w:val="0"/>
      <w:adjustRightInd w:val="0"/>
      <w:spacing w:before="480"/>
      <w:jc w:val="center"/>
      <w:textAlignment w:val="baseline"/>
    </w:pPr>
    <w:rPr>
      <w:rFonts w:eastAsia="MS Mincho"/>
      <w:b/>
      <w:sz w:val="28"/>
      <w:szCs w:val="20"/>
      <w:lang w:eastAsia="en-US"/>
    </w:rPr>
  </w:style>
  <w:style w:type="paragraph" w:customStyle="1" w:styleId="ArtNo">
    <w:name w:val="Art_No"/>
    <w:basedOn w:val="Normal"/>
    <w:next w:val="Normal"/>
    <w:rsid w:val="00FE139C"/>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MS Mincho"/>
      <w:caps/>
      <w:sz w:val="28"/>
      <w:szCs w:val="20"/>
      <w:lang w:eastAsia="en-US"/>
    </w:rPr>
  </w:style>
  <w:style w:type="character" w:customStyle="1" w:styleId="Artref">
    <w:name w:val="Art_ref"/>
    <w:basedOn w:val="DefaultParagraphFont"/>
    <w:rsid w:val="00FE139C"/>
  </w:style>
  <w:style w:type="paragraph" w:customStyle="1" w:styleId="Arttitle">
    <w:name w:val="Art_title"/>
    <w:basedOn w:val="Normal"/>
    <w:next w:val="Normal"/>
    <w:rsid w:val="00FE139C"/>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eastAsia="MS Mincho"/>
      <w:b/>
      <w:sz w:val="28"/>
      <w:szCs w:val="20"/>
      <w:lang w:eastAsia="en-US"/>
    </w:rPr>
  </w:style>
  <w:style w:type="paragraph" w:customStyle="1" w:styleId="ASN1">
    <w:name w:val="ASN.1"/>
    <w:basedOn w:val="Normal"/>
    <w:rsid w:val="00FE139C"/>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eastAsia="MS Mincho" w:hAnsi="Courier New"/>
      <w:b/>
      <w:noProof/>
      <w:sz w:val="20"/>
      <w:szCs w:val="20"/>
      <w:lang w:eastAsia="en-US"/>
    </w:rPr>
  </w:style>
  <w:style w:type="paragraph" w:customStyle="1" w:styleId="Call">
    <w:name w:val="Call"/>
    <w:basedOn w:val="Normal"/>
    <w:next w:val="Normal"/>
    <w:rsid w:val="00FE139C"/>
    <w:pPr>
      <w:keepNext/>
      <w:keepLines/>
      <w:tabs>
        <w:tab w:val="left" w:pos="794"/>
        <w:tab w:val="left" w:pos="1191"/>
        <w:tab w:val="left" w:pos="1588"/>
        <w:tab w:val="left" w:pos="1985"/>
      </w:tabs>
      <w:overflowPunct w:val="0"/>
      <w:autoSpaceDE w:val="0"/>
      <w:autoSpaceDN w:val="0"/>
      <w:adjustRightInd w:val="0"/>
      <w:spacing w:before="160"/>
      <w:ind w:left="794"/>
      <w:textAlignment w:val="baseline"/>
    </w:pPr>
    <w:rPr>
      <w:rFonts w:eastAsia="MS Mincho"/>
      <w:i/>
      <w:szCs w:val="20"/>
      <w:lang w:eastAsia="en-US"/>
    </w:rPr>
  </w:style>
  <w:style w:type="paragraph" w:customStyle="1" w:styleId="ChapNo">
    <w:name w:val="Chap_No"/>
    <w:basedOn w:val="Normal"/>
    <w:next w:val="Normal"/>
    <w:rsid w:val="00FE139C"/>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MS Mincho"/>
      <w:b/>
      <w:caps/>
      <w:sz w:val="28"/>
      <w:szCs w:val="20"/>
      <w:lang w:eastAsia="en-US"/>
    </w:rPr>
  </w:style>
  <w:style w:type="paragraph" w:customStyle="1" w:styleId="Chaptitle">
    <w:name w:val="Chap_title"/>
    <w:basedOn w:val="Normal"/>
    <w:next w:val="Normal"/>
    <w:rsid w:val="00FE139C"/>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eastAsia="MS Mincho"/>
      <w:b/>
      <w:sz w:val="28"/>
      <w:szCs w:val="20"/>
      <w:lang w:eastAsia="en-US"/>
    </w:rPr>
  </w:style>
  <w:style w:type="character" w:styleId="EndnoteReference">
    <w:name w:val="endnote reference"/>
    <w:semiHidden/>
    <w:rsid w:val="00FE139C"/>
    <w:rPr>
      <w:vertAlign w:val="superscript"/>
    </w:rPr>
  </w:style>
  <w:style w:type="paragraph" w:customStyle="1" w:styleId="Equation">
    <w:name w:val="Equation"/>
    <w:basedOn w:val="Normal"/>
    <w:rsid w:val="00FE139C"/>
    <w:pPr>
      <w:tabs>
        <w:tab w:val="left" w:pos="794"/>
        <w:tab w:val="center" w:pos="4820"/>
        <w:tab w:val="right" w:pos="9639"/>
      </w:tabs>
      <w:overflowPunct w:val="0"/>
      <w:autoSpaceDE w:val="0"/>
      <w:autoSpaceDN w:val="0"/>
      <w:adjustRightInd w:val="0"/>
      <w:textAlignment w:val="baseline"/>
    </w:pPr>
    <w:rPr>
      <w:rFonts w:eastAsia="MS Mincho"/>
      <w:szCs w:val="20"/>
      <w:lang w:eastAsia="en-US"/>
    </w:rPr>
  </w:style>
  <w:style w:type="paragraph" w:customStyle="1" w:styleId="Equationlegend">
    <w:name w:val="Equation_legend"/>
    <w:basedOn w:val="Normal"/>
    <w:rsid w:val="00FE139C"/>
    <w:pPr>
      <w:tabs>
        <w:tab w:val="right" w:pos="1814"/>
        <w:tab w:val="left" w:pos="1985"/>
      </w:tabs>
      <w:overflowPunct w:val="0"/>
      <w:autoSpaceDE w:val="0"/>
      <w:autoSpaceDN w:val="0"/>
      <w:adjustRightInd w:val="0"/>
      <w:spacing w:before="80"/>
      <w:ind w:left="1985" w:hanging="1985"/>
      <w:textAlignment w:val="baseline"/>
    </w:pPr>
    <w:rPr>
      <w:rFonts w:eastAsia="MS Mincho"/>
      <w:szCs w:val="20"/>
      <w:lang w:eastAsia="en-US"/>
    </w:rPr>
  </w:style>
  <w:style w:type="paragraph" w:customStyle="1" w:styleId="Figurelegend">
    <w:name w:val="Figure_legend"/>
    <w:basedOn w:val="Normal"/>
    <w:rsid w:val="00FE139C"/>
    <w:pPr>
      <w:keepNext/>
      <w:keepLines/>
      <w:overflowPunct w:val="0"/>
      <w:autoSpaceDE w:val="0"/>
      <w:autoSpaceDN w:val="0"/>
      <w:adjustRightInd w:val="0"/>
      <w:spacing w:before="20" w:after="20"/>
      <w:textAlignment w:val="baseline"/>
    </w:pPr>
    <w:rPr>
      <w:rFonts w:eastAsia="MS Mincho"/>
      <w:sz w:val="18"/>
      <w:szCs w:val="20"/>
      <w:lang w:eastAsia="en-US"/>
    </w:rPr>
  </w:style>
  <w:style w:type="paragraph" w:customStyle="1" w:styleId="FigureNoBR">
    <w:name w:val="Figure_No_BR"/>
    <w:basedOn w:val="Normal"/>
    <w:next w:val="Normal"/>
    <w:rsid w:val="00FE139C"/>
    <w:pPr>
      <w:keepNext/>
      <w:keepLines/>
      <w:tabs>
        <w:tab w:val="left" w:pos="794"/>
        <w:tab w:val="left" w:pos="1191"/>
        <w:tab w:val="left" w:pos="1588"/>
        <w:tab w:val="left" w:pos="1985"/>
      </w:tabs>
      <w:overflowPunct w:val="0"/>
      <w:autoSpaceDE w:val="0"/>
      <w:autoSpaceDN w:val="0"/>
      <w:adjustRightInd w:val="0"/>
      <w:spacing w:before="480" w:after="120"/>
      <w:jc w:val="center"/>
      <w:textAlignment w:val="baseline"/>
    </w:pPr>
    <w:rPr>
      <w:rFonts w:eastAsia="MS Mincho"/>
      <w:caps/>
      <w:szCs w:val="20"/>
      <w:lang w:eastAsia="en-US"/>
    </w:rPr>
  </w:style>
  <w:style w:type="paragraph" w:customStyle="1" w:styleId="TabletitleBR">
    <w:name w:val="Table_title_BR"/>
    <w:basedOn w:val="Normal"/>
    <w:next w:val="Normal"/>
    <w:rsid w:val="00FE139C"/>
    <w:pPr>
      <w:keepNext/>
      <w:keepLines/>
      <w:tabs>
        <w:tab w:val="left" w:pos="794"/>
        <w:tab w:val="left" w:pos="1191"/>
        <w:tab w:val="left" w:pos="1588"/>
        <w:tab w:val="left" w:pos="1985"/>
      </w:tabs>
      <w:overflowPunct w:val="0"/>
      <w:autoSpaceDE w:val="0"/>
      <w:autoSpaceDN w:val="0"/>
      <w:adjustRightInd w:val="0"/>
      <w:spacing w:before="0" w:after="120"/>
      <w:jc w:val="center"/>
      <w:textAlignment w:val="baseline"/>
    </w:pPr>
    <w:rPr>
      <w:rFonts w:eastAsia="MS Mincho"/>
      <w:b/>
      <w:szCs w:val="20"/>
      <w:lang w:eastAsia="en-US"/>
    </w:rPr>
  </w:style>
  <w:style w:type="paragraph" w:customStyle="1" w:styleId="FiguretitleBR">
    <w:name w:val="Figure_title_BR"/>
    <w:basedOn w:val="TabletitleBR"/>
    <w:next w:val="Normal"/>
    <w:rsid w:val="00FE139C"/>
    <w:pPr>
      <w:keepNext w:val="0"/>
      <w:spacing w:after="480"/>
    </w:pPr>
  </w:style>
  <w:style w:type="paragraph" w:customStyle="1" w:styleId="Figurewithouttitle">
    <w:name w:val="Figure_without_title"/>
    <w:basedOn w:val="Normal"/>
    <w:next w:val="Normal"/>
    <w:rsid w:val="00FE139C"/>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MS Mincho"/>
      <w:szCs w:val="20"/>
      <w:lang w:eastAsia="en-US"/>
    </w:rPr>
  </w:style>
  <w:style w:type="paragraph" w:customStyle="1" w:styleId="FirstFooter">
    <w:name w:val="FirstFooter"/>
    <w:basedOn w:val="Footer"/>
    <w:rsid w:val="00FE139C"/>
    <w:pPr>
      <w:tabs>
        <w:tab w:val="clear" w:pos="4680"/>
        <w:tab w:val="clear" w:pos="9360"/>
      </w:tabs>
      <w:spacing w:before="40"/>
    </w:pPr>
    <w:rPr>
      <w:rFonts w:eastAsia="MS Mincho"/>
      <w:sz w:val="16"/>
      <w:szCs w:val="20"/>
      <w:lang w:eastAsia="en-US"/>
    </w:rPr>
  </w:style>
  <w:style w:type="paragraph" w:customStyle="1" w:styleId="FooterQP">
    <w:name w:val="Footer_QP"/>
    <w:basedOn w:val="Normal"/>
    <w:rsid w:val="00FE139C"/>
    <w:pPr>
      <w:tabs>
        <w:tab w:val="left" w:pos="907"/>
        <w:tab w:val="right" w:pos="8789"/>
        <w:tab w:val="right" w:pos="9639"/>
      </w:tabs>
      <w:overflowPunct w:val="0"/>
      <w:autoSpaceDE w:val="0"/>
      <w:autoSpaceDN w:val="0"/>
      <w:adjustRightInd w:val="0"/>
      <w:spacing w:before="0"/>
      <w:textAlignment w:val="baseline"/>
    </w:pPr>
    <w:rPr>
      <w:rFonts w:eastAsia="MS Mincho"/>
      <w:b/>
      <w:sz w:val="22"/>
      <w:szCs w:val="20"/>
      <w:lang w:eastAsia="en-US"/>
    </w:rPr>
  </w:style>
  <w:style w:type="character" w:styleId="FootnoteReference">
    <w:name w:val="footnote reference"/>
    <w:semiHidden/>
    <w:rsid w:val="00FE139C"/>
    <w:rPr>
      <w:position w:val="6"/>
      <w:sz w:val="18"/>
    </w:rPr>
  </w:style>
  <w:style w:type="paragraph" w:customStyle="1" w:styleId="Note">
    <w:name w:val="Note"/>
    <w:basedOn w:val="Normal"/>
    <w:rsid w:val="00FE139C"/>
    <w:pPr>
      <w:tabs>
        <w:tab w:val="left" w:pos="794"/>
        <w:tab w:val="left" w:pos="1191"/>
        <w:tab w:val="left" w:pos="1588"/>
        <w:tab w:val="left" w:pos="1985"/>
      </w:tabs>
      <w:overflowPunct w:val="0"/>
      <w:autoSpaceDE w:val="0"/>
      <w:autoSpaceDN w:val="0"/>
      <w:adjustRightInd w:val="0"/>
      <w:spacing w:before="80"/>
      <w:textAlignment w:val="baseline"/>
    </w:pPr>
    <w:rPr>
      <w:rFonts w:eastAsia="MS Mincho"/>
      <w:szCs w:val="20"/>
      <w:lang w:eastAsia="en-US"/>
    </w:rPr>
  </w:style>
  <w:style w:type="paragraph" w:styleId="FootnoteText">
    <w:name w:val="footnote text"/>
    <w:basedOn w:val="Note"/>
    <w:link w:val="FootnoteTextChar"/>
    <w:semiHidden/>
    <w:rsid w:val="00FE139C"/>
    <w:pPr>
      <w:keepLines/>
      <w:tabs>
        <w:tab w:val="left" w:pos="255"/>
      </w:tabs>
      <w:ind w:left="255" w:hanging="255"/>
    </w:pPr>
  </w:style>
  <w:style w:type="character" w:customStyle="1" w:styleId="FootnoteTextChar">
    <w:name w:val="Footnote Text Char"/>
    <w:basedOn w:val="DefaultParagraphFont"/>
    <w:link w:val="FootnoteText"/>
    <w:semiHidden/>
    <w:rsid w:val="00FE139C"/>
    <w:rPr>
      <w:rFonts w:ascii="Times New Roman" w:eastAsia="MS Mincho" w:hAnsi="Times New Roman" w:cs="Times New Roman"/>
      <w:sz w:val="24"/>
      <w:szCs w:val="20"/>
      <w:lang w:val="en-GB" w:eastAsia="en-US"/>
    </w:rPr>
  </w:style>
  <w:style w:type="paragraph" w:styleId="Index1">
    <w:name w:val="index 1"/>
    <w:basedOn w:val="Normal"/>
    <w:next w:val="Normal"/>
    <w:semiHidden/>
    <w:rsid w:val="00FE139C"/>
    <w:pPr>
      <w:tabs>
        <w:tab w:val="left" w:pos="794"/>
        <w:tab w:val="left" w:pos="1191"/>
        <w:tab w:val="left" w:pos="1588"/>
        <w:tab w:val="left" w:pos="1985"/>
      </w:tabs>
      <w:overflowPunct w:val="0"/>
      <w:autoSpaceDE w:val="0"/>
      <w:autoSpaceDN w:val="0"/>
      <w:adjustRightInd w:val="0"/>
      <w:textAlignment w:val="baseline"/>
    </w:pPr>
    <w:rPr>
      <w:rFonts w:eastAsia="MS Mincho"/>
      <w:szCs w:val="20"/>
      <w:lang w:eastAsia="en-US"/>
    </w:rPr>
  </w:style>
  <w:style w:type="paragraph" w:styleId="Index2">
    <w:name w:val="index 2"/>
    <w:basedOn w:val="Normal"/>
    <w:next w:val="Normal"/>
    <w:semiHidden/>
    <w:rsid w:val="00FE139C"/>
    <w:pPr>
      <w:tabs>
        <w:tab w:val="left" w:pos="794"/>
        <w:tab w:val="left" w:pos="1191"/>
        <w:tab w:val="left" w:pos="1588"/>
        <w:tab w:val="left" w:pos="1985"/>
      </w:tabs>
      <w:overflowPunct w:val="0"/>
      <w:autoSpaceDE w:val="0"/>
      <w:autoSpaceDN w:val="0"/>
      <w:adjustRightInd w:val="0"/>
      <w:ind w:left="283"/>
      <w:textAlignment w:val="baseline"/>
    </w:pPr>
    <w:rPr>
      <w:rFonts w:eastAsia="MS Mincho"/>
      <w:szCs w:val="20"/>
      <w:lang w:eastAsia="en-US"/>
    </w:rPr>
  </w:style>
  <w:style w:type="paragraph" w:styleId="Index3">
    <w:name w:val="index 3"/>
    <w:basedOn w:val="Normal"/>
    <w:next w:val="Normal"/>
    <w:semiHidden/>
    <w:rsid w:val="00FE139C"/>
    <w:pPr>
      <w:tabs>
        <w:tab w:val="left" w:pos="794"/>
        <w:tab w:val="left" w:pos="1191"/>
        <w:tab w:val="left" w:pos="1588"/>
        <w:tab w:val="left" w:pos="1985"/>
      </w:tabs>
      <w:overflowPunct w:val="0"/>
      <w:autoSpaceDE w:val="0"/>
      <w:autoSpaceDN w:val="0"/>
      <w:adjustRightInd w:val="0"/>
      <w:ind w:left="566"/>
      <w:textAlignment w:val="baseline"/>
    </w:pPr>
    <w:rPr>
      <w:rFonts w:eastAsia="MS Mincho"/>
      <w:szCs w:val="20"/>
      <w:lang w:eastAsia="en-US"/>
    </w:rPr>
  </w:style>
  <w:style w:type="paragraph" w:customStyle="1" w:styleId="Normalaftertitle">
    <w:name w:val="Normal_after_title"/>
    <w:basedOn w:val="Normal"/>
    <w:next w:val="Normal"/>
    <w:rsid w:val="00FE139C"/>
    <w:pPr>
      <w:tabs>
        <w:tab w:val="left" w:pos="794"/>
        <w:tab w:val="left" w:pos="1191"/>
        <w:tab w:val="left" w:pos="1588"/>
        <w:tab w:val="left" w:pos="1985"/>
      </w:tabs>
      <w:overflowPunct w:val="0"/>
      <w:autoSpaceDE w:val="0"/>
      <w:autoSpaceDN w:val="0"/>
      <w:adjustRightInd w:val="0"/>
      <w:spacing w:before="360"/>
      <w:textAlignment w:val="baseline"/>
    </w:pPr>
    <w:rPr>
      <w:rFonts w:eastAsia="MS Mincho"/>
      <w:szCs w:val="20"/>
      <w:lang w:eastAsia="en-US"/>
    </w:rPr>
  </w:style>
  <w:style w:type="character" w:styleId="PageNumber">
    <w:name w:val="page number"/>
    <w:basedOn w:val="DefaultParagraphFont"/>
    <w:semiHidden/>
    <w:rsid w:val="00FE139C"/>
  </w:style>
  <w:style w:type="paragraph" w:customStyle="1" w:styleId="PartNo">
    <w:name w:val="Part_No"/>
    <w:basedOn w:val="Normal"/>
    <w:next w:val="Normal"/>
    <w:rsid w:val="00FE139C"/>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eastAsia="MS Mincho"/>
      <w:caps/>
      <w:sz w:val="28"/>
      <w:szCs w:val="20"/>
      <w:lang w:eastAsia="en-US"/>
    </w:rPr>
  </w:style>
  <w:style w:type="paragraph" w:customStyle="1" w:styleId="Partref">
    <w:name w:val="Part_ref"/>
    <w:basedOn w:val="Normal"/>
    <w:next w:val="Normal"/>
    <w:rsid w:val="00FE139C"/>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rFonts w:eastAsia="MS Mincho"/>
      <w:szCs w:val="20"/>
      <w:lang w:eastAsia="en-US"/>
    </w:rPr>
  </w:style>
  <w:style w:type="paragraph" w:customStyle="1" w:styleId="Parttitle">
    <w:name w:val="Part_title"/>
    <w:basedOn w:val="Normal"/>
    <w:next w:val="Normalaftertitle"/>
    <w:rsid w:val="00FE139C"/>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eastAsia="MS Mincho"/>
      <w:b/>
      <w:sz w:val="28"/>
      <w:szCs w:val="20"/>
      <w:lang w:eastAsia="en-US"/>
    </w:rPr>
  </w:style>
  <w:style w:type="paragraph" w:customStyle="1" w:styleId="Recdate">
    <w:name w:val="Rec_date"/>
    <w:basedOn w:val="Normal"/>
    <w:next w:val="Normalaftertitle"/>
    <w:rsid w:val="00FE139C"/>
    <w:pPr>
      <w:keepNext/>
      <w:keepLines/>
      <w:overflowPunct w:val="0"/>
      <w:autoSpaceDE w:val="0"/>
      <w:autoSpaceDN w:val="0"/>
      <w:adjustRightInd w:val="0"/>
      <w:jc w:val="right"/>
      <w:textAlignment w:val="baseline"/>
    </w:pPr>
    <w:rPr>
      <w:rFonts w:eastAsia="MS Mincho"/>
      <w:i/>
      <w:sz w:val="22"/>
      <w:szCs w:val="20"/>
      <w:lang w:eastAsia="en-US"/>
    </w:rPr>
  </w:style>
  <w:style w:type="paragraph" w:customStyle="1" w:styleId="Questiondate">
    <w:name w:val="Question_date"/>
    <w:basedOn w:val="Recdate"/>
    <w:next w:val="Normalaftertitle"/>
    <w:rsid w:val="00FE139C"/>
  </w:style>
  <w:style w:type="paragraph" w:customStyle="1" w:styleId="QuestionNo">
    <w:name w:val="Question_No"/>
    <w:basedOn w:val="RecNo"/>
    <w:next w:val="Normal"/>
    <w:rsid w:val="00FE139C"/>
    <w:rPr>
      <w:rFonts w:eastAsia="MS Mincho"/>
      <w:lang w:eastAsia="en-US"/>
    </w:rPr>
  </w:style>
  <w:style w:type="paragraph" w:customStyle="1" w:styleId="RecNoBR">
    <w:name w:val="Rec_No_BR"/>
    <w:basedOn w:val="Normal"/>
    <w:next w:val="Normal"/>
    <w:rsid w:val="00FE139C"/>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MS Mincho"/>
      <w:caps/>
      <w:sz w:val="28"/>
      <w:szCs w:val="20"/>
      <w:lang w:eastAsia="en-US"/>
    </w:rPr>
  </w:style>
  <w:style w:type="paragraph" w:customStyle="1" w:styleId="QuestionNoBR">
    <w:name w:val="Question_No_BR"/>
    <w:basedOn w:val="RecNoBR"/>
    <w:next w:val="Normal"/>
    <w:rsid w:val="00FE139C"/>
  </w:style>
  <w:style w:type="paragraph" w:customStyle="1" w:styleId="Recref">
    <w:name w:val="Rec_ref"/>
    <w:basedOn w:val="Normal"/>
    <w:next w:val="Recdate"/>
    <w:rsid w:val="00FE139C"/>
    <w:pPr>
      <w:keepNext/>
      <w:keepLines/>
      <w:overflowPunct w:val="0"/>
      <w:autoSpaceDE w:val="0"/>
      <w:autoSpaceDN w:val="0"/>
      <w:adjustRightInd w:val="0"/>
      <w:jc w:val="center"/>
      <w:textAlignment w:val="baseline"/>
    </w:pPr>
    <w:rPr>
      <w:rFonts w:eastAsia="MS Mincho"/>
      <w:i/>
      <w:szCs w:val="20"/>
      <w:lang w:eastAsia="en-US"/>
    </w:rPr>
  </w:style>
  <w:style w:type="paragraph" w:customStyle="1" w:styleId="Questionref">
    <w:name w:val="Question_ref"/>
    <w:basedOn w:val="Recref"/>
    <w:next w:val="Questiondate"/>
    <w:rsid w:val="00FE139C"/>
  </w:style>
  <w:style w:type="paragraph" w:customStyle="1" w:styleId="Questiontitle">
    <w:name w:val="Question_title"/>
    <w:basedOn w:val="Rectitle"/>
    <w:next w:val="Questionref"/>
    <w:rsid w:val="00FE139C"/>
    <w:rPr>
      <w:rFonts w:eastAsia="MS Mincho"/>
      <w:lang w:eastAsia="en-US"/>
    </w:rPr>
  </w:style>
  <w:style w:type="character" w:customStyle="1" w:styleId="Recdef">
    <w:name w:val="Rec_def"/>
    <w:rsid w:val="00FE139C"/>
    <w:rPr>
      <w:b/>
    </w:rPr>
  </w:style>
  <w:style w:type="paragraph" w:customStyle="1" w:styleId="Reftitle">
    <w:name w:val="Ref_title"/>
    <w:basedOn w:val="Normal"/>
    <w:next w:val="Reftext"/>
    <w:rsid w:val="00FE139C"/>
    <w:pPr>
      <w:tabs>
        <w:tab w:val="left" w:pos="794"/>
        <w:tab w:val="left" w:pos="1191"/>
        <w:tab w:val="left" w:pos="1588"/>
        <w:tab w:val="left" w:pos="1985"/>
      </w:tabs>
      <w:overflowPunct w:val="0"/>
      <w:autoSpaceDE w:val="0"/>
      <w:autoSpaceDN w:val="0"/>
      <w:adjustRightInd w:val="0"/>
      <w:spacing w:before="480"/>
      <w:jc w:val="center"/>
      <w:textAlignment w:val="baseline"/>
    </w:pPr>
    <w:rPr>
      <w:rFonts w:eastAsia="MS Mincho"/>
      <w:b/>
      <w:szCs w:val="20"/>
      <w:lang w:eastAsia="en-US"/>
    </w:rPr>
  </w:style>
  <w:style w:type="paragraph" w:customStyle="1" w:styleId="Repdate">
    <w:name w:val="Rep_date"/>
    <w:basedOn w:val="Recdate"/>
    <w:next w:val="Normalaftertitle"/>
    <w:rsid w:val="00FE139C"/>
  </w:style>
  <w:style w:type="paragraph" w:customStyle="1" w:styleId="RepNo">
    <w:name w:val="Rep_No"/>
    <w:basedOn w:val="RecNo"/>
    <w:next w:val="Normal"/>
    <w:rsid w:val="00FE139C"/>
    <w:rPr>
      <w:rFonts w:eastAsia="MS Mincho"/>
      <w:lang w:eastAsia="en-US"/>
    </w:rPr>
  </w:style>
  <w:style w:type="paragraph" w:customStyle="1" w:styleId="RepNoBR">
    <w:name w:val="Rep_No_BR"/>
    <w:basedOn w:val="RecNoBR"/>
    <w:next w:val="Normal"/>
    <w:rsid w:val="00FE139C"/>
  </w:style>
  <w:style w:type="paragraph" w:customStyle="1" w:styleId="Repref">
    <w:name w:val="Rep_ref"/>
    <w:basedOn w:val="Recref"/>
    <w:next w:val="Repdate"/>
    <w:rsid w:val="00FE139C"/>
  </w:style>
  <w:style w:type="paragraph" w:customStyle="1" w:styleId="Reptitle">
    <w:name w:val="Rep_title"/>
    <w:basedOn w:val="Rectitle"/>
    <w:next w:val="Repref"/>
    <w:rsid w:val="00FE139C"/>
    <w:rPr>
      <w:rFonts w:eastAsia="MS Mincho"/>
      <w:lang w:eastAsia="en-US"/>
    </w:rPr>
  </w:style>
  <w:style w:type="paragraph" w:customStyle="1" w:styleId="Resdate">
    <w:name w:val="Res_date"/>
    <w:basedOn w:val="Recdate"/>
    <w:next w:val="Normalaftertitle"/>
    <w:rsid w:val="00FE139C"/>
  </w:style>
  <w:style w:type="character" w:customStyle="1" w:styleId="Resdef">
    <w:name w:val="Res_def"/>
    <w:rsid w:val="00FE139C"/>
    <w:rPr>
      <w:rFonts w:ascii="Times New Roman" w:hAnsi="Times New Roman"/>
      <w:b/>
    </w:rPr>
  </w:style>
  <w:style w:type="paragraph" w:customStyle="1" w:styleId="ResNo">
    <w:name w:val="Res_No"/>
    <w:basedOn w:val="RecNo"/>
    <w:next w:val="Normal"/>
    <w:rsid w:val="00FE139C"/>
    <w:rPr>
      <w:rFonts w:eastAsia="MS Mincho"/>
      <w:lang w:eastAsia="en-US"/>
    </w:rPr>
  </w:style>
  <w:style w:type="paragraph" w:customStyle="1" w:styleId="ResNoBR">
    <w:name w:val="Res_No_BR"/>
    <w:basedOn w:val="RecNoBR"/>
    <w:next w:val="Normal"/>
    <w:rsid w:val="00FE139C"/>
  </w:style>
  <w:style w:type="paragraph" w:customStyle="1" w:styleId="Resref">
    <w:name w:val="Res_ref"/>
    <w:basedOn w:val="Recref"/>
    <w:next w:val="Resdate"/>
    <w:rsid w:val="00FE139C"/>
  </w:style>
  <w:style w:type="paragraph" w:customStyle="1" w:styleId="Restitle">
    <w:name w:val="Res_title"/>
    <w:basedOn w:val="Rectitle"/>
    <w:next w:val="Resref"/>
    <w:rsid w:val="00FE139C"/>
    <w:rPr>
      <w:rFonts w:eastAsia="MS Mincho"/>
      <w:lang w:eastAsia="en-US"/>
    </w:rPr>
  </w:style>
  <w:style w:type="paragraph" w:customStyle="1" w:styleId="Section1">
    <w:name w:val="Section_1"/>
    <w:basedOn w:val="Normal"/>
    <w:next w:val="Normal"/>
    <w:rsid w:val="00FE139C"/>
    <w:pPr>
      <w:overflowPunct w:val="0"/>
      <w:autoSpaceDE w:val="0"/>
      <w:autoSpaceDN w:val="0"/>
      <w:adjustRightInd w:val="0"/>
      <w:spacing w:before="624"/>
      <w:jc w:val="center"/>
      <w:textAlignment w:val="baseline"/>
    </w:pPr>
    <w:rPr>
      <w:rFonts w:eastAsia="MS Mincho"/>
      <w:b/>
      <w:szCs w:val="20"/>
      <w:lang w:eastAsia="en-US"/>
    </w:rPr>
  </w:style>
  <w:style w:type="paragraph" w:customStyle="1" w:styleId="Section2">
    <w:name w:val="Section_2"/>
    <w:basedOn w:val="Normal"/>
    <w:next w:val="Normal"/>
    <w:rsid w:val="00FE139C"/>
    <w:pPr>
      <w:overflowPunct w:val="0"/>
      <w:autoSpaceDE w:val="0"/>
      <w:autoSpaceDN w:val="0"/>
      <w:adjustRightInd w:val="0"/>
      <w:spacing w:before="240"/>
      <w:jc w:val="center"/>
      <w:textAlignment w:val="baseline"/>
    </w:pPr>
    <w:rPr>
      <w:rFonts w:eastAsia="MS Mincho"/>
      <w:i/>
      <w:szCs w:val="20"/>
      <w:lang w:eastAsia="en-US"/>
    </w:rPr>
  </w:style>
  <w:style w:type="paragraph" w:customStyle="1" w:styleId="SectionNo">
    <w:name w:val="Section_No"/>
    <w:basedOn w:val="Normal"/>
    <w:next w:val="Normal"/>
    <w:rsid w:val="00FE139C"/>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eastAsia="MS Mincho"/>
      <w:caps/>
      <w:sz w:val="28"/>
      <w:szCs w:val="20"/>
      <w:lang w:eastAsia="en-US"/>
    </w:rPr>
  </w:style>
  <w:style w:type="paragraph" w:customStyle="1" w:styleId="Sectiontitle">
    <w:name w:val="Section_title"/>
    <w:basedOn w:val="Normal"/>
    <w:next w:val="Normalaftertitle"/>
    <w:rsid w:val="00FE139C"/>
    <w:pPr>
      <w:keepNext/>
      <w:keepLines/>
      <w:tabs>
        <w:tab w:val="left" w:pos="794"/>
        <w:tab w:val="left" w:pos="1191"/>
        <w:tab w:val="left" w:pos="1588"/>
        <w:tab w:val="left" w:pos="1985"/>
      </w:tabs>
      <w:overflowPunct w:val="0"/>
      <w:autoSpaceDE w:val="0"/>
      <w:autoSpaceDN w:val="0"/>
      <w:adjustRightInd w:val="0"/>
      <w:spacing w:before="480" w:after="280"/>
      <w:jc w:val="center"/>
      <w:textAlignment w:val="baseline"/>
    </w:pPr>
    <w:rPr>
      <w:rFonts w:eastAsia="MS Mincho"/>
      <w:b/>
      <w:sz w:val="28"/>
      <w:szCs w:val="20"/>
      <w:lang w:eastAsia="en-US"/>
    </w:rPr>
  </w:style>
  <w:style w:type="paragraph" w:customStyle="1" w:styleId="Source">
    <w:name w:val="Source"/>
    <w:basedOn w:val="Normal"/>
    <w:next w:val="Normalaftertitle"/>
    <w:rsid w:val="00FE139C"/>
    <w:pPr>
      <w:tabs>
        <w:tab w:val="left" w:pos="794"/>
        <w:tab w:val="left" w:pos="1191"/>
        <w:tab w:val="left" w:pos="1588"/>
        <w:tab w:val="left" w:pos="1985"/>
      </w:tabs>
      <w:overflowPunct w:val="0"/>
      <w:autoSpaceDE w:val="0"/>
      <w:autoSpaceDN w:val="0"/>
      <w:adjustRightInd w:val="0"/>
      <w:spacing w:before="840" w:after="200"/>
      <w:jc w:val="center"/>
      <w:textAlignment w:val="baseline"/>
    </w:pPr>
    <w:rPr>
      <w:rFonts w:eastAsia="MS Mincho"/>
      <w:b/>
      <w:sz w:val="28"/>
      <w:szCs w:val="20"/>
      <w:lang w:eastAsia="en-US"/>
    </w:rPr>
  </w:style>
  <w:style w:type="paragraph" w:customStyle="1" w:styleId="SpecialFooter">
    <w:name w:val="Special Footer"/>
    <w:basedOn w:val="Footer"/>
    <w:rsid w:val="00FE139C"/>
    <w:pPr>
      <w:tabs>
        <w:tab w:val="clear" w:pos="4680"/>
        <w:tab w:val="clear" w:pos="9360"/>
        <w:tab w:val="left" w:pos="567"/>
        <w:tab w:val="left" w:pos="1134"/>
        <w:tab w:val="left" w:pos="1701"/>
        <w:tab w:val="left" w:pos="2268"/>
        <w:tab w:val="left" w:pos="2835"/>
        <w:tab w:val="left" w:pos="5954"/>
        <w:tab w:val="right" w:pos="9639"/>
      </w:tabs>
      <w:overflowPunct w:val="0"/>
      <w:autoSpaceDE w:val="0"/>
      <w:autoSpaceDN w:val="0"/>
      <w:adjustRightInd w:val="0"/>
      <w:jc w:val="both"/>
      <w:textAlignment w:val="baseline"/>
    </w:pPr>
    <w:rPr>
      <w:rFonts w:eastAsia="MS Mincho"/>
      <w:sz w:val="16"/>
      <w:szCs w:val="20"/>
      <w:lang w:eastAsia="en-US"/>
    </w:rPr>
  </w:style>
  <w:style w:type="character" w:customStyle="1" w:styleId="Tablefreq">
    <w:name w:val="Table_freq"/>
    <w:rsid w:val="00FE139C"/>
    <w:rPr>
      <w:b/>
      <w:color w:val="auto"/>
    </w:rPr>
  </w:style>
  <w:style w:type="paragraph" w:customStyle="1" w:styleId="TableNoBR">
    <w:name w:val="Table_No_BR"/>
    <w:basedOn w:val="Normal"/>
    <w:next w:val="TabletitleBR"/>
    <w:rsid w:val="00FE139C"/>
    <w:pPr>
      <w:keepNext/>
      <w:tabs>
        <w:tab w:val="left" w:pos="794"/>
        <w:tab w:val="left" w:pos="1191"/>
        <w:tab w:val="left" w:pos="1588"/>
        <w:tab w:val="left" w:pos="1985"/>
      </w:tabs>
      <w:overflowPunct w:val="0"/>
      <w:autoSpaceDE w:val="0"/>
      <w:autoSpaceDN w:val="0"/>
      <w:adjustRightInd w:val="0"/>
      <w:spacing w:before="560" w:after="120"/>
      <w:jc w:val="center"/>
      <w:textAlignment w:val="baseline"/>
    </w:pPr>
    <w:rPr>
      <w:rFonts w:eastAsia="MS Mincho"/>
      <w:caps/>
      <w:szCs w:val="20"/>
      <w:lang w:eastAsia="en-US"/>
    </w:rPr>
  </w:style>
  <w:style w:type="paragraph" w:customStyle="1" w:styleId="Tableref">
    <w:name w:val="Table_ref"/>
    <w:basedOn w:val="Normal"/>
    <w:next w:val="TabletitleBR"/>
    <w:rsid w:val="00FE139C"/>
    <w:pPr>
      <w:keepNext/>
      <w:tabs>
        <w:tab w:val="left" w:pos="794"/>
        <w:tab w:val="left" w:pos="1191"/>
        <w:tab w:val="left" w:pos="1588"/>
        <w:tab w:val="left" w:pos="1985"/>
      </w:tabs>
      <w:overflowPunct w:val="0"/>
      <w:autoSpaceDE w:val="0"/>
      <w:autoSpaceDN w:val="0"/>
      <w:adjustRightInd w:val="0"/>
      <w:spacing w:before="0" w:after="120"/>
      <w:jc w:val="center"/>
      <w:textAlignment w:val="baseline"/>
    </w:pPr>
    <w:rPr>
      <w:rFonts w:eastAsia="MS Mincho"/>
      <w:szCs w:val="20"/>
      <w:lang w:eastAsia="en-US"/>
    </w:rPr>
  </w:style>
  <w:style w:type="paragraph" w:customStyle="1" w:styleId="Title1">
    <w:name w:val="Title 1"/>
    <w:basedOn w:val="Source"/>
    <w:next w:val="Normal"/>
    <w:rsid w:val="00FE139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FE139C"/>
  </w:style>
  <w:style w:type="paragraph" w:customStyle="1" w:styleId="Title3">
    <w:name w:val="Title 3"/>
    <w:basedOn w:val="Title2"/>
    <w:next w:val="Normal"/>
    <w:rsid w:val="00FE139C"/>
    <w:rPr>
      <w:caps w:val="0"/>
    </w:rPr>
  </w:style>
  <w:style w:type="paragraph" w:customStyle="1" w:styleId="Title4">
    <w:name w:val="Title 4"/>
    <w:basedOn w:val="Title3"/>
    <w:next w:val="Heading1"/>
    <w:rsid w:val="00FE139C"/>
    <w:rPr>
      <w:b/>
    </w:rPr>
  </w:style>
  <w:style w:type="paragraph" w:customStyle="1" w:styleId="toc0">
    <w:name w:val="toc 0"/>
    <w:basedOn w:val="Normal"/>
    <w:next w:val="TOC1"/>
    <w:rsid w:val="00FE139C"/>
    <w:pPr>
      <w:tabs>
        <w:tab w:val="right" w:pos="9639"/>
      </w:tabs>
      <w:overflowPunct w:val="0"/>
      <w:autoSpaceDE w:val="0"/>
      <w:autoSpaceDN w:val="0"/>
      <w:adjustRightInd w:val="0"/>
      <w:textAlignment w:val="baseline"/>
    </w:pPr>
    <w:rPr>
      <w:rFonts w:eastAsia="MS Mincho"/>
      <w:b/>
      <w:szCs w:val="20"/>
      <w:lang w:eastAsia="en-US"/>
    </w:rPr>
  </w:style>
  <w:style w:type="paragraph" w:styleId="TOC4">
    <w:name w:val="toc 4"/>
    <w:basedOn w:val="TOC3"/>
    <w:semiHidden/>
    <w:rsid w:val="00FE139C"/>
    <w:pPr>
      <w:tabs>
        <w:tab w:val="clear" w:pos="9356"/>
        <w:tab w:val="left" w:pos="964"/>
        <w:tab w:val="left" w:leader="dot" w:pos="8789"/>
      </w:tabs>
      <w:ind w:left="1531"/>
    </w:pPr>
    <w:rPr>
      <w:rFonts w:eastAsia="MS Mincho"/>
      <w:noProof w:val="0"/>
    </w:rPr>
  </w:style>
  <w:style w:type="paragraph" w:styleId="TOC5">
    <w:name w:val="toc 5"/>
    <w:basedOn w:val="TOC4"/>
    <w:semiHidden/>
    <w:rsid w:val="00FE139C"/>
  </w:style>
  <w:style w:type="paragraph" w:styleId="TOC6">
    <w:name w:val="toc 6"/>
    <w:basedOn w:val="TOC4"/>
    <w:semiHidden/>
    <w:rsid w:val="00FE139C"/>
  </w:style>
  <w:style w:type="paragraph" w:styleId="TOC7">
    <w:name w:val="toc 7"/>
    <w:basedOn w:val="TOC4"/>
    <w:semiHidden/>
    <w:rsid w:val="00FE139C"/>
  </w:style>
  <w:style w:type="paragraph" w:styleId="TOC8">
    <w:name w:val="toc 8"/>
    <w:basedOn w:val="TOC4"/>
    <w:semiHidden/>
    <w:rsid w:val="00FE139C"/>
  </w:style>
  <w:style w:type="character" w:customStyle="1" w:styleId="st">
    <w:name w:val="st"/>
    <w:rsid w:val="00FE139C"/>
  </w:style>
  <w:style w:type="paragraph" w:customStyle="1" w:styleId="2">
    <w:name w:val="リスト段落2"/>
    <w:basedOn w:val="Normal"/>
    <w:qFormat/>
    <w:rsid w:val="00FE139C"/>
    <w:pPr>
      <w:tabs>
        <w:tab w:val="left" w:pos="794"/>
        <w:tab w:val="left" w:pos="1191"/>
        <w:tab w:val="left" w:pos="1588"/>
        <w:tab w:val="left" w:pos="1985"/>
      </w:tabs>
      <w:overflowPunct w:val="0"/>
      <w:autoSpaceDE w:val="0"/>
      <w:autoSpaceDN w:val="0"/>
      <w:adjustRightInd w:val="0"/>
      <w:ind w:leftChars="400" w:left="840"/>
      <w:textAlignment w:val="baseline"/>
    </w:pPr>
    <w:rPr>
      <w:rFonts w:eastAsia="MS Mincho"/>
      <w:szCs w:val="20"/>
      <w:lang w:eastAsia="en-US"/>
    </w:rPr>
  </w:style>
  <w:style w:type="paragraph" w:styleId="NormalWeb">
    <w:name w:val="Normal (Web)"/>
    <w:basedOn w:val="Normal"/>
    <w:uiPriority w:val="99"/>
    <w:semiHidden/>
    <w:unhideWhenUsed/>
    <w:rsid w:val="00FE139C"/>
    <w:pPr>
      <w:spacing w:before="100" w:beforeAutospacing="1" w:after="100" w:afterAutospacing="1"/>
    </w:pPr>
    <w:rPr>
      <w:rFonts w:ascii="MS PGothic" w:eastAsia="MS PGothic" w:hAnsi="MS PGothic" w:cs="MS PGothic"/>
      <w:lang w:val="en-US"/>
    </w:rPr>
  </w:style>
  <w:style w:type="character" w:customStyle="1" w:styleId="longtext1">
    <w:name w:val="long_text1"/>
    <w:rsid w:val="00FE139C"/>
    <w:rPr>
      <w:rFonts w:cs="Times New Roman"/>
      <w:sz w:val="16"/>
      <w:szCs w:val="16"/>
    </w:rPr>
  </w:style>
  <w:style w:type="paragraph" w:customStyle="1" w:styleId="1">
    <w:name w:val="リスト段落1"/>
    <w:basedOn w:val="Normal"/>
    <w:qFormat/>
    <w:rsid w:val="00FE139C"/>
    <w:pPr>
      <w:spacing w:before="0"/>
      <w:ind w:leftChars="400" w:left="840"/>
    </w:pPr>
    <w:rPr>
      <w:rFonts w:ascii="MS PGothic" w:eastAsia="MS PGothic" w:hAnsi="MS PGothic" w:cs="MS PGothic"/>
      <w:lang w:val="en-US"/>
    </w:rPr>
  </w:style>
  <w:style w:type="character" w:customStyle="1" w:styleId="hps">
    <w:name w:val="hps"/>
    <w:rsid w:val="00FE139C"/>
  </w:style>
  <w:style w:type="character" w:customStyle="1" w:styleId="shorttext">
    <w:name w:val="short_text"/>
    <w:rsid w:val="00FE139C"/>
  </w:style>
  <w:style w:type="character" w:styleId="CommentReference">
    <w:name w:val="annotation reference"/>
    <w:semiHidden/>
    <w:rsid w:val="00FE139C"/>
    <w:rPr>
      <w:sz w:val="18"/>
      <w:szCs w:val="18"/>
    </w:rPr>
  </w:style>
  <w:style w:type="paragraph" w:styleId="CommentText">
    <w:name w:val="annotation text"/>
    <w:basedOn w:val="Normal"/>
    <w:link w:val="CommentTextChar"/>
    <w:semiHidden/>
    <w:rsid w:val="00FE139C"/>
    <w:pPr>
      <w:tabs>
        <w:tab w:val="left" w:pos="794"/>
        <w:tab w:val="left" w:pos="1191"/>
        <w:tab w:val="left" w:pos="1588"/>
        <w:tab w:val="left" w:pos="1985"/>
      </w:tabs>
      <w:overflowPunct w:val="0"/>
      <w:autoSpaceDE w:val="0"/>
      <w:autoSpaceDN w:val="0"/>
      <w:adjustRightInd w:val="0"/>
      <w:textAlignment w:val="baseline"/>
    </w:pPr>
    <w:rPr>
      <w:rFonts w:eastAsia="MS Mincho"/>
      <w:szCs w:val="20"/>
      <w:lang w:eastAsia="en-US"/>
    </w:rPr>
  </w:style>
  <w:style w:type="character" w:customStyle="1" w:styleId="CommentTextChar">
    <w:name w:val="Comment Text Char"/>
    <w:basedOn w:val="DefaultParagraphFont"/>
    <w:link w:val="CommentText"/>
    <w:semiHidden/>
    <w:rsid w:val="00FE139C"/>
    <w:rPr>
      <w:rFonts w:ascii="Times New Roman" w:eastAsia="MS Mincho" w:hAnsi="Times New Roman" w:cs="Times New Roman"/>
      <w:sz w:val="24"/>
      <w:szCs w:val="20"/>
      <w:lang w:val="en-GB" w:eastAsia="en-US"/>
    </w:rPr>
  </w:style>
  <w:style w:type="paragraph" w:styleId="CommentSubject">
    <w:name w:val="annotation subject"/>
    <w:basedOn w:val="CommentText"/>
    <w:next w:val="CommentText"/>
    <w:link w:val="CommentSubjectChar"/>
    <w:rsid w:val="00FE139C"/>
    <w:rPr>
      <w:b/>
      <w:bCs/>
    </w:rPr>
  </w:style>
  <w:style w:type="character" w:customStyle="1" w:styleId="CommentSubjectChar">
    <w:name w:val="Comment Subject Char"/>
    <w:basedOn w:val="CommentTextChar"/>
    <w:link w:val="CommentSubject"/>
    <w:rsid w:val="00FE139C"/>
    <w:rPr>
      <w:rFonts w:ascii="Times New Roman" w:eastAsia="MS Mincho" w:hAnsi="Times New Roman" w:cs="Times New Roman"/>
      <w:b/>
      <w:bCs/>
      <w:sz w:val="24"/>
      <w:szCs w:val="20"/>
      <w:lang w:val="en-GB" w:eastAsia="en-US"/>
    </w:rPr>
  </w:style>
  <w:style w:type="character" w:customStyle="1" w:styleId="10">
    <w:name w:val="表題1"/>
    <w:rsid w:val="00FE139C"/>
  </w:style>
  <w:style w:type="character" w:styleId="FollowedHyperlink">
    <w:name w:val="FollowedHyperlink"/>
    <w:semiHidden/>
    <w:rsid w:val="00FE139C"/>
    <w:rPr>
      <w:color w:val="800080"/>
      <w:u w:val="single"/>
    </w:rPr>
  </w:style>
  <w:style w:type="paragraph" w:styleId="PlainText">
    <w:name w:val="Plain Text"/>
    <w:basedOn w:val="Normal"/>
    <w:link w:val="PlainTextChar"/>
    <w:semiHidden/>
    <w:unhideWhenUsed/>
    <w:rsid w:val="00FE139C"/>
    <w:pPr>
      <w:widowControl w:val="0"/>
      <w:spacing w:before="0"/>
    </w:pPr>
    <w:rPr>
      <w:rFonts w:ascii="MS Gothic" w:eastAsia="MS Gothic" w:hAnsi="Courier New"/>
      <w:kern w:val="2"/>
      <w:sz w:val="20"/>
      <w:szCs w:val="21"/>
      <w:lang w:val="x-none" w:eastAsia="x-none"/>
    </w:rPr>
  </w:style>
  <w:style w:type="character" w:customStyle="1" w:styleId="PlainTextChar">
    <w:name w:val="Plain Text Char"/>
    <w:basedOn w:val="DefaultParagraphFont"/>
    <w:link w:val="PlainText"/>
    <w:semiHidden/>
    <w:rsid w:val="00FE139C"/>
    <w:rPr>
      <w:rFonts w:ascii="MS Gothic" w:eastAsia="MS Gothic" w:hAnsi="Courier New" w:cs="Times New Roman"/>
      <w:kern w:val="2"/>
      <w:sz w:val="20"/>
      <w:szCs w:val="21"/>
      <w:lang w:val="x-none" w:eastAsia="x-none"/>
    </w:rPr>
  </w:style>
  <w:style w:type="paragraph" w:styleId="Revision">
    <w:name w:val="Revision"/>
    <w:hidden/>
    <w:semiHidden/>
    <w:rsid w:val="00FE139C"/>
    <w:pPr>
      <w:spacing w:after="0" w:line="240" w:lineRule="auto"/>
    </w:pPr>
    <w:rPr>
      <w:rFonts w:ascii="Times New Roman" w:eastAsia="MS Mincho" w:hAnsi="Times New Roman" w:cs="Times New Roman"/>
      <w:sz w:val="24"/>
      <w:szCs w:val="20"/>
      <w:lang w:val="en-GB" w:eastAsia="en-US"/>
    </w:rPr>
  </w:style>
  <w:style w:type="paragraph" w:styleId="HTMLPreformatted">
    <w:name w:val="HTML Preformatted"/>
    <w:basedOn w:val="Normal"/>
    <w:link w:val="HTMLPreformattedChar"/>
    <w:semiHidden/>
    <w:unhideWhenUsed/>
    <w:rsid w:val="00FE13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MS Gothic" w:eastAsia="MS Gothic" w:hAnsi="MS Gothic"/>
      <w:lang w:val="x-none" w:eastAsia="x-none"/>
    </w:rPr>
  </w:style>
  <w:style w:type="character" w:customStyle="1" w:styleId="HTMLPreformattedChar">
    <w:name w:val="HTML Preformatted Char"/>
    <w:basedOn w:val="DefaultParagraphFont"/>
    <w:link w:val="HTMLPreformatted"/>
    <w:semiHidden/>
    <w:rsid w:val="00FE139C"/>
    <w:rPr>
      <w:rFonts w:ascii="MS Gothic" w:eastAsia="MS Gothic" w:hAnsi="MS Gothic" w:cs="Times New Roman"/>
      <w:sz w:val="24"/>
      <w:szCs w:val="24"/>
      <w:lang w:val="x-none" w:eastAsia="x-none"/>
    </w:rPr>
  </w:style>
  <w:style w:type="paragraph" w:customStyle="1" w:styleId="Bullets">
    <w:name w:val="Bullets"/>
    <w:basedOn w:val="Normal"/>
    <w:link w:val="Bullets0"/>
    <w:qFormat/>
    <w:rsid w:val="00FE139C"/>
    <w:pPr>
      <w:numPr>
        <w:numId w:val="14"/>
      </w:numPr>
      <w:tabs>
        <w:tab w:val="left" w:pos="794"/>
        <w:tab w:val="left" w:pos="1191"/>
        <w:tab w:val="left" w:pos="1588"/>
        <w:tab w:val="left" w:pos="1985"/>
      </w:tabs>
      <w:overflowPunct w:val="0"/>
      <w:autoSpaceDE w:val="0"/>
      <w:autoSpaceDN w:val="0"/>
      <w:adjustRightInd w:val="0"/>
      <w:textAlignment w:val="baseline"/>
    </w:pPr>
    <w:rPr>
      <w:rFonts w:eastAsia="MS Mincho"/>
      <w:b/>
      <w:szCs w:val="20"/>
      <w:lang w:eastAsia="en-US"/>
    </w:rPr>
  </w:style>
  <w:style w:type="paragraph" w:customStyle="1" w:styleId="Figuretitle">
    <w:name w:val="Figure title"/>
    <w:basedOn w:val="Textjustified"/>
    <w:link w:val="Figuretitle0"/>
    <w:qFormat/>
    <w:rsid w:val="00FE139C"/>
    <w:pPr>
      <w:jc w:val="center"/>
    </w:pPr>
    <w:rPr>
      <w:b/>
    </w:rPr>
  </w:style>
  <w:style w:type="character" w:customStyle="1" w:styleId="Bullets0">
    <w:name w:val="Bullets (文字)"/>
    <w:link w:val="Bullets"/>
    <w:rsid w:val="00FE139C"/>
    <w:rPr>
      <w:rFonts w:ascii="Times New Roman" w:eastAsia="MS Mincho" w:hAnsi="Times New Roman" w:cs="Times New Roman"/>
      <w:b/>
      <w:sz w:val="24"/>
      <w:szCs w:val="20"/>
      <w:lang w:val="en-GB" w:eastAsia="en-US"/>
    </w:rPr>
  </w:style>
  <w:style w:type="character" w:customStyle="1" w:styleId="Figuretitle0">
    <w:name w:val="Figure title (文字)"/>
    <w:link w:val="Figuretitle"/>
    <w:rsid w:val="00FE139C"/>
    <w:rPr>
      <w:rFonts w:ascii="Times New Roman" w:eastAsia="MS Mincho" w:hAnsi="Times New Roman" w:cs="Times New Roman"/>
      <w:b/>
      <w:sz w:val="24"/>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emf"/><Relationship Id="rId21" Type="http://schemas.openxmlformats.org/officeDocument/2006/relationships/image" Target="media/image9.emf"/><Relationship Id="rId34" Type="http://schemas.openxmlformats.org/officeDocument/2006/relationships/image" Target="media/image22.png"/><Relationship Id="rId42" Type="http://schemas.openxmlformats.org/officeDocument/2006/relationships/image" Target="media/image30.emf"/><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emf"/><Relationship Id="rId63" Type="http://schemas.openxmlformats.org/officeDocument/2006/relationships/image" Target="media/image51.png"/><Relationship Id="rId68" Type="http://schemas.openxmlformats.org/officeDocument/2006/relationships/hyperlink" Target="https://mwebp12.plala.or.jp/p/do/redirect?url=https%253A%252F%252Fnanopdf.com%252Fdownload%252Fapt-astap-rept-18_pdf&amp;hmac=null" TargetMode="External"/><Relationship Id="rId76" Type="http://schemas.openxmlformats.org/officeDocument/2006/relationships/footer" Target="footer3.xml"/><Relationship Id="rId7" Type="http://schemas.openxmlformats.org/officeDocument/2006/relationships/image" Target="media/image1.gif"/><Relationship Id="rId71"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5.jpeg"/><Relationship Id="rId29" Type="http://schemas.openxmlformats.org/officeDocument/2006/relationships/image" Target="media/image17.png"/><Relationship Id="rId11" Type="http://schemas.openxmlformats.org/officeDocument/2006/relationships/hyperlink" Target="http://www.businessdictionary.com/definition/fire.html" TargetMode="External"/><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emf"/><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emf"/><Relationship Id="rId66" Type="http://schemas.openxmlformats.org/officeDocument/2006/relationships/image" Target="media/image54.png"/><Relationship Id="rId74" Type="http://schemas.openxmlformats.org/officeDocument/2006/relationships/footer" Target="footer2.xml"/><Relationship Id="rId79"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49.png"/><Relationship Id="rId10" Type="http://schemas.openxmlformats.org/officeDocument/2006/relationships/hyperlink" Target="http://www.businessdictionary.com/definition/flood.html" TargetMode="External"/><Relationship Id="rId19" Type="http://schemas.openxmlformats.org/officeDocument/2006/relationships/image" Target="media/image7.png"/><Relationship Id="rId31" Type="http://schemas.openxmlformats.org/officeDocument/2006/relationships/image" Target="media/image19.emf"/><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footer" Target="footer1.xml"/><Relationship Id="rId78" Type="http://schemas.openxmlformats.org/officeDocument/2006/relationships/glossaryDocument" Target="glossary/document.xml"/><Relationship Id="rId4" Type="http://schemas.openxmlformats.org/officeDocument/2006/relationships/webSettings" Target="webSettings.xml"/><Relationship Id="rId9" Type="http://schemas.openxmlformats.org/officeDocument/2006/relationships/hyperlink" Target="http://en.wikipedia.org/wiki/Advertising" TargetMode="External"/><Relationship Id="rId14" Type="http://schemas.openxmlformats.org/officeDocument/2006/relationships/oleObject" Target="embeddings/oleObject1.bin"/><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hyperlink" Target="http://www.unesco.org/new/en/natural-sciences/special-themes/disaster-preparedness-and-mitigation/disaster-risk-reduction" TargetMode="External"/><Relationship Id="rId77" Type="http://schemas.openxmlformats.org/officeDocument/2006/relationships/fontTable" Target="fontTable.xml"/><Relationship Id="rId8" Type="http://schemas.openxmlformats.org/officeDocument/2006/relationships/hyperlink" Target="mailto:araki.noriyuki@lab.ntt.co.jp" TargetMode="External"/><Relationship Id="rId51" Type="http://schemas.openxmlformats.org/officeDocument/2006/relationships/image" Target="media/image39.png"/><Relationship Id="rId72" Type="http://schemas.openxmlformats.org/officeDocument/2006/relationships/header" Target="header2.xml"/><Relationship Id="rId3"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oleObject" Target="embeddings/oleObject2.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emf"/><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hyperlink" Target="http://www.dinf.ne.jp/doc/english/twg/escap_121031/fujii.html" TargetMode="External"/><Relationship Id="rId20" Type="http://schemas.openxmlformats.org/officeDocument/2006/relationships/image" Target="media/image8.emf"/><Relationship Id="rId41" Type="http://schemas.openxmlformats.org/officeDocument/2006/relationships/image" Target="media/image29.emf"/><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hyperlink" Target="http://www.unisdr.org/files/25129_towardsapost2015frameworkfordisaste.pdf" TargetMode="External"/><Relationship Id="rId75"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wmf"/><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emf"/><Relationship Id="rId57" Type="http://schemas.openxmlformats.org/officeDocument/2006/relationships/image" Target="media/image45.emf"/></Relationships>
</file>

<file path=word/_rels/settings.xml.rels><?xml version="1.0" encoding="UTF-8" standalone="yes"?>
<Relationships xmlns="http://schemas.openxmlformats.org/package/2006/relationships"><Relationship Id="rId1" Type="http://schemas.openxmlformats.org/officeDocument/2006/relationships/attachedTemplate" Target="file:///D:\usr\campos\_acloud\Dropbox\Work\T17-Templates\StudyGroup_Document-v20170405.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A91B5E6354D743CBB3191FC91212D428"/>
        <w:category>
          <w:name w:val="General"/>
          <w:gallery w:val="placeholder"/>
        </w:category>
        <w:types>
          <w:type w:val="bbPlcHdr"/>
        </w:types>
        <w:behaviors>
          <w:behavior w:val="content"/>
        </w:behaviors>
        <w:guid w:val="{E20C64AD-AB73-4F4B-BB55-A0723FC13AF1}"/>
      </w:docPartPr>
      <w:docPartBody>
        <w:p w:rsidR="003B691D" w:rsidRDefault="00FE399B">
          <w:pPr>
            <w:pStyle w:val="A91B5E6354D743CBB3191FC91212D428"/>
          </w:pPr>
          <w:r w:rsidRPr="001229A4">
            <w:rPr>
              <w:rStyle w:val="PlaceholderText"/>
            </w:rPr>
            <w:t>Click here to enter text.</w:t>
          </w:r>
        </w:p>
      </w:docPartBody>
    </w:docPart>
    <w:docPart>
      <w:docPartPr>
        <w:name w:val="437903216CDF42D8AFCFCB5DAA1ABCBD"/>
        <w:category>
          <w:name w:val="General"/>
          <w:gallery w:val="placeholder"/>
        </w:category>
        <w:types>
          <w:type w:val="bbPlcHdr"/>
        </w:types>
        <w:behaviors>
          <w:behavior w:val="content"/>
        </w:behaviors>
        <w:guid w:val="{94288A4E-4847-41EC-8A1A-8F7500FF6FAB}"/>
      </w:docPartPr>
      <w:docPartBody>
        <w:p w:rsidR="003B691D" w:rsidRDefault="00FE399B">
          <w:pPr>
            <w:pStyle w:val="437903216CDF42D8AFCFCB5DAA1ABCBD"/>
          </w:pPr>
          <w:r w:rsidRPr="001229A4">
            <w:rPr>
              <w:rStyle w:val="PlaceholderText"/>
            </w:rPr>
            <w:t>Click here to enter text.</w:t>
          </w:r>
        </w:p>
      </w:docPartBody>
    </w:docPart>
    <w:docPart>
      <w:docPartPr>
        <w:name w:val="C259800AD439456F86001229E9F6B8CD"/>
        <w:category>
          <w:name w:val="General"/>
          <w:gallery w:val="placeholder"/>
        </w:category>
        <w:types>
          <w:type w:val="bbPlcHdr"/>
        </w:types>
        <w:behaviors>
          <w:behavior w:val="content"/>
        </w:behaviors>
        <w:guid w:val="{04CF0DCB-494C-42D1-836F-773D20172C47}"/>
      </w:docPartPr>
      <w:docPartBody>
        <w:p w:rsidR="003B691D" w:rsidRDefault="00FE399B">
          <w:pPr>
            <w:pStyle w:val="C259800AD439456F86001229E9F6B8CD"/>
          </w:pPr>
          <w:r w:rsidRPr="00136DDD">
            <w:rPr>
              <w:rStyle w:val="PlaceholderText"/>
            </w:rPr>
            <w:t>Insert keywords separated by semicolon (;)</w:t>
          </w:r>
        </w:p>
      </w:docPartBody>
    </w:docPart>
    <w:docPart>
      <w:docPartPr>
        <w:name w:val="492BE26494BC4227B909FEB578E10484"/>
        <w:category>
          <w:name w:val="General"/>
          <w:gallery w:val="placeholder"/>
        </w:category>
        <w:types>
          <w:type w:val="bbPlcHdr"/>
        </w:types>
        <w:behaviors>
          <w:behavior w:val="content"/>
        </w:behaviors>
        <w:guid w:val="{902D594D-3570-4461-A16E-8834FE2D6B47}"/>
      </w:docPartPr>
      <w:docPartBody>
        <w:p w:rsidR="003B691D" w:rsidRDefault="00FE399B">
          <w:pPr>
            <w:pStyle w:val="492BE26494BC4227B909FEB578E10484"/>
          </w:pPr>
          <w:r w:rsidRPr="00136DDD">
            <w:rPr>
              <w:rStyle w:val="PlaceholderText"/>
            </w:rPr>
            <w:t>Insert an abstract under 200 words that describes the content of the document, including a clear description of any proposals it may contain.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
    <w:altName w:val="ＭＳ 明朝"/>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MS PGothic">
    <w:altName w:val="ＭＳ Ｐゴシック"/>
    <w:panose1 w:val="020B0600070205080204"/>
    <w:charset w:val="80"/>
    <w:family w:val="swiss"/>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FutoMinA101-Bold-Identity-H">
    <w:altName w:val="MS Mincho"/>
    <w:panose1 w:val="00000000000000000000"/>
    <w:charset w:val="80"/>
    <w:family w:val="auto"/>
    <w:notTrueType/>
    <w:pitch w:val="default"/>
    <w:sig w:usb0="00000001" w:usb1="08070000" w:usb2="00000010" w:usb3="00000000" w:csb0="00020000" w:csb1="00000000"/>
  </w:font>
  <w:font w:name="HGSSoeiKakugothicUB">
    <w:altName w:val="MS Gothic"/>
    <w:charset w:val="80"/>
    <w:family w:val="modern"/>
    <w:pitch w:val="variable"/>
    <w:sig w:usb0="E00002FF" w:usb1="6AC7FDFB" w:usb2="00000012" w:usb3="00000000" w:csb0="0002009F" w:csb1="00000000"/>
  </w:font>
  <w:font w:name="HGPSoeiKakugothicUB">
    <w:altName w:val="MS Gothic"/>
    <w:charset w:val="80"/>
    <w:family w:val="modern"/>
    <w:pitch w:val="variable"/>
    <w:sig w:usb0="E00002FF" w:usb1="6AC7FDFB" w:usb2="00000012" w:usb3="00000000" w:csb0="0002009F" w:csb1="00000000"/>
  </w:font>
  <w:font w:name="HGGothicE">
    <w:altName w:val="HGｺﾞｼｯｸE"/>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Yu Mincho">
    <w:altName w:val="游明朝"/>
    <w:panose1 w:val="00000000000000000000"/>
    <w:charset w:val="80"/>
    <w:family w:val="roman"/>
    <w:notTrueType/>
    <w:pitch w:val="default"/>
  </w:font>
  <w:font w:name="Yu Gothic Light">
    <w:altName w:val="游ゴシック Light"/>
    <w:panose1 w:val="00000000000000000000"/>
    <w:charset w:val="8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revisionView w:comments="0" w:formatting="0"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399B"/>
    <w:rsid w:val="001E75D6"/>
    <w:rsid w:val="00210EE3"/>
    <w:rsid w:val="002D5089"/>
    <w:rsid w:val="002F2CB8"/>
    <w:rsid w:val="00350239"/>
    <w:rsid w:val="003B691D"/>
    <w:rsid w:val="003C397D"/>
    <w:rsid w:val="00567B96"/>
    <w:rsid w:val="00623148"/>
    <w:rsid w:val="007256B1"/>
    <w:rsid w:val="00740DF3"/>
    <w:rsid w:val="00750E61"/>
    <w:rsid w:val="00804621"/>
    <w:rsid w:val="008B3D24"/>
    <w:rsid w:val="009927FC"/>
    <w:rsid w:val="00BB726B"/>
    <w:rsid w:val="00DF24FA"/>
    <w:rsid w:val="00E278BB"/>
    <w:rsid w:val="00F15EBE"/>
    <w:rsid w:val="00F23410"/>
    <w:rsid w:val="00FC55AC"/>
    <w:rsid w:val="00FE399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278BB"/>
    <w:rPr>
      <w:rFonts w:ascii="Times New Roman" w:hAnsi="Times New Roman"/>
      <w:color w:val="808080"/>
    </w:rPr>
  </w:style>
  <w:style w:type="paragraph" w:customStyle="1" w:styleId="6BCFF663A1A4478B85DABE16B089F8C2">
    <w:name w:val="6BCFF663A1A4478B85DABE16B089F8C2"/>
  </w:style>
  <w:style w:type="paragraph" w:customStyle="1" w:styleId="F904D09AA5EE4A4489EE8DDBCD385FC6">
    <w:name w:val="F904D09AA5EE4A4489EE8DDBCD385FC6"/>
  </w:style>
  <w:style w:type="paragraph" w:customStyle="1" w:styleId="6D0FDD57E00E4FF994426B513F9C0CB9">
    <w:name w:val="6D0FDD57E00E4FF994426B513F9C0CB9"/>
  </w:style>
  <w:style w:type="paragraph" w:customStyle="1" w:styleId="9AB9E910FA0242D182C7C7D98CE5BDFA">
    <w:name w:val="9AB9E910FA0242D182C7C7D98CE5BDFA"/>
  </w:style>
  <w:style w:type="paragraph" w:customStyle="1" w:styleId="1778BD6C5D084ED7B76BC2C96783115B">
    <w:name w:val="1778BD6C5D084ED7B76BC2C96783115B"/>
  </w:style>
  <w:style w:type="paragraph" w:customStyle="1" w:styleId="2B4D4A15154A4F56A35A8A063E907690">
    <w:name w:val="2B4D4A15154A4F56A35A8A063E907690"/>
  </w:style>
  <w:style w:type="paragraph" w:customStyle="1" w:styleId="A91B5E6354D743CBB3191FC91212D428">
    <w:name w:val="A91B5E6354D743CBB3191FC91212D428"/>
  </w:style>
  <w:style w:type="paragraph" w:customStyle="1" w:styleId="437903216CDF42D8AFCFCB5DAA1ABCBD">
    <w:name w:val="437903216CDF42D8AFCFCB5DAA1ABCBD"/>
  </w:style>
  <w:style w:type="paragraph" w:customStyle="1" w:styleId="C259800AD439456F86001229E9F6B8CD">
    <w:name w:val="C259800AD439456F86001229E9F6B8CD"/>
  </w:style>
  <w:style w:type="paragraph" w:customStyle="1" w:styleId="492BE26494BC4227B909FEB578E10484">
    <w:name w:val="492BE26494BC4227B909FEB578E10484"/>
  </w:style>
  <w:style w:type="paragraph" w:customStyle="1" w:styleId="089B869946464E40B7751D6C024B6E70">
    <w:name w:val="089B869946464E40B7751D6C024B6E70"/>
    <w:rsid w:val="00E278BB"/>
    <w:pPr>
      <w:widowControl w:val="0"/>
      <w:spacing w:after="0" w:line="240" w:lineRule="auto"/>
      <w:jc w:val="both"/>
    </w:pPr>
    <w:rPr>
      <w:kern w:val="2"/>
      <w:sz w:val="21"/>
      <w:lang w:eastAsia="ja-JP"/>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StudyGroup_Document-v20170405.dotx</Template>
  <TotalTime>1</TotalTime>
  <Pages>26</Pages>
  <Words>8086</Words>
  <Characters>46093</Characters>
  <Application>Microsoft Office Word</Application>
  <DocSecurity>4</DocSecurity>
  <Lines>384</Lines>
  <Paragraphs>108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Updated text of draft E.sup.fdr</vt:lpstr>
      <vt:lpstr>Updated text of draft E.sup.fdr</vt:lpstr>
    </vt:vector>
  </TitlesOfParts>
  <Manager>ITU-T</Manager>
  <Company>International Telecommunication Union (ITU)</Company>
  <LinksUpToDate>false</LinksUpToDate>
  <CharactersWithSpaces>54071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Updated text of draft E.sup.fdr</dc:title>
  <dc:creator>Editor, E.sup.fdr</dc:creator>
  <cp:keywords>Terminology; disaster relief system; network resilience; recovery;</cp:keywords>
  <dc:description>SG2-TD416/GEN  For: Geneva, 4-13 July 2018_x000d_Document date: _x000d_Saved by ITU51011769 at 09:20:53 on 25/06/2018</dc:description>
  <cp:lastModifiedBy>Al-Mnini, Lara</cp:lastModifiedBy>
  <cp:revision>2</cp:revision>
  <cp:lastPrinted>2016-12-23T12:52:00Z</cp:lastPrinted>
  <dcterms:created xsi:type="dcterms:W3CDTF">2018-07-12T10:09:00Z</dcterms:created>
  <dcterms:modified xsi:type="dcterms:W3CDTF">2018-07-12T10:09:00Z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SG2-TD416/GEN</vt:lpwstr>
  </property>
  <property fmtid="{D5CDD505-2E9C-101B-9397-08002B2CF9AE}" pid="3" name="Docdate">
    <vt:lpwstr/>
  </property>
  <property fmtid="{D5CDD505-2E9C-101B-9397-08002B2CF9AE}" pid="4" name="Docorlang">
    <vt:lpwstr/>
  </property>
  <property fmtid="{D5CDD505-2E9C-101B-9397-08002B2CF9AE}" pid="5" name="Docbluepink">
    <vt:lpwstr>3</vt:lpwstr>
  </property>
  <property fmtid="{D5CDD505-2E9C-101B-9397-08002B2CF9AE}" pid="6" name="Docdest">
    <vt:lpwstr>Geneva, 4-13 July 2018</vt:lpwstr>
  </property>
  <property fmtid="{D5CDD505-2E9C-101B-9397-08002B2CF9AE}" pid="7" name="Docauthor">
    <vt:lpwstr>Editor, E.sup.fdr</vt:lpwstr>
  </property>
</Properties>
</file>